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52326E" w14:textId="4FE7F174" w:rsidR="00804175" w:rsidRPr="00183CE5" w:rsidRDefault="00804175" w:rsidP="00FE3D84">
      <w:pPr>
        <w:rPr>
          <w:rFonts w:ascii="Angsana New" w:hAnsi="Angsana New" w:cs="Angsana New"/>
          <w:b/>
          <w:bCs/>
          <w:sz w:val="30"/>
          <w:szCs w:val="30"/>
        </w:rPr>
      </w:pPr>
      <w:r w:rsidRPr="00183CE5">
        <w:rPr>
          <w:rFonts w:ascii="Angsana New" w:hAnsi="Angsana New" w:cs="Angsana New"/>
          <w:b/>
          <w:bCs/>
          <w:sz w:val="30"/>
          <w:szCs w:val="30"/>
          <w:cs/>
        </w:rPr>
        <w:t>หมายเหตุ</w:t>
      </w:r>
      <w:r w:rsidRPr="00183CE5">
        <w:rPr>
          <w:b/>
          <w:bCs/>
          <w:sz w:val="30"/>
          <w:szCs w:val="30"/>
        </w:rPr>
        <w:tab/>
      </w:r>
      <w:r w:rsidRPr="00183CE5">
        <w:rPr>
          <w:rFonts w:ascii="Angsana New" w:hAnsi="Angsana New" w:cs="Angsana New"/>
          <w:b/>
          <w:bCs/>
          <w:sz w:val="30"/>
          <w:szCs w:val="30"/>
          <w:cs/>
        </w:rPr>
        <w:t>สารบัญ</w:t>
      </w:r>
      <w:r w:rsidR="005A3BE1" w:rsidRPr="00183CE5">
        <w:rPr>
          <w:b/>
          <w:bCs/>
          <w:sz w:val="30"/>
          <w:szCs w:val="30"/>
        </w:rPr>
        <w:tab/>
      </w:r>
      <w:r w:rsidR="005A3BE1" w:rsidRPr="00183CE5">
        <w:rPr>
          <w:b/>
          <w:bCs/>
          <w:sz w:val="30"/>
          <w:szCs w:val="30"/>
        </w:rPr>
        <w:tab/>
      </w:r>
      <w:r w:rsidR="005A3BE1" w:rsidRPr="00183CE5">
        <w:rPr>
          <w:b/>
          <w:bCs/>
          <w:sz w:val="30"/>
          <w:szCs w:val="30"/>
        </w:rPr>
        <w:tab/>
      </w:r>
      <w:r w:rsidR="005A3BE1" w:rsidRPr="00183CE5">
        <w:rPr>
          <w:b/>
          <w:bCs/>
          <w:sz w:val="30"/>
          <w:szCs w:val="30"/>
        </w:rPr>
        <w:tab/>
      </w:r>
      <w:r w:rsidR="005A3BE1" w:rsidRPr="00183CE5">
        <w:rPr>
          <w:b/>
          <w:bCs/>
          <w:sz w:val="30"/>
          <w:szCs w:val="30"/>
        </w:rPr>
        <w:tab/>
      </w:r>
      <w:r w:rsidR="005A3BE1" w:rsidRPr="00183CE5">
        <w:rPr>
          <w:b/>
          <w:bCs/>
          <w:sz w:val="30"/>
          <w:szCs w:val="30"/>
        </w:rPr>
        <w:tab/>
      </w:r>
      <w:r w:rsidR="005A3BE1" w:rsidRPr="00183CE5">
        <w:rPr>
          <w:b/>
          <w:bCs/>
          <w:sz w:val="30"/>
          <w:szCs w:val="30"/>
        </w:rPr>
        <w:tab/>
      </w:r>
      <w:r w:rsidR="005A3BE1" w:rsidRPr="00183CE5">
        <w:rPr>
          <w:b/>
          <w:bCs/>
          <w:sz w:val="30"/>
          <w:szCs w:val="30"/>
        </w:rPr>
        <w:tab/>
      </w:r>
      <w:r w:rsidR="005A3BE1" w:rsidRPr="00183CE5">
        <w:rPr>
          <w:b/>
          <w:bCs/>
          <w:sz w:val="30"/>
          <w:szCs w:val="30"/>
        </w:rPr>
        <w:tab/>
      </w:r>
      <w:r w:rsidR="005A3BE1" w:rsidRPr="00183CE5">
        <w:rPr>
          <w:b/>
          <w:bCs/>
          <w:sz w:val="30"/>
          <w:szCs w:val="30"/>
        </w:rPr>
        <w:tab/>
      </w:r>
      <w:r w:rsidR="00764883" w:rsidRPr="00183CE5">
        <w:rPr>
          <w:b/>
          <w:bCs/>
          <w:sz w:val="30"/>
          <w:szCs w:val="30"/>
        </w:rPr>
        <w:tab/>
      </w:r>
      <w:r w:rsidR="00764883" w:rsidRPr="00183CE5">
        <w:rPr>
          <w:b/>
          <w:bCs/>
          <w:sz w:val="30"/>
          <w:szCs w:val="30"/>
        </w:rPr>
        <w:tab/>
      </w:r>
      <w:r w:rsidR="00246CE5" w:rsidRPr="00183CE5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246CE5" w:rsidRPr="00183CE5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   </w:t>
      </w:r>
      <w:r w:rsidR="000B1B59" w:rsidRPr="00183CE5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0B1B59" w:rsidRPr="00183CE5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5A3BE1" w:rsidRPr="00183CE5">
        <w:rPr>
          <w:rFonts w:ascii="Angsana New" w:hAnsi="Angsana New" w:cs="Angsana New"/>
          <w:b/>
          <w:bCs/>
          <w:sz w:val="30"/>
          <w:szCs w:val="30"/>
          <w:cs/>
        </w:rPr>
        <w:t>หน้า</w:t>
      </w:r>
    </w:p>
    <w:p w14:paraId="1026CB15" w14:textId="77777777" w:rsidR="004D6C2A" w:rsidRPr="00183CE5" w:rsidRDefault="004D6C2A" w:rsidP="00FE3D84">
      <w:pPr>
        <w:rPr>
          <w:rFonts w:asciiTheme="majorBidi" w:hAnsiTheme="majorBidi" w:cstheme="majorBidi"/>
          <w:bCs/>
          <w:sz w:val="30"/>
          <w:szCs w:val="30"/>
          <w:cs/>
        </w:rPr>
      </w:pPr>
    </w:p>
    <w:p w14:paraId="61A76CBE" w14:textId="0502F49F" w:rsidR="005B1AF6" w:rsidRPr="00183CE5" w:rsidRDefault="00B7528C" w:rsidP="007C3AA0">
      <w:pPr>
        <w:pStyle w:val="TOC1"/>
        <w:tabs>
          <w:tab w:val="clear" w:pos="227"/>
          <w:tab w:val="clear" w:pos="454"/>
          <w:tab w:val="clear" w:pos="680"/>
          <w:tab w:val="clear" w:pos="907"/>
          <w:tab w:val="left" w:pos="900"/>
          <w:tab w:val="left" w:pos="8505"/>
        </w:tabs>
        <w:rPr>
          <w:rFonts w:asciiTheme="majorBidi" w:eastAsiaTheme="minorEastAsia" w:hAnsiTheme="majorBidi"/>
          <w:noProof/>
          <w:sz w:val="30"/>
        </w:rPr>
      </w:pPr>
      <w:r w:rsidRPr="00183CE5">
        <w:rPr>
          <w:rFonts w:asciiTheme="majorBidi" w:hAnsiTheme="majorBidi"/>
          <w:spacing w:val="-4"/>
          <w:sz w:val="30"/>
          <w:cs/>
        </w:rPr>
        <w:fldChar w:fldCharType="begin"/>
      </w:r>
      <w:r w:rsidRPr="00183CE5">
        <w:rPr>
          <w:rFonts w:asciiTheme="majorBidi" w:hAnsiTheme="majorBidi"/>
          <w:spacing w:val="-4"/>
          <w:sz w:val="30"/>
          <w:cs/>
        </w:rPr>
        <w:instrText xml:space="preserve"> </w:instrText>
      </w:r>
      <w:r w:rsidRPr="00183CE5">
        <w:rPr>
          <w:rFonts w:asciiTheme="majorBidi" w:hAnsiTheme="majorBidi"/>
          <w:spacing w:val="-4"/>
          <w:sz w:val="30"/>
        </w:rPr>
        <w:instrText>TOC \o "</w:instrText>
      </w:r>
      <w:r w:rsidRPr="00183CE5">
        <w:rPr>
          <w:rFonts w:asciiTheme="majorBidi" w:hAnsiTheme="majorBidi"/>
          <w:spacing w:val="-4"/>
          <w:sz w:val="30"/>
          <w:cs/>
        </w:rPr>
        <w:instrText xml:space="preserve">1-1" </w:instrText>
      </w:r>
      <w:r w:rsidRPr="00183CE5">
        <w:rPr>
          <w:rFonts w:asciiTheme="majorBidi" w:hAnsiTheme="majorBidi"/>
          <w:spacing w:val="-4"/>
          <w:sz w:val="30"/>
        </w:rPr>
        <w:instrText>\h \z \u</w:instrText>
      </w:r>
      <w:r w:rsidRPr="00183CE5">
        <w:rPr>
          <w:rFonts w:asciiTheme="majorBidi" w:hAnsiTheme="majorBidi"/>
          <w:spacing w:val="-4"/>
          <w:sz w:val="30"/>
          <w:cs/>
        </w:rPr>
        <w:instrText xml:space="preserve"> </w:instrText>
      </w:r>
      <w:r w:rsidRPr="00183CE5">
        <w:rPr>
          <w:rFonts w:asciiTheme="majorBidi" w:hAnsiTheme="majorBidi"/>
          <w:spacing w:val="-4"/>
          <w:sz w:val="30"/>
          <w:cs/>
        </w:rPr>
        <w:fldChar w:fldCharType="separate"/>
      </w:r>
      <w:hyperlink w:anchor="_Toc23425261" w:history="1"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  <w:lang w:val="th-TH"/>
          </w:rPr>
          <w:t>1</w:t>
        </w:r>
        <w:r w:rsidR="005B1AF6" w:rsidRPr="00183CE5">
          <w:rPr>
            <w:rFonts w:asciiTheme="majorBidi" w:eastAsiaTheme="minorEastAsia" w:hAnsiTheme="majorBidi"/>
            <w:noProof/>
            <w:sz w:val="30"/>
          </w:rPr>
          <w:tab/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  <w:lang w:val="th-TH"/>
          </w:rPr>
          <w:t>ข้อมูลทั่วไป</w:t>
        </w:r>
        <w:r w:rsidR="005B1AF6" w:rsidRPr="00183CE5">
          <w:rPr>
            <w:rFonts w:asciiTheme="majorBidi" w:hAnsiTheme="majorBidi"/>
            <w:noProof/>
            <w:webHidden/>
            <w:sz w:val="30"/>
          </w:rPr>
          <w:tab/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</w:rPr>
          <w:fldChar w:fldCharType="begin"/>
        </w:r>
        <w:r w:rsidR="005B1AF6" w:rsidRPr="00183CE5">
          <w:rPr>
            <w:rFonts w:asciiTheme="majorBidi" w:hAnsiTheme="majorBidi"/>
            <w:noProof/>
            <w:webHidden/>
            <w:sz w:val="30"/>
          </w:rPr>
          <w:instrText xml:space="preserve"> PAGEREF _Toc23425261 \h </w:instrText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</w:rPr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</w:rPr>
          <w:fldChar w:fldCharType="separate"/>
        </w:r>
        <w:r w:rsidR="00345788" w:rsidRPr="00183CE5">
          <w:rPr>
            <w:rFonts w:asciiTheme="majorBidi" w:hAnsiTheme="majorBidi"/>
            <w:noProof/>
            <w:webHidden/>
            <w:sz w:val="30"/>
          </w:rPr>
          <w:t>17</w:t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</w:rPr>
          <w:fldChar w:fldCharType="end"/>
        </w:r>
      </w:hyperlink>
    </w:p>
    <w:p w14:paraId="6F03AF87" w14:textId="1DDA70D6" w:rsidR="005B1AF6" w:rsidRPr="00183CE5" w:rsidRDefault="009D4972" w:rsidP="007C3AA0">
      <w:pPr>
        <w:pStyle w:val="TOC1"/>
        <w:tabs>
          <w:tab w:val="clear" w:pos="227"/>
          <w:tab w:val="clear" w:pos="454"/>
          <w:tab w:val="clear" w:pos="680"/>
          <w:tab w:val="clear" w:pos="907"/>
          <w:tab w:val="left" w:pos="900"/>
          <w:tab w:val="left" w:pos="8505"/>
        </w:tabs>
        <w:rPr>
          <w:rFonts w:asciiTheme="majorBidi" w:eastAsiaTheme="minorEastAsia" w:hAnsiTheme="majorBidi"/>
          <w:noProof/>
          <w:sz w:val="30"/>
        </w:rPr>
      </w:pPr>
      <w:hyperlink w:anchor="_Toc23425262" w:history="1"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  <w:lang w:val="th-TH"/>
          </w:rPr>
          <w:t>2</w:t>
        </w:r>
        <w:r w:rsidR="005B1AF6" w:rsidRPr="00183CE5">
          <w:rPr>
            <w:rFonts w:asciiTheme="majorBidi" w:eastAsiaTheme="minorEastAsia" w:hAnsiTheme="majorBidi"/>
            <w:noProof/>
            <w:sz w:val="30"/>
          </w:rPr>
          <w:tab/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  <w:lang w:val="th-TH"/>
          </w:rPr>
          <w:t>เกณฑ์การจัดทำงบการเงินระหว่างกาล</w:t>
        </w:r>
        <w:r w:rsidR="005B1AF6" w:rsidRPr="00183CE5">
          <w:rPr>
            <w:rFonts w:asciiTheme="majorBidi" w:hAnsiTheme="majorBidi"/>
            <w:noProof/>
            <w:webHidden/>
            <w:sz w:val="30"/>
          </w:rPr>
          <w:tab/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</w:rPr>
          <w:fldChar w:fldCharType="begin"/>
        </w:r>
        <w:r w:rsidR="005B1AF6" w:rsidRPr="00183CE5">
          <w:rPr>
            <w:rFonts w:asciiTheme="majorBidi" w:hAnsiTheme="majorBidi"/>
            <w:noProof/>
            <w:webHidden/>
            <w:sz w:val="30"/>
          </w:rPr>
          <w:instrText xml:space="preserve"> PAGEREF _Toc23425262 \h </w:instrText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</w:rPr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</w:rPr>
          <w:fldChar w:fldCharType="separate"/>
        </w:r>
        <w:r w:rsidR="00345788" w:rsidRPr="00183CE5">
          <w:rPr>
            <w:rFonts w:asciiTheme="majorBidi" w:hAnsiTheme="majorBidi"/>
            <w:noProof/>
            <w:webHidden/>
            <w:sz w:val="30"/>
          </w:rPr>
          <w:t>17</w:t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</w:rPr>
          <w:fldChar w:fldCharType="end"/>
        </w:r>
      </w:hyperlink>
    </w:p>
    <w:p w14:paraId="7B71CD91" w14:textId="67C5549D" w:rsidR="005B1AF6" w:rsidRPr="00183CE5" w:rsidRDefault="009D4972" w:rsidP="007C3AA0">
      <w:pPr>
        <w:pStyle w:val="TOC1"/>
        <w:tabs>
          <w:tab w:val="clear" w:pos="227"/>
          <w:tab w:val="clear" w:pos="454"/>
          <w:tab w:val="clear" w:pos="680"/>
          <w:tab w:val="clear" w:pos="907"/>
          <w:tab w:val="left" w:pos="900"/>
          <w:tab w:val="left" w:pos="8505"/>
        </w:tabs>
        <w:rPr>
          <w:rFonts w:asciiTheme="majorBidi" w:eastAsiaTheme="minorEastAsia" w:hAnsiTheme="majorBidi"/>
          <w:noProof/>
          <w:sz w:val="30"/>
        </w:rPr>
      </w:pPr>
      <w:hyperlink w:anchor="_Toc23425263" w:history="1"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</w:rPr>
          <w:t>3</w:t>
        </w:r>
        <w:r w:rsidR="005B1AF6" w:rsidRPr="00183CE5">
          <w:rPr>
            <w:rFonts w:asciiTheme="majorBidi" w:eastAsiaTheme="minorEastAsia" w:hAnsiTheme="majorBidi"/>
            <w:noProof/>
            <w:sz w:val="30"/>
          </w:rPr>
          <w:tab/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  <w:lang w:val="th-TH"/>
          </w:rPr>
          <w:t>บุคคลหรือกิจการที่เกี่ยวข้องกัน</w:t>
        </w:r>
        <w:r w:rsidR="005B1AF6" w:rsidRPr="00183CE5">
          <w:rPr>
            <w:rFonts w:asciiTheme="majorBidi" w:hAnsiTheme="majorBidi"/>
            <w:noProof/>
            <w:webHidden/>
            <w:sz w:val="30"/>
          </w:rPr>
          <w:tab/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</w:rPr>
          <w:fldChar w:fldCharType="begin"/>
        </w:r>
        <w:r w:rsidR="005B1AF6" w:rsidRPr="00183CE5">
          <w:rPr>
            <w:rFonts w:asciiTheme="majorBidi" w:hAnsiTheme="majorBidi"/>
            <w:noProof/>
            <w:webHidden/>
            <w:sz w:val="30"/>
          </w:rPr>
          <w:instrText xml:space="preserve"> PAGEREF _Toc23425263 \h </w:instrText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</w:rPr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</w:rPr>
          <w:fldChar w:fldCharType="separate"/>
        </w:r>
        <w:r w:rsidR="00345788" w:rsidRPr="00183CE5">
          <w:rPr>
            <w:rFonts w:asciiTheme="majorBidi" w:hAnsiTheme="majorBidi"/>
            <w:noProof/>
            <w:webHidden/>
            <w:sz w:val="30"/>
          </w:rPr>
          <w:t>19</w:t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</w:rPr>
          <w:fldChar w:fldCharType="end"/>
        </w:r>
      </w:hyperlink>
    </w:p>
    <w:p w14:paraId="57E839DF" w14:textId="34F99BA1" w:rsidR="005B1AF6" w:rsidRPr="00183CE5" w:rsidRDefault="009D4972" w:rsidP="007C3AA0">
      <w:pPr>
        <w:pStyle w:val="TOC1"/>
        <w:tabs>
          <w:tab w:val="clear" w:pos="227"/>
          <w:tab w:val="clear" w:pos="454"/>
          <w:tab w:val="clear" w:pos="680"/>
          <w:tab w:val="clear" w:pos="907"/>
          <w:tab w:val="left" w:pos="900"/>
          <w:tab w:val="left" w:pos="8505"/>
        </w:tabs>
        <w:rPr>
          <w:rFonts w:asciiTheme="majorBidi" w:eastAsiaTheme="minorEastAsia" w:hAnsiTheme="majorBidi"/>
          <w:noProof/>
          <w:sz w:val="30"/>
        </w:rPr>
      </w:pPr>
      <w:hyperlink w:anchor="_Toc23425264" w:history="1"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  <w:lang w:val="th-TH"/>
          </w:rPr>
          <w:t>4</w:t>
        </w:r>
        <w:r w:rsidR="005B1AF6" w:rsidRPr="00183CE5">
          <w:rPr>
            <w:rFonts w:asciiTheme="majorBidi" w:eastAsiaTheme="minorEastAsia" w:hAnsiTheme="majorBidi"/>
            <w:noProof/>
            <w:sz w:val="30"/>
          </w:rPr>
          <w:tab/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  <w:lang w:val="th-TH"/>
          </w:rPr>
          <w:t>ลูกหนี้ตามสัญญ</w:t>
        </w:r>
        <w:bookmarkStart w:id="0" w:name="_GoBack"/>
        <w:bookmarkEnd w:id="0"/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  <w:lang w:val="th-TH"/>
          </w:rPr>
          <w:t>าเช่าซื้อ</w:t>
        </w:r>
        <w:r w:rsidR="005B1AF6" w:rsidRPr="00183CE5">
          <w:rPr>
            <w:rFonts w:asciiTheme="majorBidi" w:hAnsiTheme="majorBidi"/>
            <w:noProof/>
            <w:webHidden/>
            <w:sz w:val="30"/>
          </w:rPr>
          <w:tab/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</w:rPr>
          <w:fldChar w:fldCharType="begin"/>
        </w:r>
        <w:r w:rsidR="005B1AF6" w:rsidRPr="00183CE5">
          <w:rPr>
            <w:rFonts w:asciiTheme="majorBidi" w:hAnsiTheme="majorBidi"/>
            <w:noProof/>
            <w:webHidden/>
            <w:sz w:val="30"/>
          </w:rPr>
          <w:instrText xml:space="preserve"> PAGEREF _Toc23425264 \h </w:instrText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</w:rPr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</w:rPr>
          <w:fldChar w:fldCharType="separate"/>
        </w:r>
        <w:r w:rsidR="00345788" w:rsidRPr="00183CE5">
          <w:rPr>
            <w:rFonts w:asciiTheme="majorBidi" w:hAnsiTheme="majorBidi"/>
            <w:noProof/>
            <w:webHidden/>
            <w:sz w:val="30"/>
          </w:rPr>
          <w:t>24</w:t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</w:rPr>
          <w:fldChar w:fldCharType="end"/>
        </w:r>
      </w:hyperlink>
    </w:p>
    <w:p w14:paraId="03010625" w14:textId="7A4A1EF5" w:rsidR="005B1AF6" w:rsidRPr="00183CE5" w:rsidRDefault="009D4972" w:rsidP="007C3AA0">
      <w:pPr>
        <w:pStyle w:val="TOC1"/>
        <w:tabs>
          <w:tab w:val="clear" w:pos="227"/>
          <w:tab w:val="clear" w:pos="454"/>
          <w:tab w:val="clear" w:pos="680"/>
          <w:tab w:val="clear" w:pos="907"/>
          <w:tab w:val="left" w:pos="900"/>
          <w:tab w:val="left" w:pos="8505"/>
        </w:tabs>
        <w:rPr>
          <w:rFonts w:asciiTheme="majorBidi" w:eastAsiaTheme="minorEastAsia" w:hAnsiTheme="majorBidi"/>
          <w:noProof/>
          <w:sz w:val="30"/>
        </w:rPr>
      </w:pPr>
      <w:hyperlink w:anchor="_Toc23425265" w:history="1"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  <w:lang w:val="th-TH"/>
          </w:rPr>
          <w:t>5</w:t>
        </w:r>
        <w:r w:rsidR="005B1AF6" w:rsidRPr="00183CE5">
          <w:rPr>
            <w:rFonts w:asciiTheme="majorBidi" w:eastAsiaTheme="minorEastAsia" w:hAnsiTheme="majorBidi"/>
            <w:noProof/>
            <w:sz w:val="30"/>
          </w:rPr>
          <w:tab/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  <w:lang w:val="th-TH"/>
          </w:rPr>
          <w:t>ลูกหนี้สินเชื่อ</w:t>
        </w:r>
        <w:r w:rsidR="005B1AF6" w:rsidRPr="00183CE5">
          <w:rPr>
            <w:rFonts w:asciiTheme="majorBidi" w:hAnsiTheme="majorBidi"/>
            <w:noProof/>
            <w:webHidden/>
            <w:sz w:val="30"/>
          </w:rPr>
          <w:tab/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</w:rPr>
          <w:fldChar w:fldCharType="begin"/>
        </w:r>
        <w:r w:rsidR="005B1AF6" w:rsidRPr="00183CE5">
          <w:rPr>
            <w:rFonts w:asciiTheme="majorBidi" w:hAnsiTheme="majorBidi"/>
            <w:noProof/>
            <w:webHidden/>
            <w:sz w:val="30"/>
          </w:rPr>
          <w:instrText xml:space="preserve"> PAGEREF _Toc23425265 \h </w:instrText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</w:rPr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</w:rPr>
          <w:fldChar w:fldCharType="separate"/>
        </w:r>
        <w:r w:rsidR="00345788" w:rsidRPr="00183CE5">
          <w:rPr>
            <w:rFonts w:asciiTheme="majorBidi" w:hAnsiTheme="majorBidi"/>
            <w:noProof/>
            <w:webHidden/>
            <w:sz w:val="30"/>
          </w:rPr>
          <w:t>29</w:t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</w:rPr>
          <w:fldChar w:fldCharType="end"/>
        </w:r>
      </w:hyperlink>
    </w:p>
    <w:p w14:paraId="59555CA8" w14:textId="7CA2C09E" w:rsidR="005B1AF6" w:rsidRPr="00183CE5" w:rsidRDefault="009D4972" w:rsidP="007C3AA0">
      <w:pPr>
        <w:pStyle w:val="TOC1"/>
        <w:tabs>
          <w:tab w:val="clear" w:pos="227"/>
          <w:tab w:val="clear" w:pos="454"/>
          <w:tab w:val="clear" w:pos="680"/>
          <w:tab w:val="clear" w:pos="907"/>
          <w:tab w:val="left" w:pos="900"/>
          <w:tab w:val="left" w:pos="8505"/>
        </w:tabs>
        <w:rPr>
          <w:rFonts w:asciiTheme="majorBidi" w:eastAsiaTheme="minorEastAsia" w:hAnsiTheme="majorBidi"/>
          <w:noProof/>
          <w:sz w:val="30"/>
        </w:rPr>
      </w:pPr>
      <w:hyperlink w:anchor="_Toc23425266" w:history="1"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  <w:lang w:val="th-TH"/>
          </w:rPr>
          <w:t>6</w:t>
        </w:r>
        <w:r w:rsidR="005B1AF6" w:rsidRPr="00183CE5">
          <w:rPr>
            <w:rFonts w:asciiTheme="majorBidi" w:eastAsiaTheme="minorEastAsia" w:hAnsiTheme="majorBidi"/>
            <w:noProof/>
            <w:sz w:val="30"/>
          </w:rPr>
          <w:tab/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  <w:lang w:val="th-TH"/>
          </w:rPr>
          <w:t>ลูกหนี้สินเชื่อรายย่อย</w:t>
        </w:r>
        <w:r w:rsidR="005B1AF6" w:rsidRPr="00183CE5">
          <w:rPr>
            <w:rFonts w:asciiTheme="majorBidi" w:hAnsiTheme="majorBidi"/>
            <w:noProof/>
            <w:webHidden/>
            <w:sz w:val="30"/>
          </w:rPr>
          <w:tab/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</w:rPr>
          <w:fldChar w:fldCharType="begin"/>
        </w:r>
        <w:r w:rsidR="005B1AF6" w:rsidRPr="00183CE5">
          <w:rPr>
            <w:rFonts w:asciiTheme="majorBidi" w:hAnsiTheme="majorBidi"/>
            <w:noProof/>
            <w:webHidden/>
            <w:sz w:val="30"/>
          </w:rPr>
          <w:instrText xml:space="preserve"> PAGEREF _Toc23425266 \h </w:instrText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</w:rPr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</w:rPr>
          <w:fldChar w:fldCharType="separate"/>
        </w:r>
        <w:r w:rsidR="00345788" w:rsidRPr="00183CE5">
          <w:rPr>
            <w:rFonts w:asciiTheme="majorBidi" w:hAnsiTheme="majorBidi"/>
            <w:noProof/>
            <w:webHidden/>
            <w:sz w:val="30"/>
          </w:rPr>
          <w:t>32</w:t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</w:rPr>
          <w:fldChar w:fldCharType="end"/>
        </w:r>
      </w:hyperlink>
    </w:p>
    <w:p w14:paraId="3AD0811C" w14:textId="2B0CB185" w:rsidR="005B1AF6" w:rsidRPr="00183CE5" w:rsidRDefault="009D4972" w:rsidP="007C3AA0">
      <w:pPr>
        <w:pStyle w:val="TOC1"/>
        <w:tabs>
          <w:tab w:val="clear" w:pos="227"/>
          <w:tab w:val="clear" w:pos="454"/>
          <w:tab w:val="clear" w:pos="680"/>
          <w:tab w:val="clear" w:pos="907"/>
          <w:tab w:val="left" w:pos="900"/>
          <w:tab w:val="left" w:pos="8505"/>
        </w:tabs>
        <w:rPr>
          <w:rFonts w:asciiTheme="majorBidi" w:eastAsiaTheme="minorEastAsia" w:hAnsiTheme="majorBidi"/>
          <w:noProof/>
          <w:sz w:val="30"/>
        </w:rPr>
      </w:pPr>
      <w:hyperlink w:anchor="_Toc23425267" w:history="1"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  <w:lang w:val="th-TH"/>
          </w:rPr>
          <w:t>7</w:t>
        </w:r>
        <w:r w:rsidR="005B1AF6" w:rsidRPr="00183CE5">
          <w:rPr>
            <w:rFonts w:asciiTheme="majorBidi" w:eastAsiaTheme="minorEastAsia" w:hAnsiTheme="majorBidi"/>
            <w:noProof/>
            <w:sz w:val="30"/>
          </w:rPr>
          <w:tab/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  <w:lang w:val="th-TH"/>
          </w:rPr>
          <w:t>ลูกหนี้สินเชื่อเพื่อผู้บริโภครายย่อยภายใต้การจัดการสินเชื่อร่วมทางการเงิน</w:t>
        </w:r>
        <w:r w:rsidR="005B1AF6" w:rsidRPr="00183CE5">
          <w:rPr>
            <w:rFonts w:asciiTheme="majorBidi" w:hAnsiTheme="majorBidi"/>
            <w:noProof/>
            <w:webHidden/>
            <w:sz w:val="30"/>
          </w:rPr>
          <w:tab/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</w:rPr>
          <w:fldChar w:fldCharType="begin"/>
        </w:r>
        <w:r w:rsidR="005B1AF6" w:rsidRPr="00183CE5">
          <w:rPr>
            <w:rFonts w:asciiTheme="majorBidi" w:hAnsiTheme="majorBidi"/>
            <w:noProof/>
            <w:webHidden/>
            <w:sz w:val="30"/>
          </w:rPr>
          <w:instrText xml:space="preserve"> PAGEREF _Toc23425267 \h </w:instrText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</w:rPr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</w:rPr>
          <w:fldChar w:fldCharType="separate"/>
        </w:r>
        <w:r w:rsidR="00345788" w:rsidRPr="00183CE5">
          <w:rPr>
            <w:rFonts w:asciiTheme="majorBidi" w:hAnsiTheme="majorBidi"/>
            <w:noProof/>
            <w:webHidden/>
            <w:sz w:val="30"/>
          </w:rPr>
          <w:t>34</w:t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</w:rPr>
          <w:fldChar w:fldCharType="end"/>
        </w:r>
      </w:hyperlink>
    </w:p>
    <w:p w14:paraId="6BF5E51D" w14:textId="0DE515FE" w:rsidR="005B1AF6" w:rsidRPr="00183CE5" w:rsidRDefault="009D4972" w:rsidP="007C3AA0">
      <w:pPr>
        <w:pStyle w:val="TOC1"/>
        <w:tabs>
          <w:tab w:val="clear" w:pos="227"/>
          <w:tab w:val="clear" w:pos="454"/>
          <w:tab w:val="clear" w:pos="680"/>
          <w:tab w:val="clear" w:pos="907"/>
          <w:tab w:val="left" w:pos="900"/>
          <w:tab w:val="left" w:pos="8505"/>
        </w:tabs>
        <w:rPr>
          <w:rFonts w:asciiTheme="majorBidi" w:eastAsiaTheme="minorEastAsia" w:hAnsiTheme="majorBidi"/>
          <w:noProof/>
          <w:sz w:val="30"/>
        </w:rPr>
      </w:pPr>
      <w:hyperlink w:anchor="_Toc23425268" w:history="1"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  <w:lang w:val="th-TH"/>
          </w:rPr>
          <w:t>8</w:t>
        </w:r>
        <w:r w:rsidR="005B1AF6" w:rsidRPr="00183CE5">
          <w:rPr>
            <w:rFonts w:asciiTheme="majorBidi" w:eastAsiaTheme="minorEastAsia" w:hAnsiTheme="majorBidi"/>
            <w:noProof/>
            <w:sz w:val="30"/>
          </w:rPr>
          <w:tab/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  <w:lang w:val="th-TH"/>
          </w:rPr>
          <w:t>ลูกหนี้สินเชื่อภาคธุรกิจและดอกเบี้ยค้างรับ</w:t>
        </w:r>
        <w:r w:rsidR="005B1AF6" w:rsidRPr="00183CE5">
          <w:rPr>
            <w:rFonts w:asciiTheme="majorBidi" w:hAnsiTheme="majorBidi"/>
            <w:noProof/>
            <w:webHidden/>
            <w:sz w:val="30"/>
          </w:rPr>
          <w:tab/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</w:rPr>
          <w:fldChar w:fldCharType="begin"/>
        </w:r>
        <w:r w:rsidR="005B1AF6" w:rsidRPr="00183CE5">
          <w:rPr>
            <w:rFonts w:asciiTheme="majorBidi" w:hAnsiTheme="majorBidi"/>
            <w:noProof/>
            <w:webHidden/>
            <w:sz w:val="30"/>
          </w:rPr>
          <w:instrText xml:space="preserve"> PAGEREF _Toc23425268 \h </w:instrText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</w:rPr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</w:rPr>
          <w:fldChar w:fldCharType="separate"/>
        </w:r>
        <w:r w:rsidR="00345788" w:rsidRPr="00183CE5">
          <w:rPr>
            <w:rFonts w:asciiTheme="majorBidi" w:hAnsiTheme="majorBidi"/>
            <w:noProof/>
            <w:webHidden/>
            <w:sz w:val="30"/>
          </w:rPr>
          <w:t>40</w:t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</w:rPr>
          <w:fldChar w:fldCharType="end"/>
        </w:r>
      </w:hyperlink>
    </w:p>
    <w:p w14:paraId="5363707C" w14:textId="39B44DE1" w:rsidR="005B1AF6" w:rsidRPr="00183CE5" w:rsidRDefault="009D4972" w:rsidP="007C3AA0">
      <w:pPr>
        <w:pStyle w:val="TOC1"/>
        <w:tabs>
          <w:tab w:val="clear" w:pos="227"/>
          <w:tab w:val="clear" w:pos="454"/>
          <w:tab w:val="clear" w:pos="680"/>
          <w:tab w:val="clear" w:pos="907"/>
          <w:tab w:val="left" w:pos="900"/>
          <w:tab w:val="left" w:pos="8505"/>
        </w:tabs>
        <w:rPr>
          <w:rFonts w:asciiTheme="majorBidi" w:eastAsiaTheme="minorEastAsia" w:hAnsiTheme="majorBidi"/>
          <w:noProof/>
          <w:sz w:val="30"/>
        </w:rPr>
      </w:pPr>
      <w:hyperlink w:anchor="_Toc23425269" w:history="1"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lang w:val="th-TH"/>
          </w:rPr>
          <w:t>9</w:t>
        </w:r>
        <w:r w:rsidR="005B1AF6" w:rsidRPr="00183CE5">
          <w:rPr>
            <w:rFonts w:asciiTheme="majorBidi" w:eastAsiaTheme="minorEastAsia" w:hAnsiTheme="majorBidi"/>
            <w:noProof/>
            <w:sz w:val="30"/>
          </w:rPr>
          <w:tab/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  <w:lang w:val="th-TH"/>
          </w:rPr>
          <w:t>เงินลงทุนในบริษัทร่วม</w:t>
        </w:r>
        <w:r w:rsidR="005B1AF6" w:rsidRPr="00183CE5">
          <w:rPr>
            <w:rFonts w:asciiTheme="majorBidi" w:hAnsiTheme="majorBidi"/>
            <w:noProof/>
            <w:webHidden/>
            <w:sz w:val="30"/>
          </w:rPr>
          <w:tab/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</w:rPr>
          <w:fldChar w:fldCharType="begin"/>
        </w:r>
        <w:r w:rsidR="005B1AF6" w:rsidRPr="00183CE5">
          <w:rPr>
            <w:rFonts w:asciiTheme="majorBidi" w:hAnsiTheme="majorBidi"/>
            <w:noProof/>
            <w:webHidden/>
            <w:sz w:val="30"/>
          </w:rPr>
          <w:instrText xml:space="preserve"> PAGEREF _Toc23425269 \h </w:instrText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</w:rPr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</w:rPr>
          <w:fldChar w:fldCharType="separate"/>
        </w:r>
        <w:r w:rsidR="00345788" w:rsidRPr="00183CE5">
          <w:rPr>
            <w:rFonts w:asciiTheme="majorBidi" w:hAnsiTheme="majorBidi"/>
            <w:noProof/>
            <w:webHidden/>
            <w:sz w:val="30"/>
          </w:rPr>
          <w:t>43</w:t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</w:rPr>
          <w:fldChar w:fldCharType="end"/>
        </w:r>
      </w:hyperlink>
    </w:p>
    <w:p w14:paraId="28DF3511" w14:textId="43283F7F" w:rsidR="005B1AF6" w:rsidRPr="00183CE5" w:rsidRDefault="009D4972" w:rsidP="007C3AA0">
      <w:pPr>
        <w:pStyle w:val="TOC1"/>
        <w:tabs>
          <w:tab w:val="clear" w:pos="227"/>
          <w:tab w:val="clear" w:pos="454"/>
          <w:tab w:val="clear" w:pos="680"/>
          <w:tab w:val="clear" w:pos="907"/>
          <w:tab w:val="left" w:pos="900"/>
          <w:tab w:val="left" w:pos="8505"/>
        </w:tabs>
        <w:rPr>
          <w:rFonts w:asciiTheme="majorBidi" w:eastAsiaTheme="minorEastAsia" w:hAnsiTheme="majorBidi"/>
          <w:noProof/>
          <w:sz w:val="30"/>
        </w:rPr>
      </w:pPr>
      <w:hyperlink w:anchor="_Toc23425270" w:history="1"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lang w:val="th-TH"/>
          </w:rPr>
          <w:t>10</w:t>
        </w:r>
        <w:r w:rsidR="005B1AF6" w:rsidRPr="00183CE5">
          <w:rPr>
            <w:rFonts w:asciiTheme="majorBidi" w:eastAsiaTheme="minorEastAsia" w:hAnsiTheme="majorBidi"/>
            <w:noProof/>
            <w:sz w:val="30"/>
          </w:rPr>
          <w:tab/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  <w:lang w:val="th-TH"/>
          </w:rPr>
          <w:t>เงินลงทุนในบริษัท</w:t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</w:rPr>
          <w:t>ย่อย</w:t>
        </w:r>
        <w:r w:rsidR="005B1AF6" w:rsidRPr="00183CE5">
          <w:rPr>
            <w:rFonts w:asciiTheme="majorBidi" w:hAnsiTheme="majorBidi"/>
            <w:noProof/>
            <w:webHidden/>
            <w:sz w:val="30"/>
          </w:rPr>
          <w:tab/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</w:rPr>
          <w:fldChar w:fldCharType="begin"/>
        </w:r>
        <w:r w:rsidR="005B1AF6" w:rsidRPr="00183CE5">
          <w:rPr>
            <w:rFonts w:asciiTheme="majorBidi" w:hAnsiTheme="majorBidi"/>
            <w:noProof/>
            <w:webHidden/>
            <w:sz w:val="30"/>
          </w:rPr>
          <w:instrText xml:space="preserve"> PAGEREF _Toc23425270 \h </w:instrText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</w:rPr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</w:rPr>
          <w:fldChar w:fldCharType="separate"/>
        </w:r>
        <w:r w:rsidR="00345788" w:rsidRPr="00183CE5">
          <w:rPr>
            <w:rFonts w:asciiTheme="majorBidi" w:hAnsiTheme="majorBidi"/>
            <w:noProof/>
            <w:webHidden/>
            <w:sz w:val="30"/>
          </w:rPr>
          <w:t>44</w:t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</w:rPr>
          <w:fldChar w:fldCharType="end"/>
        </w:r>
      </w:hyperlink>
    </w:p>
    <w:p w14:paraId="160395DC" w14:textId="25744389" w:rsidR="005B1AF6" w:rsidRPr="00183CE5" w:rsidRDefault="009D4972" w:rsidP="007C3AA0">
      <w:pPr>
        <w:pStyle w:val="TOC1"/>
        <w:tabs>
          <w:tab w:val="clear" w:pos="227"/>
          <w:tab w:val="clear" w:pos="454"/>
          <w:tab w:val="clear" w:pos="680"/>
          <w:tab w:val="clear" w:pos="907"/>
          <w:tab w:val="left" w:pos="900"/>
          <w:tab w:val="left" w:pos="8505"/>
        </w:tabs>
        <w:rPr>
          <w:rFonts w:asciiTheme="majorBidi" w:eastAsiaTheme="minorEastAsia" w:hAnsiTheme="majorBidi"/>
          <w:noProof/>
          <w:sz w:val="30"/>
        </w:rPr>
      </w:pPr>
      <w:hyperlink w:anchor="_Toc23425271" w:history="1"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  <w:lang w:val="th-TH"/>
          </w:rPr>
          <w:t>11</w:t>
        </w:r>
        <w:r w:rsidR="005B1AF6" w:rsidRPr="00183CE5">
          <w:rPr>
            <w:rFonts w:asciiTheme="majorBidi" w:eastAsiaTheme="minorEastAsia" w:hAnsiTheme="majorBidi"/>
            <w:noProof/>
            <w:sz w:val="30"/>
          </w:rPr>
          <w:tab/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  <w:lang w:val="th-TH"/>
          </w:rPr>
          <w:t>เงินลงทุนระยะยาวอื่น</w:t>
        </w:r>
        <w:r w:rsidR="005B1AF6" w:rsidRPr="00183CE5">
          <w:rPr>
            <w:rFonts w:asciiTheme="majorBidi" w:hAnsiTheme="majorBidi"/>
            <w:noProof/>
            <w:webHidden/>
            <w:sz w:val="30"/>
          </w:rPr>
          <w:tab/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</w:rPr>
          <w:fldChar w:fldCharType="begin"/>
        </w:r>
        <w:r w:rsidR="005B1AF6" w:rsidRPr="00183CE5">
          <w:rPr>
            <w:rFonts w:asciiTheme="majorBidi" w:hAnsiTheme="majorBidi"/>
            <w:noProof/>
            <w:webHidden/>
            <w:sz w:val="30"/>
          </w:rPr>
          <w:instrText xml:space="preserve"> PAGEREF _Toc23425271 \h </w:instrText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</w:rPr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</w:rPr>
          <w:fldChar w:fldCharType="separate"/>
        </w:r>
        <w:r w:rsidR="00345788" w:rsidRPr="00183CE5">
          <w:rPr>
            <w:rFonts w:asciiTheme="majorBidi" w:hAnsiTheme="majorBidi"/>
            <w:noProof/>
            <w:webHidden/>
            <w:sz w:val="30"/>
          </w:rPr>
          <w:t>46</w:t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</w:rPr>
          <w:fldChar w:fldCharType="end"/>
        </w:r>
      </w:hyperlink>
    </w:p>
    <w:p w14:paraId="2298D3BE" w14:textId="2125BB7D" w:rsidR="005B1AF6" w:rsidRPr="00183CE5" w:rsidRDefault="009D4972" w:rsidP="007C3AA0">
      <w:pPr>
        <w:pStyle w:val="TOC1"/>
        <w:tabs>
          <w:tab w:val="clear" w:pos="227"/>
          <w:tab w:val="clear" w:pos="454"/>
          <w:tab w:val="clear" w:pos="680"/>
          <w:tab w:val="clear" w:pos="907"/>
          <w:tab w:val="left" w:pos="900"/>
          <w:tab w:val="left" w:pos="8505"/>
        </w:tabs>
        <w:rPr>
          <w:rFonts w:asciiTheme="majorBidi" w:eastAsiaTheme="minorEastAsia" w:hAnsiTheme="majorBidi"/>
          <w:noProof/>
          <w:sz w:val="30"/>
        </w:rPr>
      </w:pPr>
      <w:hyperlink w:anchor="_Toc23425272" w:history="1"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lang w:val="th-TH"/>
          </w:rPr>
          <w:t>12</w:t>
        </w:r>
        <w:r w:rsidR="005B1AF6" w:rsidRPr="00183CE5">
          <w:rPr>
            <w:rFonts w:asciiTheme="majorBidi" w:eastAsiaTheme="minorEastAsia" w:hAnsiTheme="majorBidi"/>
            <w:noProof/>
            <w:sz w:val="30"/>
          </w:rPr>
          <w:tab/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  <w:lang w:val="th-TH"/>
          </w:rPr>
          <w:t>การเปลี่ยนแปลงหนี้สินที่เกิดจากกิจกรรมจัดหาเงิน</w:t>
        </w:r>
        <w:r w:rsidR="005B1AF6" w:rsidRPr="00183CE5">
          <w:rPr>
            <w:rFonts w:asciiTheme="majorBidi" w:hAnsiTheme="majorBidi"/>
            <w:noProof/>
            <w:webHidden/>
            <w:sz w:val="30"/>
          </w:rPr>
          <w:tab/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</w:rPr>
          <w:fldChar w:fldCharType="begin"/>
        </w:r>
        <w:r w:rsidR="005B1AF6" w:rsidRPr="00183CE5">
          <w:rPr>
            <w:rFonts w:asciiTheme="majorBidi" w:hAnsiTheme="majorBidi"/>
            <w:noProof/>
            <w:webHidden/>
            <w:sz w:val="30"/>
          </w:rPr>
          <w:instrText xml:space="preserve"> PAGEREF _Toc23425272 \h </w:instrText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</w:rPr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</w:rPr>
          <w:fldChar w:fldCharType="separate"/>
        </w:r>
        <w:r w:rsidR="00345788" w:rsidRPr="00183CE5">
          <w:rPr>
            <w:rFonts w:asciiTheme="majorBidi" w:hAnsiTheme="majorBidi"/>
            <w:noProof/>
            <w:webHidden/>
            <w:sz w:val="30"/>
          </w:rPr>
          <w:t>46</w:t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</w:rPr>
          <w:fldChar w:fldCharType="end"/>
        </w:r>
      </w:hyperlink>
    </w:p>
    <w:p w14:paraId="5BFFEA0D" w14:textId="0B486957" w:rsidR="005B1AF6" w:rsidRPr="00183CE5" w:rsidRDefault="009D4972" w:rsidP="007C3AA0">
      <w:pPr>
        <w:pStyle w:val="TOC1"/>
        <w:tabs>
          <w:tab w:val="clear" w:pos="227"/>
          <w:tab w:val="clear" w:pos="454"/>
          <w:tab w:val="clear" w:pos="680"/>
          <w:tab w:val="clear" w:pos="907"/>
          <w:tab w:val="left" w:pos="900"/>
          <w:tab w:val="left" w:pos="8505"/>
        </w:tabs>
        <w:rPr>
          <w:rFonts w:asciiTheme="majorBidi" w:eastAsiaTheme="minorEastAsia" w:hAnsiTheme="majorBidi"/>
          <w:noProof/>
          <w:sz w:val="30"/>
        </w:rPr>
      </w:pPr>
      <w:hyperlink w:anchor="_Toc23425273" w:history="1"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</w:rPr>
          <w:t>13</w:t>
        </w:r>
        <w:r w:rsidR="005B1AF6" w:rsidRPr="00183CE5">
          <w:rPr>
            <w:rFonts w:asciiTheme="majorBidi" w:eastAsiaTheme="minorEastAsia" w:hAnsiTheme="majorBidi"/>
            <w:noProof/>
            <w:sz w:val="30"/>
          </w:rPr>
          <w:tab/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  <w:lang w:val="th-TH"/>
          </w:rPr>
          <w:t>หุ้นกู้</w:t>
        </w:r>
        <w:r w:rsidR="005B1AF6" w:rsidRPr="00183CE5">
          <w:rPr>
            <w:rFonts w:asciiTheme="majorBidi" w:hAnsiTheme="majorBidi"/>
            <w:noProof/>
            <w:webHidden/>
            <w:sz w:val="30"/>
          </w:rPr>
          <w:tab/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</w:rPr>
          <w:fldChar w:fldCharType="begin"/>
        </w:r>
        <w:r w:rsidR="005B1AF6" w:rsidRPr="00183CE5">
          <w:rPr>
            <w:rFonts w:asciiTheme="majorBidi" w:hAnsiTheme="majorBidi"/>
            <w:noProof/>
            <w:webHidden/>
            <w:sz w:val="30"/>
          </w:rPr>
          <w:instrText xml:space="preserve"> PAGEREF _Toc23425273 \h </w:instrText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</w:rPr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</w:rPr>
          <w:fldChar w:fldCharType="separate"/>
        </w:r>
        <w:r w:rsidR="00345788" w:rsidRPr="00183CE5">
          <w:rPr>
            <w:rFonts w:asciiTheme="majorBidi" w:hAnsiTheme="majorBidi"/>
            <w:noProof/>
            <w:webHidden/>
            <w:sz w:val="30"/>
          </w:rPr>
          <w:t>47</w:t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</w:rPr>
          <w:fldChar w:fldCharType="end"/>
        </w:r>
      </w:hyperlink>
    </w:p>
    <w:p w14:paraId="03C2E040" w14:textId="6F91BD62" w:rsidR="005B1AF6" w:rsidRPr="00183CE5" w:rsidRDefault="009D4972" w:rsidP="007C3AA0">
      <w:pPr>
        <w:pStyle w:val="TOC1"/>
        <w:tabs>
          <w:tab w:val="clear" w:pos="227"/>
          <w:tab w:val="clear" w:pos="454"/>
          <w:tab w:val="clear" w:pos="680"/>
          <w:tab w:val="clear" w:pos="907"/>
          <w:tab w:val="left" w:pos="900"/>
          <w:tab w:val="left" w:pos="8505"/>
        </w:tabs>
        <w:rPr>
          <w:rFonts w:asciiTheme="majorBidi" w:eastAsiaTheme="minorEastAsia" w:hAnsiTheme="majorBidi"/>
          <w:noProof/>
          <w:sz w:val="30"/>
        </w:rPr>
      </w:pPr>
      <w:hyperlink w:anchor="_Toc23425274" w:history="1"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  <w:lang w:val="th-TH"/>
          </w:rPr>
          <w:t>14</w:t>
        </w:r>
        <w:r w:rsidR="005B1AF6" w:rsidRPr="00183CE5">
          <w:rPr>
            <w:rFonts w:asciiTheme="majorBidi" w:eastAsiaTheme="minorEastAsia" w:hAnsiTheme="majorBidi"/>
            <w:noProof/>
            <w:sz w:val="30"/>
          </w:rPr>
          <w:tab/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  <w:lang w:val="th-TH"/>
          </w:rPr>
          <w:t>หุ้นกู้แปลงสภาพ</w:t>
        </w:r>
        <w:r w:rsidR="005B1AF6" w:rsidRPr="00183CE5">
          <w:rPr>
            <w:rFonts w:asciiTheme="majorBidi" w:hAnsiTheme="majorBidi"/>
            <w:noProof/>
            <w:webHidden/>
            <w:sz w:val="30"/>
          </w:rPr>
          <w:tab/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</w:rPr>
          <w:fldChar w:fldCharType="begin"/>
        </w:r>
        <w:r w:rsidR="005B1AF6" w:rsidRPr="00183CE5">
          <w:rPr>
            <w:rFonts w:asciiTheme="majorBidi" w:hAnsiTheme="majorBidi"/>
            <w:noProof/>
            <w:webHidden/>
            <w:sz w:val="30"/>
          </w:rPr>
          <w:instrText xml:space="preserve"> PAGEREF _Toc23425274 \h </w:instrText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</w:rPr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</w:rPr>
          <w:fldChar w:fldCharType="separate"/>
        </w:r>
        <w:r w:rsidR="00345788" w:rsidRPr="00183CE5">
          <w:rPr>
            <w:rFonts w:asciiTheme="majorBidi" w:hAnsiTheme="majorBidi"/>
            <w:noProof/>
            <w:webHidden/>
            <w:sz w:val="30"/>
          </w:rPr>
          <w:t>48</w:t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</w:rPr>
          <w:fldChar w:fldCharType="end"/>
        </w:r>
      </w:hyperlink>
    </w:p>
    <w:p w14:paraId="66219D76" w14:textId="41FA4D50" w:rsidR="005B1AF6" w:rsidRPr="00183CE5" w:rsidRDefault="009D4972" w:rsidP="007C3AA0">
      <w:pPr>
        <w:pStyle w:val="TOC1"/>
        <w:tabs>
          <w:tab w:val="clear" w:pos="227"/>
          <w:tab w:val="clear" w:pos="454"/>
          <w:tab w:val="clear" w:pos="680"/>
          <w:tab w:val="clear" w:pos="907"/>
          <w:tab w:val="left" w:pos="900"/>
          <w:tab w:val="left" w:pos="8505"/>
        </w:tabs>
        <w:rPr>
          <w:rFonts w:asciiTheme="majorBidi" w:eastAsiaTheme="minorEastAsia" w:hAnsiTheme="majorBidi"/>
          <w:noProof/>
          <w:sz w:val="30"/>
        </w:rPr>
      </w:pPr>
      <w:hyperlink w:anchor="_Toc23425275" w:history="1"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  <w:lang w:val="th-TH"/>
          </w:rPr>
          <w:t>15</w:t>
        </w:r>
        <w:r w:rsidR="005B1AF6" w:rsidRPr="00183CE5">
          <w:rPr>
            <w:rFonts w:asciiTheme="majorBidi" w:eastAsiaTheme="minorEastAsia" w:hAnsiTheme="majorBidi"/>
            <w:noProof/>
            <w:sz w:val="30"/>
          </w:rPr>
          <w:tab/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  <w:lang w:val="th-TH"/>
          </w:rPr>
          <w:t>ส่วนงานดำเนินงาน</w:t>
        </w:r>
        <w:r w:rsidR="005B1AF6" w:rsidRPr="00183CE5">
          <w:rPr>
            <w:rFonts w:asciiTheme="majorBidi" w:hAnsiTheme="majorBidi"/>
            <w:noProof/>
            <w:webHidden/>
            <w:sz w:val="30"/>
          </w:rPr>
          <w:tab/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</w:rPr>
          <w:fldChar w:fldCharType="begin"/>
        </w:r>
        <w:r w:rsidR="005B1AF6" w:rsidRPr="00183CE5">
          <w:rPr>
            <w:rFonts w:asciiTheme="majorBidi" w:hAnsiTheme="majorBidi"/>
            <w:noProof/>
            <w:webHidden/>
            <w:sz w:val="30"/>
          </w:rPr>
          <w:instrText xml:space="preserve"> PAGEREF _Toc23425275 \h </w:instrText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</w:rPr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</w:rPr>
          <w:fldChar w:fldCharType="separate"/>
        </w:r>
        <w:r w:rsidR="00345788" w:rsidRPr="00183CE5">
          <w:rPr>
            <w:rFonts w:asciiTheme="majorBidi" w:hAnsiTheme="majorBidi"/>
            <w:noProof/>
            <w:webHidden/>
            <w:sz w:val="30"/>
          </w:rPr>
          <w:t>50</w:t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</w:rPr>
          <w:fldChar w:fldCharType="end"/>
        </w:r>
      </w:hyperlink>
    </w:p>
    <w:p w14:paraId="32A2AA22" w14:textId="2C7E57EE" w:rsidR="005B1AF6" w:rsidRPr="00183CE5" w:rsidRDefault="009D4972" w:rsidP="007C3AA0">
      <w:pPr>
        <w:pStyle w:val="TOC1"/>
        <w:tabs>
          <w:tab w:val="clear" w:pos="227"/>
          <w:tab w:val="clear" w:pos="454"/>
          <w:tab w:val="clear" w:pos="680"/>
          <w:tab w:val="clear" w:pos="907"/>
          <w:tab w:val="left" w:pos="900"/>
          <w:tab w:val="left" w:pos="8505"/>
        </w:tabs>
        <w:rPr>
          <w:rFonts w:asciiTheme="majorBidi" w:eastAsiaTheme="minorEastAsia" w:hAnsiTheme="majorBidi"/>
          <w:noProof/>
          <w:sz w:val="30"/>
        </w:rPr>
      </w:pPr>
      <w:hyperlink w:anchor="_Toc23425276" w:history="1"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  <w:lang w:val="th-TH"/>
          </w:rPr>
          <w:t>16</w:t>
        </w:r>
        <w:r w:rsidR="005B1AF6" w:rsidRPr="00183CE5">
          <w:rPr>
            <w:rFonts w:asciiTheme="majorBidi" w:eastAsiaTheme="minorEastAsia" w:hAnsiTheme="majorBidi"/>
            <w:noProof/>
            <w:sz w:val="30"/>
          </w:rPr>
          <w:tab/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  <w:lang w:val="th-TH"/>
          </w:rPr>
          <w:t>เครื่องมือทางการเงิน</w:t>
        </w:r>
        <w:r w:rsidR="005B1AF6" w:rsidRPr="00183CE5">
          <w:rPr>
            <w:rFonts w:asciiTheme="majorBidi" w:hAnsiTheme="majorBidi"/>
            <w:noProof/>
            <w:webHidden/>
            <w:sz w:val="30"/>
          </w:rPr>
          <w:tab/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</w:rPr>
          <w:fldChar w:fldCharType="begin"/>
        </w:r>
        <w:r w:rsidR="005B1AF6" w:rsidRPr="00183CE5">
          <w:rPr>
            <w:rFonts w:asciiTheme="majorBidi" w:hAnsiTheme="majorBidi"/>
            <w:noProof/>
            <w:webHidden/>
            <w:sz w:val="30"/>
          </w:rPr>
          <w:instrText xml:space="preserve"> PAGEREF _Toc23425276 \h </w:instrText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</w:rPr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</w:rPr>
          <w:fldChar w:fldCharType="separate"/>
        </w:r>
        <w:r w:rsidR="00345788" w:rsidRPr="00183CE5">
          <w:rPr>
            <w:rFonts w:asciiTheme="majorBidi" w:hAnsiTheme="majorBidi"/>
            <w:noProof/>
            <w:webHidden/>
            <w:sz w:val="30"/>
          </w:rPr>
          <w:t>53</w:t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</w:rPr>
          <w:fldChar w:fldCharType="end"/>
        </w:r>
      </w:hyperlink>
    </w:p>
    <w:p w14:paraId="2565B444" w14:textId="4C1711A8" w:rsidR="005B1AF6" w:rsidRPr="00183CE5" w:rsidRDefault="009D4972" w:rsidP="007C3AA0">
      <w:pPr>
        <w:pStyle w:val="TOC1"/>
        <w:tabs>
          <w:tab w:val="clear" w:pos="227"/>
          <w:tab w:val="clear" w:pos="454"/>
          <w:tab w:val="clear" w:pos="680"/>
          <w:tab w:val="clear" w:pos="907"/>
          <w:tab w:val="left" w:pos="900"/>
          <w:tab w:val="left" w:pos="8505"/>
        </w:tabs>
        <w:rPr>
          <w:rFonts w:asciiTheme="majorBidi" w:eastAsiaTheme="minorEastAsia" w:hAnsiTheme="majorBidi"/>
          <w:noProof/>
          <w:sz w:val="30"/>
        </w:rPr>
      </w:pPr>
      <w:hyperlink w:anchor="_Toc23425277" w:history="1"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  <w:lang w:val="th-TH"/>
          </w:rPr>
          <w:t>17</w:t>
        </w:r>
        <w:r w:rsidR="005B1AF6" w:rsidRPr="00183CE5">
          <w:rPr>
            <w:rFonts w:asciiTheme="majorBidi" w:eastAsiaTheme="minorEastAsia" w:hAnsiTheme="majorBidi"/>
            <w:noProof/>
            <w:sz w:val="30"/>
          </w:rPr>
          <w:tab/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  <w:lang w:val="th-TH"/>
          </w:rPr>
          <w:t>ภาระผูกพันกับกิจการที่ไม่เกี่ยวข้องกัน</w:t>
        </w:r>
        <w:r w:rsidR="005B1AF6" w:rsidRPr="00183CE5">
          <w:rPr>
            <w:rFonts w:asciiTheme="majorBidi" w:hAnsiTheme="majorBidi"/>
            <w:noProof/>
            <w:webHidden/>
            <w:sz w:val="30"/>
          </w:rPr>
          <w:tab/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</w:rPr>
          <w:fldChar w:fldCharType="begin"/>
        </w:r>
        <w:r w:rsidR="005B1AF6" w:rsidRPr="00183CE5">
          <w:rPr>
            <w:rFonts w:asciiTheme="majorBidi" w:hAnsiTheme="majorBidi"/>
            <w:noProof/>
            <w:webHidden/>
            <w:sz w:val="30"/>
          </w:rPr>
          <w:instrText xml:space="preserve"> PAGEREF _Toc23425277 \h </w:instrText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</w:rPr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</w:rPr>
          <w:fldChar w:fldCharType="separate"/>
        </w:r>
        <w:r w:rsidR="00345788" w:rsidRPr="00183CE5">
          <w:rPr>
            <w:rFonts w:asciiTheme="majorBidi" w:hAnsiTheme="majorBidi"/>
            <w:noProof/>
            <w:webHidden/>
            <w:sz w:val="30"/>
          </w:rPr>
          <w:t>54</w:t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</w:rPr>
          <w:fldChar w:fldCharType="end"/>
        </w:r>
      </w:hyperlink>
    </w:p>
    <w:p w14:paraId="49C16D58" w14:textId="1046F24D" w:rsidR="005B1AF6" w:rsidRPr="00183CE5" w:rsidRDefault="009D4972" w:rsidP="007C3AA0">
      <w:pPr>
        <w:pStyle w:val="TOC1"/>
        <w:tabs>
          <w:tab w:val="clear" w:pos="227"/>
          <w:tab w:val="clear" w:pos="454"/>
          <w:tab w:val="clear" w:pos="680"/>
          <w:tab w:val="clear" w:pos="907"/>
          <w:tab w:val="left" w:pos="900"/>
          <w:tab w:val="left" w:pos="8505"/>
        </w:tabs>
        <w:rPr>
          <w:rFonts w:asciiTheme="majorBidi" w:eastAsiaTheme="minorEastAsia" w:hAnsiTheme="majorBidi"/>
          <w:noProof/>
          <w:sz w:val="30"/>
        </w:rPr>
      </w:pPr>
      <w:hyperlink w:anchor="_Toc23425278" w:history="1"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lang w:val="th-TH"/>
          </w:rPr>
          <w:t>18</w:t>
        </w:r>
        <w:r w:rsidR="005B1AF6" w:rsidRPr="00183CE5">
          <w:rPr>
            <w:rFonts w:asciiTheme="majorBidi" w:eastAsiaTheme="minorEastAsia" w:hAnsiTheme="majorBidi"/>
            <w:noProof/>
            <w:sz w:val="30"/>
          </w:rPr>
          <w:tab/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  <w:lang w:val="th-TH"/>
          </w:rPr>
          <w:t>หนี้สินที่อาจเกิดขึ้น</w:t>
        </w:r>
        <w:r w:rsidR="005B1AF6" w:rsidRPr="00183CE5">
          <w:rPr>
            <w:rFonts w:asciiTheme="majorBidi" w:hAnsiTheme="majorBidi"/>
            <w:noProof/>
            <w:webHidden/>
            <w:sz w:val="30"/>
          </w:rPr>
          <w:tab/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</w:rPr>
          <w:fldChar w:fldCharType="begin"/>
        </w:r>
        <w:r w:rsidR="005B1AF6" w:rsidRPr="00183CE5">
          <w:rPr>
            <w:rFonts w:asciiTheme="majorBidi" w:hAnsiTheme="majorBidi"/>
            <w:noProof/>
            <w:webHidden/>
            <w:sz w:val="30"/>
          </w:rPr>
          <w:instrText xml:space="preserve"> PAGEREF _Toc23425278 \h </w:instrText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</w:rPr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</w:rPr>
          <w:fldChar w:fldCharType="separate"/>
        </w:r>
        <w:r w:rsidR="00345788" w:rsidRPr="00183CE5">
          <w:rPr>
            <w:rFonts w:asciiTheme="majorBidi" w:hAnsiTheme="majorBidi"/>
            <w:noProof/>
            <w:webHidden/>
            <w:sz w:val="30"/>
          </w:rPr>
          <w:t>55</w:t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</w:rPr>
          <w:fldChar w:fldCharType="end"/>
        </w:r>
      </w:hyperlink>
    </w:p>
    <w:p w14:paraId="1C8C9E3D" w14:textId="4313100B" w:rsidR="005B1AF6" w:rsidRPr="00183CE5" w:rsidRDefault="009D4972" w:rsidP="007C3AA0">
      <w:pPr>
        <w:pStyle w:val="TOC1"/>
        <w:tabs>
          <w:tab w:val="clear" w:pos="227"/>
          <w:tab w:val="clear" w:pos="454"/>
          <w:tab w:val="clear" w:pos="680"/>
          <w:tab w:val="clear" w:pos="907"/>
          <w:tab w:val="left" w:pos="900"/>
          <w:tab w:val="left" w:pos="8505"/>
        </w:tabs>
        <w:rPr>
          <w:rFonts w:asciiTheme="majorBidi" w:eastAsiaTheme="minorEastAsia" w:hAnsiTheme="majorBidi"/>
          <w:noProof/>
          <w:sz w:val="30"/>
        </w:rPr>
      </w:pPr>
      <w:hyperlink w:anchor="_Toc23425279" w:history="1"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  <w:lang w:val="th-TH"/>
          </w:rPr>
          <w:t>19</w:t>
        </w:r>
        <w:r w:rsidR="005B1AF6" w:rsidRPr="00183CE5">
          <w:rPr>
            <w:rFonts w:asciiTheme="majorBidi" w:eastAsiaTheme="minorEastAsia" w:hAnsiTheme="majorBidi"/>
            <w:noProof/>
            <w:sz w:val="30"/>
          </w:rPr>
          <w:tab/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  <w:lang w:val="th-TH"/>
          </w:rPr>
          <w:t>มาตรฐานการรายงานทางการเงินที่ยังไม่ได้ใช้</w:t>
        </w:r>
        <w:r w:rsidR="005B1AF6" w:rsidRPr="00183CE5">
          <w:rPr>
            <w:rFonts w:asciiTheme="majorBidi" w:hAnsiTheme="majorBidi"/>
            <w:noProof/>
            <w:webHidden/>
            <w:sz w:val="30"/>
          </w:rPr>
          <w:tab/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</w:rPr>
          <w:fldChar w:fldCharType="begin"/>
        </w:r>
        <w:r w:rsidR="005B1AF6" w:rsidRPr="00183CE5">
          <w:rPr>
            <w:rFonts w:asciiTheme="majorBidi" w:hAnsiTheme="majorBidi"/>
            <w:noProof/>
            <w:webHidden/>
            <w:sz w:val="30"/>
          </w:rPr>
          <w:instrText xml:space="preserve"> PAGEREF _Toc23425279 \h </w:instrText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</w:rPr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</w:rPr>
          <w:fldChar w:fldCharType="separate"/>
        </w:r>
        <w:r w:rsidR="00345788" w:rsidRPr="00183CE5">
          <w:rPr>
            <w:rFonts w:asciiTheme="majorBidi" w:hAnsiTheme="majorBidi"/>
            <w:noProof/>
            <w:webHidden/>
            <w:sz w:val="30"/>
          </w:rPr>
          <w:t>66</w:t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</w:rPr>
          <w:fldChar w:fldCharType="end"/>
        </w:r>
      </w:hyperlink>
    </w:p>
    <w:p w14:paraId="599F58C2" w14:textId="431B3607" w:rsidR="005B1AF6" w:rsidRPr="00183CE5" w:rsidRDefault="009D4972" w:rsidP="007C3AA0">
      <w:pPr>
        <w:pStyle w:val="TOC1"/>
        <w:tabs>
          <w:tab w:val="clear" w:pos="227"/>
          <w:tab w:val="clear" w:pos="454"/>
          <w:tab w:val="clear" w:pos="680"/>
          <w:tab w:val="clear" w:pos="907"/>
          <w:tab w:val="left" w:pos="900"/>
          <w:tab w:val="left" w:pos="8505"/>
        </w:tabs>
        <w:rPr>
          <w:rFonts w:asciiTheme="majorBidi" w:eastAsiaTheme="minorEastAsia" w:hAnsiTheme="majorBidi"/>
          <w:noProof/>
          <w:sz w:val="30"/>
        </w:rPr>
      </w:pPr>
      <w:hyperlink w:anchor="_Toc23425280" w:history="1"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lang w:val="th-TH"/>
          </w:rPr>
          <w:t>20</w:t>
        </w:r>
        <w:r w:rsidR="005B1AF6" w:rsidRPr="00183CE5">
          <w:rPr>
            <w:rFonts w:asciiTheme="majorBidi" w:eastAsiaTheme="minorEastAsia" w:hAnsiTheme="majorBidi"/>
            <w:noProof/>
            <w:sz w:val="30"/>
          </w:rPr>
          <w:tab/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  <w:lang w:val="th-TH"/>
          </w:rPr>
          <w:t>การจัดประเภทรายการใหม่</w:t>
        </w:r>
        <w:r w:rsidR="005B1AF6" w:rsidRPr="00183CE5">
          <w:rPr>
            <w:rFonts w:asciiTheme="majorBidi" w:hAnsiTheme="majorBidi"/>
            <w:noProof/>
            <w:webHidden/>
            <w:sz w:val="30"/>
          </w:rPr>
          <w:tab/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</w:rPr>
          <w:fldChar w:fldCharType="begin"/>
        </w:r>
        <w:r w:rsidR="005B1AF6" w:rsidRPr="00183CE5">
          <w:rPr>
            <w:rFonts w:asciiTheme="majorBidi" w:hAnsiTheme="majorBidi"/>
            <w:noProof/>
            <w:webHidden/>
            <w:sz w:val="30"/>
          </w:rPr>
          <w:instrText xml:space="preserve"> PAGEREF _Toc23425280 \h </w:instrText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</w:rPr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</w:rPr>
          <w:fldChar w:fldCharType="separate"/>
        </w:r>
        <w:r w:rsidR="00345788" w:rsidRPr="00183CE5">
          <w:rPr>
            <w:rFonts w:asciiTheme="majorBidi" w:hAnsiTheme="majorBidi"/>
            <w:noProof/>
            <w:webHidden/>
            <w:sz w:val="30"/>
          </w:rPr>
          <w:t>68</w:t>
        </w:r>
        <w:r w:rsidR="005B1AF6" w:rsidRPr="00183CE5">
          <w:rPr>
            <w:rStyle w:val="Hyperlink"/>
            <w:rFonts w:asciiTheme="majorBidi" w:hAnsiTheme="majorBidi"/>
            <w:noProof/>
            <w:color w:val="auto"/>
            <w:sz w:val="30"/>
            <w:cs/>
          </w:rPr>
          <w:fldChar w:fldCharType="end"/>
        </w:r>
      </w:hyperlink>
    </w:p>
    <w:p w14:paraId="7126D15A" w14:textId="6110EED6" w:rsidR="00804175" w:rsidRPr="00183CE5" w:rsidRDefault="00B7528C" w:rsidP="00FE3D84">
      <w:pPr>
        <w:pStyle w:val="TOC1"/>
        <w:rPr>
          <w:rFonts w:asciiTheme="majorBidi" w:hAnsiTheme="majorBidi"/>
          <w:spacing w:val="-4"/>
          <w:sz w:val="30"/>
          <w:rtl/>
          <w:cs/>
        </w:rPr>
      </w:pPr>
      <w:r w:rsidRPr="00183CE5">
        <w:rPr>
          <w:rFonts w:asciiTheme="majorBidi" w:hAnsiTheme="majorBidi"/>
          <w:spacing w:val="-4"/>
          <w:sz w:val="30"/>
          <w:cs/>
        </w:rPr>
        <w:fldChar w:fldCharType="end"/>
      </w:r>
    </w:p>
    <w:p w14:paraId="793A640D" w14:textId="77777777" w:rsidR="00764883" w:rsidRPr="00183CE5" w:rsidRDefault="00764883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183CE5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01D3863" w14:textId="4B5A4624" w:rsidR="00804175" w:rsidRPr="00183CE5" w:rsidRDefault="00804175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183CE5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</w:t>
      </w:r>
      <w:r w:rsidR="00D25073" w:rsidRPr="00183CE5">
        <w:rPr>
          <w:rFonts w:ascii="Angsana New" w:hAnsi="Angsana New" w:cs="Angsana New" w:hint="cs"/>
          <w:sz w:val="30"/>
          <w:szCs w:val="30"/>
          <w:cs/>
        </w:rPr>
        <w:t>งบ</w:t>
      </w:r>
      <w:r w:rsidRPr="00183CE5">
        <w:rPr>
          <w:rFonts w:ascii="Angsana New" w:hAnsi="Angsana New" w:cs="Angsana New"/>
          <w:sz w:val="30"/>
          <w:szCs w:val="30"/>
          <w:cs/>
        </w:rPr>
        <w:t>การเงินเป็นส่วนหนึ่งของ</w:t>
      </w:r>
      <w:r w:rsidR="00D25073" w:rsidRPr="00183CE5">
        <w:rPr>
          <w:rFonts w:ascii="Angsana New" w:hAnsi="Angsana New" w:cs="Angsana New" w:hint="cs"/>
          <w:sz w:val="30"/>
          <w:szCs w:val="30"/>
          <w:cs/>
        </w:rPr>
        <w:t>งบ</w:t>
      </w:r>
      <w:r w:rsidRPr="00183CE5">
        <w:rPr>
          <w:rFonts w:ascii="Angsana New" w:hAnsi="Angsana New" w:cs="Angsana New"/>
          <w:sz w:val="30"/>
          <w:szCs w:val="30"/>
          <w:cs/>
        </w:rPr>
        <w:t>การเงินระหว่างกาลนี้</w:t>
      </w:r>
    </w:p>
    <w:p w14:paraId="0C091CF0" w14:textId="77777777" w:rsidR="00804175" w:rsidRPr="00183CE5" w:rsidRDefault="00804175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54A7D709" w14:textId="1C468C3E" w:rsidR="00804175" w:rsidRPr="00183CE5" w:rsidRDefault="00D25073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183CE5">
        <w:rPr>
          <w:rFonts w:ascii="Angsana New" w:hAnsi="Angsana New" w:cs="Angsana New" w:hint="cs"/>
          <w:sz w:val="30"/>
          <w:szCs w:val="30"/>
          <w:cs/>
        </w:rPr>
        <w:t>งบ</w:t>
      </w:r>
      <w:r w:rsidR="00804175" w:rsidRPr="00183CE5">
        <w:rPr>
          <w:rFonts w:ascii="Angsana New" w:hAnsi="Angsana New" w:cs="Angsana New"/>
          <w:sz w:val="30"/>
          <w:szCs w:val="30"/>
          <w:cs/>
        </w:rPr>
        <w:t>การเงินระหว่างกาลนี้ได้รับอนุมัติให้ออก</w:t>
      </w:r>
      <w:r w:rsidRPr="00183CE5">
        <w:rPr>
          <w:rFonts w:ascii="Angsana New" w:hAnsi="Angsana New" w:cs="Angsana New" w:hint="cs"/>
          <w:sz w:val="30"/>
          <w:szCs w:val="30"/>
          <w:cs/>
        </w:rPr>
        <w:t>งบ</w:t>
      </w:r>
      <w:r w:rsidR="00804175" w:rsidRPr="00183CE5">
        <w:rPr>
          <w:rFonts w:ascii="Angsana New" w:hAnsi="Angsana New" w:cs="Angsana New"/>
          <w:sz w:val="30"/>
          <w:szCs w:val="30"/>
          <w:cs/>
        </w:rPr>
        <w:t>การเงินจากคณะกรรมการเมื่อวันที่</w:t>
      </w:r>
      <w:r w:rsidR="004C4664" w:rsidRPr="00183CE5">
        <w:rPr>
          <w:rFonts w:ascii="Angsana New" w:hAnsi="Angsana New" w:cs="Angsana New"/>
          <w:sz w:val="30"/>
          <w:szCs w:val="30"/>
        </w:rPr>
        <w:t xml:space="preserve"> 14</w:t>
      </w:r>
      <w:r w:rsidR="009F40CE" w:rsidRPr="00183C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D6C0C" w:rsidRPr="00183CE5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A550F2" w:rsidRPr="00183C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550F2" w:rsidRPr="00183CE5">
        <w:rPr>
          <w:rFonts w:ascii="Angsana New" w:hAnsi="Angsana New" w:cs="Angsana New"/>
          <w:sz w:val="30"/>
          <w:szCs w:val="30"/>
        </w:rPr>
        <w:t>2562</w:t>
      </w:r>
      <w:r w:rsidR="00804175" w:rsidRPr="00183CE5">
        <w:rPr>
          <w:sz w:val="30"/>
          <w:szCs w:val="30"/>
        </w:rPr>
        <w:t xml:space="preserve"> </w:t>
      </w:r>
    </w:p>
    <w:p w14:paraId="45F168C8" w14:textId="77777777" w:rsidR="00804175" w:rsidRPr="00183CE5" w:rsidRDefault="00804175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594DABCD" w14:textId="77777777" w:rsidR="00804175" w:rsidRPr="00183CE5" w:rsidRDefault="00567D44" w:rsidP="00FE3D84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bookmarkStart w:id="1" w:name="_Toc23425261"/>
      <w:r w:rsidRPr="00183CE5">
        <w:rPr>
          <w:rFonts w:ascii="Angsana New" w:hAnsi="Angsana New" w:cs="Angsana New"/>
          <w:sz w:val="30"/>
          <w:szCs w:val="30"/>
          <w:u w:val="none"/>
          <w:cs/>
          <w:lang w:val="th-TH"/>
        </w:rPr>
        <w:t>ข้อมูลทั่วไป</w:t>
      </w:r>
      <w:bookmarkEnd w:id="1"/>
    </w:p>
    <w:p w14:paraId="13C4CDF0" w14:textId="77777777" w:rsidR="00567D44" w:rsidRPr="00183CE5" w:rsidRDefault="00567D44" w:rsidP="00FE3D84">
      <w:pPr>
        <w:rPr>
          <w:rFonts w:asciiTheme="majorBidi" w:hAnsiTheme="majorBidi" w:cstheme="majorBidi"/>
          <w:sz w:val="30"/>
          <w:szCs w:val="30"/>
        </w:rPr>
      </w:pPr>
    </w:p>
    <w:p w14:paraId="001D2A56" w14:textId="77777777" w:rsidR="00567D44" w:rsidRPr="00183CE5" w:rsidRDefault="00BA1623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183CE5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Pr="00183CE5">
        <w:rPr>
          <w:rFonts w:ascii="Angsana New" w:hAnsi="Angsana New" w:cs="Angsana New" w:hint="cs"/>
          <w:sz w:val="30"/>
          <w:szCs w:val="30"/>
          <w:cs/>
        </w:rPr>
        <w:t xml:space="preserve">กรุ๊ปลีส 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จำกัด (มหาชน)  </w:t>
      </w:r>
      <w:r w:rsidRPr="00183CE5">
        <w:rPr>
          <w:rFonts w:ascii="Angsana New" w:hAnsi="Angsana New" w:cs="Angsana New" w:hint="cs"/>
          <w:sz w:val="30"/>
          <w:szCs w:val="30"/>
          <w:cs/>
        </w:rPr>
        <w:t>(</w:t>
      </w:r>
      <w:r w:rsidRPr="00183CE5">
        <w:rPr>
          <w:rFonts w:ascii="Angsana New" w:hAnsi="Angsana New" w:cs="Angsana New"/>
          <w:sz w:val="30"/>
          <w:szCs w:val="30"/>
          <w:cs/>
        </w:rPr>
        <w:t>“</w:t>
      </w:r>
      <w:r w:rsidRPr="00183CE5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183CE5">
        <w:rPr>
          <w:rFonts w:ascii="Angsana New" w:hAnsi="Angsana New" w:cs="Angsana New" w:hint="eastAsia"/>
          <w:sz w:val="30"/>
          <w:szCs w:val="30"/>
          <w:cs/>
        </w:rPr>
        <w:t>”</w:t>
      </w:r>
      <w:r w:rsidRPr="00183CE5"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="00567D44" w:rsidRPr="00183CE5">
        <w:rPr>
          <w:rFonts w:ascii="Angsana New" w:hAnsi="Angsana New" w:cs="Angsana New" w:hint="cs"/>
          <w:sz w:val="30"/>
          <w:szCs w:val="30"/>
          <w:cs/>
        </w:rPr>
        <w:t xml:space="preserve">จดทะเบียนกับตลาดหลักทรัพย์แห่งประเทศไทยเมื่อเดือนตุลาคม </w:t>
      </w:r>
      <w:r w:rsidR="00567D44" w:rsidRPr="00183CE5">
        <w:rPr>
          <w:rFonts w:ascii="Angsana New" w:hAnsi="Angsana New" w:cs="Angsana New"/>
          <w:sz w:val="30"/>
          <w:szCs w:val="30"/>
        </w:rPr>
        <w:t>2547</w:t>
      </w:r>
    </w:p>
    <w:p w14:paraId="79EDD6EB" w14:textId="77777777" w:rsidR="00567D44" w:rsidRPr="00183CE5" w:rsidRDefault="00567D44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345ADF9F" w14:textId="77777777" w:rsidR="00567D44" w:rsidRPr="00183CE5" w:rsidRDefault="00E9270F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183CE5">
        <w:rPr>
          <w:rFonts w:ascii="Angsana New" w:hAnsi="Angsana New" w:cs="Angsana New"/>
          <w:sz w:val="30"/>
          <w:szCs w:val="30"/>
          <w:cs/>
        </w:rPr>
        <w:t>บริษัท</w:t>
      </w:r>
      <w:r w:rsidRPr="00183CE5">
        <w:rPr>
          <w:rFonts w:ascii="Angsana New" w:hAnsi="Angsana New" w:cs="Angsana New" w:hint="cs"/>
          <w:sz w:val="30"/>
          <w:szCs w:val="30"/>
          <w:cs/>
        </w:rPr>
        <w:t xml:space="preserve">และบริษัทย่อย </w:t>
      </w:r>
      <w:r w:rsidR="00035ED7" w:rsidRPr="00183CE5">
        <w:rPr>
          <w:rFonts w:ascii="Angsana New" w:hAnsi="Angsana New" w:cs="Angsana New"/>
          <w:sz w:val="30"/>
          <w:szCs w:val="30"/>
        </w:rPr>
        <w:t>(</w:t>
      </w:r>
      <w:r w:rsidRPr="00183CE5">
        <w:rPr>
          <w:rFonts w:ascii="Angsana New" w:hAnsi="Angsana New" w:cs="Angsana New"/>
          <w:sz w:val="30"/>
          <w:szCs w:val="30"/>
        </w:rPr>
        <w:t>“</w:t>
      </w:r>
      <w:r w:rsidR="004F3FE0" w:rsidRPr="00183CE5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567D44" w:rsidRPr="00183CE5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183CE5">
        <w:rPr>
          <w:rFonts w:ascii="Angsana New" w:hAnsi="Angsana New" w:cs="Angsana New"/>
          <w:sz w:val="30"/>
          <w:szCs w:val="30"/>
        </w:rPr>
        <w:t>”</w:t>
      </w:r>
      <w:r w:rsidR="00035ED7" w:rsidRPr="00183CE5">
        <w:rPr>
          <w:rFonts w:ascii="Angsana New" w:hAnsi="Angsana New" w:cs="Angsana New"/>
          <w:sz w:val="30"/>
          <w:szCs w:val="30"/>
        </w:rPr>
        <w:t>)</w:t>
      </w:r>
      <w:r w:rsidRPr="00183CE5">
        <w:rPr>
          <w:rFonts w:ascii="Angsana New" w:hAnsi="Angsana New" w:cs="Angsana New"/>
          <w:sz w:val="30"/>
          <w:szCs w:val="30"/>
        </w:rPr>
        <w:t xml:space="preserve"> </w:t>
      </w:r>
      <w:r w:rsidR="00567D44" w:rsidRPr="00183CE5">
        <w:rPr>
          <w:rFonts w:ascii="Angsana New" w:hAnsi="Angsana New" w:cs="Angsana New" w:hint="cs"/>
          <w:sz w:val="30"/>
          <w:szCs w:val="30"/>
          <w:cs/>
        </w:rPr>
        <w:t>ดำเนินธุรกิจหลักเกี่ยวกับ</w:t>
      </w:r>
      <w:r w:rsidR="00567D44"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="00567D44" w:rsidRPr="00183CE5">
        <w:rPr>
          <w:rFonts w:ascii="Angsana New" w:hAnsi="Angsana New" w:cs="Angsana New" w:hint="cs"/>
          <w:sz w:val="30"/>
          <w:szCs w:val="30"/>
          <w:cs/>
        </w:rPr>
        <w:t>การให้บริการสินเชื่อเช่าซื้อ</w:t>
      </w:r>
      <w:r w:rsidR="00567D44"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="00567D44" w:rsidRPr="00183CE5">
        <w:rPr>
          <w:rFonts w:ascii="Angsana New" w:hAnsi="Angsana New" w:cs="Angsana New" w:hint="cs"/>
          <w:sz w:val="30"/>
          <w:szCs w:val="30"/>
          <w:cs/>
        </w:rPr>
        <w:t>และให้บริการสินเชื่อ</w:t>
      </w:r>
      <w:r w:rsidR="00567D44" w:rsidRPr="00183CE5">
        <w:rPr>
          <w:rFonts w:ascii="Angsana New" w:hAnsi="Angsana New" w:cs="Angsana New"/>
          <w:sz w:val="30"/>
          <w:szCs w:val="30"/>
        </w:rPr>
        <w:t xml:space="preserve"> </w:t>
      </w:r>
      <w:r w:rsidR="00567D44" w:rsidRPr="00183CE5">
        <w:rPr>
          <w:rFonts w:ascii="Angsana New" w:hAnsi="Angsana New" w:cs="Angsana New" w:hint="cs"/>
          <w:sz w:val="30"/>
          <w:szCs w:val="30"/>
          <w:cs/>
        </w:rPr>
        <w:t>บริษัทย่อยในต่างประเทศ</w:t>
      </w:r>
      <w:r w:rsidR="00567D44" w:rsidRPr="00183CE5">
        <w:rPr>
          <w:rFonts w:ascii="Angsana New" w:hAnsi="Angsana New" w:cs="Angsana New"/>
          <w:sz w:val="30"/>
          <w:szCs w:val="30"/>
          <w:cs/>
        </w:rPr>
        <w:t>ดำเนินธุรกิจหลักเกี่ยวกับ</w:t>
      </w:r>
      <w:r w:rsidR="00567D44" w:rsidRPr="00183CE5">
        <w:rPr>
          <w:rFonts w:ascii="Angsana New" w:hAnsi="Angsana New" w:cs="Angsana New" w:hint="cs"/>
          <w:sz w:val="30"/>
          <w:szCs w:val="30"/>
          <w:cs/>
        </w:rPr>
        <w:t xml:space="preserve"> การเป็นที่ปรึกษาด้านธุรกิจ</w:t>
      </w:r>
      <w:r w:rsidR="00567D44"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="00567D44" w:rsidRPr="00183CE5">
        <w:rPr>
          <w:rFonts w:ascii="Angsana New" w:hAnsi="Angsana New" w:cs="Angsana New" w:hint="cs"/>
          <w:sz w:val="30"/>
          <w:szCs w:val="30"/>
          <w:cs/>
        </w:rPr>
        <w:t>การให้บริการทางการเงินแก่บริษัท</w:t>
      </w:r>
      <w:r w:rsidR="00567D44"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="00567D44" w:rsidRPr="00183CE5">
        <w:rPr>
          <w:rFonts w:ascii="Angsana New" w:hAnsi="Angsana New" w:cs="Angsana New" w:hint="cs"/>
          <w:sz w:val="30"/>
          <w:szCs w:val="30"/>
          <w:cs/>
        </w:rPr>
        <w:t>การจัดการเงินลงทุน</w:t>
      </w:r>
      <w:r w:rsidR="00567D44"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="00567D44" w:rsidRPr="00183CE5">
        <w:rPr>
          <w:rFonts w:ascii="Angsana New" w:hAnsi="Angsana New" w:cs="Angsana New" w:hint="cs"/>
          <w:sz w:val="30"/>
          <w:szCs w:val="30"/>
          <w:cs/>
        </w:rPr>
        <w:t>การให้บริการสินเชื่อเช่าซื้อ</w:t>
      </w:r>
      <w:r w:rsidR="00567D44"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="00567D44" w:rsidRPr="00183CE5">
        <w:rPr>
          <w:rFonts w:ascii="Angsana New" w:hAnsi="Angsana New" w:cs="Angsana New" w:hint="cs"/>
          <w:sz w:val="30"/>
          <w:szCs w:val="30"/>
          <w:cs/>
        </w:rPr>
        <w:t>ธุรกิจสินเชื่อรายย่อย</w:t>
      </w:r>
      <w:r w:rsidR="00745DC9" w:rsidRPr="00183CE5">
        <w:rPr>
          <w:rFonts w:ascii="Angsana New" w:hAnsi="Angsana New" w:cs="Angsana New"/>
          <w:sz w:val="30"/>
          <w:szCs w:val="30"/>
        </w:rPr>
        <w:t xml:space="preserve"> </w:t>
      </w:r>
      <w:r w:rsidR="00567D44" w:rsidRPr="00183CE5">
        <w:rPr>
          <w:rFonts w:ascii="Angsana New" w:hAnsi="Angsana New" w:cs="Angsana New" w:hint="cs"/>
          <w:sz w:val="30"/>
          <w:szCs w:val="30"/>
          <w:cs/>
        </w:rPr>
        <w:t>และธุรกิจสินเชื่อเพื่อผู้บริโภครายย่อยภายใต้การจัดการสินเชื่อร่วมทางการเงิน</w:t>
      </w:r>
      <w:r w:rsidR="00567D44" w:rsidRPr="00183CE5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1D41AE5B" w14:textId="77777777" w:rsidR="006D3EFC" w:rsidRPr="00183CE5" w:rsidRDefault="006D3EFC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both"/>
        <w:rPr>
          <w:rFonts w:ascii="Angsana New" w:eastAsia="Calibri" w:hAnsi="Angsana New" w:cs="Angsana New"/>
          <w:i/>
          <w:iCs/>
          <w:sz w:val="30"/>
          <w:szCs w:val="30"/>
          <w:shd w:val="clear" w:color="auto" w:fill="E0E0E0"/>
          <w:cs/>
          <w:lang w:val="en-GB"/>
        </w:rPr>
      </w:pPr>
    </w:p>
    <w:p w14:paraId="7BCA997E" w14:textId="77777777" w:rsidR="00804175" w:rsidRPr="00183CE5" w:rsidRDefault="00804175" w:rsidP="00FE3D84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bookmarkStart w:id="2" w:name="_Toc23425262"/>
      <w:r w:rsidRPr="00183CE5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เกณฑ์การจัดทำ</w:t>
      </w:r>
      <w:r w:rsidR="00D25073" w:rsidRPr="00183CE5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งบ</w:t>
      </w:r>
      <w:r w:rsidRPr="00183CE5">
        <w:rPr>
          <w:rFonts w:ascii="Angsana New" w:hAnsi="Angsana New" w:cs="Angsana New"/>
          <w:sz w:val="30"/>
          <w:szCs w:val="30"/>
          <w:u w:val="none"/>
          <w:cs/>
          <w:lang w:val="th-TH"/>
        </w:rPr>
        <w:t>การเงินระหว่างกาล</w:t>
      </w:r>
      <w:bookmarkEnd w:id="2"/>
      <w:r w:rsidRPr="00183CE5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 </w:t>
      </w:r>
    </w:p>
    <w:p w14:paraId="266F7F12" w14:textId="77777777" w:rsidR="00005185" w:rsidRPr="00183CE5" w:rsidRDefault="00804175" w:rsidP="00FE3D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183CE5">
        <w:rPr>
          <w:rFonts w:ascii="Angsana New" w:hAnsi="Angsana New"/>
          <w:i/>
          <w:iCs/>
          <w:sz w:val="30"/>
          <w:szCs w:val="30"/>
          <w:cs/>
        </w:rPr>
        <w:t>(ก)</w:t>
      </w:r>
      <w:r w:rsidRPr="00183CE5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14:paraId="1E6A989A" w14:textId="77777777" w:rsidR="00804175" w:rsidRPr="00183CE5" w:rsidRDefault="00804175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7A6D1539" w14:textId="3ACBA503" w:rsidR="00804175" w:rsidRPr="00183CE5" w:rsidRDefault="00BA1623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183CE5">
        <w:rPr>
          <w:rFonts w:ascii="Angsana New" w:hAnsi="Angsana New" w:cs="Angsana New" w:hint="cs"/>
          <w:sz w:val="30"/>
          <w:szCs w:val="30"/>
          <w:cs/>
        </w:rPr>
        <w:t>งบ</w:t>
      </w:r>
      <w:r w:rsidRPr="00183CE5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="0042437E" w:rsidRPr="00183CE5">
        <w:rPr>
          <w:rFonts w:ascii="Angsana New" w:hAnsi="Angsana New" w:cs="Angsana New" w:hint="cs"/>
          <w:sz w:val="30"/>
          <w:szCs w:val="30"/>
          <w:cs/>
        </w:rPr>
        <w:t>แบบย่อ</w:t>
      </w:r>
      <w:r w:rsidRPr="00183CE5">
        <w:rPr>
          <w:rFonts w:ascii="Angsana New" w:hAnsi="Angsana New" w:cs="Angsana New"/>
          <w:sz w:val="30"/>
          <w:szCs w:val="30"/>
          <w:cs/>
        </w:rPr>
        <w:t>นี้</w:t>
      </w:r>
      <w:r w:rsidRPr="00183CE5">
        <w:rPr>
          <w:rFonts w:ascii="Angsana New" w:hAnsi="Angsana New" w:cs="Angsana New" w:hint="cs"/>
          <w:sz w:val="30"/>
          <w:szCs w:val="30"/>
          <w:cs/>
        </w:rPr>
        <w:t>นำเสนอรายการในงบการเงิน</w:t>
      </w:r>
      <w:r w:rsidRPr="00183CE5">
        <w:rPr>
          <w:rFonts w:ascii="Angsana New" w:hAnsi="Angsana New" w:cs="Angsana New"/>
          <w:sz w:val="30"/>
          <w:szCs w:val="30"/>
          <w:cs/>
        </w:rPr>
        <w:t>ในรูปแบบเดียวกับ</w:t>
      </w:r>
      <w:r w:rsidRPr="00183CE5">
        <w:rPr>
          <w:rFonts w:ascii="Angsana New" w:hAnsi="Angsana New" w:cs="Angsana New" w:hint="cs"/>
          <w:sz w:val="30"/>
          <w:szCs w:val="30"/>
          <w:cs/>
        </w:rPr>
        <w:t>งบการเงินประจำปี และ</w:t>
      </w:r>
      <w:r w:rsidRPr="00183CE5">
        <w:rPr>
          <w:rFonts w:ascii="Angsana New" w:hAnsi="Angsana New" w:cs="Angsana New"/>
          <w:sz w:val="30"/>
          <w:szCs w:val="30"/>
          <w:cs/>
        </w:rPr>
        <w:t>จัดทำ</w:t>
      </w:r>
      <w:r w:rsidRPr="00183CE5">
        <w:rPr>
          <w:rFonts w:ascii="Angsana New" w:hAnsi="Angsana New" w:cs="Angsana New" w:hint="cs"/>
          <w:sz w:val="30"/>
          <w:szCs w:val="30"/>
          <w:cs/>
        </w:rPr>
        <w:t>หมายเหตุประกอบงบการเงิน</w:t>
      </w:r>
      <w:r w:rsidRPr="00183CE5">
        <w:rPr>
          <w:rFonts w:ascii="Angsana New" w:hAnsi="Angsana New" w:cs="Angsana New"/>
          <w:sz w:val="30"/>
          <w:szCs w:val="30"/>
          <w:cs/>
        </w:rPr>
        <w:t>ระหว่างกาลในรูปแบบย่อ</w:t>
      </w:r>
      <w:r w:rsidR="0042437E" w:rsidRPr="00183C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2437E" w:rsidRPr="00183CE5">
        <w:rPr>
          <w:rFonts w:ascii="Angsana New" w:hAnsi="Angsana New" w:cs="Angsana New"/>
          <w:sz w:val="30"/>
          <w:szCs w:val="30"/>
        </w:rPr>
        <w:t>(“</w:t>
      </w:r>
      <w:r w:rsidR="0042437E" w:rsidRPr="00183CE5">
        <w:rPr>
          <w:rFonts w:ascii="Angsana New" w:hAnsi="Angsana New" w:cs="Angsana New" w:hint="cs"/>
          <w:sz w:val="30"/>
          <w:szCs w:val="30"/>
          <w:cs/>
        </w:rPr>
        <w:t>งบการเงินระหว่างกาล</w:t>
      </w:r>
      <w:r w:rsidR="0042437E" w:rsidRPr="00183CE5">
        <w:rPr>
          <w:rFonts w:ascii="Angsana New" w:hAnsi="Angsana New" w:cs="Angsana New"/>
          <w:sz w:val="30"/>
          <w:szCs w:val="30"/>
        </w:rPr>
        <w:t xml:space="preserve">”) </w:t>
      </w:r>
      <w:r w:rsidR="00804175" w:rsidRPr="00183CE5">
        <w:rPr>
          <w:rFonts w:ascii="Angsana New" w:hAnsi="Angsana New" w:cs="Angsana New"/>
          <w:sz w:val="30"/>
          <w:szCs w:val="30"/>
          <w:cs/>
        </w:rPr>
        <w:t xml:space="preserve">ตามมาตรฐานการบัญชี ฉบับที่ </w:t>
      </w:r>
      <w:r w:rsidR="00804175" w:rsidRPr="00183CE5">
        <w:rPr>
          <w:rFonts w:ascii="Angsana New" w:hAnsi="Angsana New" w:cs="Angsana New"/>
          <w:sz w:val="30"/>
          <w:szCs w:val="30"/>
        </w:rPr>
        <w:t xml:space="preserve">34 </w:t>
      </w:r>
      <w:r w:rsidR="00804175" w:rsidRPr="00183CE5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="00DF7010" w:rsidRPr="00183CE5">
        <w:rPr>
          <w:rFonts w:ascii="Angsana New" w:hAnsi="Angsana New" w:cs="Angsana New" w:hint="cs"/>
          <w:i/>
          <w:iCs/>
          <w:sz w:val="30"/>
          <w:szCs w:val="30"/>
          <w:cs/>
        </w:rPr>
        <w:t>การ</w:t>
      </w:r>
      <w:r w:rsidR="00CA671A" w:rsidRPr="00183CE5">
        <w:rPr>
          <w:rFonts w:ascii="Angsana New" w:hAnsi="Angsana New" w:cs="Angsana New" w:hint="cs"/>
          <w:i/>
          <w:iCs/>
          <w:sz w:val="30"/>
          <w:szCs w:val="30"/>
          <w:cs/>
        </w:rPr>
        <w:t>รายงานทาง</w:t>
      </w:r>
      <w:r w:rsidR="00804175" w:rsidRPr="00183CE5">
        <w:rPr>
          <w:rFonts w:ascii="Angsana New" w:hAnsi="Angsana New" w:cs="Angsana New"/>
          <w:i/>
          <w:iCs/>
          <w:sz w:val="30"/>
          <w:szCs w:val="30"/>
          <w:cs/>
        </w:rPr>
        <w:t>การเงินระหว่างกาล</w:t>
      </w:r>
      <w:r w:rsidR="00804175"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="00804175" w:rsidRPr="00183CE5">
        <w:rPr>
          <w:rFonts w:ascii="Angsana New" w:hAnsi="Angsana New" w:cs="Angsana New"/>
          <w:sz w:val="30"/>
          <w:szCs w:val="30"/>
        </w:rPr>
        <w:t xml:space="preserve"> </w:t>
      </w:r>
      <w:r w:rsidR="00804175" w:rsidRPr="00183CE5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804175" w:rsidRPr="00183CE5">
        <w:rPr>
          <w:rFonts w:ascii="Angsana New" w:hAnsi="Angsana New" w:cs="Angsana New"/>
          <w:sz w:val="30"/>
          <w:szCs w:val="30"/>
        </w:rPr>
        <w:t xml:space="preserve"> </w:t>
      </w:r>
    </w:p>
    <w:p w14:paraId="45D41E46" w14:textId="77777777" w:rsidR="00804175" w:rsidRPr="00183CE5" w:rsidRDefault="00804175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759A32ED" w14:textId="77777777" w:rsidR="00804175" w:rsidRPr="00183CE5" w:rsidRDefault="00D25073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183CE5">
        <w:rPr>
          <w:rFonts w:ascii="Angsana New" w:hAnsi="Angsana New" w:cs="Angsana New" w:hint="cs"/>
          <w:sz w:val="30"/>
          <w:szCs w:val="30"/>
          <w:cs/>
        </w:rPr>
        <w:t>งบ</w:t>
      </w:r>
      <w:r w:rsidR="00804175" w:rsidRPr="00183CE5">
        <w:rPr>
          <w:rFonts w:ascii="Angsana New" w:hAnsi="Angsana New" w:cs="Angsana New"/>
          <w:sz w:val="30"/>
          <w:szCs w:val="30"/>
          <w:cs/>
        </w:rPr>
        <w:t>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="00BA0210" w:rsidRPr="00183CE5">
        <w:rPr>
          <w:rFonts w:ascii="Angsana New" w:hAnsi="Angsana New" w:cs="Angsana New"/>
          <w:sz w:val="30"/>
          <w:szCs w:val="30"/>
        </w:rPr>
        <w:t xml:space="preserve"> 31 </w:t>
      </w:r>
      <w:r w:rsidR="00804175" w:rsidRPr="00183CE5">
        <w:rPr>
          <w:rFonts w:ascii="Angsana New" w:hAnsi="Angsana New" w:cs="Angsana New"/>
          <w:sz w:val="30"/>
          <w:szCs w:val="30"/>
          <w:cs/>
        </w:rPr>
        <w:t>ธันวาคม</w:t>
      </w:r>
      <w:r w:rsidR="00BA0210" w:rsidRPr="00183CE5">
        <w:rPr>
          <w:rFonts w:ascii="Angsana New" w:hAnsi="Angsana New" w:cs="Angsana New"/>
          <w:sz w:val="30"/>
          <w:szCs w:val="30"/>
        </w:rPr>
        <w:t xml:space="preserve"> </w:t>
      </w:r>
      <w:r w:rsidR="00C16279" w:rsidRPr="00183CE5">
        <w:rPr>
          <w:rFonts w:ascii="Angsana New" w:hAnsi="Angsana New" w:cs="Angsana New"/>
          <w:sz w:val="30"/>
          <w:szCs w:val="30"/>
        </w:rPr>
        <w:t>2561</w:t>
      </w:r>
      <w:r w:rsidR="00804175" w:rsidRPr="00183CE5">
        <w:rPr>
          <w:rFonts w:ascii="Angsana New" w:hAnsi="Angsana New" w:cs="Angsana New"/>
          <w:sz w:val="30"/>
          <w:szCs w:val="30"/>
        </w:rPr>
        <w:t xml:space="preserve"> </w:t>
      </w:r>
      <w:r w:rsidR="00EF2E77" w:rsidRPr="00183CE5">
        <w:rPr>
          <w:rFonts w:ascii="Angsana New" w:hAnsi="Angsana New" w:cs="Angsana New"/>
          <w:sz w:val="30"/>
          <w:szCs w:val="30"/>
        </w:rPr>
        <w:br/>
      </w:r>
      <w:r w:rsidRPr="00183CE5">
        <w:rPr>
          <w:rFonts w:ascii="Angsana New" w:hAnsi="Angsana New" w:cs="Angsana New" w:hint="cs"/>
          <w:sz w:val="30"/>
          <w:szCs w:val="30"/>
          <w:cs/>
        </w:rPr>
        <w:t>งบ</w:t>
      </w:r>
      <w:r w:rsidR="00804175" w:rsidRPr="00183CE5">
        <w:rPr>
          <w:rFonts w:ascii="Angsana New" w:hAnsi="Angsana New" w:cs="Angsana New"/>
          <w:sz w:val="30"/>
          <w:szCs w:val="30"/>
          <w:cs/>
        </w:rPr>
        <w:t>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</w:t>
      </w:r>
      <w:r w:rsidRPr="00183CE5">
        <w:rPr>
          <w:rFonts w:ascii="Angsana New" w:hAnsi="Angsana New" w:cs="Angsana New" w:hint="cs"/>
          <w:sz w:val="30"/>
          <w:szCs w:val="30"/>
          <w:cs/>
        </w:rPr>
        <w:t>งบ</w:t>
      </w:r>
      <w:r w:rsidR="00804175" w:rsidRPr="00183CE5">
        <w:rPr>
          <w:rFonts w:ascii="Angsana New" w:hAnsi="Angsana New" w:cs="Angsana New"/>
          <w:sz w:val="30"/>
          <w:szCs w:val="30"/>
          <w:cs/>
        </w:rPr>
        <w:t>การเงินระหว่างกาลนี้จึงควรอ่านควบคู่กับงบการเงินของ</w:t>
      </w:r>
      <w:r w:rsidR="00035ED7" w:rsidRPr="00183CE5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804175" w:rsidRPr="00183CE5">
        <w:rPr>
          <w:rFonts w:ascii="Angsana New" w:hAnsi="Angsana New" w:cs="Angsana New"/>
          <w:sz w:val="30"/>
          <w:szCs w:val="30"/>
          <w:cs/>
        </w:rPr>
        <w:t>สำหรับปีสิ้นสุดวันที่</w:t>
      </w:r>
      <w:r w:rsidR="0022127F" w:rsidRPr="00183CE5">
        <w:rPr>
          <w:rFonts w:ascii="Angsana New" w:hAnsi="Angsana New" w:cs="Angsana New"/>
          <w:sz w:val="30"/>
          <w:szCs w:val="30"/>
        </w:rPr>
        <w:t xml:space="preserve"> </w:t>
      </w:r>
      <w:r w:rsidR="00C81AB5" w:rsidRPr="00183CE5">
        <w:rPr>
          <w:rFonts w:ascii="Angsana New" w:hAnsi="Angsana New" w:cs="Angsana New"/>
          <w:sz w:val="30"/>
          <w:szCs w:val="30"/>
          <w:cs/>
        </w:rPr>
        <w:br/>
      </w:r>
      <w:r w:rsidR="0022127F" w:rsidRPr="00183CE5">
        <w:rPr>
          <w:rFonts w:ascii="Angsana New" w:hAnsi="Angsana New" w:cs="Angsana New"/>
          <w:sz w:val="30"/>
          <w:szCs w:val="30"/>
        </w:rPr>
        <w:t>31</w:t>
      </w:r>
      <w:r w:rsidR="00081F88" w:rsidRPr="00183CE5">
        <w:rPr>
          <w:rFonts w:ascii="Angsana New" w:hAnsi="Angsana New" w:cs="Angsana New"/>
          <w:sz w:val="30"/>
          <w:szCs w:val="30"/>
        </w:rPr>
        <w:t xml:space="preserve"> </w:t>
      </w:r>
      <w:r w:rsidR="00804175" w:rsidRPr="00183CE5">
        <w:rPr>
          <w:rFonts w:ascii="Angsana New" w:hAnsi="Angsana New" w:cs="Angsana New"/>
          <w:sz w:val="30"/>
          <w:szCs w:val="30"/>
          <w:cs/>
        </w:rPr>
        <w:t>ธันวาคม</w:t>
      </w:r>
      <w:r w:rsidR="0022127F" w:rsidRPr="00183CE5">
        <w:rPr>
          <w:rFonts w:ascii="Angsana New" w:hAnsi="Angsana New" w:cs="Angsana New"/>
          <w:sz w:val="30"/>
          <w:szCs w:val="30"/>
        </w:rPr>
        <w:t xml:space="preserve"> </w:t>
      </w:r>
      <w:r w:rsidR="002256F3" w:rsidRPr="00183CE5">
        <w:rPr>
          <w:rFonts w:ascii="Angsana New" w:hAnsi="Angsana New" w:cs="Angsana New"/>
          <w:sz w:val="30"/>
          <w:szCs w:val="30"/>
        </w:rPr>
        <w:t>2561</w:t>
      </w:r>
      <w:r w:rsidR="0022127F" w:rsidRPr="00183CE5">
        <w:rPr>
          <w:rFonts w:ascii="Angsana New" w:hAnsi="Angsana New" w:cs="Angsana New"/>
          <w:sz w:val="30"/>
          <w:szCs w:val="30"/>
        </w:rPr>
        <w:t xml:space="preserve"> </w:t>
      </w:r>
    </w:p>
    <w:p w14:paraId="37A0A396" w14:textId="77777777" w:rsidR="00BA1623" w:rsidRPr="00183CE5" w:rsidRDefault="00BA1623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  <w:shd w:val="clear" w:color="auto" w:fill="D9D9D9" w:themeFill="background1" w:themeFillShade="D9"/>
        </w:rPr>
      </w:pPr>
    </w:p>
    <w:p w14:paraId="28B08424" w14:textId="77777777" w:rsidR="00BA1623" w:rsidRPr="00183CE5" w:rsidRDefault="00BA1623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183CE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16CA19F8" w14:textId="77777777" w:rsidR="00BA1623" w:rsidRPr="00183CE5" w:rsidRDefault="00BA1623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</w:rPr>
      </w:pPr>
      <w:r w:rsidRPr="00183CE5">
        <w:rPr>
          <w:rFonts w:asciiTheme="majorBidi" w:hAnsiTheme="majorBidi" w:cstheme="majorBidi"/>
          <w:i/>
          <w:iCs/>
          <w:sz w:val="30"/>
          <w:szCs w:val="30"/>
          <w:cs/>
        </w:rPr>
        <w:t>(ข)</w:t>
      </w:r>
      <w:r w:rsidRPr="00183CE5">
        <w:rPr>
          <w:rFonts w:ascii="Angsana New" w:hAnsi="Angsana New" w:cs="Angsana New"/>
          <w:sz w:val="30"/>
          <w:szCs w:val="30"/>
          <w:cs/>
        </w:rPr>
        <w:tab/>
      </w:r>
      <w:r w:rsidRPr="00183CE5">
        <w:rPr>
          <w:rFonts w:ascii="Angsana New" w:hAnsi="Angsana New" w:cs="Angsana New"/>
          <w:i/>
          <w:iCs/>
          <w:sz w:val="30"/>
          <w:szCs w:val="30"/>
          <w:cs/>
        </w:rPr>
        <w:t>การใช้วิจารณญาณ การประมาณการ และนโยบายการบัญชี</w:t>
      </w:r>
    </w:p>
    <w:p w14:paraId="6252FE1B" w14:textId="77777777" w:rsidR="00BA1623" w:rsidRPr="00183CE5" w:rsidRDefault="00BA1623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4EB48CC" w14:textId="77777777" w:rsidR="00746634" w:rsidRPr="00183CE5" w:rsidRDefault="00BA1623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83CE5">
        <w:rPr>
          <w:rFonts w:ascii="Angsana New" w:hAnsi="Angsana New" w:cs="Angsana New" w:hint="cs"/>
          <w:sz w:val="30"/>
          <w:szCs w:val="30"/>
          <w:cs/>
        </w:rPr>
        <w:t>ในการจัดทำงบการเงินระหว่างกาล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183CE5">
        <w:rPr>
          <w:rFonts w:ascii="Angsana New" w:hAnsi="Angsana New" w:cs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183CE5">
        <w:rPr>
          <w:rFonts w:ascii="Angsana New" w:hAnsi="Angsana New" w:cs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183CE5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183CE5">
        <w:rPr>
          <w:rFonts w:ascii="Angsana New" w:hAnsi="Angsana New" w:cs="Angsana New" w:hint="cs"/>
          <w:sz w:val="30"/>
          <w:szCs w:val="30"/>
          <w:cs/>
        </w:rPr>
        <w:t>นโยบายการบัญชี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183CE5">
        <w:rPr>
          <w:rFonts w:ascii="Angsana New" w:hAnsi="Angsana New" w:cs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เป็นข้อมูลเดียวกันกับที่ใช้ในการจัดทำงบการเงินสำหรับปีสิ้นสุดวันที่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31 </w:t>
      </w:r>
      <w:r w:rsidRPr="00183CE5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2561 </w:t>
      </w:r>
      <w:r w:rsidRPr="00183CE5">
        <w:rPr>
          <w:rFonts w:ascii="Angsana New" w:hAnsi="Angsana New" w:cs="Angsana New" w:hint="cs"/>
          <w:sz w:val="30"/>
          <w:szCs w:val="30"/>
          <w:cs/>
        </w:rPr>
        <w:t>เว้นแต่</w:t>
      </w:r>
      <w:r w:rsidR="00544D32" w:rsidRPr="00183CE5">
        <w:rPr>
          <w:rFonts w:ascii="Angsana New" w:hAnsi="Angsana New" w:cs="Angsana New" w:hint="cs"/>
          <w:sz w:val="30"/>
          <w:szCs w:val="30"/>
          <w:cs/>
        </w:rPr>
        <w:t>ก</w:t>
      </w:r>
      <w:r w:rsidR="00544D32" w:rsidRPr="00183CE5">
        <w:rPr>
          <w:rFonts w:asciiTheme="majorBidi" w:hAnsiTheme="majorBidi" w:cstheme="majorBidi"/>
          <w:sz w:val="30"/>
          <w:szCs w:val="30"/>
          <w:cs/>
        </w:rPr>
        <w:t>าร</w:t>
      </w:r>
      <w:r w:rsidR="00544D32" w:rsidRPr="00183CE5">
        <w:rPr>
          <w:rFonts w:asciiTheme="majorBidi" w:hAnsiTheme="majorBidi" w:cstheme="majorBidi" w:hint="cs"/>
          <w:sz w:val="30"/>
          <w:szCs w:val="30"/>
          <w:cs/>
        </w:rPr>
        <w:t>รับรู้รายได้ที่ต้อง</w:t>
      </w:r>
      <w:r w:rsidR="00544D32" w:rsidRPr="00183CE5">
        <w:rPr>
          <w:rFonts w:asciiTheme="majorBidi" w:hAnsiTheme="majorBidi" w:cstheme="majorBidi"/>
          <w:sz w:val="30"/>
          <w:szCs w:val="30"/>
          <w:cs/>
        </w:rPr>
        <w:t>ใช้</w:t>
      </w:r>
      <w:r w:rsidR="00544D32" w:rsidRPr="00183CE5">
        <w:rPr>
          <w:rFonts w:asciiTheme="majorBidi" w:hAnsiTheme="majorBidi" w:cstheme="majorBidi" w:hint="cs"/>
          <w:sz w:val="30"/>
          <w:szCs w:val="30"/>
          <w:cs/>
        </w:rPr>
        <w:t>วิจารณญาณ</w:t>
      </w:r>
      <w:r w:rsidR="00544D32" w:rsidRPr="00183CE5">
        <w:rPr>
          <w:rFonts w:asciiTheme="majorBidi" w:hAnsiTheme="majorBidi" w:cstheme="majorBidi"/>
          <w:sz w:val="30"/>
          <w:szCs w:val="30"/>
          <w:cs/>
        </w:rPr>
        <w:t>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="00544D32" w:rsidRPr="00183CE5">
        <w:rPr>
          <w:rFonts w:asciiTheme="majorBidi" w:hAnsiTheme="majorBidi" w:cstheme="majorBidi" w:hint="cs"/>
          <w:sz w:val="30"/>
          <w:szCs w:val="30"/>
          <w:cs/>
        </w:rPr>
        <w:t xml:space="preserve">ตามข้อกำหนดของมาตรฐานการรายงานทางการเงิน ฉบับที่ </w:t>
      </w:r>
      <w:r w:rsidR="00544D32" w:rsidRPr="00183CE5">
        <w:rPr>
          <w:rFonts w:asciiTheme="majorBidi" w:hAnsiTheme="majorBidi" w:cstheme="majorBidi"/>
          <w:sz w:val="30"/>
          <w:szCs w:val="30"/>
        </w:rPr>
        <w:t xml:space="preserve">15 </w:t>
      </w:r>
      <w:r w:rsidR="00544D32" w:rsidRPr="00183CE5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="00544D32" w:rsidRPr="00183CE5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รายได้จากสัญญาที่ทำกับลูกค้า</w:t>
      </w:r>
      <w:r w:rsidR="00544D32" w:rsidRPr="00183CE5">
        <w:rPr>
          <w:rFonts w:asciiTheme="majorBidi" w:hAnsiTheme="majorBidi" w:cstheme="majorBidi" w:hint="cs"/>
          <w:sz w:val="30"/>
          <w:szCs w:val="30"/>
          <w:cs/>
        </w:rPr>
        <w:t xml:space="preserve"> (“</w:t>
      </w:r>
      <w:r w:rsidR="00544D32" w:rsidRPr="00183CE5">
        <w:rPr>
          <w:rFonts w:asciiTheme="majorBidi" w:hAnsiTheme="majorBidi" w:cstheme="majorBidi"/>
          <w:sz w:val="30"/>
          <w:szCs w:val="30"/>
        </w:rPr>
        <w:t>TFRS 15</w:t>
      </w:r>
      <w:r w:rsidR="00544D32" w:rsidRPr="00183CE5">
        <w:rPr>
          <w:rFonts w:asciiTheme="majorBidi" w:hAnsiTheme="majorBidi" w:cstheme="majorBidi" w:hint="cs"/>
          <w:sz w:val="30"/>
          <w:szCs w:val="30"/>
          <w:cs/>
        </w:rPr>
        <w:t>”)</w:t>
      </w:r>
      <w:r w:rsidR="00544D32" w:rsidRPr="00183CE5">
        <w:rPr>
          <w:rFonts w:asciiTheme="majorBidi" w:hAnsiTheme="majorBidi" w:cstheme="majorBidi"/>
          <w:sz w:val="30"/>
          <w:szCs w:val="30"/>
        </w:rPr>
        <w:t xml:space="preserve"> </w:t>
      </w:r>
      <w:r w:rsidR="00544D32" w:rsidRPr="00183CE5">
        <w:rPr>
          <w:rFonts w:asciiTheme="majorBidi" w:hAnsiTheme="majorBidi" w:cstheme="majorBidi" w:hint="cs"/>
          <w:sz w:val="30"/>
          <w:szCs w:val="30"/>
          <w:cs/>
        </w:rPr>
        <w:t>ที่กลุ่มบริษัท</w:t>
      </w:r>
      <w:r w:rsidR="00032517" w:rsidRPr="00183CE5">
        <w:rPr>
          <w:rFonts w:ascii="Angsana New" w:hAnsi="Angsana New" w:cs="Angsana New" w:hint="cs"/>
          <w:sz w:val="30"/>
          <w:szCs w:val="30"/>
          <w:cs/>
        </w:rPr>
        <w:t>ถือปฏิบัติเป็นครั้งแรก</w:t>
      </w:r>
      <w:r w:rsidR="00032517"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="00032517" w:rsidRPr="00183CE5">
        <w:rPr>
          <w:rFonts w:ascii="Angsana New" w:hAnsi="Angsana New" w:cs="Angsana New" w:hint="cs"/>
          <w:sz w:val="30"/>
          <w:szCs w:val="30"/>
          <w:cs/>
        </w:rPr>
        <w:t>แทนมาตรฐานการบัญชี</w:t>
      </w:r>
      <w:r w:rsidR="00032517"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="00032517" w:rsidRPr="00183CE5">
        <w:rPr>
          <w:rFonts w:ascii="Angsana New" w:hAnsi="Angsana New" w:cs="Angsana New" w:hint="cs"/>
          <w:sz w:val="30"/>
          <w:szCs w:val="30"/>
          <w:cs/>
        </w:rPr>
        <w:t>ฉบับที่</w:t>
      </w:r>
      <w:r w:rsidR="00032517" w:rsidRPr="00183CE5">
        <w:rPr>
          <w:rFonts w:ascii="Angsana New" w:hAnsi="Angsana New" w:cs="Angsana New"/>
          <w:sz w:val="30"/>
          <w:szCs w:val="30"/>
          <w:cs/>
        </w:rPr>
        <w:t xml:space="preserve"> 18 </w:t>
      </w:r>
      <w:r w:rsidR="00032517" w:rsidRPr="00183CE5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="00032517"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="00032517" w:rsidRPr="00183CE5">
        <w:rPr>
          <w:rFonts w:ascii="Angsana New" w:hAnsi="Angsana New" w:cs="Angsana New"/>
          <w:i/>
          <w:iCs/>
          <w:sz w:val="30"/>
          <w:szCs w:val="30"/>
          <w:cs/>
        </w:rPr>
        <w:t>รายได้</w:t>
      </w:r>
      <w:r w:rsidR="00032517"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="00A12437" w:rsidRPr="00183CE5">
        <w:rPr>
          <w:rFonts w:ascii="Angsana New" w:hAnsi="Angsana New" w:cs="Angsana New"/>
          <w:sz w:val="30"/>
          <w:szCs w:val="30"/>
        </w:rPr>
        <w:t xml:space="preserve">               </w:t>
      </w:r>
      <w:r w:rsidR="00032517" w:rsidRPr="00183CE5">
        <w:rPr>
          <w:rFonts w:ascii="Angsana New" w:hAnsi="Angsana New" w:cs="Angsana New"/>
          <w:sz w:val="30"/>
          <w:szCs w:val="30"/>
          <w:cs/>
        </w:rPr>
        <w:t>(“</w:t>
      </w:r>
      <w:r w:rsidR="00032517" w:rsidRPr="00183CE5">
        <w:rPr>
          <w:rFonts w:ascii="Angsana New" w:hAnsi="Angsana New" w:cs="Angsana New"/>
          <w:sz w:val="30"/>
          <w:szCs w:val="30"/>
        </w:rPr>
        <w:t xml:space="preserve">TAS </w:t>
      </w:r>
      <w:r w:rsidR="00032517" w:rsidRPr="00183CE5">
        <w:rPr>
          <w:rFonts w:ascii="Angsana New" w:hAnsi="Angsana New" w:cs="Angsana New"/>
          <w:sz w:val="30"/>
          <w:szCs w:val="30"/>
          <w:cs/>
        </w:rPr>
        <w:t xml:space="preserve">18”) </w:t>
      </w:r>
      <w:r w:rsidR="00032517" w:rsidRPr="00183CE5">
        <w:rPr>
          <w:rFonts w:ascii="Angsana New" w:hAnsi="Angsana New" w:cs="Angsana New" w:hint="cs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</w:p>
    <w:p w14:paraId="71547EAB" w14:textId="77777777" w:rsidR="00EF2E77" w:rsidRPr="00183CE5" w:rsidRDefault="00EF2E77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 w:cs="Angsana New"/>
          <w:sz w:val="30"/>
          <w:szCs w:val="30"/>
        </w:rPr>
      </w:pPr>
    </w:p>
    <w:p w14:paraId="518C47AD" w14:textId="77777777" w:rsidR="00746634" w:rsidRPr="00183CE5" w:rsidRDefault="00746634" w:rsidP="00FE3D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183CE5">
        <w:rPr>
          <w:rFonts w:ascii="Angsana New" w:hAnsi="Angsana New"/>
          <w:sz w:val="30"/>
          <w:szCs w:val="30"/>
          <w:cs/>
        </w:rPr>
        <w:t>ตาม</w:t>
      </w:r>
      <w:r w:rsidRPr="00183CE5">
        <w:rPr>
          <w:rFonts w:ascii="Angsana New" w:hAnsi="Angsana New"/>
          <w:sz w:val="30"/>
          <w:szCs w:val="30"/>
        </w:rPr>
        <w:t xml:space="preserve"> TFRS 15</w:t>
      </w:r>
      <w:r w:rsidRPr="00183CE5">
        <w:rPr>
          <w:rFonts w:ascii="Angsana New" w:hAnsi="Angsana New"/>
          <w:sz w:val="30"/>
          <w:szCs w:val="30"/>
          <w:cs/>
        </w:rPr>
        <w:t xml:space="preserve"> กลุ่มบริษัทรับรู้รายได้เมื่อลูกค้ามีอำนาจควบคุมในสินค้าหรือบริการ</w:t>
      </w:r>
      <w:r w:rsidR="00514152" w:rsidRPr="00183CE5">
        <w:rPr>
          <w:rFonts w:ascii="Angsana New" w:hAnsi="Angsana New"/>
          <w:sz w:val="30"/>
          <w:szCs w:val="30"/>
        </w:rPr>
        <w:t xml:space="preserve"> </w:t>
      </w:r>
      <w:r w:rsidR="00514152" w:rsidRPr="00183CE5">
        <w:rPr>
          <w:rFonts w:ascii="Angsana New" w:hAnsi="Angsana New"/>
          <w:sz w:val="30"/>
          <w:szCs w:val="30"/>
          <w:cs/>
        </w:rPr>
        <w:t>ด้วยจำนวนเงินที่สะท้อนถึงสิ่งตอบแทนที่กลุ่มบริษัทคาดว่าจะมีสิทธิได้รับ</w:t>
      </w:r>
      <w:r w:rsidRPr="00183CE5">
        <w:rPr>
          <w:rFonts w:ascii="Angsana New" w:hAnsi="Angsana New"/>
          <w:sz w:val="30"/>
          <w:szCs w:val="30"/>
          <w:cs/>
        </w:rPr>
        <w:t xml:space="preserve"> และมีการใช้วิจารณญาณในการพิจารณาจังหวะเวลาในการส่งมอบการควบคุม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 ในขณะที่ </w:t>
      </w:r>
      <w:r w:rsidRPr="00183CE5">
        <w:rPr>
          <w:rFonts w:ascii="Angsana New" w:hAnsi="Angsana New"/>
          <w:sz w:val="30"/>
          <w:szCs w:val="30"/>
        </w:rPr>
        <w:t xml:space="preserve">TAS 18 </w:t>
      </w:r>
      <w:r w:rsidR="00E20180" w:rsidRPr="00183CE5">
        <w:rPr>
          <w:rFonts w:ascii="Angsana New" w:hAnsi="Angsana New"/>
          <w:sz w:val="30"/>
          <w:szCs w:val="30"/>
          <w:cs/>
        </w:rPr>
        <w:t>กลุ่มบริษัท</w:t>
      </w:r>
      <w:r w:rsidRPr="00183CE5">
        <w:rPr>
          <w:rFonts w:ascii="Angsana New" w:hAnsi="Angsana New"/>
          <w:sz w:val="30"/>
          <w:szCs w:val="30"/>
          <w:cs/>
        </w:rPr>
        <w:t>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  และรับรู้รายได้จากการให้บริการตามขั้นความสำเร็จของรายการ ณ วันสิ้นรอบระยะเวลารายงาน 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ซึ่งการเปลี่ยนแปลงนโยบายการบัญชีดังกล่าวไม่มีผลกระทบอย่างมีสาระสำคัญต่องบการเงิน</w:t>
      </w:r>
      <w:r w:rsidRPr="00183CE5">
        <w:rPr>
          <w:rFonts w:ascii="Angsana New" w:hAnsi="Angsana New"/>
          <w:sz w:val="30"/>
          <w:szCs w:val="30"/>
        </w:rPr>
        <w:t xml:space="preserve">  </w:t>
      </w:r>
    </w:p>
    <w:p w14:paraId="0DA6A4DF" w14:textId="77777777" w:rsidR="00EF2E77" w:rsidRPr="00183CE5" w:rsidRDefault="00EF2E77" w:rsidP="00FE3D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 w:cstheme="minorBidi"/>
          <w:sz w:val="30"/>
          <w:szCs w:val="30"/>
        </w:rPr>
      </w:pPr>
    </w:p>
    <w:p w14:paraId="4D0FBD80" w14:textId="3B259691" w:rsidR="00516EF2" w:rsidRPr="00183CE5" w:rsidRDefault="00664375" w:rsidP="00FE3D84">
      <w:pPr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183CE5">
        <w:rPr>
          <w:rFonts w:ascii="Angsana New" w:hAnsi="Angsana New" w:cs="Angsana New" w:hint="cs"/>
          <w:sz w:val="30"/>
          <w:szCs w:val="30"/>
          <w:cs/>
        </w:rPr>
        <w:t>นอกจากนี้</w:t>
      </w:r>
      <w:r w:rsidR="00516EF2" w:rsidRPr="00183CE5">
        <w:rPr>
          <w:rFonts w:ascii="Angsana New" w:hAnsi="Angsana New" w:cs="Angsana New"/>
          <w:sz w:val="30"/>
          <w:szCs w:val="30"/>
          <w:cs/>
        </w:rPr>
        <w:t>กลุ่มบริษัทไม่ได้นำมาตรฐานการรายงานทางการเงินที่ออก</w:t>
      </w:r>
      <w:r w:rsidR="00A726EC" w:rsidRPr="00183CE5">
        <w:rPr>
          <w:rFonts w:ascii="Angsana New" w:hAnsi="Angsana New" w:cs="Angsana New"/>
          <w:sz w:val="30"/>
          <w:szCs w:val="30"/>
          <w:cs/>
        </w:rPr>
        <w:t>และปรับปรุง</w:t>
      </w:r>
      <w:r w:rsidR="00516EF2" w:rsidRPr="00183CE5">
        <w:rPr>
          <w:rFonts w:ascii="Angsana New" w:hAnsi="Angsana New" w:cs="Angsana New"/>
          <w:sz w:val="30"/>
          <w:szCs w:val="30"/>
          <w:cs/>
        </w:rPr>
        <w:t>ใหม่ซึ่งย</w:t>
      </w:r>
      <w:r w:rsidR="00A2584E" w:rsidRPr="00183CE5">
        <w:rPr>
          <w:rFonts w:ascii="Angsana New" w:hAnsi="Angsana New" w:cs="Angsana New"/>
          <w:sz w:val="30"/>
          <w:szCs w:val="30"/>
          <w:cs/>
        </w:rPr>
        <w:t>ังไม่มีผลบังคับใช้ในงวดปัจจุบัน</w:t>
      </w:r>
      <w:r w:rsidR="00516EF2" w:rsidRPr="00183CE5">
        <w:rPr>
          <w:rFonts w:ascii="Angsana New" w:hAnsi="Angsana New" w:cs="Angsana New"/>
          <w:sz w:val="30"/>
          <w:szCs w:val="30"/>
          <w:cs/>
        </w:rPr>
        <w:t>มาถือปฏิบัติ</w:t>
      </w:r>
      <w:r w:rsidR="00A2584E" w:rsidRPr="00183CE5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ในการจัดทำงบการเงินระหว่างกาลนี้</w:t>
      </w:r>
      <w:r w:rsidR="00516EF2" w:rsidRPr="00183CE5">
        <w:rPr>
          <w:rFonts w:ascii="Angsana New" w:hAnsi="Angsana New" w:cs="Angsana New"/>
          <w:sz w:val="30"/>
          <w:szCs w:val="30"/>
          <w:cs/>
        </w:rPr>
        <w:t>ก่อนวันที่มีผลบังคับใช้</w:t>
      </w:r>
      <w:r w:rsidR="00516EF2" w:rsidRPr="00183CE5">
        <w:rPr>
          <w:rFonts w:ascii="Angsana New" w:hAnsi="Angsana New" w:cs="Angsana New"/>
          <w:sz w:val="30"/>
          <w:szCs w:val="30"/>
        </w:rPr>
        <w:t xml:space="preserve"> </w:t>
      </w:r>
      <w:r w:rsidR="00516EF2" w:rsidRPr="00183CE5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ที่ออกและปรับปรุงใหม่ที่เกี่ยวกับการดำเนินงานของกลุ่มบริษัทได้เปิดเผยในหมายเหตุ</w:t>
      </w:r>
      <w:r w:rsidR="00EE1F6F" w:rsidRPr="00183CE5">
        <w:rPr>
          <w:rFonts w:ascii="Angsana New" w:hAnsi="Angsana New" w:cs="Angsana New" w:hint="cs"/>
          <w:sz w:val="30"/>
          <w:szCs w:val="30"/>
          <w:cs/>
        </w:rPr>
        <w:t>ประกอบงบการเงิน</w:t>
      </w:r>
      <w:r w:rsidR="00516EF2" w:rsidRPr="00183CE5">
        <w:rPr>
          <w:rFonts w:ascii="Angsana New" w:hAnsi="Angsana New" w:cs="Angsana New"/>
          <w:sz w:val="30"/>
          <w:szCs w:val="30"/>
          <w:cs/>
        </w:rPr>
        <w:t xml:space="preserve">ข้อ </w:t>
      </w:r>
      <w:r w:rsidR="00F14FA2" w:rsidRPr="00183CE5">
        <w:rPr>
          <w:rFonts w:ascii="Angsana New" w:hAnsi="Angsana New" w:cs="Angsana New"/>
          <w:sz w:val="30"/>
          <w:szCs w:val="30"/>
        </w:rPr>
        <w:t>1</w:t>
      </w:r>
      <w:r w:rsidR="00C25ECB" w:rsidRPr="00183CE5">
        <w:rPr>
          <w:rFonts w:ascii="Angsana New" w:hAnsi="Angsana New" w:cs="Angsana New"/>
          <w:sz w:val="30"/>
          <w:szCs w:val="30"/>
        </w:rPr>
        <w:t>9</w:t>
      </w:r>
    </w:p>
    <w:p w14:paraId="6FE5C412" w14:textId="77777777" w:rsidR="000C25AF" w:rsidRPr="00183CE5" w:rsidRDefault="000C25AF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sz w:val="30"/>
          <w:szCs w:val="30"/>
        </w:rPr>
      </w:pPr>
    </w:p>
    <w:p w14:paraId="5C9FC7F2" w14:textId="77777777" w:rsidR="00804175" w:rsidRPr="00183CE5" w:rsidRDefault="00804175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8C66DD8" w14:textId="77777777" w:rsidR="00544D32" w:rsidRPr="00183CE5" w:rsidRDefault="00544D32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</w:pPr>
      <w:r w:rsidRPr="00183CE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6F70FCFD" w14:textId="77777777" w:rsidR="00EC2C96" w:rsidRPr="00183CE5" w:rsidRDefault="007979DB" w:rsidP="00FE3D84">
      <w:pPr>
        <w:pStyle w:val="block"/>
        <w:tabs>
          <w:tab w:val="left" w:pos="540"/>
        </w:tabs>
        <w:spacing w:after="0" w:line="240" w:lineRule="atLeast"/>
        <w:ind w:left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83CE5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(</w:t>
      </w:r>
      <w:r w:rsidR="00544D32" w:rsidRPr="00183CE5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ค</w:t>
      </w:r>
      <w:r w:rsidRPr="00183CE5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)</w:t>
      </w:r>
      <w:r w:rsidR="00702FBE" w:rsidRPr="00183CE5">
        <w:rPr>
          <w:rFonts w:ascii="Angsana New" w:hAnsi="Angsana New" w:cs="Angsana New"/>
          <w:i/>
          <w:iCs/>
          <w:sz w:val="30"/>
          <w:szCs w:val="30"/>
          <w:lang w:bidi="th-TH"/>
        </w:rPr>
        <w:tab/>
      </w:r>
      <w:r w:rsidR="001D1DED" w:rsidRPr="00183CE5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 xml:space="preserve"> </w:t>
      </w:r>
      <w:r w:rsidR="00EC2C96" w:rsidRPr="00183CE5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การใช้เกณฑ์ในการดำเนินงานต่อเนื่อง</w:t>
      </w:r>
      <w:r w:rsidR="00EC2C96" w:rsidRPr="00183CE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5CA66A1F" w14:textId="77777777" w:rsidR="00EC2C96" w:rsidRPr="00183CE5" w:rsidRDefault="00EC2C96" w:rsidP="00FE3D84">
      <w:pPr>
        <w:pStyle w:val="AccountingPolicy"/>
        <w:tabs>
          <w:tab w:val="left" w:pos="1200"/>
        </w:tabs>
        <w:spacing w:line="240" w:lineRule="auto"/>
        <w:ind w:left="1080" w:firstLine="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  <w:lang w:bidi="th-TH"/>
        </w:rPr>
      </w:pPr>
    </w:p>
    <w:p w14:paraId="77421CF9" w14:textId="77777777" w:rsidR="007979DB" w:rsidRPr="00183CE5" w:rsidRDefault="00986B69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183CE5">
        <w:rPr>
          <w:rFonts w:asciiTheme="majorBidi" w:hAnsiTheme="majorBidi" w:cs="Angsana New" w:hint="cs"/>
          <w:sz w:val="30"/>
          <w:szCs w:val="30"/>
          <w:cs/>
        </w:rPr>
        <w:t>ตามที่ได้เปิดเผยในหมายเหตุ</w:t>
      </w:r>
      <w:r w:rsidR="00E9270F" w:rsidRPr="00183CE5">
        <w:rPr>
          <w:rFonts w:asciiTheme="majorBidi" w:hAnsiTheme="majorBidi" w:cs="Angsana New" w:hint="cs"/>
          <w:sz w:val="30"/>
          <w:szCs w:val="30"/>
          <w:cs/>
        </w:rPr>
        <w:t>ประกอบงบการเงิน</w:t>
      </w:r>
      <w:r w:rsidRPr="00183CE5">
        <w:rPr>
          <w:rFonts w:asciiTheme="majorBidi" w:hAnsiTheme="majorBidi" w:cs="Angsana New" w:hint="cs"/>
          <w:sz w:val="30"/>
          <w:szCs w:val="30"/>
          <w:cs/>
        </w:rPr>
        <w:t>ข้อ</w:t>
      </w:r>
      <w:r w:rsidR="00B20E6F" w:rsidRPr="00183CE5">
        <w:rPr>
          <w:rFonts w:asciiTheme="majorBidi" w:hAnsiTheme="majorBidi" w:cs="Angsana New"/>
          <w:sz w:val="30"/>
          <w:szCs w:val="30"/>
        </w:rPr>
        <w:t xml:space="preserve"> </w:t>
      </w:r>
      <w:r w:rsidR="001A6CCD" w:rsidRPr="00183CE5">
        <w:rPr>
          <w:rFonts w:asciiTheme="majorBidi" w:hAnsiTheme="majorBidi" w:cstheme="majorBidi"/>
          <w:sz w:val="30"/>
          <w:szCs w:val="30"/>
        </w:rPr>
        <w:t>1</w:t>
      </w:r>
      <w:r w:rsidR="00745DC9" w:rsidRPr="00183CE5">
        <w:rPr>
          <w:rFonts w:asciiTheme="majorBidi" w:hAnsiTheme="majorBidi" w:cstheme="majorBidi"/>
          <w:sz w:val="30"/>
          <w:szCs w:val="30"/>
        </w:rPr>
        <w:t>8</w:t>
      </w:r>
      <w:r w:rsidRPr="00183CE5">
        <w:rPr>
          <w:rFonts w:asciiTheme="majorBidi" w:hAnsiTheme="majorBidi" w:cstheme="majorBidi"/>
          <w:sz w:val="30"/>
          <w:szCs w:val="30"/>
        </w:rPr>
        <w:t xml:space="preserve"> </w:t>
      </w:r>
      <w:r w:rsidR="00AD177E" w:rsidRPr="00183CE5">
        <w:rPr>
          <w:rFonts w:asciiTheme="majorBidi" w:hAnsiTheme="majorBidi" w:cs="Angsana New" w:hint="cs"/>
          <w:sz w:val="30"/>
          <w:szCs w:val="30"/>
          <w:cs/>
        </w:rPr>
        <w:t>ผู้ถือหุ้นกู้แปลงสภาพรายหลักได้ดำเนินการฟ้องร้องต่อบริษัทและเรื่องที่เกี่ยวข้อง</w:t>
      </w:r>
      <w:r w:rsidR="00AD177E" w:rsidRPr="00183CE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D177E" w:rsidRPr="00183CE5">
        <w:rPr>
          <w:rFonts w:asciiTheme="majorBidi" w:hAnsiTheme="majorBidi" w:cs="Angsana New" w:hint="cs"/>
          <w:sz w:val="30"/>
          <w:szCs w:val="30"/>
          <w:cs/>
        </w:rPr>
        <w:t>ซึ่งอาจกระทบต่อความสามารถในการชำระหนี้</w:t>
      </w:r>
      <w:r w:rsidR="00AD177E" w:rsidRPr="00183CE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D177E" w:rsidRPr="00183CE5">
        <w:rPr>
          <w:rFonts w:asciiTheme="majorBidi" w:hAnsiTheme="majorBidi" w:cs="Angsana New" w:hint="cs"/>
          <w:sz w:val="30"/>
          <w:szCs w:val="30"/>
          <w:cs/>
        </w:rPr>
        <w:t>การเพิ่มทุน</w:t>
      </w:r>
      <w:r w:rsidR="00AD177E" w:rsidRPr="00183CE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D177E" w:rsidRPr="00183CE5">
        <w:rPr>
          <w:rFonts w:asciiTheme="majorBidi" w:hAnsiTheme="majorBidi" w:cs="Angsana New" w:hint="cs"/>
          <w:sz w:val="30"/>
          <w:szCs w:val="30"/>
          <w:cs/>
        </w:rPr>
        <w:t>หรือการรักษาสภาพคล่องที่เหมาะสมของกลุ่มบริษัท</w:t>
      </w:r>
      <w:r w:rsidR="00E96219" w:rsidRPr="00183CE5">
        <w:rPr>
          <w:rFonts w:asciiTheme="majorBidi" w:hAnsiTheme="majorBidi" w:cs="Angsana New" w:hint="cs"/>
          <w:sz w:val="30"/>
          <w:szCs w:val="30"/>
          <w:cs/>
        </w:rPr>
        <w:t>ในอนาคต</w:t>
      </w:r>
      <w:r w:rsidR="00AD177E" w:rsidRPr="00183CE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D177E" w:rsidRPr="00183CE5">
        <w:rPr>
          <w:rFonts w:asciiTheme="majorBidi" w:hAnsiTheme="majorBidi" w:cs="Angsana New" w:hint="cs"/>
          <w:sz w:val="30"/>
          <w:szCs w:val="30"/>
          <w:cs/>
        </w:rPr>
        <w:t>ในปัจจุบันผู้บริหารเชื่อว่าคดี</w:t>
      </w:r>
      <w:r w:rsidR="00E96219" w:rsidRPr="00183CE5">
        <w:rPr>
          <w:rFonts w:asciiTheme="majorBidi" w:hAnsiTheme="majorBidi" w:cs="Angsana New" w:hint="cs"/>
          <w:sz w:val="30"/>
          <w:szCs w:val="30"/>
          <w:cs/>
        </w:rPr>
        <w:t xml:space="preserve">ต่างๆ </w:t>
      </w:r>
      <w:r w:rsidR="00AD177E" w:rsidRPr="00183CE5">
        <w:rPr>
          <w:rFonts w:asciiTheme="majorBidi" w:hAnsiTheme="majorBidi" w:cs="Angsana New" w:hint="cs"/>
          <w:sz w:val="30"/>
          <w:szCs w:val="30"/>
          <w:cs/>
        </w:rPr>
        <w:t>ดังกล่าวจะไม่กระทบต่อการดำเนินงานต่อเนื่องของกลุ่มบริษัท</w:t>
      </w:r>
      <w:r w:rsidR="00AD177E" w:rsidRPr="00183CE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D177E" w:rsidRPr="00183CE5">
        <w:rPr>
          <w:rFonts w:asciiTheme="majorBidi" w:hAnsiTheme="majorBidi" w:cs="Angsana New" w:hint="cs"/>
          <w:sz w:val="30"/>
          <w:szCs w:val="30"/>
          <w:cs/>
        </w:rPr>
        <w:t>อย่างไรก็ตาม</w:t>
      </w:r>
      <w:r w:rsidR="00AD177E" w:rsidRPr="00183CE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D177E" w:rsidRPr="00183CE5">
        <w:rPr>
          <w:rFonts w:asciiTheme="majorBidi" w:hAnsiTheme="majorBidi" w:cs="Angsana New" w:hint="cs"/>
          <w:sz w:val="30"/>
          <w:szCs w:val="30"/>
          <w:cs/>
        </w:rPr>
        <w:t>ยังมีความไม่แน่นอนในผลของคดี</w:t>
      </w:r>
      <w:r w:rsidR="00E96219" w:rsidRPr="00183CE5">
        <w:rPr>
          <w:rFonts w:asciiTheme="majorBidi" w:hAnsiTheme="majorBidi" w:cs="Angsana New" w:hint="cs"/>
          <w:sz w:val="30"/>
          <w:szCs w:val="30"/>
          <w:cs/>
        </w:rPr>
        <w:t xml:space="preserve">ต่างๆ </w:t>
      </w:r>
      <w:r w:rsidR="00AD177E" w:rsidRPr="00183CE5">
        <w:rPr>
          <w:rFonts w:asciiTheme="majorBidi" w:hAnsiTheme="majorBidi" w:cs="Angsana New" w:hint="cs"/>
          <w:sz w:val="30"/>
          <w:szCs w:val="30"/>
          <w:cs/>
        </w:rPr>
        <w:t>ซึ่งขึ้นอยู่กับการตัดสินของศาลยุติธรรมในที่สุด</w:t>
      </w:r>
    </w:p>
    <w:p w14:paraId="3E5E6402" w14:textId="77777777" w:rsidR="00986B69" w:rsidRPr="00183CE5" w:rsidRDefault="00986B69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2F7BC4" w14:textId="77777777" w:rsidR="00093B30" w:rsidRPr="00183CE5" w:rsidRDefault="00804175" w:rsidP="00FE3D84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bookmarkStart w:id="3" w:name="_Toc23425263"/>
      <w:r w:rsidRPr="00183CE5">
        <w:rPr>
          <w:rFonts w:ascii="Angsana New" w:hAnsi="Angsana New" w:cs="Angsana New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  <w:bookmarkEnd w:id="3"/>
    </w:p>
    <w:p w14:paraId="26ABDC48" w14:textId="77777777" w:rsidR="009347B1" w:rsidRPr="00183CE5" w:rsidRDefault="009347B1" w:rsidP="00FE3D84">
      <w:pPr>
        <w:pStyle w:val="BodyText2"/>
        <w:tabs>
          <w:tab w:val="left" w:pos="540"/>
        </w:tabs>
        <w:ind w:left="518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09B3E8FF" w14:textId="0F348C8D" w:rsidR="00FF1B0C" w:rsidRPr="00183CE5" w:rsidRDefault="00802769" w:rsidP="006D1A71">
      <w:pPr>
        <w:spacing w:line="240" w:lineRule="auto"/>
        <w:ind w:left="540" w:right="45"/>
        <w:jc w:val="thaiDistribute"/>
        <w:rPr>
          <w:rFonts w:ascii="Angsana New" w:hAnsi="Angsana New" w:cs="Angsana New"/>
          <w:sz w:val="30"/>
          <w:szCs w:val="30"/>
          <w:cs/>
        </w:rPr>
      </w:pPr>
      <w:r w:rsidRPr="00183CE5">
        <w:rPr>
          <w:rFonts w:ascii="Angsana New" w:hAnsi="Angsana New" w:cs="Angsana New"/>
          <w:sz w:val="30"/>
          <w:szCs w:val="30"/>
          <w:cs/>
        </w:rPr>
        <w:t>ความสัมพันธ์ที่มีกับ</w:t>
      </w:r>
      <w:r w:rsidRPr="00183CE5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201603" w:rsidRPr="00183CE5">
        <w:rPr>
          <w:rFonts w:ascii="Angsana New" w:hAnsi="Angsana New" w:cs="Angsana New" w:hint="cs"/>
          <w:sz w:val="30"/>
          <w:szCs w:val="30"/>
          <w:cs/>
        </w:rPr>
        <w:t>ร่วม</w:t>
      </w:r>
      <w:r w:rsidRPr="00183C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F1C63" w:rsidRPr="00183CE5">
        <w:rPr>
          <w:rFonts w:ascii="Angsana New" w:hAnsi="Angsana New" w:cs="Angsana New" w:hint="cs"/>
          <w:sz w:val="30"/>
          <w:szCs w:val="30"/>
          <w:cs/>
        </w:rPr>
        <w:t>และ</w:t>
      </w:r>
      <w:r w:rsidRPr="00183CE5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201603" w:rsidRPr="00183CE5">
        <w:rPr>
          <w:rFonts w:ascii="Angsana New" w:hAnsi="Angsana New" w:cs="Angsana New" w:hint="cs"/>
          <w:sz w:val="30"/>
          <w:szCs w:val="30"/>
          <w:cs/>
        </w:rPr>
        <w:t>ย่อย</w:t>
      </w:r>
      <w:r w:rsidR="00754FD8" w:rsidRPr="00183CE5">
        <w:rPr>
          <w:rFonts w:ascii="Angsana New" w:hAnsi="Angsana New" w:cs="Angsana New"/>
          <w:sz w:val="30"/>
          <w:szCs w:val="30"/>
        </w:rPr>
        <w:t xml:space="preserve"> </w:t>
      </w:r>
      <w:r w:rsidRPr="00183CE5">
        <w:rPr>
          <w:rFonts w:ascii="Angsana New" w:hAnsi="Angsana New" w:cs="Angsana New" w:hint="cs"/>
          <w:sz w:val="30"/>
          <w:szCs w:val="30"/>
          <w:cs/>
        </w:rPr>
        <w:t>ได้เปิดเผยในหมายเหตุ</w:t>
      </w:r>
      <w:r w:rsidR="00E9270F" w:rsidRPr="00183CE5">
        <w:rPr>
          <w:rFonts w:ascii="Angsana New" w:hAnsi="Angsana New" w:cs="Angsana New" w:hint="cs"/>
          <w:sz w:val="30"/>
          <w:szCs w:val="30"/>
          <w:cs/>
        </w:rPr>
        <w:t>ประกอบงบการเงิน</w:t>
      </w:r>
      <w:r w:rsidR="002D4A98" w:rsidRPr="00183CE5">
        <w:rPr>
          <w:rFonts w:ascii="Angsana New" w:hAnsi="Angsana New" w:cs="Angsana New" w:hint="cs"/>
          <w:sz w:val="30"/>
          <w:szCs w:val="30"/>
          <w:cs/>
        </w:rPr>
        <w:t>ข้อ</w:t>
      </w:r>
      <w:r w:rsidR="001E10AC" w:rsidRPr="00183CE5">
        <w:rPr>
          <w:rFonts w:ascii="Angsana New" w:hAnsi="Angsana New" w:cs="Angsana New"/>
          <w:sz w:val="30"/>
          <w:szCs w:val="30"/>
        </w:rPr>
        <w:t xml:space="preserve"> </w:t>
      </w:r>
      <w:r w:rsidR="00201603" w:rsidRPr="00183CE5">
        <w:rPr>
          <w:rFonts w:ascii="Angsana New" w:hAnsi="Angsana New" w:cs="Angsana New"/>
          <w:sz w:val="30"/>
          <w:szCs w:val="30"/>
        </w:rPr>
        <w:t>9</w:t>
      </w:r>
      <w:r w:rsidR="003A10CE" w:rsidRPr="00183C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07C65" w:rsidRPr="00183CE5">
        <w:rPr>
          <w:rFonts w:ascii="Angsana New" w:hAnsi="Angsana New" w:cs="Angsana New"/>
          <w:sz w:val="30"/>
          <w:szCs w:val="30"/>
          <w:cs/>
        </w:rPr>
        <w:t>และ</w:t>
      </w:r>
      <w:r w:rsidR="004F50A8" w:rsidRPr="00183CE5">
        <w:rPr>
          <w:rFonts w:ascii="Angsana New" w:hAnsi="Angsana New" w:cs="Angsana New"/>
          <w:sz w:val="30"/>
          <w:szCs w:val="30"/>
        </w:rPr>
        <w:t xml:space="preserve"> </w:t>
      </w:r>
      <w:r w:rsidR="00201603" w:rsidRPr="00183CE5">
        <w:rPr>
          <w:rFonts w:ascii="Angsana New" w:hAnsi="Angsana New" w:cs="Angsana New"/>
          <w:sz w:val="30"/>
          <w:szCs w:val="30"/>
        </w:rPr>
        <w:t>10</w:t>
      </w:r>
      <w:r w:rsidR="0080707E" w:rsidRPr="00183C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F1B0C" w:rsidRPr="00183CE5">
        <w:rPr>
          <w:rFonts w:ascii="Angsana New" w:hAnsi="Angsana New" w:cs="Angsana New" w:hint="cs"/>
          <w:sz w:val="30"/>
          <w:szCs w:val="30"/>
          <w:cs/>
        </w:rPr>
        <w:t>ความสัมพันธ์</w:t>
      </w:r>
      <w:r w:rsidR="00814441" w:rsidRPr="00183CE5">
        <w:rPr>
          <w:rFonts w:ascii="Angsana New" w:hAnsi="Angsana New" w:cs="Angsana New" w:hint="cs"/>
          <w:sz w:val="30"/>
          <w:szCs w:val="30"/>
          <w:cs/>
        </w:rPr>
        <w:t>กับผู้บริหารสำคัญและบุคคลหรือกิจการที่เกี่ยวข้องกันอื่นที่มีความสัมพันธ์เปลี่ยนแปลงอย่างมีสาระสำคัญและกลุ่มบริษัท มีรายการระหว่างกันที่มีนัยสำคัญในระหว่างงวดดังต่อไปนี้</w:t>
      </w:r>
    </w:p>
    <w:p w14:paraId="02DE8A51" w14:textId="77777777" w:rsidR="001864CA" w:rsidRPr="00183CE5" w:rsidRDefault="001864CA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  <w:bookmarkStart w:id="4" w:name="_Hlk21521866"/>
    </w:p>
    <w:tbl>
      <w:tblPr>
        <w:tblW w:w="9676" w:type="dxa"/>
        <w:tblInd w:w="518" w:type="dxa"/>
        <w:tblLayout w:type="fixed"/>
        <w:tblLook w:val="01E0" w:firstRow="1" w:lastRow="1" w:firstColumn="1" w:lastColumn="1" w:noHBand="0" w:noVBand="0"/>
      </w:tblPr>
      <w:tblGrid>
        <w:gridCol w:w="3542"/>
        <w:gridCol w:w="1894"/>
        <w:gridCol w:w="4240"/>
      </w:tblGrid>
      <w:tr w:rsidR="00183CE5" w:rsidRPr="00183CE5" w14:paraId="6EC87080" w14:textId="77777777" w:rsidTr="00FE3D84">
        <w:trPr>
          <w:trHeight w:val="906"/>
          <w:tblHeader/>
        </w:trPr>
        <w:tc>
          <w:tcPr>
            <w:tcW w:w="3542" w:type="dxa"/>
            <w:shd w:val="clear" w:color="auto" w:fill="auto"/>
            <w:vAlign w:val="center"/>
          </w:tcPr>
          <w:p w14:paraId="4A094DBB" w14:textId="0ACDDB0E" w:rsidR="001864CA" w:rsidRPr="00183CE5" w:rsidRDefault="00FF1B0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183CE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ชื่อ</w:t>
            </w:r>
            <w:r w:rsidR="00814441" w:rsidRPr="00183CE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กิจการ</w:t>
            </w:r>
          </w:p>
        </w:tc>
        <w:tc>
          <w:tcPr>
            <w:tcW w:w="1894" w:type="dxa"/>
            <w:shd w:val="clear" w:color="auto" w:fill="auto"/>
          </w:tcPr>
          <w:p w14:paraId="7E889B79" w14:textId="6A459765" w:rsidR="001864CA" w:rsidRPr="00183CE5" w:rsidRDefault="0081444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183CE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ประเทศที่จัดตั้ง</w:t>
            </w: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br/>
            </w: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 xml:space="preserve">/ </w:t>
            </w:r>
            <w:r w:rsidRPr="00183CE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สัญชาติ</w:t>
            </w:r>
          </w:p>
        </w:tc>
        <w:tc>
          <w:tcPr>
            <w:tcW w:w="4240" w:type="dxa"/>
            <w:shd w:val="clear" w:color="auto" w:fill="auto"/>
            <w:vAlign w:val="center"/>
          </w:tcPr>
          <w:p w14:paraId="59C17C3F" w14:textId="19473849" w:rsidR="001864CA" w:rsidRPr="00183CE5" w:rsidRDefault="0081444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cs="Angsana New"/>
                <w:b/>
                <w:bCs/>
                <w:szCs w:val="28"/>
              </w:rPr>
            </w:pPr>
            <w:r w:rsidRPr="00183CE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ลักษณะ</w:t>
            </w:r>
            <w:r w:rsidR="00FF1B0C" w:rsidRPr="00183CE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ความสัมพันธ์</w:t>
            </w:r>
          </w:p>
        </w:tc>
      </w:tr>
      <w:tr w:rsidR="00183CE5" w:rsidRPr="00183CE5" w14:paraId="15B62D45" w14:textId="77777777" w:rsidTr="00FE3D84">
        <w:trPr>
          <w:trHeight w:val="332"/>
        </w:trPr>
        <w:tc>
          <w:tcPr>
            <w:tcW w:w="3542" w:type="dxa"/>
            <w:shd w:val="clear" w:color="auto" w:fill="auto"/>
            <w:vAlign w:val="center"/>
          </w:tcPr>
          <w:p w14:paraId="1A90C2C2" w14:textId="77777777" w:rsidR="001864CA" w:rsidRPr="00183CE5" w:rsidRDefault="001864CA" w:rsidP="00FE3D84">
            <w:pPr>
              <w:pStyle w:val="block"/>
              <w:spacing w:after="120" w:line="240" w:lineRule="atLeast"/>
              <w:ind w:left="0"/>
              <w:rPr>
                <w:szCs w:val="22"/>
              </w:rPr>
            </w:pPr>
            <w:r w:rsidRPr="00183CE5">
              <w:rPr>
                <w:szCs w:val="22"/>
              </w:rPr>
              <w:t xml:space="preserve">PT Showa Rubber Indonesia </w:t>
            </w:r>
          </w:p>
        </w:tc>
        <w:tc>
          <w:tcPr>
            <w:tcW w:w="1894" w:type="dxa"/>
            <w:shd w:val="clear" w:color="auto" w:fill="auto"/>
            <w:vAlign w:val="center"/>
          </w:tcPr>
          <w:p w14:paraId="3E8C4174" w14:textId="19EC1D64" w:rsidR="001864CA" w:rsidRPr="00183CE5" w:rsidRDefault="00FF1B0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4240" w:type="dxa"/>
            <w:shd w:val="clear" w:color="auto" w:fill="auto"/>
            <w:vAlign w:val="center"/>
          </w:tcPr>
          <w:p w14:paraId="25B7C2BA" w14:textId="46D475DF" w:rsidR="001864CA" w:rsidRPr="00183CE5" w:rsidRDefault="00FF1B0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ผู้ถือหุ้นร่วมกันกับบริษัท</w:t>
            </w:r>
          </w:p>
        </w:tc>
      </w:tr>
    </w:tbl>
    <w:bookmarkEnd w:id="4"/>
    <w:p w14:paraId="5B4517BF" w14:textId="7644DE2B" w:rsidR="001E24C5" w:rsidRPr="00183CE5" w:rsidRDefault="00804175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  <w:r w:rsidRPr="00183CE5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4CFB5818" w14:textId="77777777" w:rsidR="00FF1B0C" w:rsidRPr="00183CE5" w:rsidRDefault="00FF1B0C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  <w:r w:rsidRPr="00183CE5">
        <w:rPr>
          <w:rFonts w:ascii="Angsana New" w:hAnsi="Angsana New" w:cs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Pr="00183CE5">
        <w:rPr>
          <w:rFonts w:ascii="Angsana New" w:hAnsi="Angsana New" w:cs="Angsana New" w:hint="cs"/>
          <w:sz w:val="30"/>
          <w:szCs w:val="30"/>
          <w:cs/>
        </w:rPr>
        <w:t>สามเดือนและเก้า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Pr="00183CE5">
        <w:rPr>
          <w:rFonts w:ascii="Angsana New" w:hAnsi="Angsana New" w:cs="Angsana New" w:hint="cs"/>
          <w:sz w:val="30"/>
          <w:szCs w:val="30"/>
          <w:cs/>
        </w:rPr>
        <w:t>30 กันยายน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สรุปได้ดังนี้  </w:t>
      </w:r>
    </w:p>
    <w:p w14:paraId="4B0C11D5" w14:textId="77777777" w:rsidR="00FF1B0C" w:rsidRPr="00183CE5" w:rsidRDefault="00FF1B0C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9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61"/>
        <w:gridCol w:w="1948"/>
        <w:gridCol w:w="950"/>
        <w:gridCol w:w="178"/>
        <w:gridCol w:w="865"/>
        <w:gridCol w:w="178"/>
        <w:gridCol w:w="831"/>
        <w:gridCol w:w="180"/>
        <w:gridCol w:w="898"/>
      </w:tblGrid>
      <w:tr w:rsidR="00183CE5" w:rsidRPr="00183CE5" w14:paraId="11D54773" w14:textId="77777777" w:rsidTr="00A43448">
        <w:trPr>
          <w:cantSplit/>
          <w:trHeight w:val="515"/>
          <w:tblHeader/>
        </w:trPr>
        <w:tc>
          <w:tcPr>
            <w:tcW w:w="3161" w:type="dxa"/>
          </w:tcPr>
          <w:p w14:paraId="04ACD2E2" w14:textId="77777777" w:rsidR="00745DC9" w:rsidRPr="00183CE5" w:rsidRDefault="00745DC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5" w:hanging="285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สำหรับงวดสามเดือนสิ้นสุดวันที่ </w:t>
            </w:r>
          </w:p>
          <w:p w14:paraId="7522C911" w14:textId="1CDE5019" w:rsidR="001E24C5" w:rsidRPr="00183CE5" w:rsidRDefault="007236D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i/>
                <w:iCs/>
                <w:sz w:val="30"/>
                <w:szCs w:val="30"/>
                <w:lang w:val="en-GB"/>
              </w:rPr>
            </w:pPr>
            <w:r w:rsidRPr="00183CE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    </w:t>
            </w:r>
            <w:r w:rsidR="00C81AB5" w:rsidRPr="00183CE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30 </w:t>
            </w:r>
            <w:r w:rsidR="003D5162" w:rsidRPr="00183CE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กันยา</w:t>
            </w:r>
            <w:r w:rsidR="00C81AB5" w:rsidRPr="00183CE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ยน</w:t>
            </w:r>
          </w:p>
        </w:tc>
        <w:tc>
          <w:tcPr>
            <w:tcW w:w="1948" w:type="dxa"/>
          </w:tcPr>
          <w:p w14:paraId="52888E61" w14:textId="43671D78" w:rsidR="001E24C5" w:rsidRPr="00183CE5" w:rsidRDefault="0081444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183CE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นโยบาย</w:t>
            </w: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br/>
            </w:r>
            <w:r w:rsidRPr="00183CE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การกำหนดราคา</w:t>
            </w:r>
          </w:p>
        </w:tc>
        <w:tc>
          <w:tcPr>
            <w:tcW w:w="1993" w:type="dxa"/>
            <w:gridSpan w:val="3"/>
          </w:tcPr>
          <w:p w14:paraId="5BCB0D28" w14:textId="77777777" w:rsidR="00A12437" w:rsidRPr="00183CE5" w:rsidRDefault="00A12437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  <w:p w14:paraId="17C4A348" w14:textId="77777777" w:rsidR="001E24C5" w:rsidRPr="00183CE5" w:rsidRDefault="001E24C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78" w:type="dxa"/>
          </w:tcPr>
          <w:p w14:paraId="6DB8BC46" w14:textId="77777777" w:rsidR="001E24C5" w:rsidRPr="00183CE5" w:rsidRDefault="001E24C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909" w:type="dxa"/>
            <w:gridSpan w:val="3"/>
          </w:tcPr>
          <w:p w14:paraId="631BAF55" w14:textId="77777777" w:rsidR="00CD03B3" w:rsidRPr="00183CE5" w:rsidRDefault="001E24C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</w:p>
          <w:p w14:paraId="38222AEB" w14:textId="77777777" w:rsidR="001E24C5" w:rsidRPr="00183CE5" w:rsidRDefault="001E24C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183CE5" w:rsidRPr="00183CE5" w14:paraId="337D9DD6" w14:textId="77777777" w:rsidTr="00A43448">
        <w:trPr>
          <w:cantSplit/>
          <w:trHeight w:val="257"/>
          <w:tblHeader/>
        </w:trPr>
        <w:tc>
          <w:tcPr>
            <w:tcW w:w="3161" w:type="dxa"/>
          </w:tcPr>
          <w:p w14:paraId="3E22C498" w14:textId="77777777" w:rsidR="001E24C5" w:rsidRPr="00183CE5" w:rsidRDefault="001E24C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hanging="19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948" w:type="dxa"/>
          </w:tcPr>
          <w:p w14:paraId="56DCCF70" w14:textId="77777777" w:rsidR="001E24C5" w:rsidRPr="00183CE5" w:rsidRDefault="001E24C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50" w:type="dxa"/>
          </w:tcPr>
          <w:p w14:paraId="700EDBD1" w14:textId="77777777" w:rsidR="001E24C5" w:rsidRPr="00183CE5" w:rsidRDefault="001E24C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78" w:type="dxa"/>
          </w:tcPr>
          <w:p w14:paraId="0513E2DB" w14:textId="77777777" w:rsidR="001E24C5" w:rsidRPr="00183CE5" w:rsidRDefault="001E24C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65" w:type="dxa"/>
          </w:tcPr>
          <w:p w14:paraId="66F29DD5" w14:textId="77777777" w:rsidR="001E24C5" w:rsidRPr="00183CE5" w:rsidRDefault="001E24C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78" w:type="dxa"/>
          </w:tcPr>
          <w:p w14:paraId="049DF004" w14:textId="77777777" w:rsidR="001E24C5" w:rsidRPr="00183CE5" w:rsidRDefault="001E24C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31" w:type="dxa"/>
          </w:tcPr>
          <w:p w14:paraId="3A0D71B1" w14:textId="77777777" w:rsidR="001E24C5" w:rsidRPr="00183CE5" w:rsidRDefault="001E24C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30CF5B88" w14:textId="77777777" w:rsidR="001E24C5" w:rsidRPr="00183CE5" w:rsidRDefault="001E24C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98" w:type="dxa"/>
          </w:tcPr>
          <w:p w14:paraId="1DF74E25" w14:textId="77777777" w:rsidR="001E24C5" w:rsidRPr="00183CE5" w:rsidRDefault="001E24C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183CE5" w:rsidRPr="00183CE5" w14:paraId="60698C89" w14:textId="77777777" w:rsidTr="00A43448">
        <w:trPr>
          <w:cantSplit/>
          <w:trHeight w:val="241"/>
          <w:tblHeader/>
        </w:trPr>
        <w:tc>
          <w:tcPr>
            <w:tcW w:w="3161" w:type="dxa"/>
          </w:tcPr>
          <w:p w14:paraId="751CDDA6" w14:textId="77777777" w:rsidR="001E24C5" w:rsidRPr="00183CE5" w:rsidRDefault="001E24C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1948" w:type="dxa"/>
          </w:tcPr>
          <w:p w14:paraId="6F70315F" w14:textId="77777777" w:rsidR="001E24C5" w:rsidRPr="00183CE5" w:rsidRDefault="001E24C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Times New Roman" w:hAnsi="Times New Roman"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4080" w:type="dxa"/>
            <w:gridSpan w:val="7"/>
          </w:tcPr>
          <w:p w14:paraId="3E230452" w14:textId="77777777" w:rsidR="001E24C5" w:rsidRPr="00183CE5" w:rsidRDefault="001E24C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="00CD03B3" w:rsidRPr="00183CE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183CE5">
              <w:rPr>
                <w:rFonts w:ascii="Angsana New" w:hAnsi="Angsana New" w:cs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183CE5" w:rsidRPr="00183CE5" w14:paraId="6A6B163D" w14:textId="77777777" w:rsidTr="00A43448">
        <w:trPr>
          <w:cantSplit/>
          <w:trHeight w:val="257"/>
        </w:trPr>
        <w:tc>
          <w:tcPr>
            <w:tcW w:w="3161" w:type="dxa"/>
          </w:tcPr>
          <w:p w14:paraId="4C41604D" w14:textId="77777777" w:rsidR="001E24C5" w:rsidRPr="00183CE5" w:rsidRDefault="00CD03B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183CE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1948" w:type="dxa"/>
          </w:tcPr>
          <w:p w14:paraId="03183F78" w14:textId="77777777" w:rsidR="001E24C5" w:rsidRPr="00183CE5" w:rsidRDefault="001E24C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50" w:type="dxa"/>
          </w:tcPr>
          <w:p w14:paraId="54479BBC" w14:textId="77777777" w:rsidR="001E24C5" w:rsidRPr="00183CE5" w:rsidRDefault="001E24C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78" w:type="dxa"/>
          </w:tcPr>
          <w:p w14:paraId="5A2E5D87" w14:textId="77777777" w:rsidR="001E24C5" w:rsidRPr="00183CE5" w:rsidRDefault="001E24C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865" w:type="dxa"/>
          </w:tcPr>
          <w:p w14:paraId="3FC6F9E8" w14:textId="77777777" w:rsidR="001E24C5" w:rsidRPr="00183CE5" w:rsidRDefault="001E24C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78" w:type="dxa"/>
          </w:tcPr>
          <w:p w14:paraId="4F6E0868" w14:textId="77777777" w:rsidR="001E24C5" w:rsidRPr="00183CE5" w:rsidRDefault="001E24C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831" w:type="dxa"/>
          </w:tcPr>
          <w:p w14:paraId="4B45506D" w14:textId="77777777" w:rsidR="001E24C5" w:rsidRPr="00183CE5" w:rsidRDefault="001E24C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80" w:type="dxa"/>
          </w:tcPr>
          <w:p w14:paraId="3D2B4CD9" w14:textId="77777777" w:rsidR="001E24C5" w:rsidRPr="00183CE5" w:rsidRDefault="001E24C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898" w:type="dxa"/>
          </w:tcPr>
          <w:p w14:paraId="41300636" w14:textId="77777777" w:rsidR="001E24C5" w:rsidRPr="00183CE5" w:rsidRDefault="001E24C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</w:tr>
      <w:tr w:rsidR="00183CE5" w:rsidRPr="00183CE5" w14:paraId="2C3B7D12" w14:textId="77777777" w:rsidTr="00A43448">
        <w:trPr>
          <w:cantSplit/>
          <w:trHeight w:val="19"/>
        </w:trPr>
        <w:tc>
          <w:tcPr>
            <w:tcW w:w="3161" w:type="dxa"/>
            <w:shd w:val="clear" w:color="auto" w:fill="auto"/>
          </w:tcPr>
          <w:p w14:paraId="29410D16" w14:textId="4F59B008" w:rsidR="00814441" w:rsidRPr="00183CE5" w:rsidRDefault="0081444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รายได้ดอกเบี้ย</w:t>
            </w:r>
            <w:r w:rsidR="001F6FA7"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948" w:type="dxa"/>
          </w:tcPr>
          <w:p w14:paraId="3F9FC030" w14:textId="3A74AE7F" w:rsidR="00814441" w:rsidRPr="00183CE5" w:rsidRDefault="0081444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ร้อยละ </w:t>
            </w: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5.50-7.00</w:t>
            </w:r>
            <w:r w:rsidRPr="00183CE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183CE5">
              <w:rPr>
                <w:rFonts w:ascii="Angsana New" w:hAnsi="Angsana New" w:cs="Angsana New"/>
                <w:sz w:val="30"/>
                <w:szCs w:val="30"/>
                <w:lang w:val="en-GB"/>
              </w:rPr>
              <w:br/>
            </w:r>
            <w:r w:rsidRPr="00183CE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ต่อปี</w:t>
            </w:r>
          </w:p>
        </w:tc>
        <w:tc>
          <w:tcPr>
            <w:tcW w:w="950" w:type="dxa"/>
          </w:tcPr>
          <w:p w14:paraId="6E9CB7F1" w14:textId="5957539D" w:rsidR="00814441" w:rsidRPr="00183CE5" w:rsidRDefault="0081444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0D4995D6" w14:textId="77777777" w:rsidR="00814441" w:rsidRPr="00183CE5" w:rsidRDefault="0081444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65" w:type="dxa"/>
          </w:tcPr>
          <w:p w14:paraId="5B05DAD4" w14:textId="406F2C83" w:rsidR="00814441" w:rsidRPr="00183CE5" w:rsidRDefault="0081444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0AA8D7AD" w14:textId="77777777" w:rsidR="00814441" w:rsidRPr="00183CE5" w:rsidRDefault="0081444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1" w:type="dxa"/>
            <w:shd w:val="clear" w:color="auto" w:fill="auto"/>
          </w:tcPr>
          <w:p w14:paraId="0A66C777" w14:textId="563BB49D" w:rsidR="00814441" w:rsidRPr="00183CE5" w:rsidRDefault="0081444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91,</w:t>
            </w:r>
            <w:r w:rsidRPr="00183CE5">
              <w:rPr>
                <w:rFonts w:ascii="Angsana New" w:hAnsi="Angsana New" w:cs="Angsana New"/>
                <w:sz w:val="30"/>
                <w:szCs w:val="30"/>
              </w:rPr>
              <w:t>188</w:t>
            </w:r>
          </w:p>
        </w:tc>
        <w:tc>
          <w:tcPr>
            <w:tcW w:w="180" w:type="dxa"/>
          </w:tcPr>
          <w:p w14:paraId="23FEDBE0" w14:textId="77777777" w:rsidR="00814441" w:rsidRPr="00183CE5" w:rsidRDefault="0081444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0345EA55" w14:textId="4D0D3FD5" w:rsidR="00814441" w:rsidRPr="00183CE5" w:rsidRDefault="0081444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95,115</w:t>
            </w:r>
          </w:p>
        </w:tc>
      </w:tr>
      <w:tr w:rsidR="00183CE5" w:rsidRPr="00183CE5" w14:paraId="4BA116A5" w14:textId="77777777" w:rsidTr="00A43448">
        <w:trPr>
          <w:cantSplit/>
          <w:trHeight w:val="19"/>
        </w:trPr>
        <w:tc>
          <w:tcPr>
            <w:tcW w:w="3161" w:type="dxa"/>
            <w:shd w:val="clear" w:color="auto" w:fill="auto"/>
          </w:tcPr>
          <w:p w14:paraId="0139EC3E" w14:textId="77777777" w:rsidR="00814441" w:rsidRPr="00183CE5" w:rsidRDefault="0081444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การจัดการ</w:t>
            </w:r>
          </w:p>
        </w:tc>
        <w:tc>
          <w:tcPr>
            <w:tcW w:w="1948" w:type="dxa"/>
          </w:tcPr>
          <w:p w14:paraId="2628C2B1" w14:textId="77777777" w:rsidR="00814441" w:rsidRPr="00183CE5" w:rsidRDefault="0081444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ราคาตามสัญญา</w:t>
            </w:r>
          </w:p>
        </w:tc>
        <w:tc>
          <w:tcPr>
            <w:tcW w:w="950" w:type="dxa"/>
          </w:tcPr>
          <w:p w14:paraId="04C1D4AD" w14:textId="3761C016" w:rsidR="00814441" w:rsidRPr="00183CE5" w:rsidRDefault="0081444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1B089DB2" w14:textId="77777777" w:rsidR="00814441" w:rsidRPr="00183CE5" w:rsidRDefault="0081444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65" w:type="dxa"/>
          </w:tcPr>
          <w:p w14:paraId="34967145" w14:textId="65DB330E" w:rsidR="00814441" w:rsidRPr="00183CE5" w:rsidRDefault="0081444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0A843DB9" w14:textId="77777777" w:rsidR="00814441" w:rsidRPr="00183CE5" w:rsidRDefault="0081444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1" w:type="dxa"/>
            <w:shd w:val="clear" w:color="auto" w:fill="auto"/>
          </w:tcPr>
          <w:p w14:paraId="0E408F48" w14:textId="0A0DF19A" w:rsidR="00814441" w:rsidRPr="00183CE5" w:rsidRDefault="0081444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21,000</w:t>
            </w:r>
          </w:p>
        </w:tc>
        <w:tc>
          <w:tcPr>
            <w:tcW w:w="180" w:type="dxa"/>
            <w:vAlign w:val="bottom"/>
          </w:tcPr>
          <w:p w14:paraId="5DC5674D" w14:textId="77777777" w:rsidR="00814441" w:rsidRPr="00183CE5" w:rsidRDefault="0081444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7918E89F" w14:textId="6A57ACF2" w:rsidR="00814441" w:rsidRPr="00183CE5" w:rsidRDefault="0081444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21,000</w:t>
            </w:r>
          </w:p>
        </w:tc>
      </w:tr>
      <w:tr w:rsidR="00183CE5" w:rsidRPr="00183CE5" w14:paraId="386DB9ED" w14:textId="77777777" w:rsidTr="00A43448">
        <w:trPr>
          <w:cantSplit/>
          <w:trHeight w:val="19"/>
        </w:trPr>
        <w:tc>
          <w:tcPr>
            <w:tcW w:w="3161" w:type="dxa"/>
            <w:shd w:val="clear" w:color="auto" w:fill="auto"/>
          </w:tcPr>
          <w:p w14:paraId="7DEE8D95" w14:textId="77777777" w:rsidR="00814441" w:rsidRPr="00183CE5" w:rsidRDefault="0081444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948" w:type="dxa"/>
          </w:tcPr>
          <w:p w14:paraId="43BA7E92" w14:textId="77777777" w:rsidR="00814441" w:rsidRPr="00183CE5" w:rsidRDefault="0081444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ราคาตามสัญญา</w:t>
            </w:r>
          </w:p>
        </w:tc>
        <w:tc>
          <w:tcPr>
            <w:tcW w:w="950" w:type="dxa"/>
          </w:tcPr>
          <w:p w14:paraId="6496812D" w14:textId="4D2BA0B0" w:rsidR="00814441" w:rsidRPr="00183CE5" w:rsidRDefault="0081444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CE688E4" w14:textId="77777777" w:rsidR="00814441" w:rsidRPr="00183CE5" w:rsidRDefault="0081444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65" w:type="dxa"/>
          </w:tcPr>
          <w:p w14:paraId="331E8219" w14:textId="4BC8858E" w:rsidR="00814441" w:rsidRPr="00183CE5" w:rsidRDefault="0081444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3471C8E2" w14:textId="77777777" w:rsidR="00814441" w:rsidRPr="00183CE5" w:rsidRDefault="0081444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1" w:type="dxa"/>
            <w:shd w:val="clear" w:color="auto" w:fill="auto"/>
          </w:tcPr>
          <w:p w14:paraId="0C344ABD" w14:textId="2275082C" w:rsidR="00814441" w:rsidRPr="00183CE5" w:rsidRDefault="0081444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890</w:t>
            </w:r>
          </w:p>
        </w:tc>
        <w:tc>
          <w:tcPr>
            <w:tcW w:w="180" w:type="dxa"/>
            <w:vAlign w:val="bottom"/>
          </w:tcPr>
          <w:p w14:paraId="4D23F6D2" w14:textId="77777777" w:rsidR="00814441" w:rsidRPr="00183CE5" w:rsidRDefault="0081444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77C0BF09" w14:textId="79E1E0AC" w:rsidR="00814441" w:rsidRPr="00183CE5" w:rsidRDefault="0081444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1,106</w:t>
            </w:r>
          </w:p>
        </w:tc>
      </w:tr>
      <w:tr w:rsidR="00183CE5" w:rsidRPr="00183CE5" w14:paraId="7FCF7E16" w14:textId="77777777" w:rsidTr="00A43448">
        <w:trPr>
          <w:cantSplit/>
          <w:trHeight w:val="19"/>
        </w:trPr>
        <w:tc>
          <w:tcPr>
            <w:tcW w:w="3161" w:type="dxa"/>
            <w:shd w:val="clear" w:color="auto" w:fill="auto"/>
          </w:tcPr>
          <w:p w14:paraId="64828419" w14:textId="77777777" w:rsidR="00814441" w:rsidRPr="00183CE5" w:rsidRDefault="0081444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ค่าใช้จ่ายดอกเบี้ย</w:t>
            </w:r>
          </w:p>
        </w:tc>
        <w:tc>
          <w:tcPr>
            <w:tcW w:w="1948" w:type="dxa"/>
          </w:tcPr>
          <w:p w14:paraId="7E12AC76" w14:textId="77777777" w:rsidR="00814441" w:rsidRPr="00183CE5" w:rsidRDefault="0081444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ร้อยละ </w:t>
            </w: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7.00</w:t>
            </w:r>
            <w:r w:rsidRPr="00183CE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ต่อปี</w:t>
            </w:r>
          </w:p>
        </w:tc>
        <w:tc>
          <w:tcPr>
            <w:tcW w:w="950" w:type="dxa"/>
          </w:tcPr>
          <w:p w14:paraId="2D6F34F6" w14:textId="009C3D85" w:rsidR="00814441" w:rsidRPr="00183CE5" w:rsidRDefault="0081444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1E4F9238" w14:textId="77777777" w:rsidR="00814441" w:rsidRPr="00183CE5" w:rsidRDefault="0081444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65" w:type="dxa"/>
          </w:tcPr>
          <w:p w14:paraId="6DA92171" w14:textId="33DCCDC5" w:rsidR="00814441" w:rsidRPr="00183CE5" w:rsidRDefault="0081444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0C74E79C" w14:textId="77777777" w:rsidR="00814441" w:rsidRPr="00183CE5" w:rsidRDefault="0081444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1" w:type="dxa"/>
            <w:shd w:val="clear" w:color="auto" w:fill="auto"/>
          </w:tcPr>
          <w:p w14:paraId="7BE61360" w14:textId="69750E7C" w:rsidR="00814441" w:rsidRPr="00183CE5" w:rsidRDefault="0081444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4482438F" w14:textId="77777777" w:rsidR="00814441" w:rsidRPr="00183CE5" w:rsidRDefault="0081444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54669E30" w14:textId="4AD84260" w:rsidR="00814441" w:rsidRPr="00183CE5" w:rsidRDefault="0081444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59</w:t>
            </w:r>
          </w:p>
        </w:tc>
      </w:tr>
      <w:tr w:rsidR="00183CE5" w:rsidRPr="00183CE5" w14:paraId="7F5CD001" w14:textId="77777777" w:rsidTr="00A43448">
        <w:trPr>
          <w:cantSplit/>
          <w:trHeight w:val="344"/>
        </w:trPr>
        <w:tc>
          <w:tcPr>
            <w:tcW w:w="3161" w:type="dxa"/>
            <w:shd w:val="clear" w:color="auto" w:fill="auto"/>
          </w:tcPr>
          <w:p w14:paraId="56250C59" w14:textId="77777777" w:rsidR="00814441" w:rsidRPr="00183CE5" w:rsidRDefault="0081444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ค่าใช้จ่ายในการให้บริการและบริหาร</w:t>
            </w:r>
          </w:p>
        </w:tc>
        <w:tc>
          <w:tcPr>
            <w:tcW w:w="1948" w:type="dxa"/>
          </w:tcPr>
          <w:p w14:paraId="6657A3FF" w14:textId="77777777" w:rsidR="00814441" w:rsidRPr="00183CE5" w:rsidRDefault="0081444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ราคาตามสัญญา</w:t>
            </w:r>
          </w:p>
        </w:tc>
        <w:tc>
          <w:tcPr>
            <w:tcW w:w="950" w:type="dxa"/>
          </w:tcPr>
          <w:p w14:paraId="4B3B5C88" w14:textId="48DDBAA0" w:rsidR="00814441" w:rsidRPr="00183CE5" w:rsidRDefault="0081444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3F59A0A7" w14:textId="77777777" w:rsidR="00814441" w:rsidRPr="00183CE5" w:rsidRDefault="0081444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65" w:type="dxa"/>
          </w:tcPr>
          <w:p w14:paraId="6C74F8F0" w14:textId="38A2EF11" w:rsidR="00814441" w:rsidRPr="00183CE5" w:rsidRDefault="0081444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5E7EF9F5" w14:textId="77777777" w:rsidR="00814441" w:rsidRPr="00183CE5" w:rsidRDefault="0081444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1" w:type="dxa"/>
            <w:shd w:val="clear" w:color="auto" w:fill="auto"/>
          </w:tcPr>
          <w:p w14:paraId="48482610" w14:textId="29D39B2A" w:rsidR="00814441" w:rsidRPr="00183CE5" w:rsidRDefault="0081444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156</w:t>
            </w:r>
          </w:p>
        </w:tc>
        <w:tc>
          <w:tcPr>
            <w:tcW w:w="180" w:type="dxa"/>
            <w:vAlign w:val="bottom"/>
          </w:tcPr>
          <w:p w14:paraId="12E90989" w14:textId="77777777" w:rsidR="00814441" w:rsidRPr="00183CE5" w:rsidRDefault="0081444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111F7875" w14:textId="1F56A86A" w:rsidR="00814441" w:rsidRPr="00183CE5" w:rsidRDefault="0081444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166</w:t>
            </w:r>
          </w:p>
        </w:tc>
      </w:tr>
      <w:tr w:rsidR="00183CE5" w:rsidRPr="00183CE5" w14:paraId="5B145D6A" w14:textId="77777777" w:rsidTr="00A43448">
        <w:trPr>
          <w:cantSplit/>
          <w:trHeight w:val="344"/>
        </w:trPr>
        <w:tc>
          <w:tcPr>
            <w:tcW w:w="3161" w:type="dxa"/>
            <w:shd w:val="clear" w:color="auto" w:fill="auto"/>
          </w:tcPr>
          <w:p w14:paraId="4EE41E4A" w14:textId="77777777" w:rsidR="007236D5" w:rsidRPr="00183CE5" w:rsidRDefault="007236D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Angsana New"/>
                <w:b/>
                <w:bCs/>
                <w:i/>
                <w:iCs/>
                <w:sz w:val="22"/>
                <w:szCs w:val="28"/>
                <w:lang w:val="en-GB"/>
              </w:rPr>
            </w:pPr>
            <w:r w:rsidRPr="00183CE5">
              <w:rPr>
                <w:rFonts w:ascii="Times New Roman" w:hAnsi="Times New Roman" w:cs="Angsana New" w:hint="cs"/>
                <w:b/>
                <w:bCs/>
                <w:i/>
                <w:iCs/>
                <w:sz w:val="22"/>
                <w:szCs w:val="28"/>
                <w:cs/>
                <w:lang w:val="en-GB"/>
              </w:rPr>
              <w:t>กิจการอื่นที่เกี่ยวข้อง</w:t>
            </w:r>
          </w:p>
        </w:tc>
        <w:tc>
          <w:tcPr>
            <w:tcW w:w="1948" w:type="dxa"/>
          </w:tcPr>
          <w:p w14:paraId="206ACE55" w14:textId="77777777" w:rsidR="007236D5" w:rsidRPr="00183CE5" w:rsidRDefault="007236D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Times New Roman" w:hAnsi="Times New Roman"/>
                <w:sz w:val="22"/>
                <w:szCs w:val="22"/>
                <w:lang w:bidi="ar-SA"/>
              </w:rPr>
            </w:pPr>
          </w:p>
        </w:tc>
        <w:tc>
          <w:tcPr>
            <w:tcW w:w="950" w:type="dxa"/>
          </w:tcPr>
          <w:p w14:paraId="3C7A575D" w14:textId="77777777" w:rsidR="007236D5" w:rsidRPr="00183CE5" w:rsidRDefault="007236D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78" w:type="dxa"/>
          </w:tcPr>
          <w:p w14:paraId="3C766560" w14:textId="77777777" w:rsidR="007236D5" w:rsidRPr="00183CE5" w:rsidRDefault="007236D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865" w:type="dxa"/>
            <w:vAlign w:val="bottom"/>
          </w:tcPr>
          <w:p w14:paraId="251BDE81" w14:textId="77777777" w:rsidR="007236D5" w:rsidRPr="00183CE5" w:rsidRDefault="007236D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3933D168" w14:textId="77777777" w:rsidR="007236D5" w:rsidRPr="00183CE5" w:rsidRDefault="007236D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31" w:type="dxa"/>
            <w:vAlign w:val="bottom"/>
          </w:tcPr>
          <w:p w14:paraId="13F554C1" w14:textId="77777777" w:rsidR="007236D5" w:rsidRPr="00183CE5" w:rsidRDefault="007236D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5C13F03" w14:textId="77777777" w:rsidR="007236D5" w:rsidRPr="00183CE5" w:rsidRDefault="007236D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98" w:type="dxa"/>
            <w:vAlign w:val="bottom"/>
          </w:tcPr>
          <w:p w14:paraId="219B3A32" w14:textId="77777777" w:rsidR="007236D5" w:rsidRPr="00183CE5" w:rsidRDefault="007236D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183CE5" w:rsidRPr="00183CE5" w14:paraId="09D39F7F" w14:textId="77777777" w:rsidTr="00A43448">
        <w:trPr>
          <w:cantSplit/>
          <w:trHeight w:val="344"/>
        </w:trPr>
        <w:tc>
          <w:tcPr>
            <w:tcW w:w="3161" w:type="dxa"/>
            <w:shd w:val="clear" w:color="auto" w:fill="auto"/>
          </w:tcPr>
          <w:p w14:paraId="37508FC3" w14:textId="69248EE1" w:rsidR="00B32746" w:rsidRPr="00183CE5" w:rsidRDefault="00B32746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รายได้ดอกเบี้ย</w:t>
            </w:r>
            <w:r w:rsidR="00A4332D"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948" w:type="dxa"/>
          </w:tcPr>
          <w:p w14:paraId="28A80708" w14:textId="77777777" w:rsidR="00B32746" w:rsidRPr="00183CE5" w:rsidRDefault="00B32746" w:rsidP="00FE3D84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ร้อยละ </w:t>
            </w: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6.50 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ต่อปี</w:t>
            </w:r>
          </w:p>
        </w:tc>
        <w:tc>
          <w:tcPr>
            <w:tcW w:w="950" w:type="dxa"/>
            <w:shd w:val="clear" w:color="auto" w:fill="auto"/>
          </w:tcPr>
          <w:p w14:paraId="5122738E" w14:textId="55C06E58" w:rsidR="00B32746" w:rsidRPr="00183CE5" w:rsidRDefault="00CC508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2,868</w:t>
            </w:r>
          </w:p>
        </w:tc>
        <w:tc>
          <w:tcPr>
            <w:tcW w:w="178" w:type="dxa"/>
            <w:shd w:val="clear" w:color="auto" w:fill="auto"/>
          </w:tcPr>
          <w:p w14:paraId="31B7EA86" w14:textId="77777777" w:rsidR="00B32746" w:rsidRPr="00183CE5" w:rsidRDefault="00B32746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865" w:type="dxa"/>
            <w:shd w:val="clear" w:color="auto" w:fill="auto"/>
          </w:tcPr>
          <w:p w14:paraId="77ACEBA5" w14:textId="14355881" w:rsidR="00B32746" w:rsidRPr="00183CE5" w:rsidRDefault="00CC508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3,080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FD91865" w14:textId="77777777" w:rsidR="00B32746" w:rsidRPr="00183CE5" w:rsidRDefault="00B32746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31" w:type="dxa"/>
            <w:shd w:val="clear" w:color="auto" w:fill="auto"/>
          </w:tcPr>
          <w:p w14:paraId="0689B37C" w14:textId="3EE3D45D" w:rsidR="00B32746" w:rsidRPr="00183CE5" w:rsidRDefault="00CC508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6BB758E3" w14:textId="77777777" w:rsidR="00B32746" w:rsidRPr="00183CE5" w:rsidRDefault="00B32746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98" w:type="dxa"/>
          </w:tcPr>
          <w:p w14:paraId="73D9E92F" w14:textId="4556D1AC" w:rsidR="00B32746" w:rsidRPr="00183CE5" w:rsidRDefault="00CC508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</w:tr>
      <w:tr w:rsidR="00183CE5" w:rsidRPr="00183CE5" w14:paraId="1D788877" w14:textId="77777777" w:rsidTr="00A43448">
        <w:trPr>
          <w:cantSplit/>
          <w:trHeight w:val="344"/>
        </w:trPr>
        <w:tc>
          <w:tcPr>
            <w:tcW w:w="3161" w:type="dxa"/>
            <w:shd w:val="clear" w:color="auto" w:fill="auto"/>
          </w:tcPr>
          <w:p w14:paraId="169A8283" w14:textId="77777777" w:rsidR="00B32746" w:rsidRPr="00183CE5" w:rsidRDefault="00B32746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948" w:type="dxa"/>
          </w:tcPr>
          <w:p w14:paraId="408D97FB" w14:textId="77777777" w:rsidR="00B32746" w:rsidRPr="00183CE5" w:rsidRDefault="00B32746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ราคาตามสัญญา</w:t>
            </w:r>
          </w:p>
        </w:tc>
        <w:tc>
          <w:tcPr>
            <w:tcW w:w="950" w:type="dxa"/>
            <w:shd w:val="clear" w:color="auto" w:fill="auto"/>
          </w:tcPr>
          <w:p w14:paraId="130C6176" w14:textId="0AFCB617" w:rsidR="00B32746" w:rsidRPr="00183CE5" w:rsidRDefault="00CC508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276</w:t>
            </w:r>
          </w:p>
        </w:tc>
        <w:tc>
          <w:tcPr>
            <w:tcW w:w="178" w:type="dxa"/>
            <w:shd w:val="clear" w:color="auto" w:fill="auto"/>
          </w:tcPr>
          <w:p w14:paraId="5D03A735" w14:textId="77777777" w:rsidR="00B32746" w:rsidRPr="00183CE5" w:rsidRDefault="00B32746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865" w:type="dxa"/>
            <w:shd w:val="clear" w:color="auto" w:fill="auto"/>
          </w:tcPr>
          <w:p w14:paraId="7032970F" w14:textId="0B2193B3" w:rsidR="00B32746" w:rsidRPr="00183CE5" w:rsidRDefault="00CC508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1,483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FDA0F7C" w14:textId="77777777" w:rsidR="00B32746" w:rsidRPr="00183CE5" w:rsidRDefault="00B32746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31" w:type="dxa"/>
            <w:shd w:val="clear" w:color="auto" w:fill="auto"/>
          </w:tcPr>
          <w:p w14:paraId="4B90FDC2" w14:textId="2A057599" w:rsidR="00B32746" w:rsidRPr="00183CE5" w:rsidRDefault="00CC508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1463E308" w14:textId="77777777" w:rsidR="00B32746" w:rsidRPr="00183CE5" w:rsidRDefault="00B32746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98" w:type="dxa"/>
          </w:tcPr>
          <w:p w14:paraId="57095E6E" w14:textId="2EB67DD1" w:rsidR="00B32746" w:rsidRPr="00183CE5" w:rsidRDefault="00CC508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</w:tr>
      <w:tr w:rsidR="00183CE5" w:rsidRPr="00183CE5" w14:paraId="3E2F6AF5" w14:textId="77777777" w:rsidTr="00A43448">
        <w:trPr>
          <w:cantSplit/>
          <w:trHeight w:val="344"/>
        </w:trPr>
        <w:tc>
          <w:tcPr>
            <w:tcW w:w="3161" w:type="dxa"/>
            <w:shd w:val="clear" w:color="auto" w:fill="auto"/>
          </w:tcPr>
          <w:p w14:paraId="3418034A" w14:textId="77777777" w:rsidR="00B32746" w:rsidRPr="00183CE5" w:rsidRDefault="00B32746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ค่าใช้จ่ายดอกเบี้ย</w:t>
            </w:r>
          </w:p>
        </w:tc>
        <w:tc>
          <w:tcPr>
            <w:tcW w:w="1948" w:type="dxa"/>
          </w:tcPr>
          <w:p w14:paraId="1843015B" w14:textId="77777777" w:rsidR="00B32746" w:rsidRPr="00183CE5" w:rsidRDefault="00B32746" w:rsidP="00FE3D84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Pr="00183CE5">
              <w:rPr>
                <w:rFonts w:ascii="Angsana New" w:hAnsi="Angsana New" w:cs="Angsana New"/>
                <w:sz w:val="30"/>
                <w:szCs w:val="30"/>
              </w:rPr>
              <w:t xml:space="preserve">5.00 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ต่อปี</w:t>
            </w:r>
          </w:p>
        </w:tc>
        <w:tc>
          <w:tcPr>
            <w:tcW w:w="950" w:type="dxa"/>
            <w:shd w:val="clear" w:color="auto" w:fill="auto"/>
          </w:tcPr>
          <w:p w14:paraId="5D97C0DF" w14:textId="6EBF9A1C" w:rsidR="00B32746" w:rsidRPr="00183CE5" w:rsidRDefault="00CC508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69,412</w:t>
            </w:r>
          </w:p>
        </w:tc>
        <w:tc>
          <w:tcPr>
            <w:tcW w:w="178" w:type="dxa"/>
            <w:shd w:val="clear" w:color="auto" w:fill="auto"/>
          </w:tcPr>
          <w:p w14:paraId="21CF096C" w14:textId="77777777" w:rsidR="00B32746" w:rsidRPr="00183CE5" w:rsidRDefault="00B32746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1EA948FB" w14:textId="2E830DD5" w:rsidR="00B32746" w:rsidRPr="00183CE5" w:rsidRDefault="00CC508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74,235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F61895E" w14:textId="77777777" w:rsidR="00B32746" w:rsidRPr="00183CE5" w:rsidRDefault="00B32746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31" w:type="dxa"/>
            <w:shd w:val="clear" w:color="auto" w:fill="auto"/>
          </w:tcPr>
          <w:p w14:paraId="3BDFC03A" w14:textId="475C6F01" w:rsidR="00B32746" w:rsidRPr="00183CE5" w:rsidRDefault="00CC508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69,412</w:t>
            </w:r>
          </w:p>
        </w:tc>
        <w:tc>
          <w:tcPr>
            <w:tcW w:w="180" w:type="dxa"/>
            <w:vAlign w:val="bottom"/>
          </w:tcPr>
          <w:p w14:paraId="11DE4C30" w14:textId="77777777" w:rsidR="00B32746" w:rsidRPr="00183CE5" w:rsidRDefault="00B32746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98" w:type="dxa"/>
          </w:tcPr>
          <w:p w14:paraId="181D7C1F" w14:textId="48434AD1" w:rsidR="00B32746" w:rsidRPr="00183CE5" w:rsidRDefault="00CC508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74,235</w:t>
            </w:r>
          </w:p>
        </w:tc>
      </w:tr>
      <w:tr w:rsidR="00183CE5" w:rsidRPr="00183CE5" w14:paraId="615B8571" w14:textId="77777777" w:rsidTr="0017198F">
        <w:trPr>
          <w:cantSplit/>
          <w:trHeight w:val="344"/>
        </w:trPr>
        <w:tc>
          <w:tcPr>
            <w:tcW w:w="3161" w:type="dxa"/>
            <w:shd w:val="clear" w:color="auto" w:fill="auto"/>
          </w:tcPr>
          <w:p w14:paraId="76DC8D47" w14:textId="267E1861" w:rsidR="0037224C" w:rsidRPr="00183CE5" w:rsidRDefault="0037224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ค่าใช้จ่ายในการให้บริการและบริหาร</w:t>
            </w:r>
          </w:p>
        </w:tc>
        <w:tc>
          <w:tcPr>
            <w:tcW w:w="1948" w:type="dxa"/>
          </w:tcPr>
          <w:p w14:paraId="0624D8A7" w14:textId="4E7A1130" w:rsidR="0037224C" w:rsidRPr="00183CE5" w:rsidRDefault="0037224C" w:rsidP="00FE3D84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ราคาตามสัญญา</w:t>
            </w:r>
          </w:p>
        </w:tc>
        <w:tc>
          <w:tcPr>
            <w:tcW w:w="950" w:type="dxa"/>
            <w:shd w:val="clear" w:color="auto" w:fill="auto"/>
          </w:tcPr>
          <w:p w14:paraId="4E983BE2" w14:textId="6B02FC9B" w:rsidR="0037224C" w:rsidRPr="00183CE5" w:rsidRDefault="00CC508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337</w:t>
            </w:r>
          </w:p>
        </w:tc>
        <w:tc>
          <w:tcPr>
            <w:tcW w:w="178" w:type="dxa"/>
            <w:shd w:val="clear" w:color="auto" w:fill="auto"/>
          </w:tcPr>
          <w:p w14:paraId="413E364D" w14:textId="77777777" w:rsidR="0037224C" w:rsidRPr="00183CE5" w:rsidRDefault="0037224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865" w:type="dxa"/>
            <w:shd w:val="clear" w:color="auto" w:fill="auto"/>
          </w:tcPr>
          <w:p w14:paraId="0AB602B7" w14:textId="6CA1C53C" w:rsidR="0037224C" w:rsidRPr="00183CE5" w:rsidRDefault="00CC508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right="-97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392D8B0" w14:textId="77777777" w:rsidR="0037224C" w:rsidRPr="00183CE5" w:rsidRDefault="0037224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31" w:type="dxa"/>
            <w:shd w:val="clear" w:color="auto" w:fill="auto"/>
          </w:tcPr>
          <w:p w14:paraId="338F7FE0" w14:textId="1518839D" w:rsidR="0037224C" w:rsidRPr="00183CE5" w:rsidRDefault="00CC508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23298719" w14:textId="77777777" w:rsidR="0037224C" w:rsidRPr="00183CE5" w:rsidRDefault="0037224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98" w:type="dxa"/>
          </w:tcPr>
          <w:p w14:paraId="0B3091F1" w14:textId="687DD867" w:rsidR="0037224C" w:rsidRPr="00183CE5" w:rsidRDefault="00CC508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183CE5" w:rsidRPr="00183CE5" w14:paraId="7B90DEDD" w14:textId="77777777" w:rsidTr="00A43448">
        <w:trPr>
          <w:cantSplit/>
          <w:trHeight w:val="344"/>
        </w:trPr>
        <w:tc>
          <w:tcPr>
            <w:tcW w:w="3161" w:type="dxa"/>
            <w:shd w:val="clear" w:color="auto" w:fill="auto"/>
          </w:tcPr>
          <w:p w14:paraId="3C270D99" w14:textId="77777777" w:rsidR="0037224C" w:rsidRPr="00183CE5" w:rsidRDefault="0037224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48" w:type="dxa"/>
          </w:tcPr>
          <w:p w14:paraId="41418332" w14:textId="77777777" w:rsidR="0037224C" w:rsidRPr="00183CE5" w:rsidRDefault="0037224C" w:rsidP="00FE3D8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0" w:type="dxa"/>
          </w:tcPr>
          <w:p w14:paraId="0952DC20" w14:textId="77777777" w:rsidR="0037224C" w:rsidRPr="00183CE5" w:rsidRDefault="0037224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4AD36BA0" w14:textId="77777777" w:rsidR="0037224C" w:rsidRPr="00183CE5" w:rsidRDefault="0037224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865" w:type="dxa"/>
            <w:vAlign w:val="bottom"/>
          </w:tcPr>
          <w:p w14:paraId="2BD4B537" w14:textId="77777777" w:rsidR="0037224C" w:rsidRPr="00183CE5" w:rsidRDefault="0037224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1A38BB86" w14:textId="77777777" w:rsidR="0037224C" w:rsidRPr="00183CE5" w:rsidRDefault="0037224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31" w:type="dxa"/>
            <w:vAlign w:val="bottom"/>
          </w:tcPr>
          <w:p w14:paraId="0D7ED488" w14:textId="77777777" w:rsidR="0037224C" w:rsidRPr="00183CE5" w:rsidRDefault="0037224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5AC1882" w14:textId="77777777" w:rsidR="0037224C" w:rsidRPr="00183CE5" w:rsidRDefault="0037224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98" w:type="dxa"/>
            <w:vAlign w:val="bottom"/>
          </w:tcPr>
          <w:p w14:paraId="4635086C" w14:textId="77777777" w:rsidR="0037224C" w:rsidRPr="00183CE5" w:rsidRDefault="0037224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183CE5" w:rsidRPr="00183CE5" w14:paraId="495D4DEB" w14:textId="77777777" w:rsidTr="00A43448">
        <w:trPr>
          <w:cantSplit/>
          <w:trHeight w:val="257"/>
        </w:trPr>
        <w:tc>
          <w:tcPr>
            <w:tcW w:w="3161" w:type="dxa"/>
            <w:shd w:val="clear" w:color="auto" w:fill="auto"/>
          </w:tcPr>
          <w:p w14:paraId="7FC2B6FF" w14:textId="77777777" w:rsidR="0037224C" w:rsidRPr="00183CE5" w:rsidRDefault="0037224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540" w:hanging="540"/>
              <w:rPr>
                <w:rFonts w:ascii="Times New Roman" w:hAnsi="Times New Roman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183CE5">
              <w:rPr>
                <w:rFonts w:ascii="Times New Roman" w:hAnsi="Times New Roman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ค่าตอบแทนผู้บริหารสำคัญ</w:t>
            </w:r>
          </w:p>
        </w:tc>
        <w:tc>
          <w:tcPr>
            <w:tcW w:w="1948" w:type="dxa"/>
          </w:tcPr>
          <w:p w14:paraId="6BF3586F" w14:textId="77777777" w:rsidR="0037224C" w:rsidRPr="00183CE5" w:rsidRDefault="0037224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950" w:type="dxa"/>
          </w:tcPr>
          <w:p w14:paraId="719487A4" w14:textId="77777777" w:rsidR="0037224C" w:rsidRPr="00183CE5" w:rsidRDefault="0037224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78" w:type="dxa"/>
          </w:tcPr>
          <w:p w14:paraId="6A249F61" w14:textId="77777777" w:rsidR="0037224C" w:rsidRPr="00183CE5" w:rsidRDefault="0037224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865" w:type="dxa"/>
            <w:vAlign w:val="bottom"/>
          </w:tcPr>
          <w:p w14:paraId="1A032F5F" w14:textId="77777777" w:rsidR="0037224C" w:rsidRPr="00183CE5" w:rsidRDefault="0037224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073D0EE8" w14:textId="77777777" w:rsidR="0037224C" w:rsidRPr="00183CE5" w:rsidRDefault="0037224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31" w:type="dxa"/>
            <w:vAlign w:val="bottom"/>
          </w:tcPr>
          <w:p w14:paraId="4C718105" w14:textId="77777777" w:rsidR="0037224C" w:rsidRPr="00183CE5" w:rsidRDefault="0037224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96F7322" w14:textId="77777777" w:rsidR="0037224C" w:rsidRPr="00183CE5" w:rsidRDefault="0037224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98" w:type="dxa"/>
            <w:vAlign w:val="bottom"/>
          </w:tcPr>
          <w:p w14:paraId="03A0C2C9" w14:textId="77777777" w:rsidR="0037224C" w:rsidRPr="00183CE5" w:rsidRDefault="0037224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183CE5" w:rsidRPr="00183CE5" w14:paraId="20BBD30C" w14:textId="77777777" w:rsidTr="00A43448">
        <w:trPr>
          <w:cantSplit/>
          <w:trHeight w:val="257"/>
        </w:trPr>
        <w:tc>
          <w:tcPr>
            <w:tcW w:w="3161" w:type="dxa"/>
            <w:shd w:val="clear" w:color="auto" w:fill="auto"/>
          </w:tcPr>
          <w:p w14:paraId="1B83135B" w14:textId="77777777" w:rsidR="0037224C" w:rsidRPr="00183CE5" w:rsidRDefault="0037224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5"/>
              <w:rPr>
                <w:rFonts w:ascii="Times New Roman" w:hAnsi="Times New Roman" w:cs="Angsana New"/>
                <w:sz w:val="30"/>
                <w:szCs w:val="30"/>
              </w:rPr>
            </w:pPr>
            <w:r w:rsidRPr="00183CE5">
              <w:rPr>
                <w:rFonts w:cs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948" w:type="dxa"/>
          </w:tcPr>
          <w:p w14:paraId="0E8A3B84" w14:textId="77777777" w:rsidR="0037224C" w:rsidRPr="00183CE5" w:rsidRDefault="0037224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6819E5EE" w14:textId="6F2CAB88" w:rsidR="0037224C" w:rsidRPr="00183CE5" w:rsidRDefault="00CC508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/>
              </w:rPr>
              <w:t>15,893</w:t>
            </w:r>
          </w:p>
        </w:tc>
        <w:tc>
          <w:tcPr>
            <w:tcW w:w="178" w:type="dxa"/>
            <w:shd w:val="clear" w:color="auto" w:fill="auto"/>
          </w:tcPr>
          <w:p w14:paraId="4496D764" w14:textId="77777777" w:rsidR="0037224C" w:rsidRPr="00183CE5" w:rsidRDefault="0037224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69D201CD" w14:textId="644176BF" w:rsidR="0037224C" w:rsidRPr="00183CE5" w:rsidRDefault="00CC508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20,037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89BF395" w14:textId="77777777" w:rsidR="0037224C" w:rsidRPr="00183CE5" w:rsidRDefault="0037224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31" w:type="dxa"/>
            <w:shd w:val="clear" w:color="auto" w:fill="auto"/>
            <w:vAlign w:val="bottom"/>
          </w:tcPr>
          <w:p w14:paraId="51DC7A5D" w14:textId="1BE13D49" w:rsidR="0037224C" w:rsidRPr="00183CE5" w:rsidRDefault="00CC508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4,923</w:t>
            </w:r>
          </w:p>
        </w:tc>
        <w:tc>
          <w:tcPr>
            <w:tcW w:w="180" w:type="dxa"/>
            <w:vAlign w:val="bottom"/>
          </w:tcPr>
          <w:p w14:paraId="124F1675" w14:textId="77777777" w:rsidR="0037224C" w:rsidRPr="00183CE5" w:rsidRDefault="0037224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98" w:type="dxa"/>
            <w:vAlign w:val="bottom"/>
          </w:tcPr>
          <w:p w14:paraId="7F1D43B8" w14:textId="1C88485E" w:rsidR="0037224C" w:rsidRPr="00183CE5" w:rsidRDefault="00CC508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8,484</w:t>
            </w:r>
          </w:p>
        </w:tc>
      </w:tr>
      <w:tr w:rsidR="00183CE5" w:rsidRPr="00183CE5" w14:paraId="380A5105" w14:textId="77777777" w:rsidTr="00A43448">
        <w:trPr>
          <w:cantSplit/>
          <w:trHeight w:val="74"/>
        </w:trPr>
        <w:tc>
          <w:tcPr>
            <w:tcW w:w="3161" w:type="dxa"/>
            <w:shd w:val="clear" w:color="auto" w:fill="auto"/>
          </w:tcPr>
          <w:p w14:paraId="609C27BC" w14:textId="77777777" w:rsidR="0037224C" w:rsidRPr="00183CE5" w:rsidRDefault="0037224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71" w:hanging="356"/>
              <w:rPr>
                <w:rFonts w:ascii="Times New Roman" w:hAnsi="Times New Roman"/>
                <w:sz w:val="30"/>
                <w:szCs w:val="30"/>
              </w:rPr>
            </w:pPr>
            <w:r w:rsidRPr="00183CE5">
              <w:rPr>
                <w:rFonts w:cs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948" w:type="dxa"/>
          </w:tcPr>
          <w:p w14:paraId="61AD2FDC" w14:textId="77777777" w:rsidR="0037224C" w:rsidRPr="00183CE5" w:rsidRDefault="0037224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auto"/>
          </w:tcPr>
          <w:p w14:paraId="4C11FF96" w14:textId="1FBD863B" w:rsidR="0037224C" w:rsidRPr="00183CE5" w:rsidRDefault="00CC508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986F036" w14:textId="77777777" w:rsidR="0037224C" w:rsidRPr="00183CE5" w:rsidRDefault="0037224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auto"/>
          </w:tcPr>
          <w:p w14:paraId="78BA35D5" w14:textId="789C78E5" w:rsidR="0037224C" w:rsidRPr="00183CE5" w:rsidRDefault="00CC508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AB03400" w14:textId="77777777" w:rsidR="0037224C" w:rsidRPr="00183CE5" w:rsidRDefault="0037224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31" w:type="dxa"/>
            <w:tcBorders>
              <w:bottom w:val="single" w:sz="4" w:space="0" w:color="auto"/>
            </w:tcBorders>
            <w:shd w:val="clear" w:color="auto" w:fill="auto"/>
          </w:tcPr>
          <w:p w14:paraId="74C7B525" w14:textId="44D348CB" w:rsidR="0037224C" w:rsidRPr="00183CE5" w:rsidRDefault="00CC508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2C7D41C8" w14:textId="77777777" w:rsidR="0037224C" w:rsidRPr="00183CE5" w:rsidRDefault="0037224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5C515A84" w14:textId="25D6F1A3" w:rsidR="0037224C" w:rsidRPr="00183CE5" w:rsidRDefault="00CC508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9</w:t>
            </w:r>
          </w:p>
        </w:tc>
      </w:tr>
      <w:tr w:rsidR="0037224C" w:rsidRPr="00183CE5" w14:paraId="4CC7DE36" w14:textId="77777777" w:rsidTr="00A43448">
        <w:trPr>
          <w:cantSplit/>
          <w:trHeight w:val="64"/>
        </w:trPr>
        <w:tc>
          <w:tcPr>
            <w:tcW w:w="3161" w:type="dxa"/>
            <w:shd w:val="clear" w:color="auto" w:fill="auto"/>
          </w:tcPr>
          <w:p w14:paraId="7ED30933" w14:textId="77777777" w:rsidR="0037224C" w:rsidRPr="00183CE5" w:rsidRDefault="0037224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5" w:hanging="270"/>
              <w:rPr>
                <w:rFonts w:ascii="Times New Roman" w:hAnsi="Times New Roman" w:cs="Angsana New"/>
                <w:b/>
                <w:bCs/>
                <w:sz w:val="30"/>
                <w:szCs w:val="30"/>
              </w:rPr>
            </w:pPr>
            <w:r w:rsidRPr="00183CE5">
              <w:rPr>
                <w:rFonts w:ascii="Times New Roman" w:hAnsi="Times New Roman" w:cs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948" w:type="dxa"/>
          </w:tcPr>
          <w:p w14:paraId="0114E84F" w14:textId="77777777" w:rsidR="0037224C" w:rsidRPr="00183CE5" w:rsidRDefault="0037224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20DF11" w14:textId="2D22ECAA" w:rsidR="0037224C" w:rsidRPr="00183CE5" w:rsidRDefault="00CC508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15,893</w:t>
            </w:r>
          </w:p>
        </w:tc>
        <w:tc>
          <w:tcPr>
            <w:tcW w:w="178" w:type="dxa"/>
            <w:shd w:val="clear" w:color="auto" w:fill="auto"/>
          </w:tcPr>
          <w:p w14:paraId="7A1A43C6" w14:textId="77777777" w:rsidR="0037224C" w:rsidRPr="00183CE5" w:rsidRDefault="0037224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A6FBE6" w14:textId="08EA98FB" w:rsidR="0037224C" w:rsidRPr="00183CE5" w:rsidRDefault="00CC508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20,046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D1A9D9F" w14:textId="77777777" w:rsidR="0037224C" w:rsidRPr="00183CE5" w:rsidRDefault="0037224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1D81ED" w14:textId="15366469" w:rsidR="0037224C" w:rsidRPr="00183CE5" w:rsidRDefault="00CC508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4,923</w:t>
            </w:r>
          </w:p>
        </w:tc>
        <w:tc>
          <w:tcPr>
            <w:tcW w:w="180" w:type="dxa"/>
            <w:vAlign w:val="bottom"/>
          </w:tcPr>
          <w:p w14:paraId="740E3E88" w14:textId="77777777" w:rsidR="0037224C" w:rsidRPr="00183CE5" w:rsidRDefault="0037224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6181D4A6" w14:textId="608E6D04" w:rsidR="0037224C" w:rsidRPr="00183CE5" w:rsidRDefault="00CC508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8,493</w:t>
            </w:r>
          </w:p>
        </w:tc>
      </w:tr>
    </w:tbl>
    <w:p w14:paraId="2AA4ABC3" w14:textId="77777777" w:rsidR="00C81AB5" w:rsidRPr="00183CE5" w:rsidRDefault="00C81AB5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9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61"/>
        <w:gridCol w:w="1890"/>
        <w:gridCol w:w="900"/>
        <w:gridCol w:w="180"/>
        <w:gridCol w:w="900"/>
        <w:gridCol w:w="180"/>
        <w:gridCol w:w="901"/>
        <w:gridCol w:w="179"/>
        <w:gridCol w:w="900"/>
      </w:tblGrid>
      <w:tr w:rsidR="00183CE5" w:rsidRPr="00183CE5" w14:paraId="5A50ADF0" w14:textId="77777777" w:rsidTr="00AD6C0C">
        <w:trPr>
          <w:cantSplit/>
          <w:trHeight w:val="517"/>
        </w:trPr>
        <w:tc>
          <w:tcPr>
            <w:tcW w:w="3161" w:type="dxa"/>
          </w:tcPr>
          <w:p w14:paraId="0A5E3222" w14:textId="406BADAF" w:rsidR="00C81AB5" w:rsidRPr="00183CE5" w:rsidRDefault="00C81AB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5" w:hanging="285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="00E87AD0" w:rsidRPr="00183CE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เก้าเดือนสิ้นสุด</w:t>
            </w:r>
            <w:r w:rsidRPr="00183CE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วันที่ </w:t>
            </w:r>
          </w:p>
          <w:p w14:paraId="5AB5F11B" w14:textId="69C9519E" w:rsidR="00C81AB5" w:rsidRPr="00183CE5" w:rsidRDefault="00C81AB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i/>
                <w:iCs/>
                <w:sz w:val="30"/>
                <w:szCs w:val="30"/>
                <w:lang w:val="en-GB"/>
              </w:rPr>
            </w:pPr>
            <w:r w:rsidRPr="00183CE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    </w:t>
            </w:r>
            <w:r w:rsidRPr="00183CE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30 </w:t>
            </w:r>
            <w:r w:rsidR="003D5162" w:rsidRPr="00183CE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1890" w:type="dxa"/>
          </w:tcPr>
          <w:p w14:paraId="10EF7FD7" w14:textId="4C290B97" w:rsidR="00C81AB5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183CE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นโยบาย</w:t>
            </w: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br/>
            </w:r>
            <w:r w:rsidRPr="00183CE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การกำหนดราคา</w:t>
            </w:r>
          </w:p>
        </w:tc>
        <w:tc>
          <w:tcPr>
            <w:tcW w:w="1980" w:type="dxa"/>
            <w:gridSpan w:val="3"/>
          </w:tcPr>
          <w:p w14:paraId="4F080537" w14:textId="77777777" w:rsidR="00C81AB5" w:rsidRPr="00183CE5" w:rsidRDefault="00C81AB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  <w:p w14:paraId="01BCEBF8" w14:textId="77777777" w:rsidR="00C81AB5" w:rsidRPr="00183CE5" w:rsidRDefault="00C81AB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14:paraId="47B54C87" w14:textId="77777777" w:rsidR="00C81AB5" w:rsidRPr="00183CE5" w:rsidRDefault="00C81AB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980" w:type="dxa"/>
            <w:gridSpan w:val="3"/>
          </w:tcPr>
          <w:p w14:paraId="1145C32C" w14:textId="77777777" w:rsidR="00C81AB5" w:rsidRPr="00183CE5" w:rsidRDefault="00C81AB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</w:p>
          <w:p w14:paraId="3C5D1739" w14:textId="77777777" w:rsidR="00C81AB5" w:rsidRPr="00183CE5" w:rsidRDefault="00C81AB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183CE5" w:rsidRPr="00183CE5" w14:paraId="60910AD0" w14:textId="77777777" w:rsidTr="00AD6C0C">
        <w:trPr>
          <w:cantSplit/>
          <w:trHeight w:val="258"/>
        </w:trPr>
        <w:tc>
          <w:tcPr>
            <w:tcW w:w="3161" w:type="dxa"/>
          </w:tcPr>
          <w:p w14:paraId="642DADEC" w14:textId="77777777" w:rsidR="00C81AB5" w:rsidRPr="00183CE5" w:rsidRDefault="00C81AB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hanging="19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</w:tcPr>
          <w:p w14:paraId="4776197D" w14:textId="77777777" w:rsidR="00C81AB5" w:rsidRPr="00183CE5" w:rsidRDefault="00C81AB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</w:tcPr>
          <w:p w14:paraId="18BCB9B0" w14:textId="77777777" w:rsidR="00C81AB5" w:rsidRPr="00183CE5" w:rsidRDefault="00C81AB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1B2C5049" w14:textId="77777777" w:rsidR="00C81AB5" w:rsidRPr="00183CE5" w:rsidRDefault="00C81AB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</w:tcPr>
          <w:p w14:paraId="0E10AE9B" w14:textId="77777777" w:rsidR="00C81AB5" w:rsidRPr="00183CE5" w:rsidRDefault="00C81AB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14:paraId="3107189F" w14:textId="77777777" w:rsidR="00C81AB5" w:rsidRPr="00183CE5" w:rsidRDefault="00C81AB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1" w:type="dxa"/>
          </w:tcPr>
          <w:p w14:paraId="78485AF5" w14:textId="77777777" w:rsidR="00C81AB5" w:rsidRPr="00183CE5" w:rsidRDefault="00C81AB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79" w:type="dxa"/>
          </w:tcPr>
          <w:p w14:paraId="0AD668FC" w14:textId="77777777" w:rsidR="00C81AB5" w:rsidRPr="00183CE5" w:rsidRDefault="00C81AB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</w:tcPr>
          <w:p w14:paraId="5E864850" w14:textId="77777777" w:rsidR="00C81AB5" w:rsidRPr="00183CE5" w:rsidRDefault="00C81AB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183CE5" w:rsidRPr="00183CE5" w14:paraId="63891DF5" w14:textId="77777777" w:rsidTr="00AD6C0C">
        <w:trPr>
          <w:cantSplit/>
          <w:trHeight w:val="242"/>
        </w:trPr>
        <w:tc>
          <w:tcPr>
            <w:tcW w:w="3161" w:type="dxa"/>
          </w:tcPr>
          <w:p w14:paraId="3758C107" w14:textId="77777777" w:rsidR="00C81AB5" w:rsidRPr="00183CE5" w:rsidRDefault="00C81AB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1890" w:type="dxa"/>
          </w:tcPr>
          <w:p w14:paraId="62F1FFDC" w14:textId="77777777" w:rsidR="00C81AB5" w:rsidRPr="00183CE5" w:rsidRDefault="00C81AB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Times New Roman" w:hAnsi="Times New Roman"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4140" w:type="dxa"/>
            <w:gridSpan w:val="7"/>
          </w:tcPr>
          <w:p w14:paraId="78F17E59" w14:textId="77777777" w:rsidR="00C81AB5" w:rsidRPr="00183CE5" w:rsidRDefault="00C81AB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183CE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183CE5">
              <w:rPr>
                <w:rFonts w:ascii="Angsana New" w:hAnsi="Angsana New" w:cs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183CE5" w:rsidRPr="00183CE5" w14:paraId="551BA7FC" w14:textId="77777777" w:rsidTr="00AD6C0C">
        <w:trPr>
          <w:cantSplit/>
          <w:trHeight w:val="258"/>
        </w:trPr>
        <w:tc>
          <w:tcPr>
            <w:tcW w:w="3161" w:type="dxa"/>
          </w:tcPr>
          <w:p w14:paraId="1E4F2323" w14:textId="77777777" w:rsidR="00C81AB5" w:rsidRPr="00183CE5" w:rsidRDefault="00C81AB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183CE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1890" w:type="dxa"/>
          </w:tcPr>
          <w:p w14:paraId="5D03B51A" w14:textId="77777777" w:rsidR="00C81AB5" w:rsidRPr="00183CE5" w:rsidRDefault="00C81AB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</w:tcPr>
          <w:p w14:paraId="724799E8" w14:textId="77777777" w:rsidR="00C81AB5" w:rsidRPr="00183CE5" w:rsidRDefault="00C81AB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80" w:type="dxa"/>
          </w:tcPr>
          <w:p w14:paraId="3FE855F6" w14:textId="77777777" w:rsidR="00C81AB5" w:rsidRPr="00183CE5" w:rsidRDefault="00C81AB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900" w:type="dxa"/>
          </w:tcPr>
          <w:p w14:paraId="4F36A1CC" w14:textId="77777777" w:rsidR="00C81AB5" w:rsidRPr="00183CE5" w:rsidRDefault="00C81AB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80" w:type="dxa"/>
          </w:tcPr>
          <w:p w14:paraId="7DE9EA5E" w14:textId="77777777" w:rsidR="00C81AB5" w:rsidRPr="00183CE5" w:rsidRDefault="00C81AB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901" w:type="dxa"/>
          </w:tcPr>
          <w:p w14:paraId="11D1217F" w14:textId="77777777" w:rsidR="00C81AB5" w:rsidRPr="00183CE5" w:rsidRDefault="00C81AB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79" w:type="dxa"/>
          </w:tcPr>
          <w:p w14:paraId="1EFEB6AB" w14:textId="77777777" w:rsidR="00C81AB5" w:rsidRPr="00183CE5" w:rsidRDefault="00C81AB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900" w:type="dxa"/>
          </w:tcPr>
          <w:p w14:paraId="2CB27412" w14:textId="77777777" w:rsidR="00C81AB5" w:rsidRPr="00183CE5" w:rsidRDefault="00C81AB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</w:tr>
      <w:tr w:rsidR="00183CE5" w:rsidRPr="00183CE5" w14:paraId="778BC4EE" w14:textId="77777777" w:rsidTr="00AD6C0C">
        <w:trPr>
          <w:cantSplit/>
          <w:trHeight w:val="19"/>
        </w:trPr>
        <w:tc>
          <w:tcPr>
            <w:tcW w:w="3161" w:type="dxa"/>
            <w:shd w:val="clear" w:color="auto" w:fill="auto"/>
          </w:tcPr>
          <w:p w14:paraId="21085966" w14:textId="15AB02BF" w:rsidR="00B32746" w:rsidRPr="00183CE5" w:rsidRDefault="00B32746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รายได้ดอกเบี้ย</w:t>
            </w:r>
            <w:r w:rsidR="00A4332D"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890" w:type="dxa"/>
          </w:tcPr>
          <w:p w14:paraId="585A5247" w14:textId="29570013" w:rsidR="00B32746" w:rsidRPr="00183CE5" w:rsidRDefault="00B32746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ร้อยละ </w:t>
            </w: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5.50-7.00</w:t>
            </w:r>
            <w:r w:rsidRPr="00183CE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</w:t>
            </w:r>
            <w:r w:rsidR="00997F3D" w:rsidRPr="00183CE5">
              <w:rPr>
                <w:rFonts w:ascii="Angsana New" w:hAnsi="Angsana New" w:cs="Angsana New"/>
                <w:sz w:val="30"/>
                <w:szCs w:val="30"/>
                <w:lang w:val="en-GB"/>
              </w:rPr>
              <w:br/>
            </w:r>
            <w:r w:rsidRPr="00183CE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ต่อปี</w:t>
            </w:r>
          </w:p>
        </w:tc>
        <w:tc>
          <w:tcPr>
            <w:tcW w:w="900" w:type="dxa"/>
          </w:tcPr>
          <w:p w14:paraId="1C135ECA" w14:textId="76556799" w:rsidR="00B32746" w:rsidRPr="00183CE5" w:rsidRDefault="00CC508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E281B90" w14:textId="77777777" w:rsidR="00B32746" w:rsidRPr="00183CE5" w:rsidRDefault="00B32746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53B63548" w14:textId="457457E3" w:rsidR="00B32746" w:rsidRPr="00183CE5" w:rsidRDefault="00CC508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027006C" w14:textId="77777777" w:rsidR="00B32746" w:rsidRPr="00183CE5" w:rsidRDefault="00B32746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auto"/>
          </w:tcPr>
          <w:p w14:paraId="4347ECFA" w14:textId="69639510" w:rsidR="00B32746" w:rsidRPr="00183CE5" w:rsidRDefault="00CC508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279,329</w:t>
            </w:r>
          </w:p>
        </w:tc>
        <w:tc>
          <w:tcPr>
            <w:tcW w:w="179" w:type="dxa"/>
          </w:tcPr>
          <w:p w14:paraId="395B0012" w14:textId="77777777" w:rsidR="00B32746" w:rsidRPr="00183CE5" w:rsidRDefault="00B32746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31E96CA" w14:textId="060B70BE" w:rsidR="00B32746" w:rsidRPr="00183CE5" w:rsidRDefault="00CC508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276,376</w:t>
            </w:r>
          </w:p>
        </w:tc>
      </w:tr>
      <w:tr w:rsidR="00183CE5" w:rsidRPr="00183CE5" w14:paraId="6103DEBE" w14:textId="77777777" w:rsidTr="00AD6C0C">
        <w:trPr>
          <w:cantSplit/>
          <w:trHeight w:val="19"/>
        </w:trPr>
        <w:tc>
          <w:tcPr>
            <w:tcW w:w="3161" w:type="dxa"/>
            <w:shd w:val="clear" w:color="auto" w:fill="auto"/>
          </w:tcPr>
          <w:p w14:paraId="67E90A20" w14:textId="04EA691F" w:rsidR="00CC508F" w:rsidRPr="00183CE5" w:rsidRDefault="00CC508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รายได้การจัดการ</w:t>
            </w:r>
          </w:p>
        </w:tc>
        <w:tc>
          <w:tcPr>
            <w:tcW w:w="1890" w:type="dxa"/>
          </w:tcPr>
          <w:p w14:paraId="723650FA" w14:textId="477DB48B" w:rsidR="00CC508F" w:rsidRPr="00183CE5" w:rsidRDefault="00CC508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ราคาตามสัญญา</w:t>
            </w:r>
          </w:p>
        </w:tc>
        <w:tc>
          <w:tcPr>
            <w:tcW w:w="900" w:type="dxa"/>
          </w:tcPr>
          <w:p w14:paraId="28CD817B" w14:textId="3C84029A" w:rsidR="00CC508F" w:rsidRPr="00183CE5" w:rsidRDefault="00CC508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EED0C7E" w14:textId="77777777" w:rsidR="00CC508F" w:rsidRPr="00183CE5" w:rsidRDefault="00CC508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1705428D" w14:textId="2F649A13" w:rsidR="00CC508F" w:rsidRPr="00183CE5" w:rsidRDefault="00CC508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FD6C99B" w14:textId="77777777" w:rsidR="00CC508F" w:rsidRPr="00183CE5" w:rsidRDefault="00CC508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auto"/>
          </w:tcPr>
          <w:p w14:paraId="2E01037F" w14:textId="04B1F267" w:rsidR="00CC508F" w:rsidRPr="00183CE5" w:rsidRDefault="00CC508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63,000</w:t>
            </w:r>
          </w:p>
        </w:tc>
        <w:tc>
          <w:tcPr>
            <w:tcW w:w="179" w:type="dxa"/>
          </w:tcPr>
          <w:p w14:paraId="77EFDDD9" w14:textId="77777777" w:rsidR="00CC508F" w:rsidRPr="00183CE5" w:rsidRDefault="00CC508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81ECF4F" w14:textId="64733903" w:rsidR="00CC508F" w:rsidRPr="00183CE5" w:rsidRDefault="00CC508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63,000</w:t>
            </w:r>
          </w:p>
        </w:tc>
      </w:tr>
      <w:tr w:rsidR="00183CE5" w:rsidRPr="00183CE5" w14:paraId="7B78EB3E" w14:textId="77777777" w:rsidTr="00AD6C0C">
        <w:trPr>
          <w:cantSplit/>
          <w:trHeight w:val="19"/>
        </w:trPr>
        <w:tc>
          <w:tcPr>
            <w:tcW w:w="3161" w:type="dxa"/>
            <w:shd w:val="clear" w:color="auto" w:fill="auto"/>
          </w:tcPr>
          <w:p w14:paraId="3D5933A8" w14:textId="77777777" w:rsidR="00B32746" w:rsidRPr="00183CE5" w:rsidRDefault="00B32746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90" w:type="dxa"/>
          </w:tcPr>
          <w:p w14:paraId="221F8EC6" w14:textId="77777777" w:rsidR="00B32746" w:rsidRPr="00183CE5" w:rsidRDefault="00B32746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ราคาตามสัญญา</w:t>
            </w:r>
          </w:p>
        </w:tc>
        <w:tc>
          <w:tcPr>
            <w:tcW w:w="900" w:type="dxa"/>
          </w:tcPr>
          <w:p w14:paraId="2FB4F422" w14:textId="1B5C6A52" w:rsidR="00B32746" w:rsidRPr="00183CE5" w:rsidRDefault="00CC508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C068AA7" w14:textId="77777777" w:rsidR="00B32746" w:rsidRPr="00183CE5" w:rsidRDefault="00B32746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3201FB64" w14:textId="436790E0" w:rsidR="00B32746" w:rsidRPr="00183CE5" w:rsidRDefault="00CC508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115F330" w14:textId="77777777" w:rsidR="00B32746" w:rsidRPr="00183CE5" w:rsidRDefault="00B32746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auto"/>
          </w:tcPr>
          <w:p w14:paraId="121F3356" w14:textId="79237EDA" w:rsidR="00B32746" w:rsidRPr="00183CE5" w:rsidRDefault="00CC508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2,741</w:t>
            </w:r>
          </w:p>
        </w:tc>
        <w:tc>
          <w:tcPr>
            <w:tcW w:w="179" w:type="dxa"/>
            <w:vAlign w:val="bottom"/>
          </w:tcPr>
          <w:p w14:paraId="520114E0" w14:textId="77777777" w:rsidR="00B32746" w:rsidRPr="00183CE5" w:rsidRDefault="00B32746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E8ABCC8" w14:textId="55D39B4D" w:rsidR="00B32746" w:rsidRPr="00183CE5" w:rsidRDefault="00CC508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3,133</w:t>
            </w:r>
          </w:p>
        </w:tc>
      </w:tr>
      <w:tr w:rsidR="00183CE5" w:rsidRPr="00183CE5" w14:paraId="51363531" w14:textId="77777777" w:rsidTr="00AD6C0C">
        <w:trPr>
          <w:cantSplit/>
          <w:trHeight w:val="19"/>
        </w:trPr>
        <w:tc>
          <w:tcPr>
            <w:tcW w:w="3161" w:type="dxa"/>
            <w:shd w:val="clear" w:color="auto" w:fill="auto"/>
          </w:tcPr>
          <w:p w14:paraId="68E59844" w14:textId="77777777" w:rsidR="00B32746" w:rsidRPr="00183CE5" w:rsidRDefault="00B32746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ค่าใช้จ่ายดอกเบี้ย</w:t>
            </w:r>
          </w:p>
        </w:tc>
        <w:tc>
          <w:tcPr>
            <w:tcW w:w="1890" w:type="dxa"/>
          </w:tcPr>
          <w:p w14:paraId="4B0F5486" w14:textId="77777777" w:rsidR="00B32746" w:rsidRPr="00183CE5" w:rsidRDefault="00B32746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ร้อยละ </w:t>
            </w: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7.00</w:t>
            </w:r>
            <w:r w:rsidRPr="00183CE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ต่อปี</w:t>
            </w:r>
          </w:p>
        </w:tc>
        <w:tc>
          <w:tcPr>
            <w:tcW w:w="900" w:type="dxa"/>
          </w:tcPr>
          <w:p w14:paraId="262A8122" w14:textId="2D6BE192" w:rsidR="00B32746" w:rsidRPr="00183CE5" w:rsidRDefault="00CC508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14:paraId="47A8B0C5" w14:textId="77777777" w:rsidR="00B32746" w:rsidRPr="00183CE5" w:rsidRDefault="00B32746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2D9250FB" w14:textId="772DA6FB" w:rsidR="00B32746" w:rsidRPr="00183CE5" w:rsidRDefault="00CC508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13977BC" w14:textId="77777777" w:rsidR="00B32746" w:rsidRPr="00183CE5" w:rsidRDefault="00B32746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auto"/>
          </w:tcPr>
          <w:p w14:paraId="74B35D3B" w14:textId="61C65C7E" w:rsidR="00B32746" w:rsidRPr="00183CE5" w:rsidRDefault="00CC508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79" w:type="dxa"/>
            <w:vAlign w:val="bottom"/>
          </w:tcPr>
          <w:p w14:paraId="200C9CE4" w14:textId="77777777" w:rsidR="00B32746" w:rsidRPr="00183CE5" w:rsidRDefault="00B32746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EEBA56E" w14:textId="3CAEF45B" w:rsidR="00B32746" w:rsidRPr="00183CE5" w:rsidRDefault="00CC508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1,273</w:t>
            </w:r>
          </w:p>
        </w:tc>
      </w:tr>
      <w:tr w:rsidR="00183CE5" w:rsidRPr="00183CE5" w14:paraId="49B0377A" w14:textId="77777777" w:rsidTr="00AD6C0C">
        <w:trPr>
          <w:cantSplit/>
          <w:trHeight w:val="345"/>
        </w:trPr>
        <w:tc>
          <w:tcPr>
            <w:tcW w:w="3161" w:type="dxa"/>
            <w:shd w:val="clear" w:color="auto" w:fill="auto"/>
          </w:tcPr>
          <w:p w14:paraId="27A3768A" w14:textId="77777777" w:rsidR="00B32746" w:rsidRPr="00183CE5" w:rsidRDefault="00B32746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ค่าใช้จ่ายในการให้บริการและบริหาร</w:t>
            </w:r>
          </w:p>
        </w:tc>
        <w:tc>
          <w:tcPr>
            <w:tcW w:w="1890" w:type="dxa"/>
          </w:tcPr>
          <w:p w14:paraId="45074886" w14:textId="77777777" w:rsidR="00B32746" w:rsidRPr="00183CE5" w:rsidRDefault="00B32746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ราคาตามสัญญา</w:t>
            </w:r>
          </w:p>
        </w:tc>
        <w:tc>
          <w:tcPr>
            <w:tcW w:w="900" w:type="dxa"/>
          </w:tcPr>
          <w:p w14:paraId="437625F4" w14:textId="1EB97795" w:rsidR="00B32746" w:rsidRPr="00183CE5" w:rsidRDefault="00CC508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14:paraId="269AE359" w14:textId="77777777" w:rsidR="00B32746" w:rsidRPr="00183CE5" w:rsidRDefault="00B32746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1F10A1C7" w14:textId="4C2D44ED" w:rsidR="00B32746" w:rsidRPr="00183CE5" w:rsidRDefault="00CC508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C1B1DF7" w14:textId="77777777" w:rsidR="00B32746" w:rsidRPr="00183CE5" w:rsidRDefault="00B32746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auto"/>
          </w:tcPr>
          <w:p w14:paraId="1759824C" w14:textId="6E8BBA05" w:rsidR="00B32746" w:rsidRPr="00183CE5" w:rsidRDefault="00CC508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473</w:t>
            </w:r>
          </w:p>
        </w:tc>
        <w:tc>
          <w:tcPr>
            <w:tcW w:w="179" w:type="dxa"/>
            <w:vAlign w:val="bottom"/>
          </w:tcPr>
          <w:p w14:paraId="5FE850DC" w14:textId="77777777" w:rsidR="00B32746" w:rsidRPr="00183CE5" w:rsidRDefault="00B32746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E72EB0D" w14:textId="02B7901E" w:rsidR="00B32746" w:rsidRPr="00183CE5" w:rsidRDefault="00CC508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488</w:t>
            </w:r>
          </w:p>
        </w:tc>
      </w:tr>
      <w:tr w:rsidR="00183CE5" w:rsidRPr="00183CE5" w14:paraId="3D5AB9D4" w14:textId="77777777" w:rsidTr="00AD6C0C">
        <w:trPr>
          <w:cantSplit/>
          <w:trHeight w:val="345"/>
        </w:trPr>
        <w:tc>
          <w:tcPr>
            <w:tcW w:w="3161" w:type="dxa"/>
            <w:shd w:val="clear" w:color="auto" w:fill="auto"/>
          </w:tcPr>
          <w:p w14:paraId="084D1093" w14:textId="77777777" w:rsidR="00C81AB5" w:rsidRPr="00183CE5" w:rsidRDefault="00C81AB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0F81954C" w14:textId="77777777" w:rsidR="00C81AB5" w:rsidRPr="00183CE5" w:rsidRDefault="00C81AB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</w:tcPr>
          <w:p w14:paraId="7949396E" w14:textId="77777777" w:rsidR="00C81AB5" w:rsidRPr="00183CE5" w:rsidRDefault="00C81AB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92D3357" w14:textId="77777777" w:rsidR="00C81AB5" w:rsidRPr="00183CE5" w:rsidRDefault="00C81AB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2617462E" w14:textId="77777777" w:rsidR="00C81AB5" w:rsidRPr="00183CE5" w:rsidRDefault="00C81AB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5EC27AD" w14:textId="77777777" w:rsidR="00C81AB5" w:rsidRPr="00183CE5" w:rsidRDefault="00C81AB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2FBB174D" w14:textId="77777777" w:rsidR="00C81AB5" w:rsidRPr="00183CE5" w:rsidRDefault="00C81AB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14:paraId="3779BDB0" w14:textId="77777777" w:rsidR="00C81AB5" w:rsidRPr="00183CE5" w:rsidRDefault="00C81AB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46EE52C" w14:textId="77777777" w:rsidR="00C81AB5" w:rsidRPr="00183CE5" w:rsidRDefault="00C81AB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83CE5" w:rsidRPr="00183CE5" w14:paraId="143A1945" w14:textId="77777777" w:rsidTr="00AD6C0C">
        <w:trPr>
          <w:cantSplit/>
          <w:trHeight w:val="345"/>
        </w:trPr>
        <w:tc>
          <w:tcPr>
            <w:tcW w:w="3161" w:type="dxa"/>
            <w:shd w:val="clear" w:color="auto" w:fill="auto"/>
          </w:tcPr>
          <w:p w14:paraId="5C97C29F" w14:textId="77777777" w:rsidR="00C81AB5" w:rsidRPr="00183CE5" w:rsidRDefault="00C81AB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Angsana New"/>
                <w:b/>
                <w:bCs/>
                <w:i/>
                <w:iCs/>
                <w:sz w:val="22"/>
                <w:szCs w:val="28"/>
                <w:lang w:val="en-GB"/>
              </w:rPr>
            </w:pPr>
            <w:r w:rsidRPr="00183CE5">
              <w:rPr>
                <w:rFonts w:ascii="Times New Roman" w:hAnsi="Times New Roman" w:cs="Angsana New" w:hint="cs"/>
                <w:b/>
                <w:bCs/>
                <w:i/>
                <w:iCs/>
                <w:sz w:val="22"/>
                <w:szCs w:val="28"/>
                <w:cs/>
                <w:lang w:val="en-GB"/>
              </w:rPr>
              <w:t>กิจการอื่นที่เกี่ยวข้อง</w:t>
            </w:r>
          </w:p>
        </w:tc>
        <w:tc>
          <w:tcPr>
            <w:tcW w:w="1890" w:type="dxa"/>
          </w:tcPr>
          <w:p w14:paraId="451227FA" w14:textId="77777777" w:rsidR="00C81AB5" w:rsidRPr="00183CE5" w:rsidRDefault="00C81AB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900" w:type="dxa"/>
          </w:tcPr>
          <w:p w14:paraId="64946FF8" w14:textId="77777777" w:rsidR="00C81AB5" w:rsidRPr="00183CE5" w:rsidRDefault="00C81AB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80" w:type="dxa"/>
          </w:tcPr>
          <w:p w14:paraId="2D98683E" w14:textId="77777777" w:rsidR="00C81AB5" w:rsidRPr="00183CE5" w:rsidRDefault="00C81AB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4AE3E29F" w14:textId="77777777" w:rsidR="00C81AB5" w:rsidRPr="00183CE5" w:rsidRDefault="00C81AB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379CE45" w14:textId="77777777" w:rsidR="00C81AB5" w:rsidRPr="00183CE5" w:rsidRDefault="00C81AB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12EB051C" w14:textId="77777777" w:rsidR="00C81AB5" w:rsidRPr="00183CE5" w:rsidRDefault="00C81AB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5D2FC70E" w14:textId="77777777" w:rsidR="00C81AB5" w:rsidRPr="00183CE5" w:rsidRDefault="00C81AB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0CF453A8" w14:textId="77777777" w:rsidR="00C81AB5" w:rsidRPr="00183CE5" w:rsidRDefault="00C81AB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183CE5" w:rsidRPr="00183CE5" w14:paraId="63E8FA81" w14:textId="77777777" w:rsidTr="00AD6C0C">
        <w:trPr>
          <w:cantSplit/>
          <w:trHeight w:val="345"/>
        </w:trPr>
        <w:tc>
          <w:tcPr>
            <w:tcW w:w="3161" w:type="dxa"/>
            <w:shd w:val="clear" w:color="auto" w:fill="auto"/>
          </w:tcPr>
          <w:p w14:paraId="13E81940" w14:textId="5D86DFEF" w:rsidR="00B32746" w:rsidRPr="00183CE5" w:rsidRDefault="00B32746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รายได้ดอกเบี้ย</w:t>
            </w:r>
            <w:r w:rsidR="00A4332D"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890" w:type="dxa"/>
          </w:tcPr>
          <w:p w14:paraId="4A1D7408" w14:textId="77777777" w:rsidR="00B32746" w:rsidRPr="00183CE5" w:rsidRDefault="00B32746" w:rsidP="00FE3D84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ร้อยละ </w:t>
            </w: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6.50 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ต่อปี</w:t>
            </w:r>
          </w:p>
        </w:tc>
        <w:tc>
          <w:tcPr>
            <w:tcW w:w="900" w:type="dxa"/>
            <w:shd w:val="clear" w:color="auto" w:fill="auto"/>
          </w:tcPr>
          <w:p w14:paraId="66F93131" w14:textId="0DB1C75C" w:rsidR="00B32746" w:rsidRPr="00183CE5" w:rsidRDefault="00CC508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8,675</w:t>
            </w:r>
          </w:p>
        </w:tc>
        <w:tc>
          <w:tcPr>
            <w:tcW w:w="180" w:type="dxa"/>
          </w:tcPr>
          <w:p w14:paraId="00E12049" w14:textId="77777777" w:rsidR="00B32746" w:rsidRPr="00183CE5" w:rsidRDefault="00B32746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900" w:type="dxa"/>
          </w:tcPr>
          <w:p w14:paraId="57A0512E" w14:textId="44E5595A" w:rsidR="00B32746" w:rsidRPr="00183CE5" w:rsidRDefault="00CC508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8,910</w:t>
            </w:r>
          </w:p>
        </w:tc>
        <w:tc>
          <w:tcPr>
            <w:tcW w:w="180" w:type="dxa"/>
            <w:vAlign w:val="bottom"/>
          </w:tcPr>
          <w:p w14:paraId="3C57488D" w14:textId="77777777" w:rsidR="00B32746" w:rsidRPr="00183CE5" w:rsidRDefault="00B32746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7B870B4E" w14:textId="033B4C19" w:rsidR="00B32746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9" w:type="dxa"/>
            <w:vAlign w:val="bottom"/>
          </w:tcPr>
          <w:p w14:paraId="06C9B77C" w14:textId="77777777" w:rsidR="00B32746" w:rsidRPr="00183CE5" w:rsidRDefault="00B32746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0390C52D" w14:textId="6498A24C" w:rsidR="00B32746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</w:tr>
      <w:tr w:rsidR="00183CE5" w:rsidRPr="00183CE5" w14:paraId="1E077E8C" w14:textId="77777777" w:rsidTr="00AD6C0C">
        <w:trPr>
          <w:cantSplit/>
          <w:trHeight w:val="345"/>
        </w:trPr>
        <w:tc>
          <w:tcPr>
            <w:tcW w:w="3161" w:type="dxa"/>
            <w:shd w:val="clear" w:color="auto" w:fill="auto"/>
          </w:tcPr>
          <w:p w14:paraId="7BDF18AD" w14:textId="77777777" w:rsidR="00B32746" w:rsidRPr="00183CE5" w:rsidRDefault="00B32746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90" w:type="dxa"/>
          </w:tcPr>
          <w:p w14:paraId="38C2A1AE" w14:textId="77777777" w:rsidR="00B32746" w:rsidRPr="00183CE5" w:rsidRDefault="00B32746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ราคาตามสัญญา</w:t>
            </w:r>
          </w:p>
        </w:tc>
        <w:tc>
          <w:tcPr>
            <w:tcW w:w="900" w:type="dxa"/>
            <w:shd w:val="clear" w:color="auto" w:fill="auto"/>
          </w:tcPr>
          <w:p w14:paraId="1DC15B5E" w14:textId="112D99E3" w:rsidR="00B32746" w:rsidRPr="00183CE5" w:rsidRDefault="00CC508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879</w:t>
            </w:r>
          </w:p>
        </w:tc>
        <w:tc>
          <w:tcPr>
            <w:tcW w:w="180" w:type="dxa"/>
          </w:tcPr>
          <w:p w14:paraId="1DDADFBF" w14:textId="77777777" w:rsidR="00B32746" w:rsidRPr="00183CE5" w:rsidRDefault="00B32746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900" w:type="dxa"/>
          </w:tcPr>
          <w:p w14:paraId="70C65782" w14:textId="7A9096BF" w:rsidR="00B32746" w:rsidRPr="00183CE5" w:rsidRDefault="00CC508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4,339</w:t>
            </w:r>
          </w:p>
        </w:tc>
        <w:tc>
          <w:tcPr>
            <w:tcW w:w="180" w:type="dxa"/>
            <w:vAlign w:val="bottom"/>
          </w:tcPr>
          <w:p w14:paraId="04180E1E" w14:textId="77777777" w:rsidR="00B32746" w:rsidRPr="00183CE5" w:rsidRDefault="00B32746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29E239FD" w14:textId="14E30738" w:rsidR="00B32746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179" w:type="dxa"/>
            <w:vAlign w:val="bottom"/>
          </w:tcPr>
          <w:p w14:paraId="66D77560" w14:textId="77777777" w:rsidR="00B32746" w:rsidRPr="00183CE5" w:rsidRDefault="00B32746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72BED53D" w14:textId="4E971BDE" w:rsidR="00B32746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</w:tr>
      <w:tr w:rsidR="00183CE5" w:rsidRPr="00183CE5" w14:paraId="0C47A16D" w14:textId="77777777" w:rsidTr="00B81ADD">
        <w:trPr>
          <w:cantSplit/>
          <w:trHeight w:val="345"/>
        </w:trPr>
        <w:tc>
          <w:tcPr>
            <w:tcW w:w="3161" w:type="dxa"/>
            <w:shd w:val="clear" w:color="auto" w:fill="auto"/>
          </w:tcPr>
          <w:p w14:paraId="208E7E3A" w14:textId="77777777" w:rsidR="001C0C19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ค่าใช้จ่ายดอกเบี้ย</w:t>
            </w:r>
          </w:p>
        </w:tc>
        <w:tc>
          <w:tcPr>
            <w:tcW w:w="1890" w:type="dxa"/>
          </w:tcPr>
          <w:p w14:paraId="158D47D9" w14:textId="77777777" w:rsidR="001C0C19" w:rsidRPr="00183CE5" w:rsidRDefault="001C0C19" w:rsidP="00FE3D84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Pr="00183CE5">
              <w:rPr>
                <w:rFonts w:ascii="Angsana New" w:hAnsi="Angsana New" w:cs="Angsana New"/>
                <w:sz w:val="30"/>
                <w:szCs w:val="30"/>
              </w:rPr>
              <w:t xml:space="preserve">5.00 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ต่อปี</w:t>
            </w:r>
          </w:p>
        </w:tc>
        <w:tc>
          <w:tcPr>
            <w:tcW w:w="900" w:type="dxa"/>
            <w:shd w:val="clear" w:color="auto" w:fill="auto"/>
          </w:tcPr>
          <w:p w14:paraId="6809FBF6" w14:textId="60A2ED3F" w:rsidR="001C0C19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211,889</w:t>
            </w:r>
          </w:p>
        </w:tc>
        <w:tc>
          <w:tcPr>
            <w:tcW w:w="180" w:type="dxa"/>
          </w:tcPr>
          <w:p w14:paraId="62140C0B" w14:textId="77777777" w:rsidR="001C0C19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900" w:type="dxa"/>
          </w:tcPr>
          <w:p w14:paraId="361EEF9E" w14:textId="51A1E3F5" w:rsidR="001C0C19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218,072</w:t>
            </w:r>
          </w:p>
        </w:tc>
        <w:tc>
          <w:tcPr>
            <w:tcW w:w="180" w:type="dxa"/>
            <w:vAlign w:val="bottom"/>
          </w:tcPr>
          <w:p w14:paraId="5BDB5045" w14:textId="77777777" w:rsidR="001C0C19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1" w:type="dxa"/>
            <w:shd w:val="clear" w:color="auto" w:fill="auto"/>
          </w:tcPr>
          <w:p w14:paraId="07A35909" w14:textId="31DDE65B" w:rsidR="001C0C19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211,889</w:t>
            </w:r>
          </w:p>
        </w:tc>
        <w:tc>
          <w:tcPr>
            <w:tcW w:w="179" w:type="dxa"/>
          </w:tcPr>
          <w:p w14:paraId="209B6C50" w14:textId="77777777" w:rsidR="001C0C19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</w:tcPr>
          <w:p w14:paraId="0596FBD4" w14:textId="28DAF82B" w:rsidR="001C0C19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218,072</w:t>
            </w:r>
          </w:p>
        </w:tc>
      </w:tr>
      <w:tr w:rsidR="00183CE5" w:rsidRPr="00183CE5" w14:paraId="18610AD6" w14:textId="77777777" w:rsidTr="00AD6C0C">
        <w:trPr>
          <w:cantSplit/>
          <w:trHeight w:val="345"/>
        </w:trPr>
        <w:tc>
          <w:tcPr>
            <w:tcW w:w="3161" w:type="dxa"/>
            <w:shd w:val="clear" w:color="auto" w:fill="auto"/>
          </w:tcPr>
          <w:p w14:paraId="330888EC" w14:textId="20FD9591" w:rsidR="001C0C19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ค่าใช้จ่ายในการให้บริการและบริหาร</w:t>
            </w:r>
          </w:p>
        </w:tc>
        <w:tc>
          <w:tcPr>
            <w:tcW w:w="1890" w:type="dxa"/>
          </w:tcPr>
          <w:p w14:paraId="697993A8" w14:textId="3B5F98AB" w:rsidR="001C0C19" w:rsidRPr="00183CE5" w:rsidRDefault="001C0C19" w:rsidP="00FE3D8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ราคาตามสัญญา</w:t>
            </w:r>
          </w:p>
        </w:tc>
        <w:tc>
          <w:tcPr>
            <w:tcW w:w="900" w:type="dxa"/>
          </w:tcPr>
          <w:p w14:paraId="782290A2" w14:textId="38FB3D7E" w:rsidR="001C0C19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1,078</w:t>
            </w:r>
          </w:p>
        </w:tc>
        <w:tc>
          <w:tcPr>
            <w:tcW w:w="180" w:type="dxa"/>
          </w:tcPr>
          <w:p w14:paraId="611399AD" w14:textId="77777777" w:rsidR="001C0C19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900" w:type="dxa"/>
          </w:tcPr>
          <w:p w14:paraId="47FB6162" w14:textId="736F4B8E" w:rsidR="001C0C19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right="-97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11D3B6C9" w14:textId="77777777" w:rsidR="001C0C19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1" w:type="dxa"/>
          </w:tcPr>
          <w:p w14:paraId="0217E9C1" w14:textId="0FB280CC" w:rsidR="001C0C19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9" w:type="dxa"/>
            <w:vAlign w:val="bottom"/>
          </w:tcPr>
          <w:p w14:paraId="6A6F5572" w14:textId="77777777" w:rsidR="001C0C19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</w:tcPr>
          <w:p w14:paraId="4C2DE96E" w14:textId="4E03CF7A" w:rsidR="001C0C19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183CE5" w:rsidRPr="00183CE5" w14:paraId="60B347E6" w14:textId="77777777" w:rsidTr="00AD6C0C">
        <w:trPr>
          <w:cantSplit/>
          <w:trHeight w:val="60"/>
        </w:trPr>
        <w:tc>
          <w:tcPr>
            <w:tcW w:w="3161" w:type="dxa"/>
            <w:shd w:val="clear" w:color="auto" w:fill="auto"/>
            <w:vAlign w:val="bottom"/>
          </w:tcPr>
          <w:p w14:paraId="6E5217B7" w14:textId="172314E3" w:rsidR="001C0C19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5" w:hanging="285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Pr="00183CE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เก้าเดือนสิ้นสุด</w:t>
            </w:r>
            <w:r w:rsidRPr="00183CE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วันที่ </w:t>
            </w:r>
          </w:p>
          <w:p w14:paraId="7D82088A" w14:textId="0199BCD0" w:rsidR="001C0C19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540" w:hanging="540"/>
              <w:rPr>
                <w:rFonts w:ascii="Times New Roman" w:hAnsi="Times New Roman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183CE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    </w:t>
            </w:r>
            <w:r w:rsidRPr="00183CE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30 กันยายน</w:t>
            </w:r>
          </w:p>
        </w:tc>
        <w:tc>
          <w:tcPr>
            <w:tcW w:w="1890" w:type="dxa"/>
            <w:vAlign w:val="bottom"/>
          </w:tcPr>
          <w:p w14:paraId="008E93CB" w14:textId="083D81D3" w:rsidR="001C0C19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11"/>
              <w:jc w:val="center"/>
              <w:rPr>
                <w:rFonts w:ascii="Times New Roman" w:hAnsi="Times New Roman" w:cstheme="minorBidi"/>
                <w:sz w:val="22"/>
                <w:szCs w:val="28"/>
                <w:cs/>
                <w:lang w:val="en-GB"/>
              </w:rPr>
            </w:pPr>
            <w:r w:rsidRPr="00183CE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นโยบาย</w:t>
            </w: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br/>
            </w:r>
            <w:r w:rsidRPr="00183CE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การกำหนดราคา</w:t>
            </w:r>
          </w:p>
        </w:tc>
        <w:tc>
          <w:tcPr>
            <w:tcW w:w="1980" w:type="dxa"/>
            <w:gridSpan w:val="3"/>
            <w:vAlign w:val="bottom"/>
          </w:tcPr>
          <w:p w14:paraId="1F982042" w14:textId="77777777" w:rsidR="001C0C19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  <w:p w14:paraId="2D6F29D1" w14:textId="12A05A81" w:rsidR="001C0C19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CA406A7" w14:textId="77777777" w:rsidR="001C0C19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299BA921" w14:textId="77777777" w:rsidR="001C0C19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</w:p>
          <w:p w14:paraId="56C8640E" w14:textId="53B412EE" w:rsidR="001C0C19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183CE5" w:rsidRPr="00183CE5" w14:paraId="70A64174" w14:textId="77777777" w:rsidTr="00AD6C0C">
        <w:trPr>
          <w:cantSplit/>
          <w:trHeight w:val="258"/>
        </w:trPr>
        <w:tc>
          <w:tcPr>
            <w:tcW w:w="3161" w:type="dxa"/>
            <w:shd w:val="clear" w:color="auto" w:fill="auto"/>
          </w:tcPr>
          <w:p w14:paraId="3CD6573D" w14:textId="77777777" w:rsidR="001C0C19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540" w:hanging="540"/>
              <w:rPr>
                <w:rFonts w:ascii="Times New Roman" w:hAnsi="Times New Roman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890" w:type="dxa"/>
          </w:tcPr>
          <w:p w14:paraId="05DD8A2B" w14:textId="77777777" w:rsidR="001C0C19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Times New Roman" w:hAnsi="Times New Roman" w:cstheme="minorBidi"/>
                <w:sz w:val="22"/>
                <w:szCs w:val="28"/>
                <w:cs/>
                <w:lang w:val="en-GB"/>
              </w:rPr>
            </w:pPr>
          </w:p>
        </w:tc>
        <w:tc>
          <w:tcPr>
            <w:tcW w:w="900" w:type="dxa"/>
          </w:tcPr>
          <w:p w14:paraId="1F0A4048" w14:textId="08F0690D" w:rsidR="001C0C19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6750C785" w14:textId="77777777" w:rsidR="001C0C19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900" w:type="dxa"/>
          </w:tcPr>
          <w:p w14:paraId="21033074" w14:textId="75F8EDB2" w:rsidR="001C0C19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14:paraId="1266A4A4" w14:textId="77777777" w:rsidR="001C0C19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1" w:type="dxa"/>
          </w:tcPr>
          <w:p w14:paraId="06C6DA88" w14:textId="1526376F" w:rsidR="001C0C19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79" w:type="dxa"/>
          </w:tcPr>
          <w:p w14:paraId="15BA5AAA" w14:textId="77777777" w:rsidR="001C0C19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</w:tcPr>
          <w:p w14:paraId="2934FBA2" w14:textId="2CDF19AF" w:rsidR="001C0C19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183CE5" w:rsidRPr="00183CE5" w14:paraId="694A7AF6" w14:textId="77777777" w:rsidTr="00AD6C0C">
        <w:trPr>
          <w:cantSplit/>
          <w:trHeight w:val="258"/>
        </w:trPr>
        <w:tc>
          <w:tcPr>
            <w:tcW w:w="3161" w:type="dxa"/>
            <w:shd w:val="clear" w:color="auto" w:fill="auto"/>
          </w:tcPr>
          <w:p w14:paraId="46A16D1D" w14:textId="77777777" w:rsidR="001C0C19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540" w:hanging="540"/>
              <w:rPr>
                <w:rFonts w:ascii="Times New Roman" w:hAnsi="Times New Roman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890" w:type="dxa"/>
          </w:tcPr>
          <w:p w14:paraId="39E3BB0A" w14:textId="77777777" w:rsidR="001C0C19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Times New Roman" w:hAnsi="Times New Roman" w:cstheme="minorBidi"/>
                <w:sz w:val="22"/>
                <w:szCs w:val="28"/>
                <w:cs/>
                <w:lang w:val="en-GB"/>
              </w:rPr>
            </w:pPr>
          </w:p>
        </w:tc>
        <w:tc>
          <w:tcPr>
            <w:tcW w:w="4140" w:type="dxa"/>
            <w:gridSpan w:val="7"/>
          </w:tcPr>
          <w:p w14:paraId="10AA1DEB" w14:textId="005C2CC7" w:rsidR="001C0C19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183CE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183CE5">
              <w:rPr>
                <w:rFonts w:ascii="Angsana New" w:hAnsi="Angsana New" w:cs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183CE5" w:rsidRPr="00183CE5" w14:paraId="241F273C" w14:textId="77777777" w:rsidTr="00AD6C0C">
        <w:trPr>
          <w:cantSplit/>
          <w:trHeight w:val="258"/>
        </w:trPr>
        <w:tc>
          <w:tcPr>
            <w:tcW w:w="3161" w:type="dxa"/>
            <w:shd w:val="clear" w:color="auto" w:fill="auto"/>
          </w:tcPr>
          <w:p w14:paraId="5DE98078" w14:textId="77777777" w:rsidR="001C0C19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540" w:hanging="540"/>
              <w:rPr>
                <w:rFonts w:ascii="Times New Roman" w:hAnsi="Times New Roman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183CE5">
              <w:rPr>
                <w:rFonts w:ascii="Times New Roman" w:hAnsi="Times New Roman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ค่าตอบแทนผู้บริหารสำคัญ</w:t>
            </w:r>
          </w:p>
        </w:tc>
        <w:tc>
          <w:tcPr>
            <w:tcW w:w="1890" w:type="dxa"/>
          </w:tcPr>
          <w:p w14:paraId="61F2556E" w14:textId="77777777" w:rsidR="001C0C19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Times New Roman" w:hAnsi="Times New Roman" w:cstheme="minorBidi"/>
                <w:sz w:val="22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28C454FF" w14:textId="77777777" w:rsidR="001C0C19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="Times New Roman" w:hAnsi="Times New Roman"/>
                <w:sz w:val="22"/>
                <w:szCs w:val="22"/>
                <w:lang w:bidi="ar-SA"/>
              </w:rPr>
            </w:pPr>
          </w:p>
        </w:tc>
        <w:tc>
          <w:tcPr>
            <w:tcW w:w="180" w:type="dxa"/>
          </w:tcPr>
          <w:p w14:paraId="0EFD9408" w14:textId="77777777" w:rsidR="001C0C19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31249EC5" w14:textId="77777777" w:rsidR="001C0C19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64EBB751" w14:textId="77777777" w:rsidR="001C0C19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41E490C4" w14:textId="77777777" w:rsidR="001C0C19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78929015" w14:textId="77777777" w:rsidR="001C0C19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29AE7083" w14:textId="77777777" w:rsidR="001C0C19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183CE5" w:rsidRPr="00183CE5" w14:paraId="1BBA0C9D" w14:textId="77777777" w:rsidTr="00AD6C0C">
        <w:trPr>
          <w:cantSplit/>
          <w:trHeight w:val="258"/>
        </w:trPr>
        <w:tc>
          <w:tcPr>
            <w:tcW w:w="3161" w:type="dxa"/>
            <w:shd w:val="clear" w:color="auto" w:fill="auto"/>
          </w:tcPr>
          <w:p w14:paraId="5A30F3E0" w14:textId="77777777" w:rsidR="001C0C19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5"/>
              <w:rPr>
                <w:rFonts w:ascii="Times New Roman" w:hAnsi="Times New Roman" w:cs="Angsana New"/>
                <w:sz w:val="30"/>
                <w:szCs w:val="30"/>
              </w:rPr>
            </w:pPr>
            <w:r w:rsidRPr="00183CE5">
              <w:rPr>
                <w:rFonts w:cs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890" w:type="dxa"/>
          </w:tcPr>
          <w:p w14:paraId="2308B25E" w14:textId="77777777" w:rsidR="001C0C19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FAF7965" w14:textId="640CF8F1" w:rsidR="001C0C19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48,435</w:t>
            </w:r>
          </w:p>
        </w:tc>
        <w:tc>
          <w:tcPr>
            <w:tcW w:w="180" w:type="dxa"/>
            <w:shd w:val="clear" w:color="auto" w:fill="auto"/>
          </w:tcPr>
          <w:p w14:paraId="29D0E8D7" w14:textId="77777777" w:rsidR="001C0C19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E814F14" w14:textId="2FBDBE7D" w:rsidR="001C0C19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57,199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C39D56" w14:textId="77777777" w:rsidR="001C0C19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5877DBBC" w14:textId="065A40E3" w:rsidR="001C0C19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="Angsana New"/>
                <w:sz w:val="30"/>
                <w:szCs w:val="30"/>
                <w:cs/>
              </w:rPr>
              <w:t>15</w:t>
            </w:r>
            <w:r w:rsidRPr="00183C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83CE5">
              <w:rPr>
                <w:rFonts w:asciiTheme="majorBidi" w:hAnsiTheme="majorBidi" w:cs="Angsana New"/>
                <w:sz w:val="30"/>
                <w:szCs w:val="30"/>
                <w:cs/>
              </w:rPr>
              <w:t>455</w:t>
            </w:r>
          </w:p>
        </w:tc>
        <w:tc>
          <w:tcPr>
            <w:tcW w:w="179" w:type="dxa"/>
            <w:vAlign w:val="bottom"/>
          </w:tcPr>
          <w:p w14:paraId="09359FEE" w14:textId="77777777" w:rsidR="001C0C19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69451EC3" w14:textId="6A28DB2E" w:rsidR="001C0C19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21,009</w:t>
            </w:r>
          </w:p>
        </w:tc>
      </w:tr>
      <w:tr w:rsidR="00183CE5" w:rsidRPr="00183CE5" w14:paraId="7DCB7025" w14:textId="77777777" w:rsidTr="00AD6C0C">
        <w:trPr>
          <w:cantSplit/>
          <w:trHeight w:val="74"/>
        </w:trPr>
        <w:tc>
          <w:tcPr>
            <w:tcW w:w="3161" w:type="dxa"/>
            <w:shd w:val="clear" w:color="auto" w:fill="auto"/>
          </w:tcPr>
          <w:p w14:paraId="4B829A7B" w14:textId="77777777" w:rsidR="001C0C19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71" w:hanging="356"/>
              <w:rPr>
                <w:rFonts w:ascii="Times New Roman" w:hAnsi="Times New Roman"/>
                <w:sz w:val="30"/>
                <w:szCs w:val="30"/>
              </w:rPr>
            </w:pPr>
            <w:r w:rsidRPr="00183CE5">
              <w:rPr>
                <w:rFonts w:cs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890" w:type="dxa"/>
          </w:tcPr>
          <w:p w14:paraId="6C6D4A68" w14:textId="77777777" w:rsidR="001C0C19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CC5CEF" w14:textId="3C6D6C45" w:rsidR="001C0C19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6161F0E" w14:textId="77777777" w:rsidR="001C0C19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9B23AF3" w14:textId="33E020C1" w:rsidR="001C0C19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8C2E1C" w14:textId="77777777" w:rsidR="001C0C19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D193A1" w14:textId="38555A7D" w:rsidR="001C0C19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79" w:type="dxa"/>
            <w:vAlign w:val="bottom"/>
          </w:tcPr>
          <w:p w14:paraId="2C196ED1" w14:textId="77777777" w:rsidR="001C0C19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6BD0DE8" w14:textId="0A1D742F" w:rsidR="001C0C19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27</w:t>
            </w:r>
          </w:p>
        </w:tc>
      </w:tr>
      <w:tr w:rsidR="001C0C19" w:rsidRPr="00183CE5" w14:paraId="7246ECC3" w14:textId="77777777" w:rsidTr="00AD6C0C">
        <w:trPr>
          <w:cantSplit/>
          <w:trHeight w:val="64"/>
        </w:trPr>
        <w:tc>
          <w:tcPr>
            <w:tcW w:w="3161" w:type="dxa"/>
            <w:shd w:val="clear" w:color="auto" w:fill="auto"/>
          </w:tcPr>
          <w:p w14:paraId="009A26BE" w14:textId="77777777" w:rsidR="001C0C19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5" w:hanging="270"/>
              <w:rPr>
                <w:rFonts w:ascii="Times New Roman" w:hAnsi="Times New Roman" w:cs="Angsana New"/>
                <w:b/>
                <w:bCs/>
                <w:sz w:val="30"/>
                <w:szCs w:val="30"/>
              </w:rPr>
            </w:pPr>
            <w:r w:rsidRPr="00183CE5">
              <w:rPr>
                <w:rFonts w:ascii="Times New Roman" w:hAnsi="Times New Roman" w:cs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890" w:type="dxa"/>
          </w:tcPr>
          <w:p w14:paraId="34CCFEB2" w14:textId="77777777" w:rsidR="001C0C19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53CAEE" w14:textId="07CE3650" w:rsidR="001C0C19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48,435</w:t>
            </w:r>
          </w:p>
        </w:tc>
        <w:tc>
          <w:tcPr>
            <w:tcW w:w="180" w:type="dxa"/>
            <w:shd w:val="clear" w:color="auto" w:fill="auto"/>
          </w:tcPr>
          <w:p w14:paraId="249CF0C1" w14:textId="77777777" w:rsidR="001C0C19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CCE7A4" w14:textId="76919409" w:rsidR="001C0C19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57,226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DF5C03" w14:textId="77777777" w:rsidR="001C0C19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D9CC56" w14:textId="5EE97240" w:rsidR="001C0C19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15,455</w:t>
            </w:r>
          </w:p>
        </w:tc>
        <w:tc>
          <w:tcPr>
            <w:tcW w:w="179" w:type="dxa"/>
            <w:vAlign w:val="bottom"/>
          </w:tcPr>
          <w:p w14:paraId="2B80D2A4" w14:textId="77777777" w:rsidR="001C0C19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81D976D" w14:textId="138FF796" w:rsidR="001C0C19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21,036</w:t>
            </w:r>
          </w:p>
        </w:tc>
      </w:tr>
    </w:tbl>
    <w:p w14:paraId="11E0557D" w14:textId="77777777" w:rsidR="00997F3D" w:rsidRPr="00183CE5" w:rsidRDefault="00997F3D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25F5EF93" w14:textId="2EC440B0" w:rsidR="00382F61" w:rsidRPr="00183CE5" w:rsidRDefault="00382F61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bookmarkStart w:id="5" w:name="_Hlk21521900"/>
      <w:r w:rsidRPr="00183CE5">
        <w:rPr>
          <w:rFonts w:ascii="Angsana New" w:hAnsi="Angsana New" w:cs="Angsana New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183CE5">
        <w:rPr>
          <w:rFonts w:ascii="Angsana New" w:hAnsi="Angsana New" w:cs="Angsana New"/>
          <w:sz w:val="30"/>
          <w:szCs w:val="30"/>
        </w:rPr>
        <w:t xml:space="preserve"> </w:t>
      </w:r>
      <w:r w:rsidR="00C81AB5" w:rsidRPr="00183CE5">
        <w:rPr>
          <w:rFonts w:ascii="Angsana New" w:hAnsi="Angsana New" w:cs="Angsana New" w:hint="cs"/>
          <w:sz w:val="30"/>
          <w:szCs w:val="30"/>
          <w:cs/>
        </w:rPr>
        <w:t xml:space="preserve">30 </w:t>
      </w:r>
      <w:r w:rsidR="003D5162" w:rsidRPr="00183CE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C81AB5"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183CE5">
        <w:rPr>
          <w:rFonts w:ascii="Angsana New" w:hAnsi="Angsana New" w:cs="Angsana New"/>
          <w:sz w:val="30"/>
          <w:szCs w:val="30"/>
        </w:rPr>
        <w:t xml:space="preserve">2562 </w:t>
      </w:r>
      <w:r w:rsidRPr="00183CE5">
        <w:rPr>
          <w:rFonts w:ascii="Angsana New" w:hAnsi="Angsana New" w:cs="Angsana New"/>
          <w:sz w:val="30"/>
          <w:szCs w:val="30"/>
          <w:cs/>
        </w:rPr>
        <w:t>และ</w:t>
      </w:r>
      <w:r w:rsidRPr="00183CE5">
        <w:rPr>
          <w:rFonts w:ascii="Angsana New" w:hAnsi="Angsana New" w:cs="Angsana New"/>
          <w:sz w:val="30"/>
          <w:szCs w:val="30"/>
        </w:rPr>
        <w:t xml:space="preserve"> 31 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183CE5">
        <w:rPr>
          <w:rFonts w:ascii="Angsana New" w:hAnsi="Angsana New" w:cs="Angsana New"/>
          <w:sz w:val="30"/>
          <w:szCs w:val="30"/>
        </w:rPr>
        <w:t xml:space="preserve">2561 </w:t>
      </w:r>
      <w:r w:rsidRPr="00183CE5">
        <w:rPr>
          <w:rFonts w:ascii="Angsana New" w:hAnsi="Angsana New" w:cs="Angsana New"/>
          <w:sz w:val="30"/>
          <w:szCs w:val="30"/>
          <w:cs/>
        </w:rPr>
        <w:t>มีดังนี้</w:t>
      </w:r>
    </w:p>
    <w:bookmarkEnd w:id="5"/>
    <w:p w14:paraId="66F4A242" w14:textId="77777777" w:rsidR="00382F61" w:rsidRPr="00183CE5" w:rsidRDefault="00382F61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771"/>
        <w:gridCol w:w="310"/>
        <w:gridCol w:w="631"/>
        <w:gridCol w:w="271"/>
        <w:gridCol w:w="989"/>
        <w:gridCol w:w="272"/>
        <w:gridCol w:w="963"/>
        <w:gridCol w:w="22"/>
        <w:gridCol w:w="224"/>
        <w:gridCol w:w="17"/>
        <w:gridCol w:w="963"/>
        <w:gridCol w:w="241"/>
        <w:gridCol w:w="957"/>
      </w:tblGrid>
      <w:tr w:rsidR="00183CE5" w:rsidRPr="00183CE5" w14:paraId="5BB974ED" w14:textId="77777777" w:rsidTr="00544D32">
        <w:trPr>
          <w:trHeight w:val="423"/>
          <w:tblHeader/>
        </w:trPr>
        <w:tc>
          <w:tcPr>
            <w:tcW w:w="1447" w:type="pct"/>
            <w:vMerge w:val="restart"/>
          </w:tcPr>
          <w:p w14:paraId="52019F3C" w14:textId="77777777" w:rsidR="00382F61" w:rsidRPr="00183CE5" w:rsidRDefault="00382F6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234691CC" w14:textId="77777777" w:rsidR="00343C50" w:rsidRPr="00183CE5" w:rsidRDefault="00382F6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เงินให้กู้ยืมแก่บุคคลหรือ</w:t>
            </w:r>
          </w:p>
          <w:p w14:paraId="65540025" w14:textId="77777777" w:rsidR="00382F61" w:rsidRPr="00183CE5" w:rsidRDefault="00343C5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ab/>
            </w:r>
            <w:r w:rsidR="00382F61" w:rsidRPr="00183CE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17" w:type="pct"/>
            <w:gridSpan w:val="3"/>
          </w:tcPr>
          <w:p w14:paraId="62967EC1" w14:textId="77777777" w:rsidR="00382F61" w:rsidRPr="00183CE5" w:rsidRDefault="00343C5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theme="minorBidi"/>
                <w:b/>
                <w:bCs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5" w:type="pct"/>
          </w:tcPr>
          <w:p w14:paraId="4289A0DC" w14:textId="77777777" w:rsidR="00382F61" w:rsidRPr="00183CE5" w:rsidRDefault="00382F6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pct"/>
            <w:gridSpan w:val="4"/>
          </w:tcPr>
          <w:p w14:paraId="34ECDD3B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  <w:gridSpan w:val="2"/>
          </w:tcPr>
          <w:p w14:paraId="7DEFFAF2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pct"/>
            <w:gridSpan w:val="3"/>
          </w:tcPr>
          <w:p w14:paraId="7A7AFFEF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83CE5" w:rsidRPr="00183CE5" w14:paraId="16D2A1C6" w14:textId="77777777" w:rsidTr="00544D32">
        <w:trPr>
          <w:trHeight w:val="407"/>
          <w:tblHeader/>
        </w:trPr>
        <w:tc>
          <w:tcPr>
            <w:tcW w:w="1447" w:type="pct"/>
            <w:vMerge/>
          </w:tcPr>
          <w:p w14:paraId="74C780BC" w14:textId="77777777" w:rsidR="00382F61" w:rsidRPr="00183CE5" w:rsidRDefault="00382F6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17" w:type="pct"/>
            <w:gridSpan w:val="3"/>
          </w:tcPr>
          <w:p w14:paraId="24A2A7EE" w14:textId="77777777" w:rsidR="00382F61" w:rsidRPr="00183CE5" w:rsidRDefault="00382F6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F112437" w14:textId="77777777" w:rsidR="00382F61" w:rsidRPr="00183CE5" w:rsidRDefault="00382F6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1FA701C9" w14:textId="26A993CB" w:rsidR="00382F61" w:rsidRPr="00183CE5" w:rsidRDefault="00C81AB5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183CE5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30 </w:t>
            </w:r>
            <w:r w:rsidR="003D5162"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</w:tcPr>
          <w:p w14:paraId="64FC5183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  <w:gridSpan w:val="2"/>
          </w:tcPr>
          <w:p w14:paraId="3ECFF218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" w:type="pct"/>
            <w:gridSpan w:val="2"/>
          </w:tcPr>
          <w:p w14:paraId="4A8764F3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6" w:type="pct"/>
          </w:tcPr>
          <w:p w14:paraId="47389D23" w14:textId="1DFE9C9A" w:rsidR="00382F61" w:rsidRPr="00183CE5" w:rsidRDefault="00C81AB5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30 </w:t>
            </w:r>
            <w:r w:rsidR="003D5162"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" w:type="pct"/>
          </w:tcPr>
          <w:p w14:paraId="61F11FE7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3" w:type="pct"/>
          </w:tcPr>
          <w:p w14:paraId="7A61D91A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183CE5" w:rsidRPr="00183CE5" w14:paraId="031D683F" w14:textId="77777777" w:rsidTr="00544D32">
        <w:trPr>
          <w:trHeight w:val="453"/>
          <w:tblHeader/>
        </w:trPr>
        <w:tc>
          <w:tcPr>
            <w:tcW w:w="1447" w:type="pct"/>
            <w:vMerge/>
          </w:tcPr>
          <w:p w14:paraId="2994EEFD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3" w:type="pct"/>
          </w:tcPr>
          <w:p w14:paraId="51A13361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183CE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66" w:type="pct"/>
          </w:tcPr>
          <w:p w14:paraId="303CF76A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8" w:type="pct"/>
          </w:tcPr>
          <w:p w14:paraId="2DEC7BEB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183CE5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645ABB1D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0" w:type="pct"/>
          </w:tcPr>
          <w:p w14:paraId="07C93216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256</w:t>
            </w:r>
            <w:r w:rsidRPr="00183CE5">
              <w:rPr>
                <w:rFonts w:ascii="Angsana New" w:hAnsi="Angsana New" w:cs="Angsana New"/>
                <w:spacing w:val="-6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4C9334B5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  <w:gridSpan w:val="2"/>
          </w:tcPr>
          <w:p w14:paraId="4659DEDE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183CE5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29" w:type="pct"/>
            <w:gridSpan w:val="2"/>
          </w:tcPr>
          <w:p w14:paraId="00C7BFB2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6" w:type="pct"/>
          </w:tcPr>
          <w:p w14:paraId="0A11C95D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183CE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29" w:type="pct"/>
          </w:tcPr>
          <w:p w14:paraId="6766A304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3" w:type="pct"/>
          </w:tcPr>
          <w:p w14:paraId="6788B890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9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183CE5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183CE5" w:rsidRPr="00183CE5" w14:paraId="40B431B7" w14:textId="77777777" w:rsidTr="00544D32">
        <w:trPr>
          <w:trHeight w:val="407"/>
          <w:tblHeader/>
        </w:trPr>
        <w:tc>
          <w:tcPr>
            <w:tcW w:w="1447" w:type="pct"/>
          </w:tcPr>
          <w:p w14:paraId="1A34FD00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17" w:type="pct"/>
            <w:gridSpan w:val="3"/>
          </w:tcPr>
          <w:p w14:paraId="7DDAA0BF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3CE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5" w:type="pct"/>
          </w:tcPr>
          <w:p w14:paraId="4755B5A0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1" w:type="pct"/>
            <w:gridSpan w:val="9"/>
          </w:tcPr>
          <w:p w14:paraId="3E2586E1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3CE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</w:t>
            </w:r>
            <w:r w:rsidRPr="00183CE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183CE5" w:rsidRPr="00183CE5" w14:paraId="1B9D2755" w14:textId="77777777" w:rsidTr="00544D32">
        <w:trPr>
          <w:trHeight w:val="423"/>
        </w:trPr>
        <w:tc>
          <w:tcPr>
            <w:tcW w:w="1447" w:type="pct"/>
          </w:tcPr>
          <w:p w14:paraId="5BE41A5D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83CE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17" w:type="pct"/>
            <w:gridSpan w:val="3"/>
          </w:tcPr>
          <w:p w14:paraId="58D4364E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603423FA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1" w:type="pct"/>
            <w:gridSpan w:val="9"/>
          </w:tcPr>
          <w:p w14:paraId="4B551F43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183CE5" w:rsidRPr="00183CE5" w14:paraId="2806B3C1" w14:textId="77777777" w:rsidTr="00047E0B">
        <w:trPr>
          <w:trHeight w:val="407"/>
        </w:trPr>
        <w:tc>
          <w:tcPr>
            <w:tcW w:w="1447" w:type="pct"/>
          </w:tcPr>
          <w:p w14:paraId="76FAA11F" w14:textId="77777777" w:rsidR="00382F61" w:rsidRPr="00183CE5" w:rsidRDefault="00382F6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13" w:type="pct"/>
          </w:tcPr>
          <w:p w14:paraId="080419C7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3CE5">
              <w:rPr>
                <w:rFonts w:ascii="Angsana New" w:hAnsi="Angsana New" w:cs="Angsana New"/>
                <w:sz w:val="28"/>
                <w:szCs w:val="28"/>
              </w:rPr>
              <w:t>7.00</w:t>
            </w:r>
          </w:p>
        </w:tc>
        <w:tc>
          <w:tcPr>
            <w:tcW w:w="166" w:type="pct"/>
          </w:tcPr>
          <w:p w14:paraId="205D8FFB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38" w:type="pct"/>
          </w:tcPr>
          <w:p w14:paraId="40695BDD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3CE5">
              <w:rPr>
                <w:rFonts w:ascii="Angsana New" w:hAnsi="Angsana New" w:cs="Angsana New"/>
                <w:sz w:val="28"/>
                <w:szCs w:val="28"/>
              </w:rPr>
              <w:t>7.00</w:t>
            </w:r>
          </w:p>
        </w:tc>
        <w:tc>
          <w:tcPr>
            <w:tcW w:w="145" w:type="pct"/>
          </w:tcPr>
          <w:p w14:paraId="24F5F24C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0" w:type="pct"/>
          </w:tcPr>
          <w:p w14:paraId="0A5D0C41" w14:textId="40CDA748" w:rsidR="00382F61" w:rsidRPr="00183CE5" w:rsidRDefault="001C0C19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after="0"/>
              <w:ind w:left="-108" w:right="-65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EABC765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6" w:type="pct"/>
          </w:tcPr>
          <w:p w14:paraId="0F0D46DC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/>
              <w:ind w:left="-108" w:right="-65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0B641F3F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left="-126" w:right="-6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14:paraId="1B0F65A4" w14:textId="588DC5B5" w:rsidR="00382F61" w:rsidRPr="00183CE5" w:rsidRDefault="001C0C19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108"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8BB0F6F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" w:type="pct"/>
          </w:tcPr>
          <w:p w14:paraId="7B4BDA68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49,300</w:t>
            </w:r>
          </w:p>
        </w:tc>
      </w:tr>
      <w:tr w:rsidR="00183CE5" w:rsidRPr="00183CE5" w14:paraId="5AC2087F" w14:textId="77777777" w:rsidTr="00047E0B">
        <w:trPr>
          <w:trHeight w:val="423"/>
        </w:trPr>
        <w:tc>
          <w:tcPr>
            <w:tcW w:w="2364" w:type="pct"/>
            <w:gridSpan w:val="4"/>
          </w:tcPr>
          <w:p w14:paraId="242AC337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3" w:right="-131" w:hanging="16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83CE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ดอกเบี้ยค้างรับจาก</w:t>
            </w:r>
            <w:r w:rsidR="00E9270F" w:rsidRPr="00183CE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บุคคลหรือ</w:t>
            </w:r>
            <w:r w:rsidR="00E9270F" w:rsidRPr="00183CE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183CE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</w:t>
            </w:r>
            <w:r w:rsidR="004F06D0" w:rsidRPr="00183CE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45" w:type="pct"/>
          </w:tcPr>
          <w:p w14:paraId="178FCF21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0" w:type="pct"/>
          </w:tcPr>
          <w:p w14:paraId="0309D6AB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/>
              <w:ind w:right="-6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2B7D2202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6" w:type="pct"/>
          </w:tcPr>
          <w:p w14:paraId="7A8E6FEE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/>
              <w:ind w:left="-108" w:right="-6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" w:type="pct"/>
            <w:gridSpan w:val="2"/>
          </w:tcPr>
          <w:p w14:paraId="45690010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left="-126" w:right="-6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14:paraId="6834305D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6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353055B9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" w:type="pct"/>
          </w:tcPr>
          <w:p w14:paraId="1A55704D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83CE5" w:rsidRPr="00183CE5" w14:paraId="5C946ED9" w14:textId="77777777" w:rsidTr="00047E0B">
        <w:trPr>
          <w:trHeight w:val="407"/>
        </w:trPr>
        <w:tc>
          <w:tcPr>
            <w:tcW w:w="1447" w:type="pct"/>
          </w:tcPr>
          <w:p w14:paraId="60CCD7C3" w14:textId="77777777" w:rsidR="00382F61" w:rsidRPr="00183CE5" w:rsidRDefault="00382F6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13" w:type="pct"/>
          </w:tcPr>
          <w:p w14:paraId="2D7E35B3" w14:textId="35248E6C" w:rsidR="00382F61" w:rsidRPr="00183CE5" w:rsidRDefault="00A14D47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3CE5">
              <w:rPr>
                <w:rFonts w:ascii="Angsana New" w:hAnsi="Angsana New" w:cs="Angsana New"/>
                <w:sz w:val="28"/>
                <w:szCs w:val="28"/>
              </w:rPr>
              <w:t>5.50-7.00</w:t>
            </w:r>
          </w:p>
        </w:tc>
        <w:tc>
          <w:tcPr>
            <w:tcW w:w="166" w:type="pct"/>
          </w:tcPr>
          <w:p w14:paraId="5DDED00B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38" w:type="pct"/>
          </w:tcPr>
          <w:p w14:paraId="47E022CB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3CE5">
              <w:rPr>
                <w:rFonts w:ascii="Angsana New" w:hAnsi="Angsana New" w:cs="Angsana New"/>
                <w:sz w:val="28"/>
                <w:szCs w:val="28"/>
              </w:rPr>
              <w:t>7.00</w:t>
            </w:r>
          </w:p>
        </w:tc>
        <w:tc>
          <w:tcPr>
            <w:tcW w:w="145" w:type="pct"/>
          </w:tcPr>
          <w:p w14:paraId="7CA395B1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2AB2A03D" w14:textId="2C974BED" w:rsidR="00382F61" w:rsidRPr="00183CE5" w:rsidRDefault="001C0C19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1B9FE3B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</w:tcPr>
          <w:p w14:paraId="775AEE81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767CB93B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left="-126" w:right="-6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DAFBB4" w14:textId="58FD0E37" w:rsidR="00382F61" w:rsidRPr="00183CE5" w:rsidRDefault="001C0C19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74,777</w:t>
            </w:r>
          </w:p>
        </w:tc>
        <w:tc>
          <w:tcPr>
            <w:tcW w:w="129" w:type="pct"/>
          </w:tcPr>
          <w:p w14:paraId="50F6F830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14:paraId="2D9C3470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160,683</w:t>
            </w:r>
          </w:p>
        </w:tc>
      </w:tr>
      <w:tr w:rsidR="00183CE5" w:rsidRPr="00183CE5" w14:paraId="64D3D9C3" w14:textId="77777777" w:rsidTr="00047E0B">
        <w:trPr>
          <w:trHeight w:val="423"/>
        </w:trPr>
        <w:tc>
          <w:tcPr>
            <w:tcW w:w="2509" w:type="pct"/>
            <w:gridSpan w:val="5"/>
          </w:tcPr>
          <w:p w14:paraId="456D6395" w14:textId="77777777" w:rsidR="00CD0232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รวมเงินให้กู้ยืมระยะสั้น</w:t>
            </w:r>
            <w:r w:rsidR="004F06D0" w:rsidRPr="00183CE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แก่</w:t>
            </w:r>
          </w:p>
          <w:p w14:paraId="1092226C" w14:textId="77777777" w:rsidR="00382F61" w:rsidRPr="00183CE5" w:rsidRDefault="00CD0232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3" w:right="-131" w:hanging="163"/>
              <w:rPr>
                <w:rFonts w:ascii="Angsana New" w:hAnsi="Angsana New" w:cs="Angsana New"/>
                <w:sz w:val="28"/>
                <w:szCs w:val="28"/>
              </w:rPr>
            </w:pP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</w:rPr>
              <w:tab/>
            </w:r>
            <w:r w:rsidR="004F06D0" w:rsidRPr="00183CE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</w:t>
            </w:r>
            <w:r w:rsidR="00382F61" w:rsidRPr="00183CE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</w:tcPr>
          <w:p w14:paraId="2EF06CE1" w14:textId="77777777" w:rsidR="001C0C19" w:rsidRPr="00183CE5" w:rsidRDefault="001C0C19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058C9B50" w14:textId="052D1E4F" w:rsidR="00382F61" w:rsidRPr="00183CE5" w:rsidRDefault="001C0C19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E2F0D8C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single" w:sz="4" w:space="0" w:color="auto"/>
            </w:tcBorders>
          </w:tcPr>
          <w:p w14:paraId="6E27AA9E" w14:textId="77777777" w:rsidR="00343C50" w:rsidRPr="00183CE5" w:rsidRDefault="00343C50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02C96BDC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043B7F2A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6C0396" w14:textId="77777777" w:rsidR="001C0C19" w:rsidRPr="00183CE5" w:rsidRDefault="001C0C19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98A1020" w14:textId="6C6713B5" w:rsidR="00382F61" w:rsidRPr="00183CE5" w:rsidRDefault="001C0C19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74,777</w:t>
            </w:r>
          </w:p>
        </w:tc>
        <w:tc>
          <w:tcPr>
            <w:tcW w:w="129" w:type="pct"/>
          </w:tcPr>
          <w:p w14:paraId="4099905B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single" w:sz="4" w:space="0" w:color="auto"/>
            </w:tcBorders>
          </w:tcPr>
          <w:p w14:paraId="5E43BD9C" w14:textId="77777777" w:rsidR="00343C50" w:rsidRPr="00183CE5" w:rsidRDefault="00343C50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67CDFF9B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209</w:t>
            </w: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983</w:t>
            </w:r>
          </w:p>
        </w:tc>
      </w:tr>
      <w:tr w:rsidR="00183CE5" w:rsidRPr="00183CE5" w14:paraId="7450BFC2" w14:textId="77777777" w:rsidTr="00047E0B">
        <w:trPr>
          <w:trHeight w:val="423"/>
        </w:trPr>
        <w:tc>
          <w:tcPr>
            <w:tcW w:w="2509" w:type="pct"/>
            <w:gridSpan w:val="5"/>
          </w:tcPr>
          <w:p w14:paraId="2E5602BB" w14:textId="77777777" w:rsidR="00745DC9" w:rsidRPr="00183CE5" w:rsidRDefault="00745DC9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0" w:type="pct"/>
            <w:tcBorders>
              <w:top w:val="single" w:sz="4" w:space="0" w:color="auto"/>
            </w:tcBorders>
          </w:tcPr>
          <w:p w14:paraId="34B38132" w14:textId="77777777" w:rsidR="00745DC9" w:rsidRPr="00183CE5" w:rsidRDefault="00745DC9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65703D05" w14:textId="77777777" w:rsidR="00745DC9" w:rsidRPr="00183CE5" w:rsidRDefault="00745DC9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6" w:type="pct"/>
            <w:tcBorders>
              <w:top w:val="single" w:sz="4" w:space="0" w:color="auto"/>
            </w:tcBorders>
          </w:tcPr>
          <w:p w14:paraId="1DE1CB33" w14:textId="77777777" w:rsidR="00745DC9" w:rsidRPr="00183CE5" w:rsidRDefault="00745DC9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7A3D29F5" w14:textId="77777777" w:rsidR="00745DC9" w:rsidRPr="00183CE5" w:rsidRDefault="00745DC9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177F9252" w14:textId="77777777" w:rsidR="00745DC9" w:rsidRPr="00183CE5" w:rsidRDefault="00745DC9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141D0013" w14:textId="77777777" w:rsidR="00745DC9" w:rsidRPr="00183CE5" w:rsidRDefault="00745DC9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</w:tcPr>
          <w:p w14:paraId="379899CB" w14:textId="77777777" w:rsidR="00745DC9" w:rsidRPr="00183CE5" w:rsidRDefault="00745DC9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83CE5" w:rsidRPr="00183CE5" w14:paraId="4DFEE3DA" w14:textId="77777777" w:rsidTr="00047E0B">
        <w:trPr>
          <w:trHeight w:val="423"/>
        </w:trPr>
        <w:tc>
          <w:tcPr>
            <w:tcW w:w="1447" w:type="pct"/>
          </w:tcPr>
          <w:p w14:paraId="58D96C76" w14:textId="77777777" w:rsidR="00382F61" w:rsidRPr="00183CE5" w:rsidRDefault="00382F6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83CE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413" w:type="pct"/>
          </w:tcPr>
          <w:p w14:paraId="2822D5CB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pct"/>
          </w:tcPr>
          <w:p w14:paraId="5B7087F0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38" w:type="pct"/>
          </w:tcPr>
          <w:p w14:paraId="071BEF10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" w:type="pct"/>
          </w:tcPr>
          <w:p w14:paraId="55AEE95D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0" w:type="pct"/>
          </w:tcPr>
          <w:p w14:paraId="323B8999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/>
              <w:ind w:left="-108" w:right="-6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311A933E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6" w:type="pct"/>
          </w:tcPr>
          <w:p w14:paraId="638F7123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/>
              <w:ind w:left="-108" w:right="-6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" w:type="pct"/>
            <w:gridSpan w:val="2"/>
          </w:tcPr>
          <w:p w14:paraId="10F42DB9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left="-126" w:right="-6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14:paraId="028ADC2A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6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242CF573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3" w:type="pct"/>
          </w:tcPr>
          <w:p w14:paraId="6BD10D7A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183CE5" w:rsidRPr="00183CE5" w14:paraId="4B28C3E5" w14:textId="77777777" w:rsidTr="00047E0B">
        <w:trPr>
          <w:trHeight w:val="407"/>
        </w:trPr>
        <w:tc>
          <w:tcPr>
            <w:tcW w:w="1447" w:type="pct"/>
          </w:tcPr>
          <w:p w14:paraId="4677F6A4" w14:textId="77777777" w:rsidR="00382F61" w:rsidRPr="00183CE5" w:rsidRDefault="00382F6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13" w:type="pct"/>
          </w:tcPr>
          <w:p w14:paraId="033DC042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3CE5">
              <w:rPr>
                <w:rFonts w:ascii="Angsana New" w:hAnsi="Angsana New" w:cs="Angsana New"/>
                <w:sz w:val="28"/>
                <w:szCs w:val="28"/>
              </w:rPr>
              <w:t>5.50-7.00</w:t>
            </w:r>
          </w:p>
        </w:tc>
        <w:tc>
          <w:tcPr>
            <w:tcW w:w="166" w:type="pct"/>
          </w:tcPr>
          <w:p w14:paraId="73054CCF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38" w:type="pct"/>
          </w:tcPr>
          <w:p w14:paraId="2D60A12E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3CE5">
              <w:rPr>
                <w:rFonts w:ascii="Angsana New" w:hAnsi="Angsana New" w:cs="Angsana New"/>
                <w:sz w:val="28"/>
                <w:szCs w:val="28"/>
              </w:rPr>
              <w:t>7.00</w:t>
            </w:r>
          </w:p>
        </w:tc>
        <w:tc>
          <w:tcPr>
            <w:tcW w:w="145" w:type="pct"/>
          </w:tcPr>
          <w:p w14:paraId="6F14358E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75576C3D" w14:textId="4FEDE092" w:rsidR="00382F61" w:rsidRPr="00183CE5" w:rsidRDefault="001C0C19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5E0507B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</w:tcPr>
          <w:p w14:paraId="797C3CF2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2E3B0DF2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left="-126" w:right="-6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92C479" w14:textId="7CE9E049" w:rsidR="00382F61" w:rsidRPr="00183CE5" w:rsidRDefault="001C0C19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4,803,181</w:t>
            </w:r>
          </w:p>
        </w:tc>
        <w:tc>
          <w:tcPr>
            <w:tcW w:w="129" w:type="pct"/>
          </w:tcPr>
          <w:p w14:paraId="5B881B57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14:paraId="0F8DBA17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5,307,792</w:t>
            </w:r>
          </w:p>
        </w:tc>
      </w:tr>
      <w:tr w:rsidR="00183CE5" w:rsidRPr="00183CE5" w14:paraId="02BC0A8B" w14:textId="77777777" w:rsidTr="00047E0B">
        <w:trPr>
          <w:trHeight w:val="407"/>
        </w:trPr>
        <w:tc>
          <w:tcPr>
            <w:tcW w:w="2509" w:type="pct"/>
            <w:gridSpan w:val="5"/>
          </w:tcPr>
          <w:p w14:paraId="75F0033A" w14:textId="77777777" w:rsidR="00CD0232" w:rsidRPr="00183CE5" w:rsidRDefault="00343C50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3CE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รวมเงินให้กู้ยืมระยะยาวแก่บุคคล</w:t>
            </w:r>
          </w:p>
          <w:p w14:paraId="13B8BC83" w14:textId="77777777" w:rsidR="00343C50" w:rsidRPr="00183CE5" w:rsidRDefault="00CD0232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left="163" w:right="-65" w:hanging="16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</w:rPr>
              <w:tab/>
            </w:r>
            <w:r w:rsidR="00343C50" w:rsidRPr="00183CE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หรือ</w:t>
            </w:r>
            <w:r w:rsidR="00343C50" w:rsidRPr="00183CE5">
              <w:rPr>
                <w:rFonts w:ascii="Angsana New" w:hAnsi="Angsana New" w:cs="Angsana New"/>
                <w:b/>
                <w:bCs/>
                <w:sz w:val="30"/>
                <w:szCs w:val="30"/>
              </w:rPr>
              <w:tab/>
            </w:r>
            <w:r w:rsidR="00343C50" w:rsidRPr="00183CE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30" w:type="pct"/>
            <w:tcBorders>
              <w:top w:val="single" w:sz="4" w:space="0" w:color="auto"/>
            </w:tcBorders>
          </w:tcPr>
          <w:p w14:paraId="7EF6E88E" w14:textId="77777777" w:rsidR="001C0C19" w:rsidRPr="00183CE5" w:rsidRDefault="001C0C19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66D648BD" w14:textId="1B64A411" w:rsidR="00343C50" w:rsidRPr="00183CE5" w:rsidRDefault="001C0C19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5B178EA" w14:textId="77777777" w:rsidR="00343C50" w:rsidRPr="00183CE5" w:rsidRDefault="00343C50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left="165" w:right="-65" w:hanging="1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16" w:type="pct"/>
            <w:tcBorders>
              <w:top w:val="single" w:sz="4" w:space="0" w:color="auto"/>
            </w:tcBorders>
          </w:tcPr>
          <w:p w14:paraId="44788552" w14:textId="77777777" w:rsidR="00D63544" w:rsidRPr="00183CE5" w:rsidRDefault="00D63544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5E9F6C3C" w14:textId="77777777" w:rsidR="00343C50" w:rsidRPr="00183CE5" w:rsidRDefault="00D63544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250824A6" w14:textId="77777777" w:rsidR="00343C50" w:rsidRPr="00183CE5" w:rsidRDefault="00343C50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left="-126" w:right="-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6ACE5E7C" w14:textId="77777777" w:rsidR="001C0C19" w:rsidRPr="00183CE5" w:rsidRDefault="001C0C19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472A888" w14:textId="1A59318B" w:rsidR="00343C50" w:rsidRPr="00183CE5" w:rsidRDefault="001C0C19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4,803,181</w:t>
            </w:r>
          </w:p>
        </w:tc>
        <w:tc>
          <w:tcPr>
            <w:tcW w:w="129" w:type="pct"/>
          </w:tcPr>
          <w:p w14:paraId="7DB83408" w14:textId="77777777" w:rsidR="00343C50" w:rsidRPr="00183CE5" w:rsidRDefault="00343C50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</w:tcPr>
          <w:p w14:paraId="1EB113D0" w14:textId="77777777" w:rsidR="00343C50" w:rsidRPr="00183CE5" w:rsidRDefault="00343C50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0A51E49D" w14:textId="77777777" w:rsidR="00343C50" w:rsidRPr="00183CE5" w:rsidRDefault="00343C50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5,307,792</w:t>
            </w:r>
          </w:p>
        </w:tc>
      </w:tr>
      <w:tr w:rsidR="00382F61" w:rsidRPr="00183CE5" w14:paraId="41D6D7F0" w14:textId="77777777" w:rsidTr="00047E0B">
        <w:trPr>
          <w:trHeight w:val="423"/>
        </w:trPr>
        <w:tc>
          <w:tcPr>
            <w:tcW w:w="2509" w:type="pct"/>
            <w:gridSpan w:val="5"/>
          </w:tcPr>
          <w:p w14:paraId="02ED301F" w14:textId="77777777" w:rsidR="00C458B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3CE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รวมเงินให้กู้ยืม</w:t>
            </w:r>
            <w:r w:rsidR="00C458B1" w:rsidRPr="00183CE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และดอกเบี้ยค้างรับ</w:t>
            </w:r>
          </w:p>
          <w:p w14:paraId="605BBC86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56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3CE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แก่บุคคลหรือกิจการที่เกี่ยวข้องกัน</w:t>
            </w: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14:paraId="1B396D91" w14:textId="77777777" w:rsidR="001C0C19" w:rsidRPr="00183CE5" w:rsidRDefault="001C0C19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03B89063" w14:textId="61447B42" w:rsidR="00563A84" w:rsidRPr="00183CE5" w:rsidRDefault="001C0C19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A87CA14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double" w:sz="4" w:space="0" w:color="auto"/>
            </w:tcBorders>
          </w:tcPr>
          <w:p w14:paraId="2660503C" w14:textId="77777777" w:rsidR="00D63544" w:rsidRPr="00183CE5" w:rsidRDefault="00D63544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57F2E802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1CBB893E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left="-126" w:right="-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C2919E" w14:textId="77777777" w:rsidR="001C0C19" w:rsidRPr="00183CE5" w:rsidRDefault="001C0C19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18CD44E" w14:textId="037FF2AC" w:rsidR="00382F61" w:rsidRPr="00183CE5" w:rsidRDefault="001C0C19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</w:t>
            </w:r>
            <w:r w:rsidR="00095845"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877</w:t>
            </w: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95845"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958</w:t>
            </w:r>
          </w:p>
        </w:tc>
        <w:tc>
          <w:tcPr>
            <w:tcW w:w="129" w:type="pct"/>
          </w:tcPr>
          <w:p w14:paraId="72B9AACB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873"/>
              </w:tabs>
              <w:spacing w:after="0"/>
              <w:ind w:right="-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double" w:sz="4" w:space="0" w:color="auto"/>
            </w:tcBorders>
          </w:tcPr>
          <w:p w14:paraId="57DA349E" w14:textId="77777777" w:rsidR="00D63544" w:rsidRPr="00183CE5" w:rsidRDefault="00D63544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69216970" w14:textId="77777777" w:rsidR="00382F61" w:rsidRPr="00183CE5" w:rsidRDefault="00382F61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6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5</w:t>
            </w: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517</w:t>
            </w: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775</w:t>
            </w:r>
          </w:p>
        </w:tc>
      </w:tr>
    </w:tbl>
    <w:p w14:paraId="6A26DB64" w14:textId="77777777" w:rsidR="007D3997" w:rsidRPr="00183CE5" w:rsidRDefault="007D3997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6FBB76EC" w14:textId="000C76AC" w:rsidR="00AD177E" w:rsidRPr="00183CE5" w:rsidRDefault="00AD177E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bookmarkStart w:id="6" w:name="_Hlk21522437"/>
      <w:r w:rsidRPr="00183CE5">
        <w:rPr>
          <w:rFonts w:ascii="Angsana New" w:hAnsi="Angsana New" w:cs="Angsana New"/>
          <w:sz w:val="30"/>
          <w:szCs w:val="30"/>
          <w:cs/>
        </w:rPr>
        <w:t>รายการเคลื่อนไหวของเงินให้กู้ยืม</w:t>
      </w:r>
      <w:r w:rsidR="007236D5" w:rsidRPr="00183CE5">
        <w:rPr>
          <w:rFonts w:ascii="Angsana New" w:hAnsi="Angsana New" w:cs="Angsana New" w:hint="cs"/>
          <w:sz w:val="30"/>
          <w:szCs w:val="30"/>
          <w:cs/>
        </w:rPr>
        <w:t>และดอกเบี้ยค้างรับ</w:t>
      </w:r>
      <w:r w:rsidRPr="00183CE5">
        <w:rPr>
          <w:rFonts w:ascii="Angsana New" w:hAnsi="Angsana New" w:cs="Angsana New"/>
          <w:sz w:val="30"/>
          <w:szCs w:val="30"/>
          <w:cs/>
        </w:rPr>
        <w:t>แก่บุคคลหรือกิจการที่เกี่ยวข้องกันสำหรับ</w:t>
      </w:r>
      <w:r w:rsidR="00AD6C0C" w:rsidRPr="00183CE5">
        <w:rPr>
          <w:rFonts w:ascii="Angsana New" w:hAnsi="Angsana New" w:cs="Angsana New" w:hint="cs"/>
          <w:sz w:val="30"/>
          <w:szCs w:val="30"/>
          <w:cs/>
        </w:rPr>
        <w:t>งวดเก้า</w:t>
      </w:r>
      <w:r w:rsidR="00E90110" w:rsidRPr="00183CE5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E90110" w:rsidRPr="00183CE5">
        <w:rPr>
          <w:rFonts w:ascii="Angsana New" w:hAnsi="Angsana New" w:cs="Angsana New" w:hint="cs"/>
          <w:sz w:val="30"/>
          <w:szCs w:val="30"/>
          <w:cs/>
        </w:rPr>
        <w:t xml:space="preserve">30 </w:t>
      </w:r>
      <w:r w:rsidR="003D5162" w:rsidRPr="00183CE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183CE5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97"/>
        <w:gridCol w:w="1143"/>
        <w:gridCol w:w="252"/>
        <w:gridCol w:w="1143"/>
        <w:gridCol w:w="270"/>
        <w:gridCol w:w="1080"/>
        <w:gridCol w:w="288"/>
        <w:gridCol w:w="1197"/>
      </w:tblGrid>
      <w:tr w:rsidR="00183CE5" w:rsidRPr="00183CE5" w14:paraId="31275057" w14:textId="77777777" w:rsidTr="0017198F">
        <w:trPr>
          <w:cantSplit/>
          <w:tblHeader/>
        </w:trPr>
        <w:tc>
          <w:tcPr>
            <w:tcW w:w="3897" w:type="dxa"/>
          </w:tcPr>
          <w:bookmarkEnd w:id="6"/>
          <w:p w14:paraId="55BA01C3" w14:textId="575B6E4C" w:rsidR="00FF6DE3" w:rsidRPr="00183CE5" w:rsidRDefault="00FF6DE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5" w:hanging="285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="00AD6C0C" w:rsidRPr="00183CE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เก้า</w:t>
            </w:r>
            <w:r w:rsidRPr="00183CE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</w:p>
        </w:tc>
        <w:tc>
          <w:tcPr>
            <w:tcW w:w="2538" w:type="dxa"/>
            <w:gridSpan w:val="3"/>
          </w:tcPr>
          <w:p w14:paraId="5BE283C2" w14:textId="77777777" w:rsidR="00FF6DE3" w:rsidRPr="00183CE5" w:rsidRDefault="00FF6DE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/>
                <w:b/>
                <w:bCs/>
                <w:sz w:val="22"/>
                <w:szCs w:val="20"/>
                <w:lang w:val="en-GB" w:bidi="ar-SA"/>
              </w:rPr>
            </w:pP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1BE5953A" w14:textId="77777777" w:rsidR="00FF6DE3" w:rsidRPr="00183CE5" w:rsidRDefault="00FF6DE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/>
                <w:b/>
                <w:bCs/>
                <w:sz w:val="22"/>
                <w:szCs w:val="20"/>
                <w:lang w:val="en-GB" w:bidi="ar-SA"/>
              </w:rPr>
            </w:pPr>
          </w:p>
        </w:tc>
        <w:tc>
          <w:tcPr>
            <w:tcW w:w="2565" w:type="dxa"/>
            <w:gridSpan w:val="3"/>
          </w:tcPr>
          <w:p w14:paraId="519A8D30" w14:textId="77777777" w:rsidR="00FF6DE3" w:rsidRPr="00183CE5" w:rsidRDefault="00FF6DE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/>
                <w:b/>
                <w:bCs/>
                <w:sz w:val="22"/>
                <w:szCs w:val="20"/>
                <w:lang w:val="en-GB" w:bidi="ar-SA"/>
              </w:rPr>
            </w:pP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183CE5" w:rsidRPr="00183CE5" w14:paraId="7F5D6BE2" w14:textId="77777777" w:rsidTr="002E5182">
        <w:trPr>
          <w:cantSplit/>
          <w:tblHeader/>
        </w:trPr>
        <w:tc>
          <w:tcPr>
            <w:tcW w:w="3897" w:type="dxa"/>
          </w:tcPr>
          <w:p w14:paraId="4C41F4A5" w14:textId="6B5B98A7" w:rsidR="00FF6DE3" w:rsidRPr="00183CE5" w:rsidRDefault="00FF6DE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4" w:hanging="194"/>
              <w:rPr>
                <w:rFonts w:ascii="Times New Roman" w:hAnsi="Times New Roman"/>
                <w:i/>
                <w:iCs/>
                <w:sz w:val="22"/>
                <w:szCs w:val="20"/>
                <w:lang w:val="en-GB"/>
              </w:rPr>
            </w:pPr>
            <w:r w:rsidRPr="00183CE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ab/>
            </w:r>
            <w:r w:rsidRPr="00183CE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30 </w:t>
            </w:r>
            <w:r w:rsidR="003D5162" w:rsidRPr="00183CE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1143" w:type="dxa"/>
          </w:tcPr>
          <w:p w14:paraId="19532C05" w14:textId="77777777" w:rsidR="00FF6DE3" w:rsidRPr="00183CE5" w:rsidRDefault="00FF6DE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/>
                <w:sz w:val="22"/>
                <w:szCs w:val="2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52" w:type="dxa"/>
          </w:tcPr>
          <w:p w14:paraId="26CC79A2" w14:textId="77777777" w:rsidR="00FF6DE3" w:rsidRPr="00183CE5" w:rsidRDefault="00FF6DE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/>
                <w:sz w:val="22"/>
                <w:szCs w:val="20"/>
                <w:lang w:val="en-GB" w:bidi="ar-SA"/>
              </w:rPr>
            </w:pPr>
          </w:p>
        </w:tc>
        <w:tc>
          <w:tcPr>
            <w:tcW w:w="1143" w:type="dxa"/>
          </w:tcPr>
          <w:p w14:paraId="0D631013" w14:textId="77777777" w:rsidR="00FF6DE3" w:rsidRPr="00183CE5" w:rsidRDefault="00FF6DE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/>
                <w:sz w:val="22"/>
                <w:szCs w:val="2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2C6C62AC" w14:textId="77777777" w:rsidR="00FF6DE3" w:rsidRPr="00183CE5" w:rsidRDefault="00FF6DE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/>
                <w:sz w:val="22"/>
                <w:szCs w:val="20"/>
                <w:lang w:val="en-GB" w:bidi="ar-SA"/>
              </w:rPr>
            </w:pPr>
          </w:p>
        </w:tc>
        <w:tc>
          <w:tcPr>
            <w:tcW w:w="1080" w:type="dxa"/>
          </w:tcPr>
          <w:p w14:paraId="55123C0C" w14:textId="77777777" w:rsidR="00FF6DE3" w:rsidRPr="00183CE5" w:rsidRDefault="00FF6DE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/>
                <w:sz w:val="22"/>
                <w:szCs w:val="2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88" w:type="dxa"/>
          </w:tcPr>
          <w:p w14:paraId="379670DA" w14:textId="77777777" w:rsidR="00FF6DE3" w:rsidRPr="00183CE5" w:rsidRDefault="00FF6DE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/>
                <w:sz w:val="22"/>
                <w:szCs w:val="20"/>
                <w:lang w:val="en-GB" w:bidi="ar-SA"/>
              </w:rPr>
            </w:pPr>
          </w:p>
        </w:tc>
        <w:tc>
          <w:tcPr>
            <w:tcW w:w="1197" w:type="dxa"/>
          </w:tcPr>
          <w:p w14:paraId="21742287" w14:textId="77777777" w:rsidR="00FF6DE3" w:rsidRPr="00183CE5" w:rsidRDefault="00FF6DE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/>
                <w:sz w:val="22"/>
                <w:szCs w:val="2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183CE5" w:rsidRPr="00183CE5" w14:paraId="4A002DA5" w14:textId="77777777" w:rsidTr="0017198F">
        <w:trPr>
          <w:cantSplit/>
          <w:tblHeader/>
        </w:trPr>
        <w:tc>
          <w:tcPr>
            <w:tcW w:w="3897" w:type="dxa"/>
          </w:tcPr>
          <w:p w14:paraId="3E00AAF2" w14:textId="77777777" w:rsidR="00FF6DE3" w:rsidRPr="00183CE5" w:rsidRDefault="00FF6DE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/>
                <w:i/>
                <w:iCs/>
                <w:sz w:val="22"/>
                <w:szCs w:val="20"/>
                <w:lang w:val="en-GB" w:bidi="ar-SA"/>
              </w:rPr>
            </w:pPr>
          </w:p>
        </w:tc>
        <w:tc>
          <w:tcPr>
            <w:tcW w:w="5373" w:type="dxa"/>
            <w:gridSpan w:val="7"/>
          </w:tcPr>
          <w:p w14:paraId="3AAAEAD8" w14:textId="77777777" w:rsidR="00FF6DE3" w:rsidRPr="00183CE5" w:rsidRDefault="00FF6DE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Times New Roman" w:hAnsi="Times New Roman" w:cstheme="minorBidi"/>
                <w:i/>
                <w:iCs/>
                <w:sz w:val="22"/>
                <w:szCs w:val="20"/>
                <w:lang w:val="en-GB"/>
              </w:rPr>
            </w:pPr>
            <w:r w:rsidRPr="00183CE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183CE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83CE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83CE5" w:rsidRPr="00183CE5" w14:paraId="1A64B8E9" w14:textId="77777777" w:rsidTr="002E5182">
        <w:trPr>
          <w:cantSplit/>
        </w:trPr>
        <w:tc>
          <w:tcPr>
            <w:tcW w:w="3897" w:type="dxa"/>
          </w:tcPr>
          <w:p w14:paraId="03E3F03B" w14:textId="77777777" w:rsidR="00FF6DE3" w:rsidRPr="00183CE5" w:rsidRDefault="00FF6DE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</w:pP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</w:t>
            </w:r>
            <w:r w:rsidRPr="00183CE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143" w:type="dxa"/>
          </w:tcPr>
          <w:p w14:paraId="5A83C061" w14:textId="77777777" w:rsidR="00FF6DE3" w:rsidRPr="00183CE5" w:rsidRDefault="00FF6DE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52" w:type="dxa"/>
          </w:tcPr>
          <w:p w14:paraId="0B7824E1" w14:textId="77777777" w:rsidR="00FF6DE3" w:rsidRPr="00183CE5" w:rsidRDefault="00FF6DE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3" w:type="dxa"/>
          </w:tcPr>
          <w:p w14:paraId="1B2B84D6" w14:textId="77777777" w:rsidR="00FF6DE3" w:rsidRPr="00183CE5" w:rsidRDefault="00FF6DE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6F93C8F3" w14:textId="77777777" w:rsidR="00FF6DE3" w:rsidRPr="00183CE5" w:rsidRDefault="00FF6DE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3910FDC" w14:textId="77777777" w:rsidR="00FF6DE3" w:rsidRPr="00183CE5" w:rsidRDefault="00FF6DE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" w:type="dxa"/>
          </w:tcPr>
          <w:p w14:paraId="3F1A2EE2" w14:textId="77777777" w:rsidR="00FF6DE3" w:rsidRPr="00183CE5" w:rsidRDefault="00FF6DE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7" w:type="dxa"/>
          </w:tcPr>
          <w:p w14:paraId="6A856446" w14:textId="77777777" w:rsidR="00FF6DE3" w:rsidRPr="00183CE5" w:rsidRDefault="00FF6DE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821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183CE5" w:rsidRPr="00183CE5" w14:paraId="01F162E6" w14:textId="77777777" w:rsidTr="002E5182">
        <w:trPr>
          <w:cantSplit/>
        </w:trPr>
        <w:tc>
          <w:tcPr>
            <w:tcW w:w="3897" w:type="dxa"/>
          </w:tcPr>
          <w:p w14:paraId="25167034" w14:textId="77777777" w:rsidR="00305495" w:rsidRPr="00183CE5" w:rsidRDefault="0030549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183CE5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43" w:type="dxa"/>
          </w:tcPr>
          <w:p w14:paraId="68DB3F26" w14:textId="0A0BB5B5" w:rsidR="00305495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52" w:type="dxa"/>
          </w:tcPr>
          <w:p w14:paraId="3E1280DA" w14:textId="77777777" w:rsidR="00305495" w:rsidRPr="00183CE5" w:rsidRDefault="0030549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3" w:type="dxa"/>
          </w:tcPr>
          <w:p w14:paraId="66E6022F" w14:textId="3A243214" w:rsidR="00305495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20EEC0DC" w14:textId="77777777" w:rsidR="00305495" w:rsidRPr="00183CE5" w:rsidRDefault="0030549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2696E19" w14:textId="064BA85F" w:rsidR="00305495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11"/>
              <w:rPr>
                <w:rFonts w:ascii="Angsana New" w:eastAsia="Arial Unicode MS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eastAsia="Arial Unicode MS" w:hAnsi="Angsana New" w:cs="Angsana New"/>
                <w:sz w:val="30"/>
                <w:szCs w:val="30"/>
                <w:lang w:val="en-GB" w:bidi="ar-SA"/>
              </w:rPr>
              <w:t>5,517,775</w:t>
            </w:r>
          </w:p>
        </w:tc>
        <w:tc>
          <w:tcPr>
            <w:tcW w:w="288" w:type="dxa"/>
          </w:tcPr>
          <w:p w14:paraId="21B17513" w14:textId="77777777" w:rsidR="00305495" w:rsidRPr="00183CE5" w:rsidRDefault="0030549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7" w:type="dxa"/>
          </w:tcPr>
          <w:p w14:paraId="2FE51207" w14:textId="7868D77D" w:rsidR="00305495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11"/>
              <w:rPr>
                <w:rFonts w:ascii="Angsana New" w:eastAsia="Arial Unicode MS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eastAsia="Arial Unicode MS" w:hAnsi="Angsana New" w:cs="Angsana New"/>
                <w:sz w:val="30"/>
                <w:szCs w:val="30"/>
                <w:lang w:val="en-GB" w:bidi="ar-SA"/>
              </w:rPr>
              <w:t>5,511,143</w:t>
            </w:r>
          </w:p>
        </w:tc>
      </w:tr>
      <w:tr w:rsidR="00183CE5" w:rsidRPr="00183CE5" w14:paraId="4ECBEE3E" w14:textId="77777777" w:rsidTr="002E5182">
        <w:trPr>
          <w:cantSplit/>
        </w:trPr>
        <w:tc>
          <w:tcPr>
            <w:tcW w:w="3897" w:type="dxa"/>
          </w:tcPr>
          <w:p w14:paraId="246BC88E" w14:textId="77777777" w:rsidR="00305495" w:rsidRPr="00183CE5" w:rsidRDefault="0030549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43" w:type="dxa"/>
          </w:tcPr>
          <w:p w14:paraId="55F9AF80" w14:textId="7E46A190" w:rsidR="00305495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52" w:type="dxa"/>
          </w:tcPr>
          <w:p w14:paraId="66CEB004" w14:textId="77777777" w:rsidR="00305495" w:rsidRPr="00183CE5" w:rsidRDefault="0030549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3" w:type="dxa"/>
          </w:tcPr>
          <w:p w14:paraId="22438696" w14:textId="19A2056E" w:rsidR="00305495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38EE902" w14:textId="77777777" w:rsidR="00305495" w:rsidRPr="00183CE5" w:rsidRDefault="0030549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C8DB443" w14:textId="0CCDB6EA" w:rsidR="00305495" w:rsidRPr="00183CE5" w:rsidRDefault="00340EC6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11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183CE5">
              <w:rPr>
                <w:rFonts w:ascii="Angsana New" w:eastAsia="Arial Unicode MS" w:hAnsi="Angsana New" w:cs="Angsana New"/>
                <w:sz w:val="30"/>
                <w:szCs w:val="30"/>
              </w:rPr>
              <w:t>689,236</w:t>
            </w:r>
          </w:p>
        </w:tc>
        <w:tc>
          <w:tcPr>
            <w:tcW w:w="288" w:type="dxa"/>
          </w:tcPr>
          <w:p w14:paraId="13495392" w14:textId="77777777" w:rsidR="00305495" w:rsidRPr="00183CE5" w:rsidRDefault="0030549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7" w:type="dxa"/>
            <w:vAlign w:val="bottom"/>
          </w:tcPr>
          <w:p w14:paraId="7F17CACC" w14:textId="22BB912D" w:rsidR="00305495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11"/>
              <w:rPr>
                <w:rFonts w:ascii="Angsana New" w:eastAsia="Arial Unicode MS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eastAsia="Arial Unicode MS" w:hAnsi="Angsana New" w:cs="Angsana New"/>
                <w:sz w:val="30"/>
                <w:szCs w:val="30"/>
                <w:lang w:val="en-GB" w:bidi="ar-SA"/>
              </w:rPr>
              <w:t>234,920</w:t>
            </w:r>
          </w:p>
        </w:tc>
      </w:tr>
      <w:tr w:rsidR="00183CE5" w:rsidRPr="00183CE5" w14:paraId="729ABD7D" w14:textId="77777777" w:rsidTr="00FE3D84">
        <w:trPr>
          <w:cantSplit/>
        </w:trPr>
        <w:tc>
          <w:tcPr>
            <w:tcW w:w="3897" w:type="dxa"/>
            <w:shd w:val="clear" w:color="auto" w:fill="auto"/>
          </w:tcPr>
          <w:p w14:paraId="7157F0F9" w14:textId="31311FA3" w:rsidR="001C0C19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43" w:type="dxa"/>
            <w:shd w:val="clear" w:color="auto" w:fill="auto"/>
          </w:tcPr>
          <w:p w14:paraId="55C46263" w14:textId="4CC4EF7B" w:rsidR="001C0C19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69FF5963" w14:textId="77777777" w:rsidR="001C0C19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3" w:type="dxa"/>
            <w:shd w:val="clear" w:color="auto" w:fill="auto"/>
          </w:tcPr>
          <w:p w14:paraId="04151A9D" w14:textId="77B71078" w:rsidR="001C0C19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AA9EE0" w14:textId="77777777" w:rsidR="001C0C19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49DC6CE" w14:textId="524BF069" w:rsidR="001C0C19" w:rsidRPr="00183CE5" w:rsidRDefault="00340EC6" w:rsidP="00340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20"/>
              <w:rPr>
                <w:rFonts w:ascii="Angsana New" w:eastAsia="Arial Unicode MS" w:hAnsi="Angsana New" w:cs="Angsana New"/>
                <w:sz w:val="30"/>
                <w:szCs w:val="30"/>
                <w:lang w:bidi="ar-SA"/>
              </w:rPr>
            </w:pPr>
            <w:r w:rsidRPr="00183CE5">
              <w:rPr>
                <w:rFonts w:ascii="Angsana New" w:eastAsia="Arial Unicode MS" w:hAnsi="Angsana New" w:cs="Angsana New"/>
                <w:sz w:val="30"/>
                <w:szCs w:val="30"/>
                <w:lang w:bidi="ar-SA"/>
              </w:rPr>
              <w:t>(1,013,836)</w:t>
            </w:r>
          </w:p>
        </w:tc>
        <w:tc>
          <w:tcPr>
            <w:tcW w:w="288" w:type="dxa"/>
            <w:shd w:val="clear" w:color="auto" w:fill="auto"/>
          </w:tcPr>
          <w:p w14:paraId="33E06EA1" w14:textId="77777777" w:rsidR="001C0C19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400ED41" w14:textId="1BE88E6C" w:rsidR="001C0C19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11"/>
              <w:rPr>
                <w:rFonts w:ascii="Angsana New" w:eastAsia="Arial Unicode MS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eastAsia="Arial Unicode MS" w:hAnsi="Angsana New" w:cs="Angsana New"/>
                <w:sz w:val="30"/>
                <w:szCs w:val="30"/>
                <w:lang w:val="en-GB" w:bidi="ar-SA"/>
              </w:rPr>
              <w:t>(270,499)</w:t>
            </w:r>
          </w:p>
        </w:tc>
      </w:tr>
      <w:tr w:rsidR="00183CE5" w:rsidRPr="00183CE5" w14:paraId="69803582" w14:textId="77777777" w:rsidTr="002E5182">
        <w:trPr>
          <w:cantSplit/>
        </w:trPr>
        <w:tc>
          <w:tcPr>
            <w:tcW w:w="3897" w:type="dxa"/>
          </w:tcPr>
          <w:p w14:paraId="007F9D5D" w14:textId="176F6B9C" w:rsidR="00305495" w:rsidRPr="00183CE5" w:rsidRDefault="0030549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ขาดทุนจากอัตราแลกเปลี่ยน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3AC4AE49" w14:textId="76B11615" w:rsidR="00305495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265EF486" w14:textId="77777777" w:rsidR="00305495" w:rsidRPr="00183CE5" w:rsidRDefault="0030549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23D77AFE" w14:textId="44FFBEAF" w:rsidR="00305495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C963299" w14:textId="77777777" w:rsidR="00305495" w:rsidRPr="00183CE5" w:rsidRDefault="0030549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91FE6A2" w14:textId="29DF53D7" w:rsidR="00305495" w:rsidRPr="00183CE5" w:rsidRDefault="001C0C19" w:rsidP="00340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20"/>
              <w:rPr>
                <w:rFonts w:ascii="Angsana New" w:eastAsia="Arial Unicode MS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eastAsia="Arial Unicode MS" w:hAnsi="Angsana New" w:cs="Angsana New"/>
                <w:sz w:val="30"/>
                <w:szCs w:val="30"/>
                <w:lang w:val="en-GB" w:bidi="ar-SA"/>
              </w:rPr>
              <w:t>(315,217)</w:t>
            </w:r>
          </w:p>
        </w:tc>
        <w:tc>
          <w:tcPr>
            <w:tcW w:w="288" w:type="dxa"/>
          </w:tcPr>
          <w:p w14:paraId="67DFA087" w14:textId="77777777" w:rsidR="00305495" w:rsidRPr="00183CE5" w:rsidRDefault="0030549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091E466B" w14:textId="74BDE0C2" w:rsidR="00305495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11"/>
              <w:rPr>
                <w:rFonts w:ascii="Angsana New" w:eastAsia="Arial Unicode MS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eastAsia="Arial Unicode MS" w:hAnsi="Angsana New" w:cs="Angsana New"/>
                <w:sz w:val="30"/>
                <w:szCs w:val="30"/>
                <w:lang w:val="en-GB" w:bidi="ar-SA"/>
              </w:rPr>
              <w:t>(45,311)</w:t>
            </w:r>
          </w:p>
        </w:tc>
      </w:tr>
      <w:tr w:rsidR="002E5182" w:rsidRPr="00183CE5" w14:paraId="08CEAD7C" w14:textId="77777777" w:rsidTr="002E5182">
        <w:trPr>
          <w:cantSplit/>
          <w:trHeight w:val="112"/>
        </w:trPr>
        <w:tc>
          <w:tcPr>
            <w:tcW w:w="3897" w:type="dxa"/>
          </w:tcPr>
          <w:p w14:paraId="7691B6BB" w14:textId="0D2961ED" w:rsidR="00305495" w:rsidRPr="00183CE5" w:rsidRDefault="0030549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/>
                <w:b/>
                <w:bCs/>
                <w:sz w:val="22"/>
                <w:szCs w:val="22"/>
                <w:rtl/>
                <w:cs/>
                <w:lang w:val="en-GB" w:bidi="ar-SA"/>
              </w:rPr>
            </w:pP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83CE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30 </w:t>
            </w:r>
            <w:r w:rsidR="003D5162" w:rsidRPr="00183CE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4F1C2376" w14:textId="02A91EBD" w:rsidR="00305495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52" w:type="dxa"/>
          </w:tcPr>
          <w:p w14:paraId="058945B4" w14:textId="77777777" w:rsidR="00305495" w:rsidRPr="00183CE5" w:rsidRDefault="0030549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7E43CA14" w14:textId="2243196A" w:rsidR="00305495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09AC4A3E" w14:textId="77777777" w:rsidR="00305495" w:rsidRPr="00183CE5" w:rsidRDefault="0030549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A8F26F" w14:textId="78289B06" w:rsidR="00305495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11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GB" w:bidi="ar-SA"/>
              </w:rPr>
              <w:t>4,877,958</w:t>
            </w:r>
          </w:p>
        </w:tc>
        <w:tc>
          <w:tcPr>
            <w:tcW w:w="288" w:type="dxa"/>
          </w:tcPr>
          <w:p w14:paraId="396951DC" w14:textId="77777777" w:rsidR="00305495" w:rsidRPr="00183CE5" w:rsidRDefault="0030549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18762DFB" w14:textId="251AD634" w:rsidR="00305495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11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GB" w:bidi="ar-SA"/>
              </w:rPr>
              <w:t>5,430,253</w:t>
            </w:r>
          </w:p>
        </w:tc>
      </w:tr>
    </w:tbl>
    <w:p w14:paraId="7BE22378" w14:textId="77777777" w:rsidR="00FF6DE3" w:rsidRPr="00183CE5" w:rsidRDefault="00FF6DE3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 w:cs="Angsana New"/>
          <w:sz w:val="2"/>
          <w:szCs w:val="2"/>
        </w:rPr>
      </w:pPr>
    </w:p>
    <w:p w14:paraId="2D779FFE" w14:textId="77777777" w:rsidR="00FF6DE3" w:rsidRPr="00183CE5" w:rsidRDefault="00FF6DE3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16"/>
        <w:gridCol w:w="1135"/>
        <w:gridCol w:w="260"/>
        <w:gridCol w:w="1129"/>
        <w:gridCol w:w="274"/>
        <w:gridCol w:w="1099"/>
        <w:gridCol w:w="261"/>
        <w:gridCol w:w="1196"/>
      </w:tblGrid>
      <w:tr w:rsidR="00183CE5" w:rsidRPr="00183CE5" w14:paraId="32DEB259" w14:textId="77777777" w:rsidTr="00382F61">
        <w:trPr>
          <w:trHeight w:val="427"/>
          <w:tblHeader/>
        </w:trPr>
        <w:tc>
          <w:tcPr>
            <w:tcW w:w="2112" w:type="pct"/>
          </w:tcPr>
          <w:p w14:paraId="61418E3E" w14:textId="77777777" w:rsidR="00804175" w:rsidRPr="00183CE5" w:rsidRDefault="00804175" w:rsidP="00FE3D84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61" w:type="pct"/>
            <w:gridSpan w:val="3"/>
          </w:tcPr>
          <w:p w14:paraId="2AFAB87E" w14:textId="77777777" w:rsidR="00804175" w:rsidRPr="00183CE5" w:rsidRDefault="00804175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6F8476B0" w14:textId="77777777" w:rsidR="00804175" w:rsidRPr="00183CE5" w:rsidRDefault="00804175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9" w:type="pct"/>
            <w:gridSpan w:val="3"/>
          </w:tcPr>
          <w:p w14:paraId="47CA31A0" w14:textId="77777777" w:rsidR="00804175" w:rsidRPr="00183CE5" w:rsidRDefault="00804175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3CE5" w:rsidRPr="00183CE5" w14:paraId="60610B26" w14:textId="77777777" w:rsidTr="0017198F">
        <w:trPr>
          <w:trHeight w:val="412"/>
          <w:tblHeader/>
        </w:trPr>
        <w:tc>
          <w:tcPr>
            <w:tcW w:w="2112" w:type="pct"/>
          </w:tcPr>
          <w:p w14:paraId="246CD767" w14:textId="77777777" w:rsidR="00804175" w:rsidRPr="00183CE5" w:rsidRDefault="00804175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7E904070" w14:textId="14D5D744" w:rsidR="00804175" w:rsidRPr="00183CE5" w:rsidRDefault="00054F0A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30 </w:t>
            </w:r>
            <w:r w:rsidR="003D5162"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0" w:type="pct"/>
          </w:tcPr>
          <w:p w14:paraId="7F050776" w14:textId="77777777" w:rsidR="00804175" w:rsidRPr="00183CE5" w:rsidRDefault="00804175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7EFC46F4" w14:textId="77777777" w:rsidR="00804175" w:rsidRPr="00183CE5" w:rsidRDefault="001D0217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804175" w:rsidRPr="00183CE5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</w:tcPr>
          <w:p w14:paraId="2F3B000B" w14:textId="77777777" w:rsidR="00804175" w:rsidRPr="00183CE5" w:rsidRDefault="00804175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057D7426" w14:textId="004CF1D0" w:rsidR="00804175" w:rsidRPr="00183CE5" w:rsidRDefault="00E32CC0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30 </w:t>
            </w:r>
            <w:r w:rsidR="003D5162"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1" w:type="pct"/>
          </w:tcPr>
          <w:p w14:paraId="38DD9A97" w14:textId="77777777" w:rsidR="00804175" w:rsidRPr="00183CE5" w:rsidRDefault="00804175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288062F5" w14:textId="77777777" w:rsidR="00804175" w:rsidRPr="00183CE5" w:rsidRDefault="001D0217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804175" w:rsidRPr="00183CE5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183CE5" w:rsidRPr="00183CE5" w14:paraId="4365F340" w14:textId="77777777" w:rsidTr="0017198F">
        <w:trPr>
          <w:trHeight w:val="442"/>
          <w:tblHeader/>
        </w:trPr>
        <w:tc>
          <w:tcPr>
            <w:tcW w:w="2112" w:type="pct"/>
          </w:tcPr>
          <w:p w14:paraId="05F588D9" w14:textId="77777777" w:rsidR="00A12437" w:rsidRPr="00183CE5" w:rsidRDefault="00A12437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378FB0B8" w14:textId="77777777" w:rsidR="00A12437" w:rsidRPr="00183CE5" w:rsidRDefault="00A12437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183CE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0" w:type="pct"/>
          </w:tcPr>
          <w:p w14:paraId="1E7B4C0D" w14:textId="77777777" w:rsidR="00A12437" w:rsidRPr="00183CE5" w:rsidRDefault="00A12437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7B2153F4" w14:textId="77777777" w:rsidR="00A12437" w:rsidRPr="00183CE5" w:rsidRDefault="00A12437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183CE5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14:paraId="489EB18C" w14:textId="77777777" w:rsidR="00A12437" w:rsidRPr="00183CE5" w:rsidRDefault="00A12437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0B0E3615" w14:textId="77777777" w:rsidR="00A12437" w:rsidRPr="00183CE5" w:rsidRDefault="00A12437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183CE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1" w:type="pct"/>
          </w:tcPr>
          <w:p w14:paraId="3B3D7E86" w14:textId="77777777" w:rsidR="00A12437" w:rsidRPr="00183CE5" w:rsidRDefault="00A12437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412BABAD" w14:textId="77777777" w:rsidR="00A12437" w:rsidRPr="00183CE5" w:rsidRDefault="00A12437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183CE5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183CE5" w:rsidRPr="00183CE5" w14:paraId="27A0ECBD" w14:textId="77777777" w:rsidTr="00382F61">
        <w:trPr>
          <w:trHeight w:val="397"/>
          <w:tblHeader/>
        </w:trPr>
        <w:tc>
          <w:tcPr>
            <w:tcW w:w="2112" w:type="pct"/>
          </w:tcPr>
          <w:p w14:paraId="3931AB34" w14:textId="77777777" w:rsidR="00A12437" w:rsidRPr="00183CE5" w:rsidRDefault="00A12437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8" w:type="pct"/>
            <w:gridSpan w:val="7"/>
          </w:tcPr>
          <w:p w14:paraId="4181B246" w14:textId="77777777" w:rsidR="00A12437" w:rsidRPr="00183CE5" w:rsidRDefault="00A12437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</w:t>
            </w:r>
            <w:r w:rsidRPr="00183CE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183CE5" w:rsidRPr="00183CE5" w14:paraId="25815264" w14:textId="77777777" w:rsidTr="00382F61">
        <w:trPr>
          <w:trHeight w:val="397"/>
          <w:tblHeader/>
        </w:trPr>
        <w:tc>
          <w:tcPr>
            <w:tcW w:w="2112" w:type="pct"/>
          </w:tcPr>
          <w:p w14:paraId="63A6E92C" w14:textId="77777777" w:rsidR="00343C50" w:rsidRPr="00183CE5" w:rsidRDefault="00343C50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83CE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183CE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2888" w:type="pct"/>
            <w:gridSpan w:val="7"/>
          </w:tcPr>
          <w:p w14:paraId="154C2703" w14:textId="77777777" w:rsidR="00343C50" w:rsidRPr="00183CE5" w:rsidRDefault="00343C50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183CE5" w:rsidRPr="00183CE5" w14:paraId="481E09B5" w14:textId="77777777" w:rsidTr="0017198F">
        <w:trPr>
          <w:trHeight w:val="412"/>
        </w:trPr>
        <w:tc>
          <w:tcPr>
            <w:tcW w:w="2112" w:type="pct"/>
          </w:tcPr>
          <w:p w14:paraId="6D4297EC" w14:textId="77777777" w:rsidR="00FB1C97" w:rsidRPr="00183CE5" w:rsidRDefault="00FB1C97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2" w:type="pct"/>
          </w:tcPr>
          <w:p w14:paraId="2ECB3185" w14:textId="1198510D" w:rsidR="00FB1C97" w:rsidRPr="00183CE5" w:rsidRDefault="001C0C19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4378DAA" w14:textId="77777777" w:rsidR="00FB1C97" w:rsidRPr="00183CE5" w:rsidRDefault="00FB1C97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22427E23" w14:textId="77777777" w:rsidR="00FB1C97" w:rsidRPr="00183CE5" w:rsidRDefault="00FB1C97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BEDD436" w14:textId="77777777" w:rsidR="00FB1C97" w:rsidRPr="00183CE5" w:rsidRDefault="00FB1C97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DF3111B" w14:textId="3D3AAD7F" w:rsidR="00FB1C97" w:rsidRPr="00183CE5" w:rsidRDefault="001C0C1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33,696</w:t>
            </w:r>
          </w:p>
        </w:tc>
        <w:tc>
          <w:tcPr>
            <w:tcW w:w="141" w:type="pct"/>
          </w:tcPr>
          <w:p w14:paraId="10E40B75" w14:textId="77777777" w:rsidR="00FB1C97" w:rsidRPr="00183CE5" w:rsidRDefault="00FB1C97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17984865" w14:textId="77777777" w:rsidR="00FB1C97" w:rsidRPr="00183CE5" w:rsidRDefault="00FB1C97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37,431</w:t>
            </w:r>
          </w:p>
        </w:tc>
      </w:tr>
      <w:tr w:rsidR="00183CE5" w:rsidRPr="00183CE5" w:rsidDel="004C3E0C" w14:paraId="6504B8A0" w14:textId="77777777" w:rsidTr="0017198F">
        <w:tblPrEx>
          <w:tblCellMar>
            <w:left w:w="79" w:type="dxa"/>
            <w:right w:w="79" w:type="dxa"/>
          </w:tblCellMar>
        </w:tblPrEx>
        <w:trPr>
          <w:cantSplit/>
          <w:trHeight w:val="412"/>
        </w:trPr>
        <w:tc>
          <w:tcPr>
            <w:tcW w:w="2112" w:type="pct"/>
            <w:shd w:val="clear" w:color="auto" w:fill="FFFFFF"/>
          </w:tcPr>
          <w:p w14:paraId="43673560" w14:textId="77777777" w:rsidR="00FB1C97" w:rsidRPr="00183CE5" w:rsidRDefault="00FB1C97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3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12" w:type="pct"/>
            <w:shd w:val="clear" w:color="auto" w:fill="FFFFFF"/>
          </w:tcPr>
          <w:p w14:paraId="69778ECC" w14:textId="55105166" w:rsidR="00FB1C97" w:rsidRPr="00183CE5" w:rsidRDefault="001C0C19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600</w:t>
            </w:r>
          </w:p>
        </w:tc>
        <w:tc>
          <w:tcPr>
            <w:tcW w:w="140" w:type="pct"/>
            <w:shd w:val="clear" w:color="auto" w:fill="FFFFFF"/>
          </w:tcPr>
          <w:p w14:paraId="2AAE09AB" w14:textId="77777777" w:rsidR="00FB1C97" w:rsidRPr="00183CE5" w:rsidRDefault="00FB1C97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FFFFFF"/>
          </w:tcPr>
          <w:p w14:paraId="71B5ABA0" w14:textId="77777777" w:rsidR="00FB1C97" w:rsidRPr="00183CE5" w:rsidRDefault="00FB1C97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1,863</w:t>
            </w:r>
          </w:p>
        </w:tc>
        <w:tc>
          <w:tcPr>
            <w:tcW w:w="148" w:type="pct"/>
            <w:shd w:val="clear" w:color="auto" w:fill="FFFFFF"/>
          </w:tcPr>
          <w:p w14:paraId="61861667" w14:textId="77777777" w:rsidR="00FB1C97" w:rsidRPr="00183CE5" w:rsidRDefault="00FB1C97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FFFFFF"/>
          </w:tcPr>
          <w:p w14:paraId="7016623B" w14:textId="0F1EB13D" w:rsidR="00FB1C97" w:rsidRPr="00183CE5" w:rsidRDefault="001C0C19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FFFFFF"/>
          </w:tcPr>
          <w:p w14:paraId="25C35218" w14:textId="77777777" w:rsidR="00FB1C97" w:rsidRPr="00183CE5" w:rsidRDefault="00FB1C97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FFFFFF"/>
          </w:tcPr>
          <w:p w14:paraId="5131227B" w14:textId="77777777" w:rsidR="00FB1C97" w:rsidRPr="00183CE5" w:rsidRDefault="00FB1C97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83CE5" w:rsidRPr="00183CE5" w14:paraId="514BBD7B" w14:textId="77777777" w:rsidTr="0017198F">
        <w:trPr>
          <w:trHeight w:val="412"/>
        </w:trPr>
        <w:tc>
          <w:tcPr>
            <w:tcW w:w="2112" w:type="pct"/>
          </w:tcPr>
          <w:p w14:paraId="012BBA34" w14:textId="77777777" w:rsidR="00FB1C97" w:rsidRPr="00183CE5" w:rsidRDefault="00FB1C97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12" w:type="pct"/>
          </w:tcPr>
          <w:p w14:paraId="05931BD6" w14:textId="2FD16D91" w:rsidR="00FB1C97" w:rsidRPr="00183CE5" w:rsidRDefault="001C0C19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175,551</w:t>
            </w:r>
          </w:p>
        </w:tc>
        <w:tc>
          <w:tcPr>
            <w:tcW w:w="140" w:type="pct"/>
          </w:tcPr>
          <w:p w14:paraId="779F8408" w14:textId="77777777" w:rsidR="00FB1C97" w:rsidRPr="00183CE5" w:rsidRDefault="00FB1C97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3D992172" w14:textId="77777777" w:rsidR="00FB1C97" w:rsidRPr="00183CE5" w:rsidRDefault="00FB1C97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189,635</w:t>
            </w:r>
          </w:p>
        </w:tc>
        <w:tc>
          <w:tcPr>
            <w:tcW w:w="148" w:type="pct"/>
          </w:tcPr>
          <w:p w14:paraId="36A4FAA4" w14:textId="77777777" w:rsidR="00FB1C97" w:rsidRPr="00183CE5" w:rsidRDefault="00FB1C97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72303274" w14:textId="27822B4E" w:rsidR="00FB1C97" w:rsidRPr="00183CE5" w:rsidRDefault="001C0C19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/>
              <w:ind w:right="-131" w:hanging="75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3E0C73EB" w14:textId="77777777" w:rsidR="00FB1C97" w:rsidRPr="00183CE5" w:rsidRDefault="00FB1C97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7EC7C7DF" w14:textId="77777777" w:rsidR="00FB1C97" w:rsidRPr="00183CE5" w:rsidRDefault="00FB1C97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83CE5" w:rsidRPr="00183CE5" w14:paraId="53E3D5F8" w14:textId="77777777" w:rsidTr="0017198F">
        <w:trPr>
          <w:trHeight w:val="412"/>
        </w:trPr>
        <w:tc>
          <w:tcPr>
            <w:tcW w:w="2112" w:type="pct"/>
          </w:tcPr>
          <w:p w14:paraId="61B1011B" w14:textId="77777777" w:rsidR="00FB1C97" w:rsidRPr="00183CE5" w:rsidRDefault="00FB1C97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</w:tcPr>
          <w:p w14:paraId="5E845873" w14:textId="01D4A94C" w:rsidR="00FB1C97" w:rsidRPr="00183CE5" w:rsidRDefault="001C0C19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176,151</w:t>
            </w:r>
          </w:p>
        </w:tc>
        <w:tc>
          <w:tcPr>
            <w:tcW w:w="140" w:type="pct"/>
          </w:tcPr>
          <w:p w14:paraId="16422658" w14:textId="77777777" w:rsidR="00FB1C97" w:rsidRPr="00183CE5" w:rsidRDefault="00FB1C97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</w:tcPr>
          <w:p w14:paraId="02C5CD66" w14:textId="77777777" w:rsidR="00FB1C97" w:rsidRPr="00183CE5" w:rsidRDefault="00FB1C97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191,498</w:t>
            </w:r>
          </w:p>
        </w:tc>
        <w:tc>
          <w:tcPr>
            <w:tcW w:w="148" w:type="pct"/>
          </w:tcPr>
          <w:p w14:paraId="796563D8" w14:textId="77777777" w:rsidR="00FB1C97" w:rsidRPr="00183CE5" w:rsidRDefault="00FB1C97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41B4529A" w14:textId="00A38C17" w:rsidR="00FB1C97" w:rsidRPr="00183CE5" w:rsidRDefault="001C0C19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33,696</w:t>
            </w:r>
          </w:p>
        </w:tc>
        <w:tc>
          <w:tcPr>
            <w:tcW w:w="141" w:type="pct"/>
          </w:tcPr>
          <w:p w14:paraId="3DD1B589" w14:textId="77777777" w:rsidR="00FB1C97" w:rsidRPr="00183CE5" w:rsidRDefault="00FB1C97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</w:tcPr>
          <w:p w14:paraId="312E2F93" w14:textId="77777777" w:rsidR="00FB1C97" w:rsidRPr="00183CE5" w:rsidRDefault="00FB1C97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37,431</w:t>
            </w:r>
          </w:p>
        </w:tc>
      </w:tr>
      <w:tr w:rsidR="00183CE5" w:rsidRPr="00183CE5" w14:paraId="500320C6" w14:textId="77777777" w:rsidTr="0017198F">
        <w:trPr>
          <w:trHeight w:val="412"/>
        </w:trPr>
        <w:tc>
          <w:tcPr>
            <w:tcW w:w="2112" w:type="pct"/>
          </w:tcPr>
          <w:p w14:paraId="66947471" w14:textId="77777777" w:rsidR="00FB1C97" w:rsidRPr="00183CE5" w:rsidRDefault="00FB1C97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ค่าเผื่อหนี้สงสัยจะสูญ</w:t>
            </w:r>
            <w:r w:rsidRPr="00183CE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6843FBB9" w14:textId="0D9C07E3" w:rsidR="00FB1C97" w:rsidRPr="00183CE5" w:rsidRDefault="001C0C19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(163,617)</w:t>
            </w:r>
          </w:p>
        </w:tc>
        <w:tc>
          <w:tcPr>
            <w:tcW w:w="140" w:type="pct"/>
          </w:tcPr>
          <w:p w14:paraId="131CDEE6" w14:textId="77777777" w:rsidR="00FB1C97" w:rsidRPr="00183CE5" w:rsidRDefault="00FB1C97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559FC63D" w14:textId="77777777" w:rsidR="00FB1C97" w:rsidRPr="00183CE5" w:rsidRDefault="00FB1C97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(176,951)</w:t>
            </w:r>
          </w:p>
        </w:tc>
        <w:tc>
          <w:tcPr>
            <w:tcW w:w="148" w:type="pct"/>
          </w:tcPr>
          <w:p w14:paraId="6D850433" w14:textId="77777777" w:rsidR="00FB1C97" w:rsidRPr="00183CE5" w:rsidRDefault="00FB1C97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22FF03E7" w14:textId="1D420B6D" w:rsidR="00FB1C97" w:rsidRPr="00183CE5" w:rsidRDefault="001C0C19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2C4573A2" w14:textId="77777777" w:rsidR="00FB1C97" w:rsidRPr="00183CE5" w:rsidRDefault="00FB1C97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7F71E8F6" w14:textId="77777777" w:rsidR="00FB1C97" w:rsidRPr="00183CE5" w:rsidRDefault="00FB1C97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B1C97" w:rsidRPr="00183CE5" w14:paraId="0C262457" w14:textId="77777777" w:rsidTr="0017198F">
        <w:trPr>
          <w:trHeight w:val="412"/>
        </w:trPr>
        <w:tc>
          <w:tcPr>
            <w:tcW w:w="2112" w:type="pct"/>
          </w:tcPr>
          <w:p w14:paraId="230D2C11" w14:textId="77777777" w:rsidR="00FB1C97" w:rsidRPr="00183CE5" w:rsidRDefault="00FB1C97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4B603D60" w14:textId="5FF8665C" w:rsidR="00FB1C97" w:rsidRPr="00183CE5" w:rsidRDefault="001C0C19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12,534</w:t>
            </w:r>
          </w:p>
        </w:tc>
        <w:tc>
          <w:tcPr>
            <w:tcW w:w="140" w:type="pct"/>
          </w:tcPr>
          <w:p w14:paraId="461F645E" w14:textId="77777777" w:rsidR="00FB1C97" w:rsidRPr="00183CE5" w:rsidRDefault="00FB1C97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3D5A317B" w14:textId="77777777" w:rsidR="00FB1C97" w:rsidRPr="00183CE5" w:rsidRDefault="00FB1C97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14,547</w:t>
            </w:r>
          </w:p>
        </w:tc>
        <w:tc>
          <w:tcPr>
            <w:tcW w:w="148" w:type="pct"/>
          </w:tcPr>
          <w:p w14:paraId="48291286" w14:textId="77777777" w:rsidR="00FB1C97" w:rsidRPr="00183CE5" w:rsidRDefault="00FB1C97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6AB88C86" w14:textId="6F8AC12C" w:rsidR="00FB1C97" w:rsidRPr="00183CE5" w:rsidRDefault="001C0C19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33,696</w:t>
            </w:r>
          </w:p>
        </w:tc>
        <w:tc>
          <w:tcPr>
            <w:tcW w:w="141" w:type="pct"/>
          </w:tcPr>
          <w:p w14:paraId="44F3D575" w14:textId="77777777" w:rsidR="00FB1C97" w:rsidRPr="00183CE5" w:rsidRDefault="00FB1C97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5950CF1B" w14:textId="77777777" w:rsidR="00FB1C97" w:rsidRPr="00183CE5" w:rsidRDefault="00FB1C97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37,431</w:t>
            </w:r>
          </w:p>
        </w:tc>
      </w:tr>
    </w:tbl>
    <w:p w14:paraId="2E4CD5CE" w14:textId="77777777" w:rsidR="001A3281" w:rsidRPr="00183CE5" w:rsidRDefault="001A3281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2"/>
          <w:szCs w:val="2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16"/>
        <w:gridCol w:w="1135"/>
        <w:gridCol w:w="273"/>
        <w:gridCol w:w="1116"/>
        <w:gridCol w:w="274"/>
        <w:gridCol w:w="1099"/>
        <w:gridCol w:w="261"/>
        <w:gridCol w:w="1196"/>
      </w:tblGrid>
      <w:tr w:rsidR="00183CE5" w:rsidRPr="00183CE5" w14:paraId="611C75C8" w14:textId="77777777" w:rsidTr="00DA5560">
        <w:trPr>
          <w:trHeight w:val="397"/>
          <w:tblHeader/>
        </w:trPr>
        <w:tc>
          <w:tcPr>
            <w:tcW w:w="2112" w:type="pct"/>
          </w:tcPr>
          <w:p w14:paraId="54B2FC27" w14:textId="77777777" w:rsidR="00343C50" w:rsidRPr="00183CE5" w:rsidRDefault="00343C50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83CE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2888" w:type="pct"/>
            <w:gridSpan w:val="7"/>
          </w:tcPr>
          <w:p w14:paraId="71804679" w14:textId="77777777" w:rsidR="00343C50" w:rsidRPr="00183CE5" w:rsidRDefault="00343C50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343C50" w:rsidRPr="00183CE5" w14:paraId="4A52AF05" w14:textId="77777777" w:rsidTr="00DA5560">
        <w:trPr>
          <w:trHeight w:val="412"/>
        </w:trPr>
        <w:tc>
          <w:tcPr>
            <w:tcW w:w="2112" w:type="pct"/>
          </w:tcPr>
          <w:p w14:paraId="1BDF742B" w14:textId="77777777" w:rsidR="00343C50" w:rsidRPr="00183CE5" w:rsidRDefault="00343C5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12" w:type="pct"/>
          </w:tcPr>
          <w:p w14:paraId="6678486C" w14:textId="3C5AFB6F" w:rsidR="00343C50" w:rsidRPr="00183CE5" w:rsidRDefault="001C0C19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92,292</w:t>
            </w:r>
          </w:p>
        </w:tc>
        <w:tc>
          <w:tcPr>
            <w:tcW w:w="147" w:type="pct"/>
          </w:tcPr>
          <w:p w14:paraId="2F7F36EB" w14:textId="77777777" w:rsidR="00343C50" w:rsidRPr="00183CE5" w:rsidRDefault="00343C50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3E6AAD7D" w14:textId="77777777" w:rsidR="00343C50" w:rsidRPr="00183CE5" w:rsidRDefault="00343C50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76,</w:t>
            </w:r>
            <w:r w:rsidR="00DC74B8" w:rsidRPr="00183CE5">
              <w:rPr>
                <w:rFonts w:ascii="Angsana New" w:hAnsi="Angsana New" w:cs="Angsana New"/>
                <w:sz w:val="30"/>
                <w:szCs w:val="30"/>
              </w:rPr>
              <w:t>47</w:t>
            </w:r>
            <w:r w:rsidRPr="00183CE5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48" w:type="pct"/>
          </w:tcPr>
          <w:p w14:paraId="1D8E5F44" w14:textId="77777777" w:rsidR="00343C50" w:rsidRPr="00183CE5" w:rsidRDefault="00343C50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79E978C9" w14:textId="79912E88" w:rsidR="00343C50" w:rsidRPr="00183CE5" w:rsidRDefault="001C0C19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CCBA2FF" w14:textId="77777777" w:rsidR="00343C50" w:rsidRPr="00183CE5" w:rsidRDefault="00343C50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7B38BA5E" w14:textId="77777777" w:rsidR="00343C50" w:rsidRPr="00183CE5" w:rsidRDefault="00343C50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759AA0CE" w14:textId="77777777" w:rsidR="00A60227" w:rsidRPr="00183CE5" w:rsidRDefault="00A60227" w:rsidP="00FE3D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 w:cs="Angsana New"/>
          <w:sz w:val="22"/>
          <w:szCs w:val="2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16"/>
        <w:gridCol w:w="1135"/>
        <w:gridCol w:w="273"/>
        <w:gridCol w:w="1116"/>
        <w:gridCol w:w="274"/>
        <w:gridCol w:w="1099"/>
        <w:gridCol w:w="261"/>
        <w:gridCol w:w="1196"/>
      </w:tblGrid>
      <w:tr w:rsidR="00183CE5" w:rsidRPr="00183CE5" w14:paraId="05B6D605" w14:textId="77777777" w:rsidTr="00B458AB">
        <w:trPr>
          <w:trHeight w:val="397"/>
          <w:tblHeader/>
        </w:trPr>
        <w:tc>
          <w:tcPr>
            <w:tcW w:w="2112" w:type="pct"/>
          </w:tcPr>
          <w:p w14:paraId="6AA5FDCE" w14:textId="77777777" w:rsidR="00B458AB" w:rsidRPr="00183CE5" w:rsidRDefault="00B458AB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CE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2888" w:type="pct"/>
            <w:gridSpan w:val="7"/>
          </w:tcPr>
          <w:p w14:paraId="7D06B767" w14:textId="77777777" w:rsidR="00B458AB" w:rsidRPr="00183CE5" w:rsidRDefault="00B458AB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B458AB" w:rsidRPr="00183CE5" w14:paraId="01B5A594" w14:textId="77777777" w:rsidTr="00F14FA2">
        <w:trPr>
          <w:trHeight w:val="412"/>
        </w:trPr>
        <w:tc>
          <w:tcPr>
            <w:tcW w:w="2112" w:type="pct"/>
          </w:tcPr>
          <w:p w14:paraId="523D2AFF" w14:textId="77777777" w:rsidR="00B458AB" w:rsidRPr="00183CE5" w:rsidRDefault="00B458A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บุคคลหรือกิจการ</w:t>
            </w:r>
            <w:r w:rsidRPr="00183CE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อื่น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ที่เกี่ยวข้องกัน</w:t>
            </w:r>
          </w:p>
        </w:tc>
        <w:tc>
          <w:tcPr>
            <w:tcW w:w="612" w:type="pct"/>
            <w:tcBorders>
              <w:bottom w:val="nil"/>
            </w:tcBorders>
          </w:tcPr>
          <w:p w14:paraId="0FA766C9" w14:textId="433C40DD" w:rsidR="00B458AB" w:rsidRPr="00183CE5" w:rsidRDefault="001C0C19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607,220</w:t>
            </w:r>
          </w:p>
        </w:tc>
        <w:tc>
          <w:tcPr>
            <w:tcW w:w="147" w:type="pct"/>
            <w:tcBorders>
              <w:bottom w:val="nil"/>
            </w:tcBorders>
          </w:tcPr>
          <w:p w14:paraId="241EE0F2" w14:textId="77777777" w:rsidR="00B458AB" w:rsidRPr="00183CE5" w:rsidRDefault="00B458AB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nil"/>
            </w:tcBorders>
          </w:tcPr>
          <w:p w14:paraId="4FA87908" w14:textId="77777777" w:rsidR="00B458AB" w:rsidRPr="00183CE5" w:rsidRDefault="00F14FA2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607</w:t>
            </w:r>
            <w:r w:rsidR="00D63544"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,</w:t>
            </w: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220</w:t>
            </w:r>
          </w:p>
        </w:tc>
        <w:tc>
          <w:tcPr>
            <w:tcW w:w="148" w:type="pct"/>
            <w:tcBorders>
              <w:bottom w:val="nil"/>
            </w:tcBorders>
          </w:tcPr>
          <w:p w14:paraId="0D380EF0" w14:textId="77777777" w:rsidR="00B458AB" w:rsidRPr="00183CE5" w:rsidRDefault="00B458AB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nil"/>
            </w:tcBorders>
          </w:tcPr>
          <w:p w14:paraId="3AA1B74C" w14:textId="51B305DA" w:rsidR="00B458AB" w:rsidRPr="00183CE5" w:rsidRDefault="001C0C19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tcBorders>
              <w:bottom w:val="nil"/>
            </w:tcBorders>
          </w:tcPr>
          <w:p w14:paraId="6901BB98" w14:textId="77777777" w:rsidR="00B458AB" w:rsidRPr="00183CE5" w:rsidRDefault="00B458AB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nil"/>
            </w:tcBorders>
          </w:tcPr>
          <w:p w14:paraId="0286A006" w14:textId="77777777" w:rsidR="00B458AB" w:rsidRPr="00183CE5" w:rsidRDefault="00B458AB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</w:tr>
    </w:tbl>
    <w:p w14:paraId="309DD65E" w14:textId="6DA15BBD" w:rsidR="00997F3D" w:rsidRPr="00183CE5" w:rsidRDefault="00997F3D" w:rsidP="00FE3D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 w:cs="Angsana New"/>
          <w:sz w:val="22"/>
          <w:szCs w:val="22"/>
        </w:rPr>
      </w:pPr>
    </w:p>
    <w:p w14:paraId="62495B7E" w14:textId="77777777" w:rsidR="00997F3D" w:rsidRPr="00183CE5" w:rsidRDefault="00997F3D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2"/>
          <w:szCs w:val="22"/>
        </w:rPr>
      </w:pPr>
      <w:r w:rsidRPr="00183CE5">
        <w:rPr>
          <w:rFonts w:ascii="Angsana New" w:hAnsi="Angsana New" w:cs="Angsana New"/>
          <w:sz w:val="22"/>
          <w:szCs w:val="22"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16"/>
        <w:gridCol w:w="1135"/>
        <w:gridCol w:w="273"/>
        <w:gridCol w:w="1116"/>
        <w:gridCol w:w="274"/>
        <w:gridCol w:w="1099"/>
        <w:gridCol w:w="261"/>
        <w:gridCol w:w="1196"/>
      </w:tblGrid>
      <w:tr w:rsidR="00183CE5" w:rsidRPr="00183CE5" w14:paraId="63AD524A" w14:textId="77777777" w:rsidTr="00CE15E8">
        <w:trPr>
          <w:trHeight w:val="427"/>
          <w:tblHeader/>
        </w:trPr>
        <w:tc>
          <w:tcPr>
            <w:tcW w:w="2112" w:type="pct"/>
          </w:tcPr>
          <w:p w14:paraId="3347D81A" w14:textId="77777777" w:rsidR="00997F3D" w:rsidRPr="00183CE5" w:rsidRDefault="00997F3D" w:rsidP="00FE3D84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61" w:type="pct"/>
            <w:gridSpan w:val="3"/>
          </w:tcPr>
          <w:p w14:paraId="663A236D" w14:textId="77777777" w:rsidR="00997F3D" w:rsidRPr="00183CE5" w:rsidRDefault="00997F3D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5F6DFF76" w14:textId="77777777" w:rsidR="00997F3D" w:rsidRPr="00183CE5" w:rsidRDefault="00997F3D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9" w:type="pct"/>
            <w:gridSpan w:val="3"/>
          </w:tcPr>
          <w:p w14:paraId="19EE3D2B" w14:textId="77777777" w:rsidR="00997F3D" w:rsidRPr="00183CE5" w:rsidRDefault="00997F3D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3CE5" w:rsidRPr="00183CE5" w14:paraId="1DA4E0E1" w14:textId="77777777" w:rsidTr="00CE15E8">
        <w:trPr>
          <w:trHeight w:val="412"/>
          <w:tblHeader/>
        </w:trPr>
        <w:tc>
          <w:tcPr>
            <w:tcW w:w="2112" w:type="pct"/>
          </w:tcPr>
          <w:p w14:paraId="0B3ADF84" w14:textId="77777777" w:rsidR="00997F3D" w:rsidRPr="00183CE5" w:rsidRDefault="00997F3D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6C9D7D61" w14:textId="571B058C" w:rsidR="00997F3D" w:rsidRPr="00183CE5" w:rsidRDefault="00997F3D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30 </w:t>
            </w:r>
            <w:r w:rsidR="003D5162"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14:paraId="70DFD571" w14:textId="77777777" w:rsidR="00997F3D" w:rsidRPr="00183CE5" w:rsidRDefault="00997F3D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560C3CC5" w14:textId="77777777" w:rsidR="00997F3D" w:rsidRPr="00183CE5" w:rsidRDefault="00997F3D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</w:tcPr>
          <w:p w14:paraId="2E8440FC" w14:textId="77777777" w:rsidR="00997F3D" w:rsidRPr="00183CE5" w:rsidRDefault="00997F3D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22BDE136" w14:textId="0D58DB22" w:rsidR="00997F3D" w:rsidRPr="00183CE5" w:rsidRDefault="00997F3D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30 </w:t>
            </w:r>
            <w:r w:rsidR="003D5162"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1" w:type="pct"/>
          </w:tcPr>
          <w:p w14:paraId="69758A0A" w14:textId="77777777" w:rsidR="00997F3D" w:rsidRPr="00183CE5" w:rsidRDefault="00997F3D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5D3D8F07" w14:textId="77777777" w:rsidR="00997F3D" w:rsidRPr="00183CE5" w:rsidRDefault="00997F3D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183CE5" w:rsidRPr="00183CE5" w14:paraId="3D408912" w14:textId="77777777" w:rsidTr="00CE15E8">
        <w:trPr>
          <w:trHeight w:val="442"/>
          <w:tblHeader/>
        </w:trPr>
        <w:tc>
          <w:tcPr>
            <w:tcW w:w="2112" w:type="pct"/>
          </w:tcPr>
          <w:p w14:paraId="5953C957" w14:textId="77777777" w:rsidR="00997F3D" w:rsidRPr="00183CE5" w:rsidRDefault="00997F3D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7E5FF1E2" w14:textId="77777777" w:rsidR="00997F3D" w:rsidRPr="00183CE5" w:rsidRDefault="00997F3D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183CE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41CF5ECB" w14:textId="77777777" w:rsidR="00997F3D" w:rsidRPr="00183CE5" w:rsidRDefault="00997F3D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4B74569B" w14:textId="77777777" w:rsidR="00997F3D" w:rsidRPr="00183CE5" w:rsidRDefault="00997F3D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183CE5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14:paraId="492B4F60" w14:textId="77777777" w:rsidR="00997F3D" w:rsidRPr="00183CE5" w:rsidRDefault="00997F3D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D90F244" w14:textId="77777777" w:rsidR="00997F3D" w:rsidRPr="00183CE5" w:rsidRDefault="00997F3D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183CE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1" w:type="pct"/>
          </w:tcPr>
          <w:p w14:paraId="5CAACCC1" w14:textId="77777777" w:rsidR="00997F3D" w:rsidRPr="00183CE5" w:rsidRDefault="00997F3D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1F7DEED8" w14:textId="77777777" w:rsidR="00997F3D" w:rsidRPr="00183CE5" w:rsidRDefault="00997F3D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183CE5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183CE5" w:rsidRPr="00183CE5" w14:paraId="0893A65F" w14:textId="77777777" w:rsidTr="00CE15E8">
        <w:trPr>
          <w:trHeight w:val="397"/>
          <w:tblHeader/>
        </w:trPr>
        <w:tc>
          <w:tcPr>
            <w:tcW w:w="2112" w:type="pct"/>
          </w:tcPr>
          <w:p w14:paraId="6FD73EA5" w14:textId="77777777" w:rsidR="00997F3D" w:rsidRPr="00183CE5" w:rsidRDefault="00997F3D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8" w:type="pct"/>
            <w:gridSpan w:val="7"/>
          </w:tcPr>
          <w:p w14:paraId="2F8B283E" w14:textId="77777777" w:rsidR="00997F3D" w:rsidRPr="00183CE5" w:rsidRDefault="00997F3D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</w:t>
            </w:r>
            <w:r w:rsidRPr="00183CE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183CE5" w:rsidRPr="00183CE5" w14:paraId="338E0DCE" w14:textId="77777777" w:rsidTr="00DA5560">
        <w:trPr>
          <w:trHeight w:val="397"/>
          <w:tblHeader/>
        </w:trPr>
        <w:tc>
          <w:tcPr>
            <w:tcW w:w="2112" w:type="pct"/>
          </w:tcPr>
          <w:p w14:paraId="32359615" w14:textId="77777777" w:rsidR="00343C50" w:rsidRPr="00183CE5" w:rsidRDefault="00343C50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83CE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888" w:type="pct"/>
            <w:gridSpan w:val="7"/>
          </w:tcPr>
          <w:p w14:paraId="4CCB6FD5" w14:textId="77777777" w:rsidR="00343C50" w:rsidRPr="00183CE5" w:rsidRDefault="00343C50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183CE5" w:rsidRPr="00183CE5" w14:paraId="55FD2887" w14:textId="77777777" w:rsidTr="00DA5560">
        <w:trPr>
          <w:trHeight w:val="412"/>
        </w:trPr>
        <w:tc>
          <w:tcPr>
            <w:tcW w:w="2112" w:type="pct"/>
          </w:tcPr>
          <w:p w14:paraId="6BB45FFD" w14:textId="77777777" w:rsidR="00343C50" w:rsidRPr="00183CE5" w:rsidRDefault="00343C5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612" w:type="pct"/>
          </w:tcPr>
          <w:p w14:paraId="01D36A0B" w14:textId="5BF44C24" w:rsidR="00343C50" w:rsidRPr="00183CE5" w:rsidRDefault="001C0C19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697E8A9" w14:textId="77777777" w:rsidR="00343C50" w:rsidRPr="00183CE5" w:rsidRDefault="00343C50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2CC56BDF" w14:textId="77777777" w:rsidR="00343C50" w:rsidRPr="00183CE5" w:rsidRDefault="00343C50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CC817A4" w14:textId="77777777" w:rsidR="00343C50" w:rsidRPr="00183CE5" w:rsidRDefault="00343C50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33FA8F3" w14:textId="0776437F" w:rsidR="00343C50" w:rsidRPr="00183CE5" w:rsidRDefault="001C0C19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1,261</w:t>
            </w:r>
          </w:p>
        </w:tc>
        <w:tc>
          <w:tcPr>
            <w:tcW w:w="141" w:type="pct"/>
          </w:tcPr>
          <w:p w14:paraId="0C4138DD" w14:textId="77777777" w:rsidR="00343C50" w:rsidRPr="00183CE5" w:rsidRDefault="00343C50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3D2F2DCF" w14:textId="77777777" w:rsidR="00343C50" w:rsidRPr="00183CE5" w:rsidRDefault="00343C50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561</w:t>
            </w:r>
          </w:p>
        </w:tc>
      </w:tr>
      <w:tr w:rsidR="00183CE5" w:rsidRPr="00183CE5" w14:paraId="2565CB76" w14:textId="77777777" w:rsidTr="00343C50">
        <w:trPr>
          <w:trHeight w:val="412"/>
        </w:trPr>
        <w:tc>
          <w:tcPr>
            <w:tcW w:w="2112" w:type="pct"/>
          </w:tcPr>
          <w:p w14:paraId="6C08A413" w14:textId="77777777" w:rsidR="00343C50" w:rsidRPr="00183CE5" w:rsidRDefault="00343C5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บุคคลหรือกิจการ</w:t>
            </w:r>
            <w:r w:rsidRPr="00183CE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อื่น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ที่เกี่ยวข้องกัน</w:t>
            </w: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228B4F5C" w14:textId="2CD06FC6" w:rsidR="00343C50" w:rsidRPr="00183CE5" w:rsidRDefault="001C0C19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15" w:right="-13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586,681</w:t>
            </w:r>
          </w:p>
        </w:tc>
        <w:tc>
          <w:tcPr>
            <w:tcW w:w="147" w:type="pct"/>
          </w:tcPr>
          <w:p w14:paraId="557049F9" w14:textId="77777777" w:rsidR="00343C50" w:rsidRPr="00183CE5" w:rsidRDefault="00343C50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60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4FD2AF38" w14:textId="77777777" w:rsidR="00343C50" w:rsidRPr="00183CE5" w:rsidRDefault="00343C50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403,247</w:t>
            </w:r>
          </w:p>
        </w:tc>
        <w:tc>
          <w:tcPr>
            <w:tcW w:w="148" w:type="pct"/>
          </w:tcPr>
          <w:p w14:paraId="6098E869" w14:textId="77777777" w:rsidR="00343C50" w:rsidRPr="00183CE5" w:rsidRDefault="00343C50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6518E1A7" w14:textId="1738D13F" w:rsidR="00343C50" w:rsidRPr="00183CE5" w:rsidRDefault="001C0C19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586,681</w:t>
            </w:r>
          </w:p>
        </w:tc>
        <w:tc>
          <w:tcPr>
            <w:tcW w:w="141" w:type="pct"/>
          </w:tcPr>
          <w:p w14:paraId="0695B7E3" w14:textId="77777777" w:rsidR="00343C50" w:rsidRPr="00183CE5" w:rsidRDefault="00343C50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38BC2860" w14:textId="77777777" w:rsidR="00343C50" w:rsidRPr="00183CE5" w:rsidRDefault="00343C50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403,247</w:t>
            </w:r>
          </w:p>
        </w:tc>
      </w:tr>
      <w:tr w:rsidR="00343C50" w:rsidRPr="00183CE5" w14:paraId="4C6C4A00" w14:textId="77777777" w:rsidTr="00343C50">
        <w:trPr>
          <w:trHeight w:val="412"/>
        </w:trPr>
        <w:tc>
          <w:tcPr>
            <w:tcW w:w="2112" w:type="pct"/>
          </w:tcPr>
          <w:p w14:paraId="4D3B2683" w14:textId="77777777" w:rsidR="00343C50" w:rsidRPr="00183CE5" w:rsidRDefault="00343C5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714155B7" w14:textId="53AE76B7" w:rsidR="00343C50" w:rsidRPr="00183CE5" w:rsidRDefault="001C0C19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15" w:right="-1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586,681</w:t>
            </w:r>
          </w:p>
        </w:tc>
        <w:tc>
          <w:tcPr>
            <w:tcW w:w="147" w:type="pct"/>
          </w:tcPr>
          <w:p w14:paraId="72823D6C" w14:textId="77777777" w:rsidR="00343C50" w:rsidRPr="00183CE5" w:rsidRDefault="00343C50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097B4077" w14:textId="77777777" w:rsidR="00343C50" w:rsidRPr="00183CE5" w:rsidRDefault="00343C50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403,247</w:t>
            </w:r>
          </w:p>
        </w:tc>
        <w:tc>
          <w:tcPr>
            <w:tcW w:w="148" w:type="pct"/>
          </w:tcPr>
          <w:p w14:paraId="5864BBD1" w14:textId="77777777" w:rsidR="00343C50" w:rsidRPr="00183CE5" w:rsidRDefault="00343C50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2B862FAC" w14:textId="7BCD1CC2" w:rsidR="00343C50" w:rsidRPr="00183CE5" w:rsidRDefault="001C0C19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587,942</w:t>
            </w:r>
          </w:p>
        </w:tc>
        <w:tc>
          <w:tcPr>
            <w:tcW w:w="141" w:type="pct"/>
          </w:tcPr>
          <w:p w14:paraId="55DF9ECB" w14:textId="77777777" w:rsidR="00343C50" w:rsidRPr="00183CE5" w:rsidRDefault="00343C50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7EDBAC42" w14:textId="77777777" w:rsidR="00343C50" w:rsidRPr="00183CE5" w:rsidRDefault="00343C50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403,808</w:t>
            </w:r>
          </w:p>
        </w:tc>
      </w:tr>
    </w:tbl>
    <w:p w14:paraId="50D1FDF5" w14:textId="77777777" w:rsidR="001A3849" w:rsidRPr="00183CE5" w:rsidRDefault="001A3849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rPr>
          <w:rFonts w:ascii="Angsana New" w:hAnsi="Angsana New" w:cs="Angsana New"/>
          <w:sz w:val="22"/>
          <w:szCs w:val="22"/>
          <w:lang w:val="en-GB" w:bidi="ar-SA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16"/>
        <w:gridCol w:w="1135"/>
        <w:gridCol w:w="273"/>
        <w:gridCol w:w="1116"/>
        <w:gridCol w:w="274"/>
        <w:gridCol w:w="1099"/>
        <w:gridCol w:w="261"/>
        <w:gridCol w:w="1196"/>
      </w:tblGrid>
      <w:tr w:rsidR="00183CE5" w:rsidRPr="00183CE5" w14:paraId="659A60F9" w14:textId="77777777" w:rsidTr="00DA5560">
        <w:trPr>
          <w:trHeight w:val="397"/>
          <w:tblHeader/>
        </w:trPr>
        <w:tc>
          <w:tcPr>
            <w:tcW w:w="2112" w:type="pct"/>
          </w:tcPr>
          <w:p w14:paraId="00D8773B" w14:textId="77777777" w:rsidR="00343C50" w:rsidRPr="00183CE5" w:rsidRDefault="00343C50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83CE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2888" w:type="pct"/>
            <w:gridSpan w:val="7"/>
          </w:tcPr>
          <w:p w14:paraId="0B62BA86" w14:textId="77777777" w:rsidR="00343C50" w:rsidRPr="00183CE5" w:rsidRDefault="00343C50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183CE5" w:rsidRPr="00183CE5" w14:paraId="16196A0D" w14:textId="77777777" w:rsidTr="00DA5560">
        <w:trPr>
          <w:trHeight w:val="412"/>
        </w:trPr>
        <w:tc>
          <w:tcPr>
            <w:tcW w:w="2112" w:type="pct"/>
          </w:tcPr>
          <w:p w14:paraId="6E8721EF" w14:textId="77777777" w:rsidR="00343C50" w:rsidRPr="00183CE5" w:rsidRDefault="00343C5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2" w:type="pct"/>
          </w:tcPr>
          <w:p w14:paraId="512DBE84" w14:textId="06D5267C" w:rsidR="00343C50" w:rsidRPr="00183CE5" w:rsidRDefault="001C0C19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2F2AEFC" w14:textId="77777777" w:rsidR="00343C50" w:rsidRPr="00183CE5" w:rsidRDefault="00343C50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132FDC01" w14:textId="77777777" w:rsidR="00343C50" w:rsidRPr="00183CE5" w:rsidRDefault="00343C50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E17DFC4" w14:textId="77777777" w:rsidR="00343C50" w:rsidRPr="00183CE5" w:rsidRDefault="00343C50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4F02E07" w14:textId="338F76F6" w:rsidR="00343C50" w:rsidRPr="00183CE5" w:rsidRDefault="001C0C19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337</w:t>
            </w:r>
          </w:p>
        </w:tc>
        <w:tc>
          <w:tcPr>
            <w:tcW w:w="141" w:type="pct"/>
          </w:tcPr>
          <w:p w14:paraId="6D22BBD9" w14:textId="77777777" w:rsidR="00343C50" w:rsidRPr="00183CE5" w:rsidRDefault="00343C50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688D76F4" w14:textId="77777777" w:rsidR="00343C50" w:rsidRPr="00183CE5" w:rsidRDefault="00343C50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562</w:t>
            </w:r>
          </w:p>
        </w:tc>
      </w:tr>
      <w:tr w:rsidR="00183CE5" w:rsidRPr="00183CE5" w14:paraId="18AE95B9" w14:textId="77777777" w:rsidTr="00DA5560">
        <w:trPr>
          <w:trHeight w:val="412"/>
        </w:trPr>
        <w:tc>
          <w:tcPr>
            <w:tcW w:w="2112" w:type="pct"/>
          </w:tcPr>
          <w:p w14:paraId="68062E6A" w14:textId="77777777" w:rsidR="00343C50" w:rsidRPr="00183CE5" w:rsidRDefault="00343C5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12" w:type="pct"/>
          </w:tcPr>
          <w:p w14:paraId="502F9377" w14:textId="7A58936D" w:rsidR="00343C50" w:rsidRPr="00183CE5" w:rsidRDefault="001C0C19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15" w:right="-130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85</w:t>
            </w:r>
          </w:p>
        </w:tc>
        <w:tc>
          <w:tcPr>
            <w:tcW w:w="147" w:type="pct"/>
          </w:tcPr>
          <w:p w14:paraId="4C3918D7" w14:textId="77777777" w:rsidR="00343C50" w:rsidRPr="00183CE5" w:rsidRDefault="00343C50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457ADD6D" w14:textId="77777777" w:rsidR="00343C50" w:rsidRPr="00183CE5" w:rsidRDefault="00343C50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82</w:t>
            </w:r>
          </w:p>
        </w:tc>
        <w:tc>
          <w:tcPr>
            <w:tcW w:w="148" w:type="pct"/>
          </w:tcPr>
          <w:p w14:paraId="158D78F7" w14:textId="77777777" w:rsidR="00343C50" w:rsidRPr="00183CE5" w:rsidRDefault="00343C50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F665174" w14:textId="3A320BBC" w:rsidR="00343C50" w:rsidRPr="00183CE5" w:rsidRDefault="001C0C19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434FB20C" w14:textId="77777777" w:rsidR="00343C50" w:rsidRPr="00183CE5" w:rsidRDefault="00343C50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636E4735" w14:textId="77777777" w:rsidR="00343C50" w:rsidRPr="00183CE5" w:rsidRDefault="00343C50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183CE5" w:rsidRPr="00183CE5" w14:paraId="1EC6DEF6" w14:textId="77777777" w:rsidTr="00343C50">
        <w:trPr>
          <w:trHeight w:val="412"/>
        </w:trPr>
        <w:tc>
          <w:tcPr>
            <w:tcW w:w="2112" w:type="pct"/>
          </w:tcPr>
          <w:p w14:paraId="7CB28909" w14:textId="77777777" w:rsidR="00343C50" w:rsidRPr="00183CE5" w:rsidRDefault="00343C5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68400C43" w14:textId="630AE346" w:rsidR="00343C50" w:rsidRPr="00183CE5" w:rsidRDefault="001C0C19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15" w:right="-13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5,782</w:t>
            </w:r>
          </w:p>
        </w:tc>
        <w:tc>
          <w:tcPr>
            <w:tcW w:w="147" w:type="pct"/>
          </w:tcPr>
          <w:p w14:paraId="7C23590D" w14:textId="77777777" w:rsidR="00343C50" w:rsidRPr="00183CE5" w:rsidRDefault="00343C50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731C4B72" w14:textId="77777777" w:rsidR="00343C50" w:rsidRPr="00183CE5" w:rsidRDefault="00343C50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3,453</w:t>
            </w:r>
          </w:p>
        </w:tc>
        <w:tc>
          <w:tcPr>
            <w:tcW w:w="148" w:type="pct"/>
          </w:tcPr>
          <w:p w14:paraId="1F873AD8" w14:textId="77777777" w:rsidR="00343C50" w:rsidRPr="00183CE5" w:rsidRDefault="00343C50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21E92FA3" w14:textId="2CF8F6FA" w:rsidR="00343C50" w:rsidRPr="00183CE5" w:rsidRDefault="001C0C19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41" w:type="pct"/>
          </w:tcPr>
          <w:p w14:paraId="09D5386A" w14:textId="77777777" w:rsidR="00343C50" w:rsidRPr="00183CE5" w:rsidRDefault="00343C50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53E1F6D3" w14:textId="77777777" w:rsidR="00343C50" w:rsidRPr="00183CE5" w:rsidRDefault="00343C50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343C50" w:rsidRPr="00183CE5" w14:paraId="0B863C33" w14:textId="77777777" w:rsidTr="00343C50">
        <w:trPr>
          <w:trHeight w:val="412"/>
        </w:trPr>
        <w:tc>
          <w:tcPr>
            <w:tcW w:w="2112" w:type="pct"/>
          </w:tcPr>
          <w:p w14:paraId="4E6442D5" w14:textId="77777777" w:rsidR="00343C50" w:rsidRPr="00183CE5" w:rsidRDefault="00343C5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7764B972" w14:textId="170C496F" w:rsidR="00343C50" w:rsidRPr="00183CE5" w:rsidRDefault="001C0C19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15" w:right="-1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5,867</w:t>
            </w:r>
          </w:p>
        </w:tc>
        <w:tc>
          <w:tcPr>
            <w:tcW w:w="147" w:type="pct"/>
          </w:tcPr>
          <w:p w14:paraId="6E2B42F9" w14:textId="77777777" w:rsidR="00343C50" w:rsidRPr="00183CE5" w:rsidRDefault="00343C50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0CB52E57" w14:textId="77777777" w:rsidR="00343C50" w:rsidRPr="00183CE5" w:rsidRDefault="00343C50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3,535</w:t>
            </w:r>
          </w:p>
        </w:tc>
        <w:tc>
          <w:tcPr>
            <w:tcW w:w="148" w:type="pct"/>
          </w:tcPr>
          <w:p w14:paraId="1DBF7807" w14:textId="77777777" w:rsidR="00343C50" w:rsidRPr="00183CE5" w:rsidRDefault="00343C50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556C75C4" w14:textId="152E1B79" w:rsidR="00343C50" w:rsidRPr="00183CE5" w:rsidRDefault="001C0C19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337</w:t>
            </w:r>
          </w:p>
        </w:tc>
        <w:tc>
          <w:tcPr>
            <w:tcW w:w="141" w:type="pct"/>
          </w:tcPr>
          <w:p w14:paraId="3CEEB625" w14:textId="77777777" w:rsidR="00343C50" w:rsidRPr="00183CE5" w:rsidRDefault="00343C50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2CCE9065" w14:textId="77777777" w:rsidR="00343C50" w:rsidRPr="00183CE5" w:rsidRDefault="00343C50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562</w:t>
            </w:r>
          </w:p>
        </w:tc>
      </w:tr>
    </w:tbl>
    <w:p w14:paraId="37C02B46" w14:textId="77777777" w:rsidR="00343C50" w:rsidRPr="00183CE5" w:rsidRDefault="00343C50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rPr>
          <w:rFonts w:ascii="Angsana New" w:hAnsi="Angsana New" w:cs="Angsana New"/>
          <w:sz w:val="2"/>
          <w:szCs w:val="2"/>
          <w:lang w:val="en-GB" w:bidi="ar-SA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16"/>
        <w:gridCol w:w="1135"/>
        <w:gridCol w:w="273"/>
        <w:gridCol w:w="1116"/>
        <w:gridCol w:w="274"/>
        <w:gridCol w:w="1099"/>
        <w:gridCol w:w="261"/>
        <w:gridCol w:w="1196"/>
      </w:tblGrid>
      <w:tr w:rsidR="00183CE5" w:rsidRPr="00183CE5" w14:paraId="01CC1B4B" w14:textId="77777777" w:rsidTr="00DA5560">
        <w:trPr>
          <w:trHeight w:val="397"/>
          <w:tblHeader/>
        </w:trPr>
        <w:tc>
          <w:tcPr>
            <w:tcW w:w="2112" w:type="pct"/>
          </w:tcPr>
          <w:p w14:paraId="6248DF7D" w14:textId="77777777" w:rsidR="00343C50" w:rsidRPr="00183CE5" w:rsidRDefault="00343C50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83CE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หุ้นกู้แปลงสภาพ </w:t>
            </w:r>
            <w:r w:rsidRPr="00183CE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183CE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ก่อนต้นทุนทางตรง</w:t>
            </w:r>
          </w:p>
        </w:tc>
        <w:tc>
          <w:tcPr>
            <w:tcW w:w="2888" w:type="pct"/>
            <w:gridSpan w:val="7"/>
          </w:tcPr>
          <w:p w14:paraId="20B2AE0E" w14:textId="77777777" w:rsidR="00343C50" w:rsidRPr="00183CE5" w:rsidRDefault="00343C50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183CE5" w:rsidRPr="00183CE5" w14:paraId="1BA9194C" w14:textId="77777777" w:rsidTr="00DA5560">
        <w:trPr>
          <w:trHeight w:val="412"/>
        </w:trPr>
        <w:tc>
          <w:tcPr>
            <w:tcW w:w="2112" w:type="pct"/>
          </w:tcPr>
          <w:p w14:paraId="0E3FB54F" w14:textId="5CA88821" w:rsidR="00343C50" w:rsidRPr="00183CE5" w:rsidRDefault="00343C5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Times New Roman" w:hAnsi="Times New Roman" w:cs="Angsana New" w:hint="cs"/>
                <w:sz w:val="30"/>
                <w:szCs w:val="30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612" w:type="pct"/>
          </w:tcPr>
          <w:p w14:paraId="3D1B5FDC" w14:textId="5E26973F" w:rsidR="00343C50" w:rsidRPr="00183CE5" w:rsidRDefault="001C0C19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15" w:right="-130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5,512,052</w:t>
            </w:r>
          </w:p>
        </w:tc>
        <w:tc>
          <w:tcPr>
            <w:tcW w:w="147" w:type="pct"/>
          </w:tcPr>
          <w:p w14:paraId="5E394254" w14:textId="77777777" w:rsidR="00343C50" w:rsidRPr="00183CE5" w:rsidRDefault="00343C50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55B26E53" w14:textId="77777777" w:rsidR="00343C50" w:rsidRPr="00183CE5" w:rsidRDefault="00343C50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6"/>
              </w:tabs>
              <w:spacing w:after="0"/>
              <w:ind w:left="-108" w:right="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5,844,051</w:t>
            </w:r>
          </w:p>
        </w:tc>
        <w:tc>
          <w:tcPr>
            <w:tcW w:w="148" w:type="pct"/>
          </w:tcPr>
          <w:p w14:paraId="393F4FE0" w14:textId="77777777" w:rsidR="00343C50" w:rsidRPr="00183CE5" w:rsidRDefault="00343C50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CE82987" w14:textId="2EEE7A9F" w:rsidR="00343C50" w:rsidRPr="00183CE5" w:rsidRDefault="001C0C19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5,512,052</w:t>
            </w:r>
          </w:p>
        </w:tc>
        <w:tc>
          <w:tcPr>
            <w:tcW w:w="141" w:type="pct"/>
          </w:tcPr>
          <w:p w14:paraId="018E0221" w14:textId="77777777" w:rsidR="00343C50" w:rsidRPr="00183CE5" w:rsidRDefault="00343C50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3FF4568C" w14:textId="77777777" w:rsidR="00343C50" w:rsidRPr="00183CE5" w:rsidRDefault="00343C50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5,844,051</w:t>
            </w:r>
          </w:p>
        </w:tc>
      </w:tr>
    </w:tbl>
    <w:p w14:paraId="413C2EC8" w14:textId="77777777" w:rsidR="00745DC9" w:rsidRPr="00183CE5" w:rsidRDefault="00745DC9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183CE5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3CDB9502" w14:textId="77777777" w:rsidR="00804175" w:rsidRPr="00183CE5" w:rsidRDefault="00352F95" w:rsidP="00FE3D84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bookmarkStart w:id="7" w:name="_Toc23425264"/>
      <w:r w:rsidRPr="00183CE5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ลูกหนี้ตามสัญญาเช่าซื้อ</w:t>
      </w:r>
      <w:bookmarkEnd w:id="7"/>
    </w:p>
    <w:p w14:paraId="4EF04C36" w14:textId="77777777" w:rsidR="00E63FF3" w:rsidRPr="00183CE5" w:rsidRDefault="00E63FF3" w:rsidP="00FE3D84">
      <w:pPr>
        <w:rPr>
          <w:rFonts w:cstheme="minorBidi"/>
          <w:sz w:val="22"/>
          <w:szCs w:val="22"/>
          <w:cs/>
          <w:lang w:val="th-TH"/>
        </w:rPr>
      </w:pPr>
    </w:p>
    <w:p w14:paraId="73A88F54" w14:textId="56740815" w:rsidR="00352F95" w:rsidRPr="00183CE5" w:rsidRDefault="003A607D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2"/>
        <w:rPr>
          <w:rFonts w:ascii="Angsana New" w:hAnsi="Angsana New" w:cs="Angsana New"/>
          <w:sz w:val="30"/>
          <w:szCs w:val="30"/>
        </w:rPr>
      </w:pPr>
      <w:r w:rsidRPr="00183CE5">
        <w:rPr>
          <w:rFonts w:ascii="Angsana New" w:hAnsi="Angsana New" w:cs="Angsana New"/>
          <w:sz w:val="30"/>
          <w:szCs w:val="30"/>
        </w:rPr>
        <w:t xml:space="preserve">4.1     </w:t>
      </w:r>
      <w:r w:rsidR="00352F95" w:rsidRPr="00183CE5">
        <w:rPr>
          <w:rFonts w:ascii="Angsana New" w:hAnsi="Angsana New" w:cs="Angsana New" w:hint="cs"/>
          <w:sz w:val="30"/>
          <w:szCs w:val="30"/>
          <w:cs/>
        </w:rPr>
        <w:t>ยอดคงเหลือลูกหนี้ตามสัญญาเช่าซื้อ</w:t>
      </w:r>
      <w:r w:rsidR="00352F95"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="00352F95" w:rsidRPr="00183CE5">
        <w:rPr>
          <w:rFonts w:ascii="Angsana New" w:hAnsi="Angsana New" w:cs="Angsana New" w:hint="cs"/>
          <w:sz w:val="30"/>
          <w:szCs w:val="30"/>
          <w:cs/>
        </w:rPr>
        <w:t>ณ</w:t>
      </w:r>
      <w:r w:rsidR="00352F95"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="00352F95" w:rsidRPr="00183CE5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352F95"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="00AD6C0C" w:rsidRPr="00183CE5">
        <w:rPr>
          <w:rFonts w:ascii="Angsana New" w:hAnsi="Angsana New" w:cs="Angsana New" w:hint="cs"/>
          <w:sz w:val="30"/>
          <w:szCs w:val="30"/>
          <w:cs/>
        </w:rPr>
        <w:t>30 กันยายน</w:t>
      </w:r>
      <w:r w:rsidR="00452728" w:rsidRPr="00183C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52F95" w:rsidRPr="00183CE5">
        <w:rPr>
          <w:rFonts w:ascii="Angsana New" w:hAnsi="Angsana New" w:cs="Angsana New"/>
          <w:sz w:val="30"/>
          <w:szCs w:val="30"/>
          <w:cs/>
        </w:rPr>
        <w:t xml:space="preserve">2562 </w:t>
      </w:r>
      <w:r w:rsidR="00352F95" w:rsidRPr="00183CE5">
        <w:rPr>
          <w:rFonts w:ascii="Angsana New" w:hAnsi="Angsana New" w:cs="Angsana New" w:hint="cs"/>
          <w:sz w:val="30"/>
          <w:szCs w:val="30"/>
          <w:cs/>
        </w:rPr>
        <w:t>และ</w:t>
      </w:r>
      <w:r w:rsidR="00352F95" w:rsidRPr="00183CE5">
        <w:rPr>
          <w:rFonts w:ascii="Angsana New" w:hAnsi="Angsana New" w:cs="Angsana New"/>
          <w:sz w:val="30"/>
          <w:szCs w:val="30"/>
          <w:cs/>
        </w:rPr>
        <w:t xml:space="preserve"> 31 </w:t>
      </w:r>
      <w:r w:rsidR="00352F95" w:rsidRPr="00183CE5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352F95" w:rsidRPr="00183CE5">
        <w:rPr>
          <w:rFonts w:ascii="Angsana New" w:hAnsi="Angsana New" w:cs="Angsana New"/>
          <w:sz w:val="30"/>
          <w:szCs w:val="30"/>
          <w:cs/>
        </w:rPr>
        <w:t xml:space="preserve"> 2561 </w:t>
      </w:r>
      <w:r w:rsidR="00352F95" w:rsidRPr="00183CE5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248F6FF2" w14:textId="77777777" w:rsidR="00E63FF3" w:rsidRPr="00183CE5" w:rsidRDefault="00E63FF3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2"/>
        <w:rPr>
          <w:rFonts w:ascii="Angsana New" w:hAnsi="Angsana New" w:cs="Angsana New"/>
          <w:sz w:val="22"/>
          <w:szCs w:val="22"/>
        </w:rPr>
      </w:pPr>
    </w:p>
    <w:tbl>
      <w:tblPr>
        <w:tblW w:w="9686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2563"/>
        <w:gridCol w:w="989"/>
        <w:gridCol w:w="236"/>
        <w:gridCol w:w="1027"/>
        <w:gridCol w:w="241"/>
        <w:gridCol w:w="929"/>
        <w:gridCol w:w="239"/>
        <w:gridCol w:w="1111"/>
        <w:gridCol w:w="236"/>
        <w:gridCol w:w="934"/>
        <w:gridCol w:w="245"/>
        <w:gridCol w:w="936"/>
      </w:tblGrid>
      <w:tr w:rsidR="00183CE5" w:rsidRPr="00183CE5" w14:paraId="52F55055" w14:textId="77777777" w:rsidTr="0017198F">
        <w:trPr>
          <w:trHeight w:val="380"/>
          <w:tblHeader/>
        </w:trPr>
        <w:tc>
          <w:tcPr>
            <w:tcW w:w="2563" w:type="dxa"/>
          </w:tcPr>
          <w:p w14:paraId="2DC65614" w14:textId="77777777" w:rsidR="00352F95" w:rsidRPr="00183CE5" w:rsidRDefault="00352F9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123" w:type="dxa"/>
            <w:gridSpan w:val="11"/>
          </w:tcPr>
          <w:p w14:paraId="2CE11BD4" w14:textId="77777777" w:rsidR="00352F95" w:rsidRPr="00183CE5" w:rsidRDefault="00352F9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183CE5" w:rsidRPr="00183CE5" w14:paraId="4D9F0B8F" w14:textId="77777777" w:rsidTr="0017198F">
        <w:trPr>
          <w:trHeight w:val="272"/>
          <w:tblHeader/>
        </w:trPr>
        <w:tc>
          <w:tcPr>
            <w:tcW w:w="2563" w:type="dxa"/>
          </w:tcPr>
          <w:p w14:paraId="2817AF30" w14:textId="77777777" w:rsidR="00352F95" w:rsidRPr="00183CE5" w:rsidRDefault="00352F9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252" w:type="dxa"/>
            <w:gridSpan w:val="3"/>
          </w:tcPr>
          <w:p w14:paraId="2FA883E7" w14:textId="77777777" w:rsidR="00352F95" w:rsidRPr="00183CE5" w:rsidRDefault="003453A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ลูกหนี้ตามสัญญาเช่าซื้อ</w:t>
            </w:r>
            <w:r w:rsidR="008C72CD"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ที่ถึง</w:t>
            </w:r>
          </w:p>
        </w:tc>
        <w:tc>
          <w:tcPr>
            <w:tcW w:w="241" w:type="dxa"/>
          </w:tcPr>
          <w:p w14:paraId="6ED908FC" w14:textId="77777777" w:rsidR="00352F95" w:rsidRPr="00183CE5" w:rsidRDefault="00352F9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279" w:type="dxa"/>
            <w:gridSpan w:val="3"/>
          </w:tcPr>
          <w:p w14:paraId="173AA41C" w14:textId="77777777" w:rsidR="00352F95" w:rsidRPr="00183CE5" w:rsidRDefault="00352F9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ลูกหนี้ตามสัญญาเช่าซื้อ</w:t>
            </w:r>
            <w:r w:rsidR="008C72CD"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ที่ถึง</w:t>
            </w:r>
          </w:p>
        </w:tc>
        <w:tc>
          <w:tcPr>
            <w:tcW w:w="236" w:type="dxa"/>
          </w:tcPr>
          <w:p w14:paraId="3FB683B0" w14:textId="77777777" w:rsidR="00352F95" w:rsidRPr="00183CE5" w:rsidRDefault="00352F9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115" w:type="dxa"/>
            <w:gridSpan w:val="3"/>
          </w:tcPr>
          <w:p w14:paraId="57E6D5A5" w14:textId="77777777" w:rsidR="00352F95" w:rsidRPr="00183CE5" w:rsidRDefault="00352F9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83CE5" w:rsidRPr="00183CE5" w14:paraId="5421526F" w14:textId="77777777" w:rsidTr="0017198F">
        <w:trPr>
          <w:trHeight w:val="254"/>
          <w:tblHeader/>
        </w:trPr>
        <w:tc>
          <w:tcPr>
            <w:tcW w:w="2563" w:type="dxa"/>
          </w:tcPr>
          <w:p w14:paraId="698B4703" w14:textId="77777777" w:rsidR="00352F95" w:rsidRPr="00183CE5" w:rsidRDefault="00352F9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252" w:type="dxa"/>
            <w:gridSpan w:val="3"/>
          </w:tcPr>
          <w:p w14:paraId="1F3024AB" w14:textId="77777777" w:rsidR="00352F95" w:rsidRPr="00183CE5" w:rsidRDefault="00352F9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กำหนดชำระภายในหนึ่งปี</w:t>
            </w:r>
          </w:p>
        </w:tc>
        <w:tc>
          <w:tcPr>
            <w:tcW w:w="241" w:type="dxa"/>
          </w:tcPr>
          <w:p w14:paraId="14FB8126" w14:textId="77777777" w:rsidR="00352F95" w:rsidRPr="00183CE5" w:rsidRDefault="00352F9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279" w:type="dxa"/>
            <w:gridSpan w:val="3"/>
          </w:tcPr>
          <w:p w14:paraId="0F965E28" w14:textId="77777777" w:rsidR="00352F95" w:rsidRPr="00183CE5" w:rsidRDefault="00352F9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กำหนดชำระเกินกว่าหนึ่งปี</w:t>
            </w:r>
          </w:p>
        </w:tc>
        <w:tc>
          <w:tcPr>
            <w:tcW w:w="236" w:type="dxa"/>
          </w:tcPr>
          <w:p w14:paraId="16A6E5B9" w14:textId="77777777" w:rsidR="00352F95" w:rsidRPr="00183CE5" w:rsidRDefault="00352F9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115" w:type="dxa"/>
            <w:gridSpan w:val="3"/>
          </w:tcPr>
          <w:p w14:paraId="1BC79EBC" w14:textId="77777777" w:rsidR="00352F95" w:rsidRPr="00183CE5" w:rsidRDefault="003453A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183CE5" w:rsidRPr="00183CE5" w14:paraId="12D770C0" w14:textId="77777777" w:rsidTr="0017198F">
        <w:trPr>
          <w:tblHeader/>
        </w:trPr>
        <w:tc>
          <w:tcPr>
            <w:tcW w:w="2563" w:type="dxa"/>
          </w:tcPr>
          <w:p w14:paraId="1D6458BF" w14:textId="77777777" w:rsidR="003453AA" w:rsidRPr="00183CE5" w:rsidRDefault="003453A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</w:tcPr>
          <w:p w14:paraId="2DAD6ADC" w14:textId="11182795" w:rsidR="003453AA" w:rsidRPr="00183CE5" w:rsidRDefault="00452728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30 </w:t>
            </w:r>
            <w:r w:rsidR="003D5162"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="003453AA" w:rsidRPr="00183CE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70E93ABB" w14:textId="77777777" w:rsidR="003453AA" w:rsidRPr="00183CE5" w:rsidRDefault="003453A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7" w:type="dxa"/>
          </w:tcPr>
          <w:p w14:paraId="3E7F1CB5" w14:textId="77777777" w:rsidR="003453AA" w:rsidRPr="00183CE5" w:rsidRDefault="003453A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A3090"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14:paraId="2D7D2080" w14:textId="77777777" w:rsidR="003453AA" w:rsidRPr="00183CE5" w:rsidRDefault="003453A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41" w:type="dxa"/>
            <w:vAlign w:val="bottom"/>
          </w:tcPr>
          <w:p w14:paraId="345492B0" w14:textId="77777777" w:rsidR="003453AA" w:rsidRPr="00183CE5" w:rsidRDefault="003453A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29" w:type="dxa"/>
          </w:tcPr>
          <w:p w14:paraId="2B8C28A7" w14:textId="0677D5A7" w:rsidR="003453AA" w:rsidRPr="00183CE5" w:rsidRDefault="00452728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30 </w:t>
            </w:r>
            <w:r w:rsidR="003D5162"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="003453AA" w:rsidRPr="00183CE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9" w:type="dxa"/>
          </w:tcPr>
          <w:p w14:paraId="3B0069C8" w14:textId="77777777" w:rsidR="003453AA" w:rsidRPr="00183CE5" w:rsidRDefault="003453A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1" w:type="dxa"/>
          </w:tcPr>
          <w:p w14:paraId="19E6F2B4" w14:textId="77777777" w:rsidR="003453AA" w:rsidRPr="00183CE5" w:rsidRDefault="003453A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14:paraId="4BF99D16" w14:textId="77777777" w:rsidR="003453AA" w:rsidRPr="00183CE5" w:rsidRDefault="003453A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420C2996" w14:textId="77777777" w:rsidR="003453AA" w:rsidRPr="00183CE5" w:rsidRDefault="003453A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934" w:type="dxa"/>
          </w:tcPr>
          <w:p w14:paraId="67A43C1A" w14:textId="097DA353" w:rsidR="003453AA" w:rsidRPr="00183CE5" w:rsidRDefault="00452728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30 </w:t>
            </w:r>
            <w:r w:rsidR="003D5162"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="003453AA" w:rsidRPr="00183CE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45" w:type="dxa"/>
          </w:tcPr>
          <w:p w14:paraId="22A29EC5" w14:textId="77777777" w:rsidR="003453AA" w:rsidRPr="00183CE5" w:rsidRDefault="003453A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6" w:type="dxa"/>
          </w:tcPr>
          <w:p w14:paraId="53B19F91" w14:textId="77777777" w:rsidR="003453AA" w:rsidRPr="00183CE5" w:rsidRDefault="003453A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14:paraId="604359C3" w14:textId="77777777" w:rsidR="003453AA" w:rsidRPr="00183CE5" w:rsidRDefault="003453A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183CE5" w:rsidRPr="00183CE5" w14:paraId="28DE1AAF" w14:textId="77777777" w:rsidTr="0017198F">
        <w:trPr>
          <w:tblHeader/>
        </w:trPr>
        <w:tc>
          <w:tcPr>
            <w:tcW w:w="2563" w:type="dxa"/>
          </w:tcPr>
          <w:p w14:paraId="6E0D203B" w14:textId="77777777" w:rsidR="00352F95" w:rsidRPr="00183CE5" w:rsidRDefault="00352F9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123" w:type="dxa"/>
            <w:gridSpan w:val="11"/>
          </w:tcPr>
          <w:p w14:paraId="089A7744" w14:textId="77777777" w:rsidR="00352F95" w:rsidRPr="00183CE5" w:rsidRDefault="003453A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3CE5" w:rsidRPr="00183CE5" w14:paraId="5207DAA0" w14:textId="77777777" w:rsidTr="0017198F">
        <w:tc>
          <w:tcPr>
            <w:tcW w:w="2563" w:type="dxa"/>
          </w:tcPr>
          <w:p w14:paraId="6BB28124" w14:textId="77777777" w:rsidR="00352F95" w:rsidRPr="00183CE5" w:rsidRDefault="003453A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05" w:hanging="115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GB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ลูกหนี้</w:t>
            </w:r>
            <w:r w:rsidR="00C85F9B"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ปกติ</w:t>
            </w:r>
          </w:p>
        </w:tc>
        <w:tc>
          <w:tcPr>
            <w:tcW w:w="989" w:type="dxa"/>
          </w:tcPr>
          <w:p w14:paraId="3A112C8D" w14:textId="77777777" w:rsidR="00352F95" w:rsidRPr="00183CE5" w:rsidRDefault="00352F9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E6FB68" w14:textId="77777777" w:rsidR="00352F95" w:rsidRPr="00183CE5" w:rsidRDefault="00352F9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27" w:type="dxa"/>
          </w:tcPr>
          <w:p w14:paraId="1B47AAFC" w14:textId="77777777" w:rsidR="00352F95" w:rsidRPr="00183CE5" w:rsidRDefault="00352F9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27775619" w14:textId="77777777" w:rsidR="00352F95" w:rsidRPr="00183CE5" w:rsidRDefault="00352F9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929" w:type="dxa"/>
          </w:tcPr>
          <w:p w14:paraId="282EBAAD" w14:textId="77777777" w:rsidR="00352F95" w:rsidRPr="00183CE5" w:rsidRDefault="00352F9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23BC3E2A" w14:textId="77777777" w:rsidR="00352F95" w:rsidRPr="00183CE5" w:rsidRDefault="00352F9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07A99765" w14:textId="77777777" w:rsidR="00352F95" w:rsidRPr="00183CE5" w:rsidRDefault="00352F9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21B1C5" w14:textId="77777777" w:rsidR="00352F95" w:rsidRPr="00183CE5" w:rsidRDefault="00352F9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77AD8F41" w14:textId="77777777" w:rsidR="00352F95" w:rsidRPr="00183CE5" w:rsidRDefault="00352F9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7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5" w:type="dxa"/>
          </w:tcPr>
          <w:p w14:paraId="585DB5C2" w14:textId="77777777" w:rsidR="00352F95" w:rsidRPr="00183CE5" w:rsidRDefault="00352F9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936" w:type="dxa"/>
          </w:tcPr>
          <w:p w14:paraId="1E12CB24" w14:textId="77777777" w:rsidR="00352F95" w:rsidRPr="00183CE5" w:rsidRDefault="00352F9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83CE5" w:rsidRPr="00183CE5" w14:paraId="193A8FFE" w14:textId="77777777" w:rsidTr="0017198F">
        <w:tc>
          <w:tcPr>
            <w:tcW w:w="2563" w:type="dxa"/>
            <w:vAlign w:val="bottom"/>
          </w:tcPr>
          <w:p w14:paraId="125B0EF5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05" w:hanging="11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ลูกหนี้เช่าซื้อ</w:t>
            </w:r>
          </w:p>
        </w:tc>
        <w:tc>
          <w:tcPr>
            <w:tcW w:w="989" w:type="dxa"/>
            <w:vAlign w:val="bottom"/>
          </w:tcPr>
          <w:p w14:paraId="4A5996E2" w14:textId="42A499F2" w:rsidR="000C7FD9" w:rsidRPr="00183CE5" w:rsidRDefault="00BC237A" w:rsidP="00FE3D84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3,443,479</w:t>
            </w:r>
          </w:p>
        </w:tc>
        <w:tc>
          <w:tcPr>
            <w:tcW w:w="236" w:type="dxa"/>
            <w:vAlign w:val="bottom"/>
          </w:tcPr>
          <w:p w14:paraId="69FE39AF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27" w:type="dxa"/>
            <w:vAlign w:val="bottom"/>
          </w:tcPr>
          <w:p w14:paraId="58F7E9C1" w14:textId="1A809E45" w:rsidR="000C7FD9" w:rsidRPr="00183CE5" w:rsidRDefault="000B342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01"/>
              </w:tabs>
              <w:spacing w:line="240" w:lineRule="auto"/>
              <w:ind w:left="-7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0C7FD9" w:rsidRPr="00183CE5">
              <w:rPr>
                <w:rFonts w:asciiTheme="majorBidi" w:hAnsiTheme="majorBidi" w:cstheme="majorBidi"/>
                <w:sz w:val="30"/>
                <w:szCs w:val="30"/>
              </w:rPr>
              <w:t>4,657,577</w:t>
            </w:r>
          </w:p>
        </w:tc>
        <w:tc>
          <w:tcPr>
            <w:tcW w:w="241" w:type="dxa"/>
            <w:vAlign w:val="bottom"/>
          </w:tcPr>
          <w:p w14:paraId="39CF82A1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29" w:type="dxa"/>
            <w:vAlign w:val="bottom"/>
          </w:tcPr>
          <w:p w14:paraId="68D33B71" w14:textId="3426FFB0" w:rsidR="000C7FD9" w:rsidRPr="00183CE5" w:rsidRDefault="00BC237A" w:rsidP="00FE3D84">
            <w:pPr>
              <w:pStyle w:val="a2"/>
              <w:tabs>
                <w:tab w:val="decimal" w:pos="719"/>
              </w:tabs>
              <w:ind w:left="-108" w:right="-114"/>
              <w:jc w:val="lef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3,486,798</w:t>
            </w:r>
          </w:p>
        </w:tc>
        <w:tc>
          <w:tcPr>
            <w:tcW w:w="239" w:type="dxa"/>
            <w:vAlign w:val="bottom"/>
          </w:tcPr>
          <w:p w14:paraId="0A9C5FE8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1" w:type="dxa"/>
            <w:vAlign w:val="bottom"/>
          </w:tcPr>
          <w:p w14:paraId="2C17F271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3,710,979</w:t>
            </w:r>
          </w:p>
        </w:tc>
        <w:tc>
          <w:tcPr>
            <w:tcW w:w="236" w:type="dxa"/>
            <w:vAlign w:val="bottom"/>
          </w:tcPr>
          <w:p w14:paraId="2DBCA481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vAlign w:val="bottom"/>
          </w:tcPr>
          <w:p w14:paraId="38FFBF55" w14:textId="1F0786CD" w:rsidR="000C7FD9" w:rsidRPr="00183CE5" w:rsidRDefault="00BC237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6,930,277</w:t>
            </w:r>
          </w:p>
        </w:tc>
        <w:tc>
          <w:tcPr>
            <w:tcW w:w="245" w:type="dxa"/>
            <w:vAlign w:val="bottom"/>
          </w:tcPr>
          <w:p w14:paraId="465BEAE2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4F4EB31F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8,368,556</w:t>
            </w:r>
          </w:p>
        </w:tc>
      </w:tr>
      <w:tr w:rsidR="00183CE5" w:rsidRPr="00183CE5" w14:paraId="192B4D6F" w14:textId="77777777" w:rsidTr="0017198F">
        <w:tc>
          <w:tcPr>
            <w:tcW w:w="2563" w:type="dxa"/>
            <w:vAlign w:val="bottom"/>
          </w:tcPr>
          <w:p w14:paraId="76B2D40B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05" w:hanging="115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ดอกเบี้ยเช่าซื้อค้างรับ</w:t>
            </w:r>
          </w:p>
        </w:tc>
        <w:tc>
          <w:tcPr>
            <w:tcW w:w="989" w:type="dxa"/>
            <w:vAlign w:val="bottom"/>
          </w:tcPr>
          <w:p w14:paraId="457DA2DB" w14:textId="1D3BDE15" w:rsidR="000C7FD9" w:rsidRPr="00183CE5" w:rsidRDefault="00BC237A" w:rsidP="00FE3D84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161,66</w:t>
            </w:r>
            <w:r w:rsidR="006D1A71" w:rsidRPr="00183C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  <w:vAlign w:val="bottom"/>
          </w:tcPr>
          <w:p w14:paraId="7FDD84F2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27" w:type="dxa"/>
            <w:vAlign w:val="bottom"/>
          </w:tcPr>
          <w:p w14:paraId="70422C80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01"/>
              </w:tabs>
              <w:spacing w:line="240" w:lineRule="auto"/>
              <w:ind w:left="-75" w:right="-10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  <w:t>172,899</w:t>
            </w:r>
          </w:p>
        </w:tc>
        <w:tc>
          <w:tcPr>
            <w:tcW w:w="241" w:type="dxa"/>
            <w:vAlign w:val="bottom"/>
          </w:tcPr>
          <w:p w14:paraId="35B21C9E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29" w:type="dxa"/>
            <w:vAlign w:val="bottom"/>
          </w:tcPr>
          <w:p w14:paraId="0D00A574" w14:textId="7467B361" w:rsidR="000C7FD9" w:rsidRPr="00183CE5" w:rsidRDefault="00BC237A" w:rsidP="00FE3D84">
            <w:pPr>
              <w:pStyle w:val="a2"/>
              <w:tabs>
                <w:tab w:val="decimal" w:pos="463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9" w:type="dxa"/>
            <w:vAlign w:val="bottom"/>
          </w:tcPr>
          <w:p w14:paraId="6CD814A0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1" w:type="dxa"/>
            <w:vAlign w:val="bottom"/>
          </w:tcPr>
          <w:p w14:paraId="389C34E3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36" w:type="dxa"/>
            <w:vAlign w:val="bottom"/>
          </w:tcPr>
          <w:p w14:paraId="5BA5BE8E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vAlign w:val="bottom"/>
          </w:tcPr>
          <w:p w14:paraId="008C427A" w14:textId="0F943CF2" w:rsidR="000C7FD9" w:rsidRPr="00183CE5" w:rsidRDefault="00BC237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161,66</w:t>
            </w:r>
            <w:r w:rsidR="006D1A71"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245" w:type="dxa"/>
            <w:vAlign w:val="bottom"/>
          </w:tcPr>
          <w:p w14:paraId="1FDF0396" w14:textId="7032404F" w:rsidR="000C7FD9" w:rsidRPr="00183CE5" w:rsidRDefault="000C7FD9" w:rsidP="006D1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49994CFC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172,899</w:t>
            </w:r>
          </w:p>
        </w:tc>
      </w:tr>
      <w:tr w:rsidR="00183CE5" w:rsidRPr="00183CE5" w14:paraId="51D63D6F" w14:textId="77777777" w:rsidTr="0017198F">
        <w:trPr>
          <w:trHeight w:val="830"/>
        </w:trPr>
        <w:tc>
          <w:tcPr>
            <w:tcW w:w="2563" w:type="dxa"/>
            <w:vAlign w:val="bottom"/>
          </w:tcPr>
          <w:p w14:paraId="2D464A15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05" w:hanging="115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183C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 xml:space="preserve">หัก 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ดอกเบี้ยเช่าซื้อที่</w:t>
            </w:r>
          </w:p>
          <w:p w14:paraId="7C94C84A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0"/>
              </w:tabs>
              <w:spacing w:line="240" w:lineRule="auto"/>
              <w:ind w:left="210" w:right="-105" w:hanging="21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83CE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ab/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ยังไม่ถือเป็นรายได้ </w:t>
            </w:r>
            <w:r w:rsidRPr="00183CE5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989" w:type="dxa"/>
            <w:vAlign w:val="bottom"/>
          </w:tcPr>
          <w:p w14:paraId="72D4B5B7" w14:textId="13B3BD4B" w:rsidR="000C7FD9" w:rsidRPr="00183CE5" w:rsidRDefault="00BC237A" w:rsidP="00FE3D84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(862,886)</w:t>
            </w:r>
          </w:p>
        </w:tc>
        <w:tc>
          <w:tcPr>
            <w:tcW w:w="236" w:type="dxa"/>
            <w:vAlign w:val="bottom"/>
          </w:tcPr>
          <w:p w14:paraId="654C30FA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7" w:type="dxa"/>
            <w:vAlign w:val="bottom"/>
          </w:tcPr>
          <w:p w14:paraId="36FFDEA2" w14:textId="37634389" w:rsidR="000C7FD9" w:rsidRPr="00183CE5" w:rsidRDefault="000B342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01"/>
              </w:tabs>
              <w:spacing w:line="240" w:lineRule="auto"/>
              <w:ind w:left="-75" w:right="-10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</w:r>
            <w:r w:rsidR="000C7FD9" w:rsidRPr="00183CE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(1,473,</w:t>
            </w:r>
            <w:r w:rsidR="000C7FD9"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049</w:t>
            </w:r>
            <w:r w:rsidR="000C7FD9" w:rsidRPr="00183CE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)</w:t>
            </w:r>
          </w:p>
        </w:tc>
        <w:tc>
          <w:tcPr>
            <w:tcW w:w="241" w:type="dxa"/>
            <w:vAlign w:val="bottom"/>
          </w:tcPr>
          <w:p w14:paraId="110CB157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29" w:type="dxa"/>
            <w:vAlign w:val="bottom"/>
          </w:tcPr>
          <w:p w14:paraId="2EFC0AD5" w14:textId="01AA1156" w:rsidR="000C7FD9" w:rsidRPr="00183CE5" w:rsidRDefault="00BC237A" w:rsidP="00FE3D84">
            <w:pPr>
              <w:pStyle w:val="a2"/>
              <w:tabs>
                <w:tab w:val="decimal" w:pos="719"/>
              </w:tabs>
              <w:ind w:left="-108" w:right="-114"/>
              <w:jc w:val="lef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(926,935)</w:t>
            </w:r>
          </w:p>
        </w:tc>
        <w:tc>
          <w:tcPr>
            <w:tcW w:w="239" w:type="dxa"/>
            <w:vAlign w:val="bottom"/>
          </w:tcPr>
          <w:p w14:paraId="16385803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1" w:type="dxa"/>
            <w:vAlign w:val="bottom"/>
          </w:tcPr>
          <w:p w14:paraId="0A951B46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(792,063)</w:t>
            </w:r>
          </w:p>
        </w:tc>
        <w:tc>
          <w:tcPr>
            <w:tcW w:w="236" w:type="dxa"/>
            <w:vAlign w:val="bottom"/>
          </w:tcPr>
          <w:p w14:paraId="1543F80A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vAlign w:val="bottom"/>
          </w:tcPr>
          <w:p w14:paraId="6B8F6688" w14:textId="33779FE2" w:rsidR="000C7FD9" w:rsidRPr="00183CE5" w:rsidRDefault="00BC237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5" w:hanging="16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(1,789,82</w:t>
            </w:r>
            <w:r w:rsidR="006D1A71"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</w:t>
            </w: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45" w:type="dxa"/>
            <w:vAlign w:val="bottom"/>
          </w:tcPr>
          <w:p w14:paraId="775D5382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6" w:type="dxa"/>
            <w:vAlign w:val="bottom"/>
          </w:tcPr>
          <w:p w14:paraId="525995D7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(2,265,112)</w:t>
            </w:r>
          </w:p>
        </w:tc>
      </w:tr>
      <w:tr w:rsidR="00183CE5" w:rsidRPr="00183CE5" w14:paraId="6DCD62C8" w14:textId="77777777" w:rsidTr="0017198F">
        <w:tc>
          <w:tcPr>
            <w:tcW w:w="2563" w:type="dxa"/>
          </w:tcPr>
          <w:p w14:paraId="22FFAD7B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05" w:hanging="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รวมลูกหนี้ปกติ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AF1F93" w14:textId="1418132A" w:rsidR="000C7FD9" w:rsidRPr="00183CE5" w:rsidRDefault="00BC237A" w:rsidP="00FE3D84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2,742,26</w:t>
            </w:r>
            <w:r w:rsidR="006D1A71"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0</w:t>
            </w:r>
          </w:p>
        </w:tc>
        <w:tc>
          <w:tcPr>
            <w:tcW w:w="236" w:type="dxa"/>
            <w:vAlign w:val="bottom"/>
          </w:tcPr>
          <w:p w14:paraId="6A5B26B6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E90BED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01"/>
              </w:tabs>
              <w:spacing w:line="240" w:lineRule="auto"/>
              <w:ind w:left="-75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ab/>
              <w:t>3,357,427</w:t>
            </w:r>
          </w:p>
        </w:tc>
        <w:tc>
          <w:tcPr>
            <w:tcW w:w="241" w:type="dxa"/>
            <w:vAlign w:val="bottom"/>
          </w:tcPr>
          <w:p w14:paraId="187B6DF3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35B780" w14:textId="7C411402" w:rsidR="000C7FD9" w:rsidRPr="00183CE5" w:rsidRDefault="00BC237A" w:rsidP="00FE3D84">
            <w:pPr>
              <w:pStyle w:val="a2"/>
              <w:tabs>
                <w:tab w:val="decimal" w:pos="719"/>
              </w:tabs>
              <w:ind w:left="-108" w:right="-11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2,559,86</w:t>
            </w:r>
            <w:r w:rsidR="006D1A71"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</w:t>
            </w:r>
          </w:p>
        </w:tc>
        <w:tc>
          <w:tcPr>
            <w:tcW w:w="239" w:type="dxa"/>
            <w:vAlign w:val="bottom"/>
          </w:tcPr>
          <w:p w14:paraId="71CD9A7D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ACAA50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2,918,916</w:t>
            </w:r>
          </w:p>
        </w:tc>
        <w:tc>
          <w:tcPr>
            <w:tcW w:w="236" w:type="dxa"/>
            <w:vAlign w:val="bottom"/>
          </w:tcPr>
          <w:p w14:paraId="360EB779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172E6" w14:textId="458B16BF" w:rsidR="000C7FD9" w:rsidRPr="00183CE5" w:rsidRDefault="00BC237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5,302,12</w:t>
            </w:r>
            <w:r w:rsidR="006D1A71"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</w:t>
            </w:r>
          </w:p>
        </w:tc>
        <w:tc>
          <w:tcPr>
            <w:tcW w:w="245" w:type="dxa"/>
            <w:vAlign w:val="bottom"/>
          </w:tcPr>
          <w:p w14:paraId="65C1C881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5ECE1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6,276,343</w:t>
            </w:r>
          </w:p>
        </w:tc>
      </w:tr>
      <w:tr w:rsidR="00183CE5" w:rsidRPr="00183CE5" w14:paraId="2A36AD00" w14:textId="77777777" w:rsidTr="0017198F">
        <w:tc>
          <w:tcPr>
            <w:tcW w:w="2563" w:type="dxa"/>
          </w:tcPr>
          <w:p w14:paraId="7B5373D6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4B8FC936" w14:textId="77777777" w:rsidR="000C7FD9" w:rsidRPr="00183CE5" w:rsidRDefault="000C7FD9" w:rsidP="00FE3D84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6626E8D1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vAlign w:val="bottom"/>
          </w:tcPr>
          <w:p w14:paraId="7DBE8FB6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1" w:type="dxa"/>
            <w:vAlign w:val="bottom"/>
          </w:tcPr>
          <w:p w14:paraId="129C27A4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vAlign w:val="bottom"/>
          </w:tcPr>
          <w:p w14:paraId="0BA96F0F" w14:textId="77777777" w:rsidR="000C7FD9" w:rsidRPr="00183CE5" w:rsidRDefault="000C7FD9" w:rsidP="00FE3D84">
            <w:pPr>
              <w:pStyle w:val="a2"/>
              <w:tabs>
                <w:tab w:val="decimal" w:pos="730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9" w:type="dxa"/>
            <w:vAlign w:val="bottom"/>
          </w:tcPr>
          <w:p w14:paraId="7E1659ED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3A84E43D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1734DDD7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622F473D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5" w:type="dxa"/>
            <w:vAlign w:val="bottom"/>
          </w:tcPr>
          <w:p w14:paraId="4ACCC999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D5ED5A4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83CE5" w:rsidRPr="00183CE5" w14:paraId="329A87EE" w14:textId="77777777" w:rsidTr="0017198F">
        <w:tc>
          <w:tcPr>
            <w:tcW w:w="2563" w:type="dxa"/>
          </w:tcPr>
          <w:p w14:paraId="0E97AA3A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ลูกหนี้บอกเลิกสัญญา</w:t>
            </w:r>
          </w:p>
        </w:tc>
        <w:tc>
          <w:tcPr>
            <w:tcW w:w="989" w:type="dxa"/>
            <w:vAlign w:val="bottom"/>
          </w:tcPr>
          <w:p w14:paraId="6B6A22A6" w14:textId="77777777" w:rsidR="000C7FD9" w:rsidRPr="00183CE5" w:rsidRDefault="000C7FD9" w:rsidP="00FE3D84">
            <w:pPr>
              <w:pStyle w:val="a2"/>
              <w:tabs>
                <w:tab w:val="decimal" w:pos="70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61C02141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27" w:type="dxa"/>
            <w:vAlign w:val="bottom"/>
          </w:tcPr>
          <w:p w14:paraId="22C8AAA2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1" w:type="dxa"/>
            <w:vAlign w:val="bottom"/>
          </w:tcPr>
          <w:p w14:paraId="0746D189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29" w:type="dxa"/>
            <w:vAlign w:val="bottom"/>
          </w:tcPr>
          <w:p w14:paraId="42E12F97" w14:textId="77777777" w:rsidR="000C7FD9" w:rsidRPr="00183CE5" w:rsidRDefault="000C7FD9" w:rsidP="00FE3D84">
            <w:pPr>
              <w:pStyle w:val="a2"/>
              <w:tabs>
                <w:tab w:val="decimal" w:pos="730"/>
              </w:tabs>
              <w:ind w:left="-108" w:right="-108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9" w:type="dxa"/>
            <w:vAlign w:val="bottom"/>
          </w:tcPr>
          <w:p w14:paraId="53EB7DE2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1" w:type="dxa"/>
            <w:vAlign w:val="bottom"/>
          </w:tcPr>
          <w:p w14:paraId="0C4932A1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6F27F0B3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vAlign w:val="bottom"/>
          </w:tcPr>
          <w:p w14:paraId="6A49F54A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5" w:type="dxa"/>
            <w:vAlign w:val="bottom"/>
          </w:tcPr>
          <w:p w14:paraId="3254183C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5F329567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83CE5" w:rsidRPr="00183CE5" w14:paraId="382CD390" w14:textId="77777777" w:rsidTr="0017198F">
        <w:tc>
          <w:tcPr>
            <w:tcW w:w="2563" w:type="dxa"/>
            <w:vAlign w:val="bottom"/>
          </w:tcPr>
          <w:p w14:paraId="6D5D846F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ลูกหนี้เช่าซื้อ</w:t>
            </w:r>
          </w:p>
        </w:tc>
        <w:tc>
          <w:tcPr>
            <w:tcW w:w="989" w:type="dxa"/>
            <w:vAlign w:val="bottom"/>
          </w:tcPr>
          <w:p w14:paraId="37AE8166" w14:textId="538D5A42" w:rsidR="000C7FD9" w:rsidRPr="00183CE5" w:rsidRDefault="00BC237A" w:rsidP="00FE3D84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193,940</w:t>
            </w:r>
          </w:p>
        </w:tc>
        <w:tc>
          <w:tcPr>
            <w:tcW w:w="236" w:type="dxa"/>
            <w:vAlign w:val="bottom"/>
          </w:tcPr>
          <w:p w14:paraId="3CA6EF43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27" w:type="dxa"/>
            <w:vAlign w:val="bottom"/>
          </w:tcPr>
          <w:p w14:paraId="6B35A292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01"/>
              </w:tabs>
              <w:spacing w:line="240" w:lineRule="auto"/>
              <w:ind w:left="-75" w:right="-10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  <w:t>260,112</w:t>
            </w:r>
          </w:p>
        </w:tc>
        <w:tc>
          <w:tcPr>
            <w:tcW w:w="241" w:type="dxa"/>
            <w:vAlign w:val="bottom"/>
          </w:tcPr>
          <w:p w14:paraId="03AAB4F4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29" w:type="dxa"/>
            <w:vAlign w:val="bottom"/>
          </w:tcPr>
          <w:p w14:paraId="46EC9622" w14:textId="414210B2" w:rsidR="000C7FD9" w:rsidRPr="00183CE5" w:rsidRDefault="00BC237A" w:rsidP="00FE3D84">
            <w:pPr>
              <w:pStyle w:val="a2"/>
              <w:tabs>
                <w:tab w:val="decimal" w:pos="719"/>
              </w:tabs>
              <w:ind w:left="-108" w:right="-114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242,384</w:t>
            </w:r>
          </w:p>
        </w:tc>
        <w:tc>
          <w:tcPr>
            <w:tcW w:w="239" w:type="dxa"/>
            <w:vAlign w:val="bottom"/>
          </w:tcPr>
          <w:p w14:paraId="7D48779B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1" w:type="dxa"/>
            <w:vAlign w:val="bottom"/>
          </w:tcPr>
          <w:p w14:paraId="60216CAB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234,439</w:t>
            </w:r>
          </w:p>
        </w:tc>
        <w:tc>
          <w:tcPr>
            <w:tcW w:w="236" w:type="dxa"/>
            <w:vAlign w:val="bottom"/>
          </w:tcPr>
          <w:p w14:paraId="7D52C398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vAlign w:val="bottom"/>
          </w:tcPr>
          <w:p w14:paraId="6B269880" w14:textId="1E6D6435" w:rsidR="000C7FD9" w:rsidRPr="00183CE5" w:rsidRDefault="00BC237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436,324</w:t>
            </w:r>
          </w:p>
        </w:tc>
        <w:tc>
          <w:tcPr>
            <w:tcW w:w="245" w:type="dxa"/>
            <w:vAlign w:val="bottom"/>
          </w:tcPr>
          <w:p w14:paraId="42B55120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40F5FE62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494,551</w:t>
            </w:r>
          </w:p>
        </w:tc>
      </w:tr>
      <w:tr w:rsidR="00183CE5" w:rsidRPr="00183CE5" w14:paraId="60BD2EE3" w14:textId="77777777" w:rsidTr="0017198F">
        <w:tc>
          <w:tcPr>
            <w:tcW w:w="2563" w:type="dxa"/>
            <w:vAlign w:val="bottom"/>
          </w:tcPr>
          <w:p w14:paraId="2ABD0C9C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ดอกเบี้ยเช่าซื้อค้างรับ</w:t>
            </w:r>
          </w:p>
        </w:tc>
        <w:tc>
          <w:tcPr>
            <w:tcW w:w="989" w:type="dxa"/>
            <w:vAlign w:val="bottom"/>
          </w:tcPr>
          <w:p w14:paraId="31999996" w14:textId="4CA75CC5" w:rsidR="000C7FD9" w:rsidRPr="00183CE5" w:rsidRDefault="00BC237A" w:rsidP="00FE3D84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  <w:t>28,124</w:t>
            </w:r>
          </w:p>
        </w:tc>
        <w:tc>
          <w:tcPr>
            <w:tcW w:w="236" w:type="dxa"/>
            <w:vAlign w:val="bottom"/>
          </w:tcPr>
          <w:p w14:paraId="6CA5CBF5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27" w:type="dxa"/>
            <w:vAlign w:val="bottom"/>
          </w:tcPr>
          <w:p w14:paraId="2F8E663F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01"/>
              </w:tabs>
              <w:spacing w:line="240" w:lineRule="auto"/>
              <w:ind w:left="-75" w:right="-10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  <w:t>34,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302</w:t>
            </w:r>
          </w:p>
        </w:tc>
        <w:tc>
          <w:tcPr>
            <w:tcW w:w="241" w:type="dxa"/>
            <w:vAlign w:val="bottom"/>
          </w:tcPr>
          <w:p w14:paraId="04F55CA0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29" w:type="dxa"/>
            <w:vAlign w:val="bottom"/>
          </w:tcPr>
          <w:p w14:paraId="53EF2284" w14:textId="1E874EA3" w:rsidR="000C7FD9" w:rsidRPr="00183CE5" w:rsidRDefault="00BC237A" w:rsidP="00FE3D84">
            <w:pPr>
              <w:pStyle w:val="a2"/>
              <w:tabs>
                <w:tab w:val="decimal" w:pos="463"/>
              </w:tabs>
              <w:ind w:left="-108" w:right="-108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9" w:type="dxa"/>
            <w:vAlign w:val="bottom"/>
          </w:tcPr>
          <w:p w14:paraId="180C0B3B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1" w:type="dxa"/>
            <w:vAlign w:val="bottom"/>
          </w:tcPr>
          <w:p w14:paraId="211791C7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36" w:type="dxa"/>
            <w:vAlign w:val="bottom"/>
          </w:tcPr>
          <w:p w14:paraId="204053BD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vAlign w:val="bottom"/>
          </w:tcPr>
          <w:p w14:paraId="5ED94855" w14:textId="38398344" w:rsidR="000C7FD9" w:rsidRPr="00183CE5" w:rsidRDefault="00BC237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28,124</w:t>
            </w:r>
          </w:p>
        </w:tc>
        <w:tc>
          <w:tcPr>
            <w:tcW w:w="245" w:type="dxa"/>
            <w:vAlign w:val="bottom"/>
          </w:tcPr>
          <w:p w14:paraId="50B8DA71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5EA0FAAA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34,302</w:t>
            </w:r>
          </w:p>
        </w:tc>
      </w:tr>
      <w:tr w:rsidR="00183CE5" w:rsidRPr="00183CE5" w14:paraId="62FD8E09" w14:textId="77777777" w:rsidTr="0017198F">
        <w:tc>
          <w:tcPr>
            <w:tcW w:w="2563" w:type="dxa"/>
            <w:vAlign w:val="bottom"/>
          </w:tcPr>
          <w:p w14:paraId="54BCA037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152" w:hanging="11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83C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 xml:space="preserve">หัก 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ดอกเบี้ยเช่าซื้อที่</w:t>
            </w:r>
          </w:p>
          <w:p w14:paraId="635B5171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right="-105" w:firstLine="60"/>
              <w:rPr>
                <w:rFonts w:asciiTheme="majorBidi" w:hAnsiTheme="majorBidi" w:cstheme="majorBidi"/>
                <w:sz w:val="30"/>
                <w:szCs w:val="30"/>
                <w:rtl/>
                <w:cs/>
                <w:lang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ยังไม่ถือเป็นรายได้ </w:t>
            </w:r>
            <w:r w:rsidRPr="00183CE5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415058BB" w14:textId="3CD3F370" w:rsidR="000C7FD9" w:rsidRPr="00183CE5" w:rsidRDefault="00BC237A" w:rsidP="00FE3D84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(61,611)</w:t>
            </w:r>
          </w:p>
        </w:tc>
        <w:tc>
          <w:tcPr>
            <w:tcW w:w="236" w:type="dxa"/>
            <w:vAlign w:val="bottom"/>
          </w:tcPr>
          <w:p w14:paraId="4268E15D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4C9A880C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01"/>
              </w:tabs>
              <w:spacing w:line="240" w:lineRule="auto"/>
              <w:ind w:left="-75" w:right="-10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  <w:t>(101,245)</w:t>
            </w:r>
          </w:p>
        </w:tc>
        <w:tc>
          <w:tcPr>
            <w:tcW w:w="241" w:type="dxa"/>
            <w:vAlign w:val="bottom"/>
          </w:tcPr>
          <w:p w14:paraId="5F621757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51263C6C" w14:textId="5F6B8E9E" w:rsidR="000C7FD9" w:rsidRPr="00183CE5" w:rsidRDefault="00BC237A" w:rsidP="00FE3D84">
            <w:pPr>
              <w:pStyle w:val="a2"/>
              <w:tabs>
                <w:tab w:val="decimal" w:pos="719"/>
              </w:tabs>
              <w:ind w:left="-108" w:right="-114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val="en-US" w:bidi="ar-SA"/>
              </w:rPr>
            </w:pPr>
            <w:r w:rsidRPr="00183CE5"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(77,377)</w:t>
            </w:r>
          </w:p>
        </w:tc>
        <w:tc>
          <w:tcPr>
            <w:tcW w:w="239" w:type="dxa"/>
            <w:vAlign w:val="bottom"/>
          </w:tcPr>
          <w:p w14:paraId="42E8D094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78969355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(58,408)</w:t>
            </w:r>
          </w:p>
        </w:tc>
        <w:tc>
          <w:tcPr>
            <w:tcW w:w="236" w:type="dxa"/>
            <w:vAlign w:val="bottom"/>
          </w:tcPr>
          <w:p w14:paraId="439F0E5A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47F670E1" w14:textId="01EC5A25" w:rsidR="000C7FD9" w:rsidRPr="00183CE5" w:rsidRDefault="00BC237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(138,988)</w:t>
            </w:r>
          </w:p>
        </w:tc>
        <w:tc>
          <w:tcPr>
            <w:tcW w:w="245" w:type="dxa"/>
            <w:vAlign w:val="bottom"/>
          </w:tcPr>
          <w:p w14:paraId="54554DF1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79BE719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(159,653)</w:t>
            </w:r>
          </w:p>
        </w:tc>
      </w:tr>
      <w:tr w:rsidR="00183CE5" w:rsidRPr="00183CE5" w14:paraId="64854F3F" w14:textId="77777777" w:rsidTr="0017198F">
        <w:tc>
          <w:tcPr>
            <w:tcW w:w="2563" w:type="dxa"/>
          </w:tcPr>
          <w:p w14:paraId="343ED4F3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รวมลูกหนี้บอกเลิกสัญญา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7C3468" w14:textId="7AB15659" w:rsidR="000C7FD9" w:rsidRPr="00183CE5" w:rsidRDefault="00BC237A" w:rsidP="00FE3D84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160,453</w:t>
            </w:r>
          </w:p>
        </w:tc>
        <w:tc>
          <w:tcPr>
            <w:tcW w:w="236" w:type="dxa"/>
            <w:vAlign w:val="bottom"/>
          </w:tcPr>
          <w:p w14:paraId="5CF37A95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B28930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01"/>
              </w:tabs>
              <w:spacing w:line="240" w:lineRule="auto"/>
              <w:ind w:left="-75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ab/>
              <w:t>193,169</w:t>
            </w:r>
          </w:p>
        </w:tc>
        <w:tc>
          <w:tcPr>
            <w:tcW w:w="241" w:type="dxa"/>
            <w:vAlign w:val="bottom"/>
          </w:tcPr>
          <w:p w14:paraId="7345AEDB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51FF25" w14:textId="382F3FC6" w:rsidR="000C7FD9" w:rsidRPr="00183CE5" w:rsidRDefault="00BC237A" w:rsidP="00FE3D84">
            <w:pPr>
              <w:pStyle w:val="a2"/>
              <w:tabs>
                <w:tab w:val="decimal" w:pos="719"/>
              </w:tabs>
              <w:ind w:left="-108" w:right="-11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3CE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165</w:t>
            </w: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83CE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007</w:t>
            </w:r>
          </w:p>
        </w:tc>
        <w:tc>
          <w:tcPr>
            <w:tcW w:w="239" w:type="dxa"/>
            <w:vAlign w:val="bottom"/>
          </w:tcPr>
          <w:p w14:paraId="0BB60463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30A8D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176,031</w:t>
            </w:r>
          </w:p>
        </w:tc>
        <w:tc>
          <w:tcPr>
            <w:tcW w:w="236" w:type="dxa"/>
            <w:vAlign w:val="bottom"/>
          </w:tcPr>
          <w:p w14:paraId="1B48B318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0B5A76" w14:textId="28AC0FD7" w:rsidR="000C7FD9" w:rsidRPr="00183CE5" w:rsidRDefault="00BC237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325,460</w:t>
            </w:r>
          </w:p>
        </w:tc>
        <w:tc>
          <w:tcPr>
            <w:tcW w:w="245" w:type="dxa"/>
            <w:vAlign w:val="bottom"/>
          </w:tcPr>
          <w:p w14:paraId="019A4A4C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20E887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369,200</w:t>
            </w:r>
          </w:p>
        </w:tc>
      </w:tr>
      <w:tr w:rsidR="00183CE5" w:rsidRPr="00183CE5" w14:paraId="4822A83B" w14:textId="77777777" w:rsidTr="0017198F">
        <w:tc>
          <w:tcPr>
            <w:tcW w:w="2563" w:type="dxa"/>
          </w:tcPr>
          <w:p w14:paraId="693DFECF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</w:t>
            </w: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0A654855" w14:textId="6AA56CC4" w:rsidR="000C7FD9" w:rsidRPr="00183CE5" w:rsidRDefault="00BC237A" w:rsidP="00FE3D84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2,902,71</w:t>
            </w:r>
            <w:r w:rsidR="009F2970"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</w:t>
            </w:r>
          </w:p>
        </w:tc>
        <w:tc>
          <w:tcPr>
            <w:tcW w:w="236" w:type="dxa"/>
            <w:vAlign w:val="bottom"/>
          </w:tcPr>
          <w:p w14:paraId="6A94A564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vAlign w:val="bottom"/>
          </w:tcPr>
          <w:p w14:paraId="6399D63A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01"/>
              </w:tabs>
              <w:spacing w:line="240" w:lineRule="auto"/>
              <w:ind w:left="-75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ab/>
              <w:t>3,550,596</w:t>
            </w:r>
          </w:p>
        </w:tc>
        <w:tc>
          <w:tcPr>
            <w:tcW w:w="241" w:type="dxa"/>
            <w:vAlign w:val="bottom"/>
          </w:tcPr>
          <w:p w14:paraId="1FBC544D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vAlign w:val="bottom"/>
          </w:tcPr>
          <w:p w14:paraId="16FAD0A9" w14:textId="14ED086C" w:rsidR="000C7FD9" w:rsidRPr="00183CE5" w:rsidRDefault="00BC237A" w:rsidP="00FE3D84">
            <w:pPr>
              <w:pStyle w:val="a2"/>
              <w:tabs>
                <w:tab w:val="decimal" w:pos="719"/>
              </w:tabs>
              <w:ind w:left="-108" w:right="-11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ar-SA"/>
              </w:rPr>
              <w:t>2,724,870</w:t>
            </w:r>
          </w:p>
        </w:tc>
        <w:tc>
          <w:tcPr>
            <w:tcW w:w="239" w:type="dxa"/>
            <w:vAlign w:val="bottom"/>
          </w:tcPr>
          <w:p w14:paraId="2F23B033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072B4EFA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3,094,947</w:t>
            </w:r>
          </w:p>
        </w:tc>
        <w:tc>
          <w:tcPr>
            <w:tcW w:w="236" w:type="dxa"/>
            <w:vAlign w:val="bottom"/>
          </w:tcPr>
          <w:p w14:paraId="23817403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384C4A7E" w14:textId="56354ABB" w:rsidR="000C7FD9" w:rsidRPr="00183CE5" w:rsidRDefault="00BC237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5,627,58</w:t>
            </w:r>
            <w:r w:rsidR="006D1A71"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</w:t>
            </w:r>
          </w:p>
        </w:tc>
        <w:tc>
          <w:tcPr>
            <w:tcW w:w="245" w:type="dxa"/>
            <w:vAlign w:val="bottom"/>
          </w:tcPr>
          <w:p w14:paraId="61D28E7A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5B0BBD4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6,645,543</w:t>
            </w:r>
          </w:p>
        </w:tc>
      </w:tr>
      <w:tr w:rsidR="00183CE5" w:rsidRPr="00183CE5" w14:paraId="64C8BFA9" w14:textId="77777777" w:rsidTr="0017198F">
        <w:tc>
          <w:tcPr>
            <w:tcW w:w="2563" w:type="dxa"/>
          </w:tcPr>
          <w:p w14:paraId="749CAEB4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39E73656" w14:textId="3424975C" w:rsidR="000C7FD9" w:rsidRPr="00183CE5" w:rsidRDefault="00BC237A" w:rsidP="00FE3D84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(186,48</w:t>
            </w:r>
            <w:r w:rsidR="009F2970"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</w:t>
            </w: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36" w:type="dxa"/>
            <w:vAlign w:val="bottom"/>
          </w:tcPr>
          <w:p w14:paraId="761C6053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39A83D40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01"/>
              </w:tabs>
              <w:spacing w:line="240" w:lineRule="auto"/>
              <w:ind w:left="-7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  <w:t>(225,677)</w:t>
            </w:r>
          </w:p>
        </w:tc>
        <w:tc>
          <w:tcPr>
            <w:tcW w:w="241" w:type="dxa"/>
            <w:vAlign w:val="bottom"/>
          </w:tcPr>
          <w:p w14:paraId="064285B6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41105934" w14:textId="1DF651EF" w:rsidR="000C7FD9" w:rsidRPr="00183CE5" w:rsidRDefault="00BC237A" w:rsidP="00FE3D84">
            <w:pPr>
              <w:pStyle w:val="a2"/>
              <w:tabs>
                <w:tab w:val="decimal" w:pos="719"/>
              </w:tabs>
              <w:ind w:left="-108" w:right="-114"/>
              <w:jc w:val="lef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(190,167)</w:t>
            </w:r>
          </w:p>
        </w:tc>
        <w:tc>
          <w:tcPr>
            <w:tcW w:w="239" w:type="dxa"/>
            <w:vAlign w:val="bottom"/>
          </w:tcPr>
          <w:p w14:paraId="2B3B01AC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11BBFEE6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(208,107)</w:t>
            </w:r>
          </w:p>
        </w:tc>
        <w:tc>
          <w:tcPr>
            <w:tcW w:w="236" w:type="dxa"/>
            <w:vAlign w:val="bottom"/>
          </w:tcPr>
          <w:p w14:paraId="742E881B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382869BF" w14:textId="48B8ED8A" w:rsidR="000C7FD9" w:rsidRPr="00183CE5" w:rsidRDefault="00BC237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(376,64</w:t>
            </w:r>
            <w:r w:rsidR="006D1A71"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</w:t>
            </w: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45" w:type="dxa"/>
            <w:vAlign w:val="bottom"/>
          </w:tcPr>
          <w:p w14:paraId="016D9AA2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4D1EEF3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(433,784)</w:t>
            </w:r>
          </w:p>
        </w:tc>
      </w:tr>
      <w:tr w:rsidR="00664375" w:rsidRPr="00183CE5" w14:paraId="66D684F8" w14:textId="77777777" w:rsidTr="0017198F">
        <w:tc>
          <w:tcPr>
            <w:tcW w:w="2563" w:type="dxa"/>
          </w:tcPr>
          <w:p w14:paraId="046DA478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152" w:hanging="115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GB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ลูกหนี้ตามสัญญาเช่าซื้</w:t>
            </w:r>
            <w:r w:rsidRPr="00183CE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อ</w:t>
            </w: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4B3C8C" w14:textId="246D19AF" w:rsidR="000C7FD9" w:rsidRPr="00183CE5" w:rsidRDefault="00BC237A" w:rsidP="00FE3D84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2,716,232</w:t>
            </w:r>
          </w:p>
        </w:tc>
        <w:tc>
          <w:tcPr>
            <w:tcW w:w="236" w:type="dxa"/>
            <w:vAlign w:val="bottom"/>
          </w:tcPr>
          <w:p w14:paraId="4A5EC676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F08398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01"/>
              </w:tabs>
              <w:spacing w:line="240" w:lineRule="auto"/>
              <w:ind w:left="-75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ab/>
              <w:t>3,324,919</w:t>
            </w:r>
          </w:p>
        </w:tc>
        <w:tc>
          <w:tcPr>
            <w:tcW w:w="241" w:type="dxa"/>
            <w:vAlign w:val="bottom"/>
          </w:tcPr>
          <w:p w14:paraId="15F5392F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9F872E" w14:textId="515F13B6" w:rsidR="000C7FD9" w:rsidRPr="00183CE5" w:rsidRDefault="00BC237A" w:rsidP="00FE3D84">
            <w:pPr>
              <w:pStyle w:val="a2"/>
              <w:tabs>
                <w:tab w:val="decimal" w:pos="719"/>
              </w:tabs>
              <w:ind w:left="-108" w:right="-11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2,534,703</w:t>
            </w:r>
          </w:p>
        </w:tc>
        <w:tc>
          <w:tcPr>
            <w:tcW w:w="239" w:type="dxa"/>
            <w:vAlign w:val="bottom"/>
          </w:tcPr>
          <w:p w14:paraId="3211D803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98BEEF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2,886,840</w:t>
            </w:r>
          </w:p>
        </w:tc>
        <w:tc>
          <w:tcPr>
            <w:tcW w:w="236" w:type="dxa"/>
            <w:vAlign w:val="bottom"/>
          </w:tcPr>
          <w:p w14:paraId="0BE1BA7B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BBCAA3" w14:textId="646158F2" w:rsidR="000C7FD9" w:rsidRPr="00183CE5" w:rsidRDefault="00BC237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5,250,93</w:t>
            </w:r>
            <w:r w:rsidR="006D1A71"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5</w:t>
            </w:r>
          </w:p>
        </w:tc>
        <w:tc>
          <w:tcPr>
            <w:tcW w:w="245" w:type="dxa"/>
            <w:vAlign w:val="bottom"/>
          </w:tcPr>
          <w:p w14:paraId="5859B3C4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525D6B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6,211,759</w:t>
            </w:r>
          </w:p>
        </w:tc>
      </w:tr>
    </w:tbl>
    <w:p w14:paraId="4EB819A6" w14:textId="77777777" w:rsidR="00745DC9" w:rsidRPr="00183CE5" w:rsidRDefault="00745DC9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</w:rPr>
      </w:pPr>
    </w:p>
    <w:p w14:paraId="1405510E" w14:textId="77777777" w:rsidR="00AD7691" w:rsidRPr="00183CE5" w:rsidRDefault="00AD7691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</w:rPr>
      </w:pPr>
    </w:p>
    <w:p w14:paraId="36063803" w14:textId="77777777" w:rsidR="00AD7691" w:rsidRPr="00183CE5" w:rsidRDefault="00AD7691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</w:rPr>
      </w:pPr>
    </w:p>
    <w:p w14:paraId="2FC11014" w14:textId="77777777" w:rsidR="00AD7691" w:rsidRPr="00183CE5" w:rsidRDefault="00AD7691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</w:rPr>
      </w:pPr>
    </w:p>
    <w:p w14:paraId="3EAE022A" w14:textId="77777777" w:rsidR="00AD7691" w:rsidRPr="00183CE5" w:rsidRDefault="00AD7691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</w:rPr>
      </w:pPr>
    </w:p>
    <w:p w14:paraId="765FDF72" w14:textId="77777777" w:rsidR="00AD7691" w:rsidRPr="00183CE5" w:rsidRDefault="00AD7691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</w:rPr>
      </w:pPr>
    </w:p>
    <w:tbl>
      <w:tblPr>
        <w:tblW w:w="9686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2563"/>
        <w:gridCol w:w="989"/>
        <w:gridCol w:w="236"/>
        <w:gridCol w:w="1027"/>
        <w:gridCol w:w="241"/>
        <w:gridCol w:w="929"/>
        <w:gridCol w:w="239"/>
        <w:gridCol w:w="1111"/>
        <w:gridCol w:w="236"/>
        <w:gridCol w:w="934"/>
        <w:gridCol w:w="245"/>
        <w:gridCol w:w="936"/>
      </w:tblGrid>
      <w:tr w:rsidR="00183CE5" w:rsidRPr="00183CE5" w14:paraId="33BC55C8" w14:textId="77777777" w:rsidTr="0017198F">
        <w:trPr>
          <w:trHeight w:val="380"/>
          <w:tblHeader/>
        </w:trPr>
        <w:tc>
          <w:tcPr>
            <w:tcW w:w="2563" w:type="dxa"/>
          </w:tcPr>
          <w:p w14:paraId="570C1D56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123" w:type="dxa"/>
            <w:gridSpan w:val="11"/>
          </w:tcPr>
          <w:p w14:paraId="06CE4F14" w14:textId="2AD1BCBD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183CE5" w:rsidRPr="00183CE5" w14:paraId="14BF4760" w14:textId="77777777" w:rsidTr="0017198F">
        <w:trPr>
          <w:trHeight w:val="272"/>
          <w:tblHeader/>
        </w:trPr>
        <w:tc>
          <w:tcPr>
            <w:tcW w:w="2563" w:type="dxa"/>
          </w:tcPr>
          <w:p w14:paraId="5B33B73E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252" w:type="dxa"/>
            <w:gridSpan w:val="3"/>
          </w:tcPr>
          <w:p w14:paraId="6A099A57" w14:textId="69BB18F2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ลูกหนี้ตามสัญญาเช่าซื้อที่ถึง</w:t>
            </w:r>
          </w:p>
        </w:tc>
        <w:tc>
          <w:tcPr>
            <w:tcW w:w="241" w:type="dxa"/>
          </w:tcPr>
          <w:p w14:paraId="0D72ED20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279" w:type="dxa"/>
            <w:gridSpan w:val="3"/>
          </w:tcPr>
          <w:p w14:paraId="0CFF9F39" w14:textId="5108F300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ลูกหนี้ตามสัญญาเช่าซื้อที่ถึง</w:t>
            </w:r>
          </w:p>
        </w:tc>
        <w:tc>
          <w:tcPr>
            <w:tcW w:w="236" w:type="dxa"/>
          </w:tcPr>
          <w:p w14:paraId="458C02D5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115" w:type="dxa"/>
            <w:gridSpan w:val="3"/>
          </w:tcPr>
          <w:p w14:paraId="275576E7" w14:textId="307714A8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83CE5" w:rsidRPr="00183CE5" w14:paraId="40576316" w14:textId="77777777" w:rsidTr="0017198F">
        <w:trPr>
          <w:trHeight w:val="254"/>
          <w:tblHeader/>
        </w:trPr>
        <w:tc>
          <w:tcPr>
            <w:tcW w:w="2563" w:type="dxa"/>
          </w:tcPr>
          <w:p w14:paraId="0921DDFC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252" w:type="dxa"/>
            <w:gridSpan w:val="3"/>
          </w:tcPr>
          <w:p w14:paraId="734DB12F" w14:textId="55F25BFF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กำหนดชำระภายในหนึ่งปี</w:t>
            </w:r>
          </w:p>
        </w:tc>
        <w:tc>
          <w:tcPr>
            <w:tcW w:w="241" w:type="dxa"/>
          </w:tcPr>
          <w:p w14:paraId="06935176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279" w:type="dxa"/>
            <w:gridSpan w:val="3"/>
          </w:tcPr>
          <w:p w14:paraId="5CA8D93B" w14:textId="5FA3E7F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กำหนดชำระเกินกว่าหนึ่งปี</w:t>
            </w:r>
          </w:p>
        </w:tc>
        <w:tc>
          <w:tcPr>
            <w:tcW w:w="236" w:type="dxa"/>
          </w:tcPr>
          <w:p w14:paraId="54A2A392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115" w:type="dxa"/>
            <w:gridSpan w:val="3"/>
          </w:tcPr>
          <w:p w14:paraId="7E69EA88" w14:textId="00B7B818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183CE5" w:rsidRPr="00183CE5" w14:paraId="2D933CE2" w14:textId="77777777" w:rsidTr="0017198F">
        <w:trPr>
          <w:tblHeader/>
        </w:trPr>
        <w:tc>
          <w:tcPr>
            <w:tcW w:w="2563" w:type="dxa"/>
          </w:tcPr>
          <w:p w14:paraId="73810A3F" w14:textId="77777777" w:rsidR="00DD0A4C" w:rsidRPr="00183CE5" w:rsidRDefault="00DD0A4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</w:tcPr>
          <w:p w14:paraId="38730920" w14:textId="7EA2F91B" w:rsidR="00DD0A4C" w:rsidRPr="00183CE5" w:rsidRDefault="00DD0A4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30 </w:t>
            </w:r>
            <w:r w:rsidR="003D5162"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Pr="00183CE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3031DC61" w14:textId="77777777" w:rsidR="00DD0A4C" w:rsidRPr="00183CE5" w:rsidRDefault="00DD0A4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7" w:type="dxa"/>
          </w:tcPr>
          <w:p w14:paraId="69D274A7" w14:textId="77777777" w:rsidR="00DD0A4C" w:rsidRPr="00183CE5" w:rsidRDefault="00DD0A4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14:paraId="4D32BBDD" w14:textId="49D214C4" w:rsidR="00DD0A4C" w:rsidRPr="00183CE5" w:rsidRDefault="00DD0A4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41" w:type="dxa"/>
            <w:vAlign w:val="bottom"/>
          </w:tcPr>
          <w:p w14:paraId="2E5DE1CE" w14:textId="77777777" w:rsidR="00DD0A4C" w:rsidRPr="00183CE5" w:rsidRDefault="00DD0A4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29" w:type="dxa"/>
          </w:tcPr>
          <w:p w14:paraId="62AC717A" w14:textId="011007FA" w:rsidR="00DD0A4C" w:rsidRPr="00183CE5" w:rsidRDefault="00DD0A4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30 </w:t>
            </w:r>
            <w:r w:rsidR="003D5162"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Pr="00183CE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9" w:type="dxa"/>
          </w:tcPr>
          <w:p w14:paraId="0C8A46C4" w14:textId="77777777" w:rsidR="00DD0A4C" w:rsidRPr="00183CE5" w:rsidRDefault="00DD0A4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1" w:type="dxa"/>
          </w:tcPr>
          <w:p w14:paraId="6AD83E62" w14:textId="77777777" w:rsidR="00DD0A4C" w:rsidRPr="00183CE5" w:rsidRDefault="00DD0A4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14:paraId="6060249F" w14:textId="04DE1451" w:rsidR="00DD0A4C" w:rsidRPr="00183CE5" w:rsidRDefault="00DD0A4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6369DF45" w14:textId="77777777" w:rsidR="00DD0A4C" w:rsidRPr="00183CE5" w:rsidRDefault="00DD0A4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934" w:type="dxa"/>
          </w:tcPr>
          <w:p w14:paraId="6FA74F67" w14:textId="507F2B1A" w:rsidR="00DD0A4C" w:rsidRPr="00183CE5" w:rsidRDefault="00DD0A4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30 </w:t>
            </w:r>
            <w:r w:rsidR="003D5162"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Pr="00183CE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45" w:type="dxa"/>
          </w:tcPr>
          <w:p w14:paraId="009E0D7F" w14:textId="77777777" w:rsidR="00DD0A4C" w:rsidRPr="00183CE5" w:rsidRDefault="00DD0A4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6" w:type="dxa"/>
          </w:tcPr>
          <w:p w14:paraId="276638AE" w14:textId="77777777" w:rsidR="00DD0A4C" w:rsidRPr="00183CE5" w:rsidRDefault="00DD0A4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14:paraId="07A0596C" w14:textId="17992B5A" w:rsidR="00DD0A4C" w:rsidRPr="00183CE5" w:rsidRDefault="00DD0A4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183CE5" w:rsidRPr="00183CE5" w14:paraId="14272026" w14:textId="77777777" w:rsidTr="0017198F">
        <w:trPr>
          <w:tblHeader/>
        </w:trPr>
        <w:tc>
          <w:tcPr>
            <w:tcW w:w="2563" w:type="dxa"/>
          </w:tcPr>
          <w:p w14:paraId="049369DF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123" w:type="dxa"/>
            <w:gridSpan w:val="11"/>
          </w:tcPr>
          <w:p w14:paraId="2651333B" w14:textId="0183588B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3CE5" w:rsidRPr="00183CE5" w14:paraId="50668892" w14:textId="77777777" w:rsidTr="0017198F">
        <w:tc>
          <w:tcPr>
            <w:tcW w:w="2563" w:type="dxa"/>
          </w:tcPr>
          <w:p w14:paraId="3C0910BF" w14:textId="6D75216C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05" w:hanging="115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GB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ลูกหนี้ปกติ</w:t>
            </w:r>
          </w:p>
        </w:tc>
        <w:tc>
          <w:tcPr>
            <w:tcW w:w="989" w:type="dxa"/>
          </w:tcPr>
          <w:p w14:paraId="42D4390B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9D23AD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27" w:type="dxa"/>
          </w:tcPr>
          <w:p w14:paraId="416E8508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47F24DEF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929" w:type="dxa"/>
          </w:tcPr>
          <w:p w14:paraId="35A4B559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0ACDE3EA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17AD2D8D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B92DC5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001DDD93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7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5" w:type="dxa"/>
          </w:tcPr>
          <w:p w14:paraId="14C9FF4F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936" w:type="dxa"/>
          </w:tcPr>
          <w:p w14:paraId="2454484D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83CE5" w:rsidRPr="00183CE5" w14:paraId="239F6CFA" w14:textId="77777777" w:rsidTr="0017198F">
        <w:tc>
          <w:tcPr>
            <w:tcW w:w="2563" w:type="dxa"/>
            <w:vAlign w:val="bottom"/>
          </w:tcPr>
          <w:p w14:paraId="089229DA" w14:textId="50F78E06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05" w:hanging="11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ลูกหนี้เช่าซื้อ</w:t>
            </w:r>
          </w:p>
        </w:tc>
        <w:tc>
          <w:tcPr>
            <w:tcW w:w="989" w:type="dxa"/>
          </w:tcPr>
          <w:p w14:paraId="6A5C3761" w14:textId="676D2302" w:rsidR="00AD7691" w:rsidRPr="00183CE5" w:rsidRDefault="00BC237A" w:rsidP="00FE3D84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2,363,575</w:t>
            </w:r>
          </w:p>
        </w:tc>
        <w:tc>
          <w:tcPr>
            <w:tcW w:w="236" w:type="dxa"/>
            <w:vAlign w:val="bottom"/>
          </w:tcPr>
          <w:p w14:paraId="6EC5845D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27" w:type="dxa"/>
            <w:vAlign w:val="bottom"/>
          </w:tcPr>
          <w:p w14:paraId="2A73D4DB" w14:textId="48ECE46F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01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3,083,790</w:t>
            </w:r>
          </w:p>
        </w:tc>
        <w:tc>
          <w:tcPr>
            <w:tcW w:w="241" w:type="dxa"/>
            <w:vAlign w:val="bottom"/>
          </w:tcPr>
          <w:p w14:paraId="38B98CC8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29" w:type="dxa"/>
          </w:tcPr>
          <w:p w14:paraId="415AA97A" w14:textId="4036C7A2" w:rsidR="00AD7691" w:rsidRPr="00183CE5" w:rsidRDefault="00BC237A" w:rsidP="00FE3D84">
            <w:pPr>
              <w:pStyle w:val="a2"/>
              <w:tabs>
                <w:tab w:val="decimal" w:pos="719"/>
              </w:tabs>
              <w:ind w:left="-108" w:right="-114"/>
              <w:jc w:val="left"/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  <w:t>2,487,739</w:t>
            </w:r>
          </w:p>
        </w:tc>
        <w:tc>
          <w:tcPr>
            <w:tcW w:w="239" w:type="dxa"/>
            <w:vAlign w:val="bottom"/>
          </w:tcPr>
          <w:p w14:paraId="4E247879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1" w:type="dxa"/>
            <w:vAlign w:val="bottom"/>
          </w:tcPr>
          <w:p w14:paraId="682E9AEA" w14:textId="1685E54F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2,655,567</w:t>
            </w:r>
          </w:p>
        </w:tc>
        <w:tc>
          <w:tcPr>
            <w:tcW w:w="236" w:type="dxa"/>
            <w:vAlign w:val="bottom"/>
          </w:tcPr>
          <w:p w14:paraId="5EF9DE7E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14:paraId="32D97FA9" w14:textId="0FB15EE8" w:rsidR="00AD7691" w:rsidRPr="00183CE5" w:rsidRDefault="00BC237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4,851,314</w:t>
            </w:r>
          </w:p>
        </w:tc>
        <w:tc>
          <w:tcPr>
            <w:tcW w:w="245" w:type="dxa"/>
            <w:vAlign w:val="bottom"/>
          </w:tcPr>
          <w:p w14:paraId="5D0341D9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6101F84C" w14:textId="6135089F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5,739,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357</w:t>
            </w:r>
          </w:p>
        </w:tc>
      </w:tr>
      <w:tr w:rsidR="00183CE5" w:rsidRPr="00183CE5" w14:paraId="6414A45C" w14:textId="77777777" w:rsidTr="0017198F">
        <w:tc>
          <w:tcPr>
            <w:tcW w:w="2563" w:type="dxa"/>
            <w:vAlign w:val="bottom"/>
          </w:tcPr>
          <w:p w14:paraId="362485D7" w14:textId="31EFB19C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05" w:hanging="115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ดอกเบี้ยเช่าซื้อค้างรับ</w:t>
            </w:r>
          </w:p>
        </w:tc>
        <w:tc>
          <w:tcPr>
            <w:tcW w:w="989" w:type="dxa"/>
          </w:tcPr>
          <w:p w14:paraId="322F6CD6" w14:textId="7E86C779" w:rsidR="00AD7691" w:rsidRPr="00183CE5" w:rsidRDefault="00BC237A" w:rsidP="00FE3D84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112,520</w:t>
            </w:r>
          </w:p>
        </w:tc>
        <w:tc>
          <w:tcPr>
            <w:tcW w:w="236" w:type="dxa"/>
            <w:vAlign w:val="bottom"/>
          </w:tcPr>
          <w:p w14:paraId="606F1E83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27" w:type="dxa"/>
            <w:vAlign w:val="bottom"/>
          </w:tcPr>
          <w:p w14:paraId="21F28074" w14:textId="4D05597E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01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106</w:t>
            </w:r>
            <w:r w:rsidRPr="00183C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465</w:t>
            </w:r>
          </w:p>
        </w:tc>
        <w:tc>
          <w:tcPr>
            <w:tcW w:w="241" w:type="dxa"/>
            <w:vAlign w:val="bottom"/>
          </w:tcPr>
          <w:p w14:paraId="6F369517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29" w:type="dxa"/>
          </w:tcPr>
          <w:p w14:paraId="1C0280FA" w14:textId="10955B6F" w:rsidR="00AD7691" w:rsidRPr="00183CE5" w:rsidRDefault="00BC237A" w:rsidP="00FE3D84">
            <w:pPr>
              <w:pStyle w:val="a2"/>
              <w:tabs>
                <w:tab w:val="decimal" w:pos="463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9" w:type="dxa"/>
            <w:vAlign w:val="bottom"/>
          </w:tcPr>
          <w:p w14:paraId="271AC6C5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1" w:type="dxa"/>
            <w:vAlign w:val="bottom"/>
          </w:tcPr>
          <w:p w14:paraId="49484623" w14:textId="784EA13D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36" w:type="dxa"/>
            <w:vAlign w:val="bottom"/>
          </w:tcPr>
          <w:p w14:paraId="74B78CFF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14:paraId="40A8FC23" w14:textId="5FE6A706" w:rsidR="00AD7691" w:rsidRPr="00183CE5" w:rsidRDefault="00BC237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112,520</w:t>
            </w:r>
          </w:p>
        </w:tc>
        <w:tc>
          <w:tcPr>
            <w:tcW w:w="245" w:type="dxa"/>
            <w:vAlign w:val="bottom"/>
          </w:tcPr>
          <w:p w14:paraId="2DDD9AF7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298EBDD0" w14:textId="65F928AE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106,465</w:t>
            </w:r>
          </w:p>
        </w:tc>
      </w:tr>
      <w:tr w:rsidR="00183CE5" w:rsidRPr="00183CE5" w14:paraId="29D22591" w14:textId="77777777" w:rsidTr="0017198F">
        <w:trPr>
          <w:trHeight w:val="830"/>
        </w:trPr>
        <w:tc>
          <w:tcPr>
            <w:tcW w:w="2563" w:type="dxa"/>
            <w:vAlign w:val="bottom"/>
          </w:tcPr>
          <w:p w14:paraId="1E5966EC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152" w:hanging="11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83C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 xml:space="preserve">หัก 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ดอกเบี้ยเช่าซื้อที่ยัง</w:t>
            </w:r>
          </w:p>
          <w:p w14:paraId="17D11966" w14:textId="66CE3516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0"/>
              </w:tabs>
              <w:spacing w:line="240" w:lineRule="auto"/>
              <w:ind w:left="210" w:right="-105" w:hanging="21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/>
              </w:rPr>
              <w:tab/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ไม่ถือป็นรายได้ </w:t>
            </w:r>
            <w:r w:rsidRPr="00183CE5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989" w:type="dxa"/>
          </w:tcPr>
          <w:p w14:paraId="700788E6" w14:textId="77777777" w:rsidR="00BC237A" w:rsidRPr="00183CE5" w:rsidRDefault="00BC237A" w:rsidP="00FE3D84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4BC82071" w14:textId="5B47E420" w:rsidR="00AD7691" w:rsidRPr="00183CE5" w:rsidRDefault="00BC237A" w:rsidP="00FE3D84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(602,817)</w:t>
            </w:r>
          </w:p>
        </w:tc>
        <w:tc>
          <w:tcPr>
            <w:tcW w:w="236" w:type="dxa"/>
            <w:vAlign w:val="bottom"/>
          </w:tcPr>
          <w:p w14:paraId="57916657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7" w:type="dxa"/>
            <w:vAlign w:val="bottom"/>
          </w:tcPr>
          <w:p w14:paraId="001008E7" w14:textId="6D74C0F4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01"/>
              </w:tabs>
              <w:spacing w:line="240" w:lineRule="auto"/>
              <w:ind w:right="-109" w:hanging="75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(1</w:t>
            </w:r>
            <w:r w:rsidRPr="00183C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064</w:t>
            </w:r>
            <w:r w:rsidRPr="00183C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723)</w:t>
            </w:r>
          </w:p>
        </w:tc>
        <w:tc>
          <w:tcPr>
            <w:tcW w:w="241" w:type="dxa"/>
            <w:vAlign w:val="bottom"/>
          </w:tcPr>
          <w:p w14:paraId="02322B9C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29" w:type="dxa"/>
          </w:tcPr>
          <w:p w14:paraId="6D79E9AC" w14:textId="77777777" w:rsidR="00BC237A" w:rsidRPr="00183CE5" w:rsidRDefault="00BC237A" w:rsidP="00FE3D84">
            <w:pPr>
              <w:pStyle w:val="a2"/>
              <w:tabs>
                <w:tab w:val="decimal" w:pos="719"/>
              </w:tabs>
              <w:ind w:left="-108" w:right="-114"/>
              <w:jc w:val="left"/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</w:pPr>
          </w:p>
          <w:p w14:paraId="59BFC129" w14:textId="7AA6D658" w:rsidR="00AD7691" w:rsidRPr="00183CE5" w:rsidRDefault="00BC237A" w:rsidP="00FE3D84">
            <w:pPr>
              <w:pStyle w:val="a2"/>
              <w:tabs>
                <w:tab w:val="decimal" w:pos="719"/>
              </w:tabs>
              <w:ind w:left="-108" w:right="-114"/>
              <w:jc w:val="left"/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  <w:t>(719,887)</w:t>
            </w:r>
          </w:p>
        </w:tc>
        <w:tc>
          <w:tcPr>
            <w:tcW w:w="239" w:type="dxa"/>
            <w:vAlign w:val="bottom"/>
          </w:tcPr>
          <w:p w14:paraId="2C621FF3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1" w:type="dxa"/>
            <w:vAlign w:val="bottom"/>
          </w:tcPr>
          <w:p w14:paraId="4B707DAD" w14:textId="07FBA1F0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(556,682)</w:t>
            </w:r>
          </w:p>
        </w:tc>
        <w:tc>
          <w:tcPr>
            <w:tcW w:w="236" w:type="dxa"/>
            <w:vAlign w:val="bottom"/>
          </w:tcPr>
          <w:p w14:paraId="35922BDE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14:paraId="2531B4AF" w14:textId="77777777" w:rsidR="00BC237A" w:rsidRPr="00183CE5" w:rsidRDefault="00BC237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5" w:hanging="16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43A9AB34" w14:textId="47341A1C" w:rsidR="00AD7691" w:rsidRPr="00183CE5" w:rsidRDefault="00BC237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5" w:hanging="16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(1,322,70</w:t>
            </w:r>
            <w:r w:rsidR="006D1A71"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</w:t>
            </w: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45" w:type="dxa"/>
            <w:vAlign w:val="bottom"/>
          </w:tcPr>
          <w:p w14:paraId="5F19D5A3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6" w:type="dxa"/>
            <w:vAlign w:val="bottom"/>
          </w:tcPr>
          <w:p w14:paraId="7D25AFB1" w14:textId="75D580D6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(1</w:t>
            </w:r>
            <w:r w:rsidRPr="00183C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621</w:t>
            </w:r>
            <w:r w:rsidRPr="00183C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405)</w:t>
            </w:r>
          </w:p>
        </w:tc>
      </w:tr>
      <w:tr w:rsidR="00183CE5" w:rsidRPr="00183CE5" w14:paraId="7BDC5571" w14:textId="77777777" w:rsidTr="0017198F">
        <w:tc>
          <w:tcPr>
            <w:tcW w:w="2563" w:type="dxa"/>
          </w:tcPr>
          <w:p w14:paraId="7DF806B6" w14:textId="5A50B458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05" w:hanging="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รวมลูกหนี้ปกติ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2F26688F" w14:textId="67A0D288" w:rsidR="00AD7691" w:rsidRPr="00183CE5" w:rsidRDefault="00BC237A" w:rsidP="00FE3D84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1,873,278</w:t>
            </w:r>
          </w:p>
        </w:tc>
        <w:tc>
          <w:tcPr>
            <w:tcW w:w="236" w:type="dxa"/>
            <w:vAlign w:val="bottom"/>
          </w:tcPr>
          <w:p w14:paraId="6F85F3EA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EB3A2B" w14:textId="5460445F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01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</w:t>
            </w: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125</w:t>
            </w: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532</w:t>
            </w:r>
          </w:p>
        </w:tc>
        <w:tc>
          <w:tcPr>
            <w:tcW w:w="241" w:type="dxa"/>
            <w:vAlign w:val="bottom"/>
          </w:tcPr>
          <w:p w14:paraId="5B23354C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</w:tcPr>
          <w:p w14:paraId="70C08EDB" w14:textId="2B3F76B7" w:rsidR="00AD7691" w:rsidRPr="00183CE5" w:rsidRDefault="00BC237A" w:rsidP="00FE3D84">
            <w:pPr>
              <w:pStyle w:val="a2"/>
              <w:tabs>
                <w:tab w:val="decimal" w:pos="719"/>
              </w:tabs>
              <w:ind w:left="-108" w:right="-11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1,767,852</w:t>
            </w:r>
          </w:p>
        </w:tc>
        <w:tc>
          <w:tcPr>
            <w:tcW w:w="239" w:type="dxa"/>
            <w:vAlign w:val="bottom"/>
          </w:tcPr>
          <w:p w14:paraId="26356298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141E95" w14:textId="34422E54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2,098,885</w:t>
            </w:r>
          </w:p>
        </w:tc>
        <w:tc>
          <w:tcPr>
            <w:tcW w:w="236" w:type="dxa"/>
            <w:vAlign w:val="bottom"/>
          </w:tcPr>
          <w:p w14:paraId="43E63144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70FCD032" w14:textId="3FC1AC80" w:rsidR="00AD7691" w:rsidRPr="00183CE5" w:rsidRDefault="00BC237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3,641,13</w:t>
            </w:r>
            <w:r w:rsidR="006D1A71"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0</w:t>
            </w:r>
          </w:p>
        </w:tc>
        <w:tc>
          <w:tcPr>
            <w:tcW w:w="245" w:type="dxa"/>
            <w:vAlign w:val="bottom"/>
          </w:tcPr>
          <w:p w14:paraId="2DCC0DD8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3BDEBB" w14:textId="49226FE1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4,224,417</w:t>
            </w:r>
          </w:p>
        </w:tc>
      </w:tr>
      <w:tr w:rsidR="00183CE5" w:rsidRPr="00183CE5" w14:paraId="76EB3BA5" w14:textId="77777777" w:rsidTr="0017198F">
        <w:tc>
          <w:tcPr>
            <w:tcW w:w="2563" w:type="dxa"/>
          </w:tcPr>
          <w:p w14:paraId="4EC6C204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3A0DF7EF" w14:textId="77777777" w:rsidR="00AD7691" w:rsidRPr="00183CE5" w:rsidRDefault="00AD7691" w:rsidP="00FE3D84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44ED558E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vAlign w:val="bottom"/>
          </w:tcPr>
          <w:p w14:paraId="5FF7F83C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90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46FAF2DC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vAlign w:val="bottom"/>
          </w:tcPr>
          <w:p w14:paraId="2443AC54" w14:textId="77777777" w:rsidR="00AD7691" w:rsidRPr="00183CE5" w:rsidRDefault="00AD7691" w:rsidP="00FE3D84">
            <w:pPr>
              <w:pStyle w:val="a2"/>
              <w:tabs>
                <w:tab w:val="decimal" w:pos="730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9" w:type="dxa"/>
            <w:vAlign w:val="bottom"/>
          </w:tcPr>
          <w:p w14:paraId="5336D427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7975BA80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3480B4A4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489EC009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5" w:type="dxa"/>
            <w:vAlign w:val="bottom"/>
          </w:tcPr>
          <w:p w14:paraId="0D39E58D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1280241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83CE5" w:rsidRPr="00183CE5" w14:paraId="06376471" w14:textId="77777777" w:rsidTr="0017198F">
        <w:tc>
          <w:tcPr>
            <w:tcW w:w="2563" w:type="dxa"/>
          </w:tcPr>
          <w:p w14:paraId="395C2673" w14:textId="1E602B88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ลูกหนี้บอกเลิกสัญญา</w:t>
            </w:r>
          </w:p>
        </w:tc>
        <w:tc>
          <w:tcPr>
            <w:tcW w:w="989" w:type="dxa"/>
            <w:vAlign w:val="bottom"/>
          </w:tcPr>
          <w:p w14:paraId="1F3BD263" w14:textId="77777777" w:rsidR="00AD7691" w:rsidRPr="00183CE5" w:rsidRDefault="00AD7691" w:rsidP="00FE3D84">
            <w:pPr>
              <w:pStyle w:val="a2"/>
              <w:tabs>
                <w:tab w:val="decimal" w:pos="70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5502D3D0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27" w:type="dxa"/>
            <w:vAlign w:val="bottom"/>
          </w:tcPr>
          <w:p w14:paraId="6884C713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90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48D60F0D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29" w:type="dxa"/>
            <w:vAlign w:val="bottom"/>
          </w:tcPr>
          <w:p w14:paraId="570C35D2" w14:textId="77777777" w:rsidR="00AD7691" w:rsidRPr="00183CE5" w:rsidRDefault="00AD7691" w:rsidP="00FE3D84">
            <w:pPr>
              <w:pStyle w:val="a2"/>
              <w:tabs>
                <w:tab w:val="decimal" w:pos="730"/>
              </w:tabs>
              <w:ind w:left="-108" w:right="-108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9" w:type="dxa"/>
            <w:vAlign w:val="bottom"/>
          </w:tcPr>
          <w:p w14:paraId="0A7999CD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1" w:type="dxa"/>
            <w:vAlign w:val="bottom"/>
          </w:tcPr>
          <w:p w14:paraId="760DFF26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12023F0E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vAlign w:val="bottom"/>
          </w:tcPr>
          <w:p w14:paraId="7B39C570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5" w:type="dxa"/>
            <w:vAlign w:val="bottom"/>
          </w:tcPr>
          <w:p w14:paraId="72585338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417D7D29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83CE5" w:rsidRPr="00183CE5" w14:paraId="7618247F" w14:textId="77777777" w:rsidTr="0017198F">
        <w:tc>
          <w:tcPr>
            <w:tcW w:w="2563" w:type="dxa"/>
            <w:vAlign w:val="bottom"/>
          </w:tcPr>
          <w:p w14:paraId="1614EEA9" w14:textId="5209219F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ลูกหนี้เช่าซื้อ</w:t>
            </w:r>
          </w:p>
        </w:tc>
        <w:tc>
          <w:tcPr>
            <w:tcW w:w="989" w:type="dxa"/>
          </w:tcPr>
          <w:p w14:paraId="3C14984B" w14:textId="2769F5D5" w:rsidR="00AD7691" w:rsidRPr="00183CE5" w:rsidRDefault="00BC237A" w:rsidP="00FE3D84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169,731</w:t>
            </w:r>
          </w:p>
        </w:tc>
        <w:tc>
          <w:tcPr>
            <w:tcW w:w="236" w:type="dxa"/>
            <w:vAlign w:val="bottom"/>
          </w:tcPr>
          <w:p w14:paraId="7D235959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27" w:type="dxa"/>
            <w:vAlign w:val="bottom"/>
          </w:tcPr>
          <w:p w14:paraId="50279EF2" w14:textId="40F58549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01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231</w:t>
            </w:r>
            <w:r w:rsidRPr="00183C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375</w:t>
            </w:r>
          </w:p>
        </w:tc>
        <w:tc>
          <w:tcPr>
            <w:tcW w:w="241" w:type="dxa"/>
            <w:vAlign w:val="bottom"/>
          </w:tcPr>
          <w:p w14:paraId="1B098E3F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29" w:type="dxa"/>
          </w:tcPr>
          <w:p w14:paraId="58A2C2AE" w14:textId="7E9E43C1" w:rsidR="00AD7691" w:rsidRPr="00183CE5" w:rsidRDefault="00BC237A" w:rsidP="00FE3D84">
            <w:pPr>
              <w:pStyle w:val="a2"/>
              <w:tabs>
                <w:tab w:val="decimal" w:pos="719"/>
              </w:tabs>
              <w:ind w:left="-108" w:right="-114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234,769</w:t>
            </w:r>
          </w:p>
        </w:tc>
        <w:tc>
          <w:tcPr>
            <w:tcW w:w="239" w:type="dxa"/>
            <w:vAlign w:val="bottom"/>
          </w:tcPr>
          <w:p w14:paraId="77136519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1" w:type="dxa"/>
            <w:vAlign w:val="bottom"/>
          </w:tcPr>
          <w:p w14:paraId="3E1A72C2" w14:textId="33D99F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223,998</w:t>
            </w:r>
          </w:p>
        </w:tc>
        <w:tc>
          <w:tcPr>
            <w:tcW w:w="236" w:type="dxa"/>
            <w:vAlign w:val="bottom"/>
          </w:tcPr>
          <w:p w14:paraId="17B14DED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14:paraId="08074196" w14:textId="7D473583" w:rsidR="00AD7691" w:rsidRPr="00183CE5" w:rsidRDefault="00BC237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404,500</w:t>
            </w:r>
          </w:p>
        </w:tc>
        <w:tc>
          <w:tcPr>
            <w:tcW w:w="245" w:type="dxa"/>
            <w:vAlign w:val="bottom"/>
          </w:tcPr>
          <w:p w14:paraId="196BCBB8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57731C79" w14:textId="191EDBD1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455,373</w:t>
            </w:r>
          </w:p>
        </w:tc>
      </w:tr>
      <w:tr w:rsidR="00183CE5" w:rsidRPr="00183CE5" w14:paraId="088937F7" w14:textId="77777777" w:rsidTr="0017198F">
        <w:tc>
          <w:tcPr>
            <w:tcW w:w="2563" w:type="dxa"/>
            <w:vAlign w:val="bottom"/>
          </w:tcPr>
          <w:p w14:paraId="173D1479" w14:textId="6FD2DCDC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ดอกเบี้ยเช่าซื้อค้างรับ</w:t>
            </w:r>
          </w:p>
        </w:tc>
        <w:tc>
          <w:tcPr>
            <w:tcW w:w="989" w:type="dxa"/>
          </w:tcPr>
          <w:p w14:paraId="1D473502" w14:textId="713F10BC" w:rsidR="00AD7691" w:rsidRPr="00183CE5" w:rsidRDefault="00BC237A" w:rsidP="00FE3D84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  <w:t>25,403</w:t>
            </w:r>
          </w:p>
        </w:tc>
        <w:tc>
          <w:tcPr>
            <w:tcW w:w="236" w:type="dxa"/>
            <w:vAlign w:val="bottom"/>
          </w:tcPr>
          <w:p w14:paraId="4FC95967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27" w:type="dxa"/>
            <w:vAlign w:val="bottom"/>
          </w:tcPr>
          <w:p w14:paraId="7A77AFC9" w14:textId="2607203B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01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30</w:t>
            </w:r>
            <w:r w:rsidRPr="00183C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999</w:t>
            </w:r>
          </w:p>
        </w:tc>
        <w:tc>
          <w:tcPr>
            <w:tcW w:w="241" w:type="dxa"/>
            <w:vAlign w:val="bottom"/>
          </w:tcPr>
          <w:p w14:paraId="5C9FBD62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29" w:type="dxa"/>
          </w:tcPr>
          <w:p w14:paraId="7731531B" w14:textId="189A4DA9" w:rsidR="00AD7691" w:rsidRPr="00183CE5" w:rsidRDefault="00BC237A" w:rsidP="00FE3D84">
            <w:pPr>
              <w:pStyle w:val="a2"/>
              <w:tabs>
                <w:tab w:val="decimal" w:pos="463"/>
              </w:tabs>
              <w:ind w:left="-108" w:right="-108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9" w:type="dxa"/>
            <w:vAlign w:val="bottom"/>
          </w:tcPr>
          <w:p w14:paraId="3A4E3256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1" w:type="dxa"/>
            <w:vAlign w:val="bottom"/>
          </w:tcPr>
          <w:p w14:paraId="64EDED13" w14:textId="28D104E5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36" w:type="dxa"/>
            <w:vAlign w:val="bottom"/>
          </w:tcPr>
          <w:p w14:paraId="16ACD7F5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14:paraId="7FE5949D" w14:textId="2B61A8F9" w:rsidR="00AD7691" w:rsidRPr="00183CE5" w:rsidRDefault="00BC237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25,403</w:t>
            </w:r>
          </w:p>
        </w:tc>
        <w:tc>
          <w:tcPr>
            <w:tcW w:w="245" w:type="dxa"/>
            <w:vAlign w:val="bottom"/>
          </w:tcPr>
          <w:p w14:paraId="2583373C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35EAB75D" w14:textId="57E1E58A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30,999</w:t>
            </w:r>
          </w:p>
        </w:tc>
      </w:tr>
      <w:tr w:rsidR="00183CE5" w:rsidRPr="00183CE5" w14:paraId="017D1C8D" w14:textId="77777777" w:rsidTr="0017198F">
        <w:tc>
          <w:tcPr>
            <w:tcW w:w="2563" w:type="dxa"/>
            <w:vAlign w:val="bottom"/>
          </w:tcPr>
          <w:p w14:paraId="6829A6FA" w14:textId="10F244EE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152" w:hanging="115"/>
              <w:rPr>
                <w:rFonts w:asciiTheme="majorBidi" w:hAnsiTheme="majorBidi" w:cstheme="majorBidi"/>
                <w:sz w:val="30"/>
                <w:szCs w:val="30"/>
                <w:rtl/>
                <w:cs/>
                <w:lang w:bidi="ar-SA"/>
              </w:rPr>
            </w:pPr>
            <w:r w:rsidRPr="00183C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 xml:space="preserve">หัก 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ดอกเบี้ยเช่าซื้อที่ยัง</w:t>
            </w:r>
            <w:r w:rsidRPr="00183CE5">
              <w:rPr>
                <w:rFonts w:asciiTheme="majorBidi" w:hAnsiTheme="majorBidi" w:cstheme="majorBidi"/>
                <w:sz w:val="30"/>
                <w:szCs w:val="30"/>
                <w:lang w:val="en-GB"/>
              </w:rPr>
              <w:br/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ไม่ถือเป็นรายได้ </w:t>
            </w:r>
            <w:r w:rsidRPr="00183CE5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5C7D41C4" w14:textId="77777777" w:rsidR="00BC237A" w:rsidRPr="00183CE5" w:rsidRDefault="00BC237A" w:rsidP="00FE3D84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20F7A076" w14:textId="463E3B7F" w:rsidR="00AD7691" w:rsidRPr="00183CE5" w:rsidRDefault="00BC237A" w:rsidP="00FE3D84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(52,503)</w:t>
            </w:r>
          </w:p>
        </w:tc>
        <w:tc>
          <w:tcPr>
            <w:tcW w:w="236" w:type="dxa"/>
            <w:vAlign w:val="bottom"/>
          </w:tcPr>
          <w:p w14:paraId="56D387F6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0C13D1F2" w14:textId="7A6C41AF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01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(88</w:t>
            </w:r>
            <w:r w:rsidRPr="00183C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576)</w:t>
            </w:r>
          </w:p>
        </w:tc>
        <w:tc>
          <w:tcPr>
            <w:tcW w:w="241" w:type="dxa"/>
            <w:vAlign w:val="bottom"/>
          </w:tcPr>
          <w:p w14:paraId="6F69E1C4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27862FD9" w14:textId="77777777" w:rsidR="00BC237A" w:rsidRPr="00183CE5" w:rsidRDefault="00BC237A" w:rsidP="00FE3D84">
            <w:pPr>
              <w:pStyle w:val="a2"/>
              <w:tabs>
                <w:tab w:val="decimal" w:pos="719"/>
              </w:tabs>
              <w:ind w:left="-108" w:right="-114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  <w:p w14:paraId="4C070687" w14:textId="06709163" w:rsidR="00AD7691" w:rsidRPr="00183CE5" w:rsidRDefault="00BC237A" w:rsidP="00FE3D84">
            <w:pPr>
              <w:pStyle w:val="a2"/>
              <w:tabs>
                <w:tab w:val="decimal" w:pos="719"/>
              </w:tabs>
              <w:ind w:left="-108" w:right="-114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(76,169)</w:t>
            </w:r>
          </w:p>
        </w:tc>
        <w:tc>
          <w:tcPr>
            <w:tcW w:w="239" w:type="dxa"/>
            <w:vAlign w:val="bottom"/>
          </w:tcPr>
          <w:p w14:paraId="4492394B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38ACBA54" w14:textId="7A434C5A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(56,758)</w:t>
            </w:r>
          </w:p>
        </w:tc>
        <w:tc>
          <w:tcPr>
            <w:tcW w:w="236" w:type="dxa"/>
            <w:vAlign w:val="bottom"/>
          </w:tcPr>
          <w:p w14:paraId="5574F850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6430D9EF" w14:textId="77777777" w:rsidR="00BC237A" w:rsidRPr="00183CE5" w:rsidRDefault="00BC237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03670010" w14:textId="6AA8AE3A" w:rsidR="00AD7691" w:rsidRPr="00183CE5" w:rsidRDefault="00BC237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(128,672)</w:t>
            </w:r>
          </w:p>
        </w:tc>
        <w:tc>
          <w:tcPr>
            <w:tcW w:w="245" w:type="dxa"/>
            <w:vAlign w:val="bottom"/>
          </w:tcPr>
          <w:p w14:paraId="217A27FA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65C6434" w14:textId="5021B865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(145,334)</w:t>
            </w:r>
          </w:p>
        </w:tc>
      </w:tr>
      <w:tr w:rsidR="00183CE5" w:rsidRPr="00183CE5" w14:paraId="30D79AAC" w14:textId="77777777" w:rsidTr="0017198F">
        <w:tc>
          <w:tcPr>
            <w:tcW w:w="2563" w:type="dxa"/>
          </w:tcPr>
          <w:p w14:paraId="37BCF1CA" w14:textId="3D244A86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รวมลูกหนี้บอกเลิกสัญญา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66949E6F" w14:textId="30562A3D" w:rsidR="00AD7691" w:rsidRPr="00183CE5" w:rsidRDefault="00BC237A" w:rsidP="00FE3D84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142,631</w:t>
            </w:r>
          </w:p>
        </w:tc>
        <w:tc>
          <w:tcPr>
            <w:tcW w:w="236" w:type="dxa"/>
            <w:vAlign w:val="bottom"/>
          </w:tcPr>
          <w:p w14:paraId="6E8EFBA3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588AF5" w14:textId="39825C48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01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</w:t>
            </w: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73,798</w:t>
            </w:r>
          </w:p>
        </w:tc>
        <w:tc>
          <w:tcPr>
            <w:tcW w:w="241" w:type="dxa"/>
            <w:vAlign w:val="bottom"/>
          </w:tcPr>
          <w:p w14:paraId="25D7C4D4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</w:tcPr>
          <w:p w14:paraId="61A6BB2D" w14:textId="61348C8C" w:rsidR="00AD7691" w:rsidRPr="00183CE5" w:rsidRDefault="00BC237A" w:rsidP="00FE3D84">
            <w:pPr>
              <w:pStyle w:val="a2"/>
              <w:tabs>
                <w:tab w:val="decimal" w:pos="719"/>
              </w:tabs>
              <w:ind w:left="-108" w:right="-11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3CE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158</w:t>
            </w: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83CE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600</w:t>
            </w:r>
          </w:p>
        </w:tc>
        <w:tc>
          <w:tcPr>
            <w:tcW w:w="239" w:type="dxa"/>
            <w:vAlign w:val="bottom"/>
          </w:tcPr>
          <w:p w14:paraId="54679619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F61460" w14:textId="1BA140A9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167,240</w:t>
            </w:r>
          </w:p>
        </w:tc>
        <w:tc>
          <w:tcPr>
            <w:tcW w:w="236" w:type="dxa"/>
            <w:vAlign w:val="bottom"/>
          </w:tcPr>
          <w:p w14:paraId="0F7871CE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1AB2B7E4" w14:textId="2DDF07FF" w:rsidR="00AD7691" w:rsidRPr="00183CE5" w:rsidRDefault="00BC237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301,231</w:t>
            </w:r>
          </w:p>
        </w:tc>
        <w:tc>
          <w:tcPr>
            <w:tcW w:w="245" w:type="dxa"/>
            <w:vAlign w:val="bottom"/>
          </w:tcPr>
          <w:p w14:paraId="55456751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995ED2" w14:textId="4F1D380A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341,038</w:t>
            </w:r>
          </w:p>
        </w:tc>
      </w:tr>
      <w:tr w:rsidR="00183CE5" w:rsidRPr="00183CE5" w14:paraId="2D57379D" w14:textId="77777777" w:rsidTr="0017198F">
        <w:tc>
          <w:tcPr>
            <w:tcW w:w="2563" w:type="dxa"/>
          </w:tcPr>
          <w:p w14:paraId="5A55800A" w14:textId="5D967873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</w:t>
            </w: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1D1DEB62" w14:textId="13B08757" w:rsidR="00AD7691" w:rsidRPr="00183CE5" w:rsidRDefault="00BC237A" w:rsidP="00FE3D84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2,015,909</w:t>
            </w:r>
          </w:p>
        </w:tc>
        <w:tc>
          <w:tcPr>
            <w:tcW w:w="236" w:type="dxa"/>
            <w:vAlign w:val="bottom"/>
          </w:tcPr>
          <w:p w14:paraId="1FDBC9B9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vAlign w:val="bottom"/>
          </w:tcPr>
          <w:p w14:paraId="4DD67DBF" w14:textId="78A636BB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01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2,299,330</w:t>
            </w:r>
          </w:p>
        </w:tc>
        <w:tc>
          <w:tcPr>
            <w:tcW w:w="241" w:type="dxa"/>
            <w:vAlign w:val="bottom"/>
          </w:tcPr>
          <w:p w14:paraId="38A2E36D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</w:tcPr>
          <w:p w14:paraId="5BFB9AAC" w14:textId="23815882" w:rsidR="00AD7691" w:rsidRPr="00183CE5" w:rsidRDefault="00BC237A" w:rsidP="00FE3D84">
            <w:pPr>
              <w:pStyle w:val="a2"/>
              <w:tabs>
                <w:tab w:val="decimal" w:pos="719"/>
              </w:tabs>
              <w:ind w:left="-108" w:right="-11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ar-SA"/>
              </w:rPr>
              <w:t>1,926,452</w:t>
            </w:r>
          </w:p>
        </w:tc>
        <w:tc>
          <w:tcPr>
            <w:tcW w:w="239" w:type="dxa"/>
            <w:vAlign w:val="bottom"/>
          </w:tcPr>
          <w:p w14:paraId="5E699CA9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14ABF9FB" w14:textId="20CC09A9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2,266,125</w:t>
            </w:r>
          </w:p>
        </w:tc>
        <w:tc>
          <w:tcPr>
            <w:tcW w:w="236" w:type="dxa"/>
            <w:vAlign w:val="bottom"/>
          </w:tcPr>
          <w:p w14:paraId="24A1CBF5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6E1A2B33" w14:textId="0F3812DD" w:rsidR="00AD7691" w:rsidRPr="00183CE5" w:rsidRDefault="00BC237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3,942,361</w:t>
            </w:r>
          </w:p>
        </w:tc>
        <w:tc>
          <w:tcPr>
            <w:tcW w:w="245" w:type="dxa"/>
            <w:vAlign w:val="bottom"/>
          </w:tcPr>
          <w:p w14:paraId="7CF84261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B177102" w14:textId="363A7FDB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4,565,455</w:t>
            </w:r>
          </w:p>
        </w:tc>
      </w:tr>
      <w:tr w:rsidR="00183CE5" w:rsidRPr="00183CE5" w14:paraId="05F3E1F0" w14:textId="77777777" w:rsidTr="0017198F">
        <w:tc>
          <w:tcPr>
            <w:tcW w:w="2563" w:type="dxa"/>
          </w:tcPr>
          <w:p w14:paraId="05FD4C5E" w14:textId="54982B96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61676CD1" w14:textId="3EEFDBEF" w:rsidR="00AD7691" w:rsidRPr="00183CE5" w:rsidRDefault="00BC237A" w:rsidP="00FE3D84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(146,187)</w:t>
            </w:r>
          </w:p>
        </w:tc>
        <w:tc>
          <w:tcPr>
            <w:tcW w:w="236" w:type="dxa"/>
            <w:vAlign w:val="bottom"/>
          </w:tcPr>
          <w:p w14:paraId="57C67061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72D22D00" w14:textId="1FF03E0E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01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(176,295)</w:t>
            </w:r>
          </w:p>
        </w:tc>
        <w:tc>
          <w:tcPr>
            <w:tcW w:w="241" w:type="dxa"/>
            <w:vAlign w:val="bottom"/>
          </w:tcPr>
          <w:p w14:paraId="04154B32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3FF269BF" w14:textId="1D216302" w:rsidR="00AD7691" w:rsidRPr="00183CE5" w:rsidRDefault="00BC237A" w:rsidP="00FE3D84">
            <w:pPr>
              <w:pStyle w:val="a2"/>
              <w:tabs>
                <w:tab w:val="decimal" w:pos="719"/>
              </w:tabs>
              <w:ind w:left="-108" w:right="-114"/>
              <w:jc w:val="left"/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(149,277)</w:t>
            </w:r>
          </w:p>
        </w:tc>
        <w:tc>
          <w:tcPr>
            <w:tcW w:w="239" w:type="dxa"/>
            <w:vAlign w:val="bottom"/>
          </w:tcPr>
          <w:p w14:paraId="51CFA126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256603B3" w14:textId="09EF2495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(169,163)</w:t>
            </w:r>
          </w:p>
        </w:tc>
        <w:tc>
          <w:tcPr>
            <w:tcW w:w="236" w:type="dxa"/>
            <w:vAlign w:val="bottom"/>
          </w:tcPr>
          <w:p w14:paraId="55A8BC26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4546DAA4" w14:textId="4703140C" w:rsidR="00AD7691" w:rsidRPr="00183CE5" w:rsidRDefault="00BC237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(295,464)</w:t>
            </w:r>
          </w:p>
        </w:tc>
        <w:tc>
          <w:tcPr>
            <w:tcW w:w="245" w:type="dxa"/>
            <w:vAlign w:val="bottom"/>
          </w:tcPr>
          <w:p w14:paraId="4A3EA171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FC43A0D" w14:textId="6B5AEA9A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(345,458)</w:t>
            </w:r>
          </w:p>
        </w:tc>
      </w:tr>
      <w:tr w:rsidR="00183CE5" w:rsidRPr="00183CE5" w14:paraId="3AB54DF3" w14:textId="77777777" w:rsidTr="00AD7691">
        <w:tc>
          <w:tcPr>
            <w:tcW w:w="2563" w:type="dxa"/>
          </w:tcPr>
          <w:p w14:paraId="782F6629" w14:textId="00992805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152" w:hanging="115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GB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ลูกหนี้ตามสัญญาเช่าซื้อ </w:t>
            </w: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4D6F3904" w14:textId="0BF39543" w:rsidR="00AD7691" w:rsidRPr="00183CE5" w:rsidRDefault="00BC237A" w:rsidP="00FE3D84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1,869,722</w:t>
            </w:r>
          </w:p>
        </w:tc>
        <w:tc>
          <w:tcPr>
            <w:tcW w:w="236" w:type="dxa"/>
            <w:vAlign w:val="bottom"/>
          </w:tcPr>
          <w:p w14:paraId="3EEB2DB0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448D9B" w14:textId="3F9FEB1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01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2,123,035</w:t>
            </w:r>
          </w:p>
        </w:tc>
        <w:tc>
          <w:tcPr>
            <w:tcW w:w="241" w:type="dxa"/>
            <w:vAlign w:val="bottom"/>
          </w:tcPr>
          <w:p w14:paraId="63F956E3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</w:tcPr>
          <w:p w14:paraId="6F872BA9" w14:textId="3D70C839" w:rsidR="00AD7691" w:rsidRPr="00183CE5" w:rsidRDefault="00BC237A" w:rsidP="00FE3D84">
            <w:pPr>
              <w:pStyle w:val="a2"/>
              <w:tabs>
                <w:tab w:val="decimal" w:pos="719"/>
              </w:tabs>
              <w:ind w:left="-108" w:right="-11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1,777,175</w:t>
            </w:r>
          </w:p>
        </w:tc>
        <w:tc>
          <w:tcPr>
            <w:tcW w:w="239" w:type="dxa"/>
            <w:vAlign w:val="bottom"/>
          </w:tcPr>
          <w:p w14:paraId="2FA2F37F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6427C8" w14:textId="6C9C8A34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2,096,962</w:t>
            </w:r>
          </w:p>
        </w:tc>
        <w:tc>
          <w:tcPr>
            <w:tcW w:w="236" w:type="dxa"/>
            <w:vAlign w:val="bottom"/>
          </w:tcPr>
          <w:p w14:paraId="3256D290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47D8ACEA" w14:textId="37716875" w:rsidR="00AD7691" w:rsidRPr="00183CE5" w:rsidRDefault="00BC237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3,646,897</w:t>
            </w:r>
          </w:p>
        </w:tc>
        <w:tc>
          <w:tcPr>
            <w:tcW w:w="245" w:type="dxa"/>
            <w:vAlign w:val="bottom"/>
          </w:tcPr>
          <w:p w14:paraId="5E6E553D" w14:textId="77777777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C8E2E5" w14:textId="29D8AB45" w:rsidR="00AD7691" w:rsidRPr="00183CE5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4,219,997</w:t>
            </w:r>
          </w:p>
        </w:tc>
      </w:tr>
    </w:tbl>
    <w:p w14:paraId="07BCE34E" w14:textId="3495EADD" w:rsidR="00745DC9" w:rsidRPr="00183CE5" w:rsidRDefault="00745DC9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</w:rPr>
      </w:pPr>
      <w:r w:rsidRPr="00183CE5">
        <w:rPr>
          <w:sz w:val="30"/>
          <w:szCs w:val="30"/>
        </w:rPr>
        <w:br w:type="page"/>
      </w:r>
    </w:p>
    <w:p w14:paraId="5BE66A1D" w14:textId="1B7781A8" w:rsidR="001A3090" w:rsidRPr="00183CE5" w:rsidRDefault="003A607D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83CE5">
        <w:rPr>
          <w:rFonts w:ascii="Angsana New" w:hAnsi="Angsana New" w:cs="Angsana New"/>
          <w:sz w:val="30"/>
          <w:szCs w:val="30"/>
        </w:rPr>
        <w:t>4.2</w:t>
      </w:r>
      <w:r w:rsidR="00C828A3" w:rsidRPr="00183CE5">
        <w:rPr>
          <w:rFonts w:ascii="Angsana New" w:hAnsi="Angsana New" w:cs="Angsana New"/>
          <w:sz w:val="30"/>
          <w:szCs w:val="30"/>
          <w:cs/>
        </w:rPr>
        <w:tab/>
      </w:r>
      <w:r w:rsidRPr="00183CE5">
        <w:rPr>
          <w:rFonts w:ascii="Angsana New" w:hAnsi="Angsana New" w:cs="Angsana New" w:hint="cs"/>
          <w:sz w:val="30"/>
          <w:szCs w:val="30"/>
          <w:cs/>
        </w:rPr>
        <w:t>ณ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183CE5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="00452728" w:rsidRPr="00183CE5">
        <w:rPr>
          <w:rFonts w:ascii="Angsana New" w:hAnsi="Angsana New" w:cs="Angsana New" w:hint="cs"/>
          <w:sz w:val="30"/>
          <w:szCs w:val="30"/>
          <w:cs/>
        </w:rPr>
        <w:t xml:space="preserve">30 </w:t>
      </w:r>
      <w:r w:rsidR="003D5162" w:rsidRPr="00183CE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256</w:t>
      </w:r>
      <w:r w:rsidR="00D840FA" w:rsidRPr="00183CE5">
        <w:rPr>
          <w:rFonts w:ascii="Angsana New" w:hAnsi="Angsana New" w:cs="Angsana New" w:hint="cs"/>
          <w:sz w:val="30"/>
          <w:szCs w:val="30"/>
          <w:cs/>
        </w:rPr>
        <w:t>2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183CE5">
        <w:rPr>
          <w:rFonts w:ascii="Angsana New" w:hAnsi="Angsana New" w:cs="Angsana New" w:hint="cs"/>
          <w:sz w:val="30"/>
          <w:szCs w:val="30"/>
          <w:cs/>
        </w:rPr>
        <w:t>และ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31 </w:t>
      </w:r>
      <w:r w:rsidRPr="00183CE5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256</w:t>
      </w:r>
      <w:r w:rsidR="00D840FA" w:rsidRPr="00183CE5">
        <w:rPr>
          <w:rFonts w:ascii="Angsana New" w:hAnsi="Angsana New" w:cs="Angsana New" w:hint="cs"/>
          <w:sz w:val="30"/>
          <w:szCs w:val="30"/>
          <w:cs/>
        </w:rPr>
        <w:t>1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183CE5">
        <w:rPr>
          <w:rFonts w:ascii="Angsana New" w:hAnsi="Angsana New" w:cs="Angsana New" w:hint="cs"/>
          <w:sz w:val="30"/>
          <w:szCs w:val="30"/>
          <w:cs/>
        </w:rPr>
        <w:t>ลูกหนี้ตามสัญญาเช่าซื้อ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(</w:t>
      </w:r>
      <w:r w:rsidRPr="00183CE5">
        <w:rPr>
          <w:rFonts w:ascii="Angsana New" w:hAnsi="Angsana New" w:cs="Angsana New" w:hint="cs"/>
          <w:sz w:val="30"/>
          <w:szCs w:val="30"/>
          <w:cs/>
        </w:rPr>
        <w:t>สุทธิจาก</w:t>
      </w:r>
      <w:r w:rsidR="00595336" w:rsidRPr="00183CE5">
        <w:rPr>
          <w:rFonts w:ascii="Angsana New" w:hAnsi="Angsana New" w:cs="Angsana New" w:hint="cs"/>
          <w:sz w:val="30"/>
          <w:szCs w:val="30"/>
          <w:cs/>
        </w:rPr>
        <w:t>ดอกเบี้ย</w:t>
      </w:r>
      <w:r w:rsidRPr="00183CE5">
        <w:rPr>
          <w:rFonts w:ascii="Angsana New" w:hAnsi="Angsana New" w:cs="Angsana New" w:hint="cs"/>
          <w:sz w:val="30"/>
          <w:szCs w:val="30"/>
          <w:cs/>
        </w:rPr>
        <w:t>เช่าซื้อที่ยังไม่ถือเป็น</w:t>
      </w:r>
      <w:r w:rsidR="007F34F0" w:rsidRPr="00183CE5">
        <w:rPr>
          <w:rFonts w:ascii="Angsana New" w:hAnsi="Angsana New" w:cs="Angsana New"/>
          <w:sz w:val="30"/>
          <w:szCs w:val="30"/>
        </w:rPr>
        <w:tab/>
      </w:r>
      <w:r w:rsidRPr="00183CE5">
        <w:rPr>
          <w:rFonts w:ascii="Angsana New" w:hAnsi="Angsana New" w:cs="Angsana New" w:hint="cs"/>
          <w:sz w:val="30"/>
          <w:szCs w:val="30"/>
          <w:cs/>
        </w:rPr>
        <w:t>รายได้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) </w:t>
      </w:r>
      <w:r w:rsidRPr="00183CE5">
        <w:rPr>
          <w:rFonts w:ascii="Angsana New" w:hAnsi="Angsana New" w:cs="Angsana New" w:hint="cs"/>
          <w:sz w:val="30"/>
          <w:szCs w:val="30"/>
          <w:cs/>
        </w:rPr>
        <w:t>และค่าเผื่อหนี้สงสัยจะสูญจำแนกตามอายุหนี้ค้างชำระได้ดังนี้</w:t>
      </w:r>
    </w:p>
    <w:p w14:paraId="3181C71C" w14:textId="77777777" w:rsidR="00F40AEE" w:rsidRPr="00183CE5" w:rsidRDefault="00F40AEE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tbl>
      <w:tblPr>
        <w:tblW w:w="976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2385"/>
        <w:gridCol w:w="990"/>
        <w:gridCol w:w="236"/>
        <w:gridCol w:w="990"/>
        <w:gridCol w:w="236"/>
        <w:gridCol w:w="937"/>
        <w:gridCol w:w="236"/>
        <w:gridCol w:w="990"/>
        <w:gridCol w:w="236"/>
        <w:gridCol w:w="1024"/>
        <w:gridCol w:w="245"/>
        <w:gridCol w:w="1260"/>
      </w:tblGrid>
      <w:tr w:rsidR="00183CE5" w:rsidRPr="00183CE5" w14:paraId="0647142C" w14:textId="77777777" w:rsidTr="000E3392">
        <w:trPr>
          <w:trHeight w:val="380"/>
        </w:trPr>
        <w:tc>
          <w:tcPr>
            <w:tcW w:w="2385" w:type="dxa"/>
          </w:tcPr>
          <w:p w14:paraId="5AC03837" w14:textId="77777777" w:rsidR="003A607D" w:rsidRPr="00183CE5" w:rsidRDefault="003A607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55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80" w:type="dxa"/>
            <w:gridSpan w:val="11"/>
          </w:tcPr>
          <w:p w14:paraId="1B3974EB" w14:textId="77777777" w:rsidR="003A607D" w:rsidRPr="00183CE5" w:rsidRDefault="003A607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183CE5" w:rsidRPr="00183CE5" w14:paraId="4A3251BF" w14:textId="77777777" w:rsidTr="000E3392">
        <w:trPr>
          <w:trHeight w:val="272"/>
        </w:trPr>
        <w:tc>
          <w:tcPr>
            <w:tcW w:w="2385" w:type="dxa"/>
          </w:tcPr>
          <w:p w14:paraId="6FDD8352" w14:textId="77777777" w:rsidR="00C828A3" w:rsidRPr="00183CE5" w:rsidRDefault="00C828A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216" w:type="dxa"/>
            <w:gridSpan w:val="3"/>
          </w:tcPr>
          <w:p w14:paraId="2003C87E" w14:textId="77777777" w:rsidR="00C828A3" w:rsidRPr="00183CE5" w:rsidRDefault="00C828A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4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236" w:type="dxa"/>
          </w:tcPr>
          <w:p w14:paraId="4C2F4C3C" w14:textId="77777777" w:rsidR="00C828A3" w:rsidRPr="00183CE5" w:rsidRDefault="00C828A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163" w:type="dxa"/>
            <w:gridSpan w:val="3"/>
          </w:tcPr>
          <w:p w14:paraId="4D8C780E" w14:textId="77777777" w:rsidR="00C828A3" w:rsidRPr="00183CE5" w:rsidRDefault="00C828A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236" w:type="dxa"/>
          </w:tcPr>
          <w:p w14:paraId="20E69E42" w14:textId="77777777" w:rsidR="00C828A3" w:rsidRPr="00183CE5" w:rsidRDefault="00C828A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529" w:type="dxa"/>
            <w:gridSpan w:val="3"/>
          </w:tcPr>
          <w:p w14:paraId="4A521667" w14:textId="77777777" w:rsidR="00C828A3" w:rsidRPr="00183CE5" w:rsidRDefault="00C828A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ลูกหนี้ตามสัญญาเช่าซื้อ</w:t>
            </w:r>
            <w:r w:rsidR="000E3392" w:rsidRPr="00183CE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  <w:r w:rsidR="000E3392" w:rsidRPr="00183CE5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สุทธิ</w:t>
            </w:r>
          </w:p>
        </w:tc>
      </w:tr>
      <w:tr w:rsidR="00183CE5" w:rsidRPr="00183CE5" w14:paraId="6DFC5F9D" w14:textId="77777777" w:rsidTr="000E3392">
        <w:tc>
          <w:tcPr>
            <w:tcW w:w="2385" w:type="dxa"/>
          </w:tcPr>
          <w:p w14:paraId="0776EE8C" w14:textId="77777777" w:rsidR="00C828A3" w:rsidRPr="00183CE5" w:rsidRDefault="00C828A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78AA2262" w14:textId="21117774" w:rsidR="00C828A3" w:rsidRPr="00183CE5" w:rsidRDefault="00452728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2" w:right="-10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30 </w:t>
            </w:r>
            <w:r w:rsidR="003D5162"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="00C828A3" w:rsidRPr="00183CE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31F60C47" w14:textId="77777777" w:rsidR="00C828A3" w:rsidRPr="00183CE5" w:rsidRDefault="00C828A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4741D13D" w14:textId="77777777" w:rsidR="00C828A3" w:rsidRPr="00183CE5" w:rsidRDefault="00C828A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14:paraId="4304FC02" w14:textId="77777777" w:rsidR="00C828A3" w:rsidRPr="00183CE5" w:rsidRDefault="00C828A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14:paraId="3144B351" w14:textId="77777777" w:rsidR="00C828A3" w:rsidRPr="00183CE5" w:rsidRDefault="00C828A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</w:tcPr>
          <w:p w14:paraId="339FF50E" w14:textId="1259BCB6" w:rsidR="00C828A3" w:rsidRPr="00183CE5" w:rsidRDefault="00452728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30 </w:t>
            </w:r>
            <w:r w:rsidR="003D5162"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="00C828A3" w:rsidRPr="00183CE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1A88F0A1" w14:textId="77777777" w:rsidR="00C828A3" w:rsidRPr="00183CE5" w:rsidRDefault="00C828A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12842277" w14:textId="77777777" w:rsidR="00C828A3" w:rsidRPr="00183CE5" w:rsidRDefault="00C828A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14:paraId="722AD7C4" w14:textId="77777777" w:rsidR="00C828A3" w:rsidRPr="00183CE5" w:rsidRDefault="00C828A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70A45E4E" w14:textId="77777777" w:rsidR="00C828A3" w:rsidRPr="00183CE5" w:rsidRDefault="00C828A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024" w:type="dxa"/>
          </w:tcPr>
          <w:p w14:paraId="6CC2C9F3" w14:textId="5258BB7A" w:rsidR="00C828A3" w:rsidRPr="00183CE5" w:rsidRDefault="00452728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30 </w:t>
            </w:r>
            <w:r w:rsidR="003D5162"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="00C828A3" w:rsidRPr="00183CE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45" w:type="dxa"/>
          </w:tcPr>
          <w:p w14:paraId="07CA539C" w14:textId="77777777" w:rsidR="00C828A3" w:rsidRPr="00183CE5" w:rsidRDefault="00C828A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7F64389" w14:textId="77777777" w:rsidR="00C828A3" w:rsidRPr="00183CE5" w:rsidRDefault="00C828A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14:paraId="3D89E3FE" w14:textId="77777777" w:rsidR="00C828A3" w:rsidRPr="00183CE5" w:rsidRDefault="00C828A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183CE5" w:rsidRPr="00183CE5" w14:paraId="4CF044DA" w14:textId="77777777" w:rsidTr="000E3392">
        <w:tc>
          <w:tcPr>
            <w:tcW w:w="2385" w:type="dxa"/>
          </w:tcPr>
          <w:p w14:paraId="05ECE9CC" w14:textId="77777777" w:rsidR="00C828A3" w:rsidRPr="00183CE5" w:rsidRDefault="00C828A3" w:rsidP="00FE3D8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80" w:type="dxa"/>
            <w:gridSpan w:val="11"/>
          </w:tcPr>
          <w:p w14:paraId="6CD1EFFA" w14:textId="77777777" w:rsidR="00C828A3" w:rsidRPr="00183CE5" w:rsidRDefault="00C828A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3CE5" w:rsidRPr="00183CE5" w14:paraId="417409D4" w14:textId="77777777" w:rsidTr="000E3392">
        <w:tc>
          <w:tcPr>
            <w:tcW w:w="2385" w:type="dxa"/>
          </w:tcPr>
          <w:p w14:paraId="388E42ED" w14:textId="77777777" w:rsidR="00C828A3" w:rsidRPr="00183CE5" w:rsidRDefault="00C828A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อายุหนี้</w:t>
            </w:r>
          </w:p>
        </w:tc>
        <w:tc>
          <w:tcPr>
            <w:tcW w:w="990" w:type="dxa"/>
            <w:vAlign w:val="bottom"/>
          </w:tcPr>
          <w:p w14:paraId="44AA4EDF" w14:textId="77777777" w:rsidR="00C828A3" w:rsidRPr="00183CE5" w:rsidRDefault="00C828A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54A09382" w14:textId="77777777" w:rsidR="00C828A3" w:rsidRPr="00183CE5" w:rsidRDefault="00C828A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2F47BB8B" w14:textId="77777777" w:rsidR="00C828A3" w:rsidRPr="00183CE5" w:rsidRDefault="00C828A3" w:rsidP="00FE3D84">
            <w:pPr>
              <w:spacing w:line="360" w:lineRule="exact"/>
              <w:ind w:right="-4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DF28AC0" w14:textId="77777777" w:rsidR="00C828A3" w:rsidRPr="00183CE5" w:rsidRDefault="00C828A3" w:rsidP="00FE3D84">
            <w:pPr>
              <w:spacing w:line="360" w:lineRule="exact"/>
              <w:ind w:right="-4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7" w:type="dxa"/>
            <w:vAlign w:val="bottom"/>
          </w:tcPr>
          <w:p w14:paraId="0CC1DDFE" w14:textId="77777777" w:rsidR="00C828A3" w:rsidRPr="00183CE5" w:rsidRDefault="00C828A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046DFEAB" w14:textId="77777777" w:rsidR="00C828A3" w:rsidRPr="00183CE5" w:rsidRDefault="00C828A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ACF8BBD" w14:textId="77777777" w:rsidR="00C828A3" w:rsidRPr="00183CE5" w:rsidRDefault="00C828A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7308C2E" w14:textId="77777777" w:rsidR="00C828A3" w:rsidRPr="00183CE5" w:rsidRDefault="00C828A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14:paraId="7C7E953A" w14:textId="77777777" w:rsidR="00C828A3" w:rsidRPr="00183CE5" w:rsidRDefault="00C828A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60" w:lineRule="exact"/>
              <w:ind w:left="-108" w:right="-73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5" w:type="dxa"/>
            <w:vAlign w:val="bottom"/>
          </w:tcPr>
          <w:p w14:paraId="1F2FCE14" w14:textId="77777777" w:rsidR="00C828A3" w:rsidRPr="00183CE5" w:rsidRDefault="00C828A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801A06C" w14:textId="77777777" w:rsidR="00C828A3" w:rsidRPr="00183CE5" w:rsidRDefault="00C828A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3CE5" w:rsidRPr="00183CE5" w14:paraId="2D540F8E" w14:textId="77777777" w:rsidTr="00223128">
        <w:tc>
          <w:tcPr>
            <w:tcW w:w="2385" w:type="dxa"/>
          </w:tcPr>
          <w:p w14:paraId="1BA9E581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1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90" w:type="dxa"/>
          </w:tcPr>
          <w:p w14:paraId="5FD65762" w14:textId="1C856CCA" w:rsidR="000C7FD9" w:rsidRPr="00183CE5" w:rsidRDefault="00BC237A" w:rsidP="00FE3D84">
            <w:pPr>
              <w:spacing w:line="360" w:lineRule="exact"/>
              <w:ind w:right="-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4,533,90</w:t>
            </w:r>
            <w:r w:rsidR="0042401E" w:rsidRPr="00183CE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bottom"/>
          </w:tcPr>
          <w:p w14:paraId="3CE33C6B" w14:textId="77777777" w:rsidR="000C7FD9" w:rsidRPr="00183CE5" w:rsidRDefault="000C7FD9" w:rsidP="00FE3D84">
            <w:pPr>
              <w:spacing w:line="360" w:lineRule="exact"/>
              <w:ind w:right="-4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491AB56" w14:textId="238DFDE7" w:rsidR="000C7FD9" w:rsidRPr="00183CE5" w:rsidRDefault="000C7FD9" w:rsidP="00FE3D84">
            <w:pPr>
              <w:spacing w:line="360" w:lineRule="exact"/>
              <w:ind w:right="-432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5,436,103</w:t>
            </w:r>
          </w:p>
        </w:tc>
        <w:tc>
          <w:tcPr>
            <w:tcW w:w="236" w:type="dxa"/>
            <w:vAlign w:val="bottom"/>
          </w:tcPr>
          <w:p w14:paraId="1366F39D" w14:textId="77777777" w:rsidR="000C7FD9" w:rsidRPr="00183CE5" w:rsidRDefault="000C7FD9" w:rsidP="00FE3D84">
            <w:pPr>
              <w:spacing w:line="360" w:lineRule="exact"/>
              <w:ind w:right="-4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7" w:type="dxa"/>
          </w:tcPr>
          <w:p w14:paraId="6F9C7AC4" w14:textId="08D3ACEB" w:rsidR="000C7FD9" w:rsidRPr="00183CE5" w:rsidRDefault="00BC237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225" w:right="-105"/>
              <w:rPr>
                <w:rFonts w:asciiTheme="majorBidi" w:hAnsiTheme="majorBidi" w:cs="Angsana New"/>
                <w:sz w:val="30"/>
                <w:szCs w:val="30"/>
              </w:rPr>
            </w:pPr>
            <w:r w:rsidRPr="00183CE5">
              <w:rPr>
                <w:rFonts w:asciiTheme="majorBidi" w:hAnsiTheme="majorBidi" w:cs="Angsana New"/>
                <w:sz w:val="30"/>
                <w:szCs w:val="30"/>
              </w:rPr>
              <w:t>36,905</w:t>
            </w:r>
          </w:p>
        </w:tc>
        <w:tc>
          <w:tcPr>
            <w:tcW w:w="236" w:type="dxa"/>
            <w:vAlign w:val="bottom"/>
          </w:tcPr>
          <w:p w14:paraId="611E9BE6" w14:textId="77777777" w:rsidR="000C7FD9" w:rsidRPr="00183CE5" w:rsidRDefault="000C7FD9" w:rsidP="00FE3D84">
            <w:pPr>
              <w:spacing w:line="360" w:lineRule="exact"/>
              <w:ind w:right="-4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E4FB991" w14:textId="066E1A23" w:rsidR="000C7FD9" w:rsidRPr="00183CE5" w:rsidRDefault="000C7FD9" w:rsidP="00FE3D84">
            <w:pPr>
              <w:spacing w:line="360" w:lineRule="exact"/>
              <w:ind w:right="-432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ab/>
              <w:t>42,689</w:t>
            </w:r>
          </w:p>
        </w:tc>
        <w:tc>
          <w:tcPr>
            <w:tcW w:w="236" w:type="dxa"/>
            <w:vAlign w:val="bottom"/>
          </w:tcPr>
          <w:p w14:paraId="038EE8EA" w14:textId="77777777" w:rsidR="000C7FD9" w:rsidRPr="00183CE5" w:rsidRDefault="000C7FD9" w:rsidP="00FE3D84">
            <w:pPr>
              <w:spacing w:line="360" w:lineRule="exact"/>
              <w:ind w:right="-4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C8A0897" w14:textId="7B04DD35" w:rsidR="000C7FD9" w:rsidRPr="00183CE5" w:rsidRDefault="00BC237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3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183CE5">
              <w:rPr>
                <w:rFonts w:asciiTheme="majorBidi" w:hAnsiTheme="majorBidi" w:cs="Angsana New"/>
                <w:sz w:val="30"/>
                <w:szCs w:val="30"/>
              </w:rPr>
              <w:t>4,496,99</w:t>
            </w:r>
            <w:r w:rsidR="00730912" w:rsidRPr="00183CE5">
              <w:rPr>
                <w:rFonts w:asciiTheme="majorBidi" w:hAnsiTheme="majorBidi" w:cs="Angsana New"/>
                <w:sz w:val="30"/>
                <w:szCs w:val="30"/>
              </w:rPr>
              <w:t>6</w:t>
            </w:r>
          </w:p>
        </w:tc>
        <w:tc>
          <w:tcPr>
            <w:tcW w:w="245" w:type="dxa"/>
            <w:vAlign w:val="bottom"/>
          </w:tcPr>
          <w:p w14:paraId="76784971" w14:textId="77777777" w:rsidR="000C7FD9" w:rsidRPr="00183CE5" w:rsidRDefault="000C7FD9" w:rsidP="00FE3D84">
            <w:pPr>
              <w:spacing w:line="360" w:lineRule="exact"/>
              <w:ind w:right="-4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FA663EA" w14:textId="57996CEB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9"/>
              </w:tabs>
              <w:spacing w:line="360" w:lineRule="exact"/>
              <w:ind w:right="-432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ab/>
              <w:t>5,393,414</w:t>
            </w:r>
          </w:p>
        </w:tc>
      </w:tr>
      <w:tr w:rsidR="00183CE5" w:rsidRPr="00183CE5" w14:paraId="350A363C" w14:textId="77777777" w:rsidTr="00223128">
        <w:tc>
          <w:tcPr>
            <w:tcW w:w="2385" w:type="dxa"/>
          </w:tcPr>
          <w:p w14:paraId="0CE584B2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115" w:right="-1152" w:hanging="115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990" w:type="dxa"/>
          </w:tcPr>
          <w:p w14:paraId="5C20466D" w14:textId="77777777" w:rsidR="000C7FD9" w:rsidRPr="00183CE5" w:rsidRDefault="000C7FD9" w:rsidP="00FE3D84">
            <w:pPr>
              <w:spacing w:line="360" w:lineRule="exact"/>
              <w:ind w:right="-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D3AB26A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2FDB7F26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12A9AB33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37" w:type="dxa"/>
          </w:tcPr>
          <w:p w14:paraId="12198791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225" w:right="-105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8727673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A37237F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10599396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14:paraId="577F89CD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3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14:paraId="52D67309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807F9E3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183CE5" w:rsidRPr="00183CE5" w14:paraId="7E739514" w14:textId="77777777" w:rsidTr="00223128">
        <w:tc>
          <w:tcPr>
            <w:tcW w:w="2385" w:type="dxa"/>
          </w:tcPr>
          <w:p w14:paraId="63CF5B2F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20" w:hanging="120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ab/>
              <w:t>1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24EA0D8A" w14:textId="18E5B71D" w:rsidR="000C7FD9" w:rsidRPr="00183CE5" w:rsidRDefault="00BC237A" w:rsidP="00FE3D84">
            <w:pPr>
              <w:spacing w:line="360" w:lineRule="exact"/>
              <w:ind w:right="-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446,379</w:t>
            </w:r>
          </w:p>
        </w:tc>
        <w:tc>
          <w:tcPr>
            <w:tcW w:w="236" w:type="dxa"/>
            <w:vAlign w:val="bottom"/>
          </w:tcPr>
          <w:p w14:paraId="42163D73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A404834" w14:textId="33F4565A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416,296</w:t>
            </w:r>
          </w:p>
        </w:tc>
        <w:tc>
          <w:tcPr>
            <w:tcW w:w="236" w:type="dxa"/>
            <w:vAlign w:val="bottom"/>
          </w:tcPr>
          <w:p w14:paraId="3F1EF484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</w:tcPr>
          <w:p w14:paraId="21974EF0" w14:textId="0EEBE668" w:rsidR="000C7FD9" w:rsidRPr="00183CE5" w:rsidRDefault="00BC237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225" w:right="-105"/>
              <w:rPr>
                <w:rFonts w:asciiTheme="majorBidi" w:hAnsiTheme="majorBidi" w:cs="Angsana New"/>
                <w:sz w:val="30"/>
                <w:szCs w:val="30"/>
              </w:rPr>
            </w:pPr>
            <w:r w:rsidRPr="00183CE5">
              <w:rPr>
                <w:rFonts w:asciiTheme="majorBidi" w:hAnsiTheme="majorBidi" w:cs="Angsana New"/>
                <w:sz w:val="30"/>
                <w:szCs w:val="30"/>
              </w:rPr>
              <w:t>32,8</w:t>
            </w:r>
            <w:r w:rsidR="0042401E" w:rsidRPr="00183CE5">
              <w:rPr>
                <w:rFonts w:asciiTheme="majorBidi" w:hAnsiTheme="majorBidi" w:cs="Angsana New"/>
                <w:sz w:val="30"/>
                <w:szCs w:val="30"/>
              </w:rPr>
              <w:t>50</w:t>
            </w:r>
          </w:p>
        </w:tc>
        <w:tc>
          <w:tcPr>
            <w:tcW w:w="236" w:type="dxa"/>
            <w:vAlign w:val="bottom"/>
          </w:tcPr>
          <w:p w14:paraId="44BBFEA4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B24AEEB" w14:textId="3FA19283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29,866</w:t>
            </w:r>
          </w:p>
        </w:tc>
        <w:tc>
          <w:tcPr>
            <w:tcW w:w="236" w:type="dxa"/>
            <w:vAlign w:val="bottom"/>
          </w:tcPr>
          <w:p w14:paraId="4957694D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14:paraId="396F9999" w14:textId="3C60F63B" w:rsidR="000C7FD9" w:rsidRPr="00183CE5" w:rsidRDefault="00BC237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3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183CE5">
              <w:rPr>
                <w:rFonts w:asciiTheme="majorBidi" w:hAnsiTheme="majorBidi" w:cs="Angsana New"/>
                <w:sz w:val="30"/>
                <w:szCs w:val="30"/>
              </w:rPr>
              <w:t>413,5</w:t>
            </w:r>
            <w:r w:rsidR="0042401E" w:rsidRPr="00183CE5">
              <w:rPr>
                <w:rFonts w:asciiTheme="majorBidi" w:hAnsiTheme="majorBidi" w:cs="Angsana New"/>
                <w:sz w:val="30"/>
                <w:szCs w:val="30"/>
              </w:rPr>
              <w:t>29</w:t>
            </w:r>
          </w:p>
        </w:tc>
        <w:tc>
          <w:tcPr>
            <w:tcW w:w="245" w:type="dxa"/>
            <w:vAlign w:val="bottom"/>
          </w:tcPr>
          <w:p w14:paraId="09644845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7352FB1" w14:textId="347E80EF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386,430</w:t>
            </w:r>
          </w:p>
        </w:tc>
      </w:tr>
      <w:tr w:rsidR="00183CE5" w:rsidRPr="00183CE5" w14:paraId="76053136" w14:textId="77777777" w:rsidTr="00223128">
        <w:tc>
          <w:tcPr>
            <w:tcW w:w="2385" w:type="dxa"/>
          </w:tcPr>
          <w:p w14:paraId="332B232B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20" w:hanging="120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ab/>
              <w:t>2 - 3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18F0E8B0" w14:textId="0F919214" w:rsidR="000C7FD9" w:rsidRPr="00183CE5" w:rsidRDefault="00BC237A" w:rsidP="00FE3D84">
            <w:pPr>
              <w:spacing w:line="360" w:lineRule="exact"/>
              <w:ind w:right="-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294,947</w:t>
            </w:r>
          </w:p>
        </w:tc>
        <w:tc>
          <w:tcPr>
            <w:tcW w:w="236" w:type="dxa"/>
            <w:vAlign w:val="bottom"/>
          </w:tcPr>
          <w:p w14:paraId="6D1B6706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F4C4F22" w14:textId="74252664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328,840</w:t>
            </w:r>
          </w:p>
        </w:tc>
        <w:tc>
          <w:tcPr>
            <w:tcW w:w="236" w:type="dxa"/>
            <w:vAlign w:val="bottom"/>
          </w:tcPr>
          <w:p w14:paraId="3D84B23B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</w:tcPr>
          <w:p w14:paraId="26B643F9" w14:textId="799FBCFC" w:rsidR="000C7FD9" w:rsidRPr="00183CE5" w:rsidRDefault="00BC237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225" w:right="-105"/>
              <w:rPr>
                <w:rFonts w:asciiTheme="majorBidi" w:hAnsiTheme="majorBidi" w:cs="Angsana New"/>
                <w:sz w:val="30"/>
                <w:szCs w:val="30"/>
              </w:rPr>
            </w:pPr>
            <w:r w:rsidRPr="00183CE5">
              <w:rPr>
                <w:rFonts w:asciiTheme="majorBidi" w:hAnsiTheme="majorBidi" w:cs="Angsana New"/>
                <w:sz w:val="30"/>
                <w:szCs w:val="30"/>
              </w:rPr>
              <w:t>78,427</w:t>
            </w:r>
          </w:p>
        </w:tc>
        <w:tc>
          <w:tcPr>
            <w:tcW w:w="236" w:type="dxa"/>
            <w:vAlign w:val="bottom"/>
          </w:tcPr>
          <w:p w14:paraId="395A6653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C1440D6" w14:textId="503EB4CD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77,389</w:t>
            </w:r>
          </w:p>
        </w:tc>
        <w:tc>
          <w:tcPr>
            <w:tcW w:w="236" w:type="dxa"/>
            <w:vAlign w:val="bottom"/>
          </w:tcPr>
          <w:p w14:paraId="100844E9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14:paraId="28485917" w14:textId="4DB22D5F" w:rsidR="000C7FD9" w:rsidRPr="00183CE5" w:rsidRDefault="00BC237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3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183CE5">
              <w:rPr>
                <w:rFonts w:asciiTheme="majorBidi" w:hAnsiTheme="majorBidi" w:cs="Angsana New"/>
                <w:sz w:val="30"/>
                <w:szCs w:val="30"/>
              </w:rPr>
              <w:t>216,520</w:t>
            </w:r>
          </w:p>
        </w:tc>
        <w:tc>
          <w:tcPr>
            <w:tcW w:w="245" w:type="dxa"/>
            <w:vAlign w:val="bottom"/>
          </w:tcPr>
          <w:p w14:paraId="7A8E94E7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AF3620C" w14:textId="10AAFAA9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251,451</w:t>
            </w:r>
          </w:p>
        </w:tc>
      </w:tr>
      <w:tr w:rsidR="00183CE5" w:rsidRPr="00183CE5" w14:paraId="170032B4" w14:textId="77777777" w:rsidTr="00223128">
        <w:tc>
          <w:tcPr>
            <w:tcW w:w="2385" w:type="dxa"/>
          </w:tcPr>
          <w:p w14:paraId="403DD011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20" w:hanging="120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ab/>
              <w:t>4 - 6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1E63E1F0" w14:textId="681C9062" w:rsidR="000C7FD9" w:rsidRPr="00183CE5" w:rsidRDefault="00BC237A" w:rsidP="00FE3D84">
            <w:pPr>
              <w:spacing w:line="360" w:lineRule="exact"/>
              <w:ind w:right="-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146,068</w:t>
            </w:r>
          </w:p>
        </w:tc>
        <w:tc>
          <w:tcPr>
            <w:tcW w:w="236" w:type="dxa"/>
            <w:vAlign w:val="bottom"/>
          </w:tcPr>
          <w:p w14:paraId="78DF6BC8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E36CF51" w14:textId="0A5EE53D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204,656</w:t>
            </w:r>
          </w:p>
        </w:tc>
        <w:tc>
          <w:tcPr>
            <w:tcW w:w="236" w:type="dxa"/>
            <w:vAlign w:val="bottom"/>
          </w:tcPr>
          <w:p w14:paraId="07BC336A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</w:tcPr>
          <w:p w14:paraId="5A0D2CF1" w14:textId="637276C7" w:rsidR="000C7FD9" w:rsidRPr="00183CE5" w:rsidRDefault="00BC237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225" w:right="-105"/>
              <w:rPr>
                <w:rFonts w:asciiTheme="majorBidi" w:hAnsiTheme="majorBidi" w:cs="Angsana New"/>
                <w:sz w:val="30"/>
                <w:szCs w:val="30"/>
              </w:rPr>
            </w:pPr>
            <w:r w:rsidRPr="00183CE5">
              <w:rPr>
                <w:rFonts w:asciiTheme="majorBidi" w:hAnsiTheme="majorBidi" w:cs="Angsana New"/>
                <w:sz w:val="30"/>
                <w:szCs w:val="30"/>
              </w:rPr>
              <w:t>75,878</w:t>
            </w:r>
          </w:p>
        </w:tc>
        <w:tc>
          <w:tcPr>
            <w:tcW w:w="236" w:type="dxa"/>
            <w:vAlign w:val="bottom"/>
          </w:tcPr>
          <w:p w14:paraId="468205AC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5207573" w14:textId="758CFF58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98,317</w:t>
            </w:r>
          </w:p>
        </w:tc>
        <w:tc>
          <w:tcPr>
            <w:tcW w:w="236" w:type="dxa"/>
            <w:vAlign w:val="bottom"/>
          </w:tcPr>
          <w:p w14:paraId="494667B6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14:paraId="2D058E08" w14:textId="08A892CB" w:rsidR="000C7FD9" w:rsidRPr="00183CE5" w:rsidRDefault="00BC237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3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183CE5">
              <w:rPr>
                <w:rFonts w:asciiTheme="majorBidi" w:hAnsiTheme="majorBidi" w:cs="Angsana New"/>
                <w:sz w:val="30"/>
                <w:szCs w:val="30"/>
              </w:rPr>
              <w:t>70,190</w:t>
            </w:r>
          </w:p>
        </w:tc>
        <w:tc>
          <w:tcPr>
            <w:tcW w:w="245" w:type="dxa"/>
            <w:vAlign w:val="bottom"/>
          </w:tcPr>
          <w:p w14:paraId="49268560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5D77DC1" w14:textId="3D2CB6EC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106,339</w:t>
            </w:r>
          </w:p>
        </w:tc>
      </w:tr>
      <w:tr w:rsidR="00183CE5" w:rsidRPr="00183CE5" w14:paraId="4FD08AF4" w14:textId="77777777" w:rsidTr="00223128">
        <w:tc>
          <w:tcPr>
            <w:tcW w:w="2385" w:type="dxa"/>
          </w:tcPr>
          <w:p w14:paraId="7DA5D1D8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20" w:hanging="120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ab/>
              <w:t>7 - 9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5D703CFC" w14:textId="19CFD084" w:rsidR="000C7FD9" w:rsidRPr="00183CE5" w:rsidRDefault="00BC237A" w:rsidP="00FE3D84">
            <w:pPr>
              <w:spacing w:line="360" w:lineRule="exact"/>
              <w:ind w:right="-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137,437</w:t>
            </w:r>
          </w:p>
        </w:tc>
        <w:tc>
          <w:tcPr>
            <w:tcW w:w="236" w:type="dxa"/>
            <w:vAlign w:val="bottom"/>
          </w:tcPr>
          <w:p w14:paraId="35E07094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E4BC038" w14:textId="7772618F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146,871</w:t>
            </w:r>
          </w:p>
        </w:tc>
        <w:tc>
          <w:tcPr>
            <w:tcW w:w="236" w:type="dxa"/>
            <w:vAlign w:val="bottom"/>
          </w:tcPr>
          <w:p w14:paraId="3B1A181C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</w:tcPr>
          <w:p w14:paraId="731BB612" w14:textId="4FC364A8" w:rsidR="000C7FD9" w:rsidRPr="00183CE5" w:rsidRDefault="00BC237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225" w:right="-105"/>
              <w:rPr>
                <w:rFonts w:asciiTheme="majorBidi" w:hAnsiTheme="majorBidi" w:cs="Angsana New"/>
                <w:sz w:val="30"/>
                <w:szCs w:val="30"/>
              </w:rPr>
            </w:pPr>
            <w:r w:rsidRPr="00183CE5">
              <w:rPr>
                <w:rFonts w:asciiTheme="majorBidi" w:hAnsiTheme="majorBidi" w:cs="Angsana New"/>
                <w:sz w:val="30"/>
                <w:szCs w:val="30"/>
              </w:rPr>
              <w:t>101,556</w:t>
            </w:r>
          </w:p>
        </w:tc>
        <w:tc>
          <w:tcPr>
            <w:tcW w:w="236" w:type="dxa"/>
            <w:vAlign w:val="bottom"/>
          </w:tcPr>
          <w:p w14:paraId="0924D0D2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46BBA90" w14:textId="7A15A561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99,489</w:t>
            </w:r>
          </w:p>
        </w:tc>
        <w:tc>
          <w:tcPr>
            <w:tcW w:w="236" w:type="dxa"/>
            <w:vAlign w:val="bottom"/>
          </w:tcPr>
          <w:p w14:paraId="13E121F2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14:paraId="3EE00F84" w14:textId="6F0F59CB" w:rsidR="000C7FD9" w:rsidRPr="00183CE5" w:rsidRDefault="00BC237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3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183CE5">
              <w:rPr>
                <w:rFonts w:asciiTheme="majorBidi" w:hAnsiTheme="majorBidi" w:cs="Angsana New"/>
                <w:sz w:val="30"/>
                <w:szCs w:val="30"/>
              </w:rPr>
              <w:t>35,881</w:t>
            </w:r>
          </w:p>
        </w:tc>
        <w:tc>
          <w:tcPr>
            <w:tcW w:w="245" w:type="dxa"/>
            <w:vAlign w:val="bottom"/>
          </w:tcPr>
          <w:p w14:paraId="34C0032F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546FFCF" w14:textId="2B7672F3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47,382</w:t>
            </w:r>
          </w:p>
        </w:tc>
      </w:tr>
      <w:tr w:rsidR="00183CE5" w:rsidRPr="00183CE5" w14:paraId="61228DB3" w14:textId="77777777" w:rsidTr="0099255E">
        <w:trPr>
          <w:trHeight w:val="74"/>
        </w:trPr>
        <w:tc>
          <w:tcPr>
            <w:tcW w:w="2385" w:type="dxa"/>
          </w:tcPr>
          <w:p w14:paraId="0E6F9BEB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20" w:hanging="120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ab/>
              <w:t>10 - 12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6ABD41B6" w14:textId="27CEA9B0" w:rsidR="000C7FD9" w:rsidRPr="00183CE5" w:rsidRDefault="00BC237A" w:rsidP="00FE3D84">
            <w:pPr>
              <w:spacing w:line="360" w:lineRule="exact"/>
              <w:ind w:right="-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59,750</w:t>
            </w:r>
          </w:p>
        </w:tc>
        <w:tc>
          <w:tcPr>
            <w:tcW w:w="236" w:type="dxa"/>
            <w:vAlign w:val="bottom"/>
          </w:tcPr>
          <w:p w14:paraId="798EDDEC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8E49BC5" w14:textId="7A249FBA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106,097</w:t>
            </w:r>
          </w:p>
        </w:tc>
        <w:tc>
          <w:tcPr>
            <w:tcW w:w="236" w:type="dxa"/>
            <w:vAlign w:val="bottom"/>
          </w:tcPr>
          <w:p w14:paraId="7538CA47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</w:tcPr>
          <w:p w14:paraId="1EB4ED6C" w14:textId="27ABB2E4" w:rsidR="000C7FD9" w:rsidRPr="00183CE5" w:rsidRDefault="00BC237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225" w:right="-105"/>
              <w:rPr>
                <w:rFonts w:asciiTheme="majorBidi" w:hAnsiTheme="majorBidi" w:cs="Angsana New"/>
                <w:sz w:val="30"/>
                <w:szCs w:val="30"/>
              </w:rPr>
            </w:pPr>
            <w:r w:rsidRPr="00183CE5">
              <w:rPr>
                <w:rFonts w:asciiTheme="majorBidi" w:hAnsiTheme="majorBidi" w:cs="Angsana New"/>
                <w:sz w:val="30"/>
                <w:szCs w:val="30"/>
              </w:rPr>
              <w:t>42,988</w:t>
            </w:r>
          </w:p>
        </w:tc>
        <w:tc>
          <w:tcPr>
            <w:tcW w:w="236" w:type="dxa"/>
            <w:vAlign w:val="bottom"/>
          </w:tcPr>
          <w:p w14:paraId="1E0503CE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16FB8D2" w14:textId="6A109F66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79,679</w:t>
            </w:r>
          </w:p>
        </w:tc>
        <w:tc>
          <w:tcPr>
            <w:tcW w:w="236" w:type="dxa"/>
            <w:vAlign w:val="bottom"/>
          </w:tcPr>
          <w:p w14:paraId="761238F6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14:paraId="34202C0E" w14:textId="20B59DF3" w:rsidR="000C7FD9" w:rsidRPr="00183CE5" w:rsidRDefault="00BC237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3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183CE5">
              <w:rPr>
                <w:rFonts w:asciiTheme="majorBidi" w:hAnsiTheme="majorBidi" w:cs="Angsana New"/>
                <w:sz w:val="30"/>
                <w:szCs w:val="30"/>
              </w:rPr>
              <w:t>16,762</w:t>
            </w:r>
          </w:p>
        </w:tc>
        <w:tc>
          <w:tcPr>
            <w:tcW w:w="245" w:type="dxa"/>
            <w:vAlign w:val="bottom"/>
          </w:tcPr>
          <w:p w14:paraId="5146E422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7AADE65" w14:textId="1ABFFD93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26,418</w:t>
            </w:r>
          </w:p>
        </w:tc>
      </w:tr>
      <w:tr w:rsidR="00183CE5" w:rsidRPr="00183CE5" w14:paraId="23EAAAA9" w14:textId="77777777" w:rsidTr="0099255E">
        <w:trPr>
          <w:trHeight w:val="74"/>
        </w:trPr>
        <w:tc>
          <w:tcPr>
            <w:tcW w:w="2385" w:type="dxa"/>
          </w:tcPr>
          <w:p w14:paraId="05A2F109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20" w:hanging="120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183CE5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5705940D" w14:textId="0E01D708" w:rsidR="000C7FD9" w:rsidRPr="00183CE5" w:rsidRDefault="00BC237A" w:rsidP="00FE3D84">
            <w:pPr>
              <w:spacing w:line="360" w:lineRule="exact"/>
              <w:ind w:right="-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9,101</w:t>
            </w:r>
          </w:p>
        </w:tc>
        <w:tc>
          <w:tcPr>
            <w:tcW w:w="236" w:type="dxa"/>
            <w:vAlign w:val="bottom"/>
          </w:tcPr>
          <w:p w14:paraId="0C0D8FE4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F55D725" w14:textId="526FAAFF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6,680</w:t>
            </w:r>
          </w:p>
        </w:tc>
        <w:tc>
          <w:tcPr>
            <w:tcW w:w="236" w:type="dxa"/>
            <w:vAlign w:val="bottom"/>
          </w:tcPr>
          <w:p w14:paraId="1B2BA4EC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7462BC96" w14:textId="76C6BF3E" w:rsidR="000C7FD9" w:rsidRPr="00183CE5" w:rsidRDefault="00BC237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225" w:right="-105"/>
              <w:rPr>
                <w:rFonts w:asciiTheme="majorBidi" w:hAnsiTheme="majorBidi" w:cs="Angsana New"/>
                <w:sz w:val="30"/>
                <w:szCs w:val="30"/>
              </w:rPr>
            </w:pPr>
            <w:r w:rsidRPr="00183CE5">
              <w:rPr>
                <w:rFonts w:asciiTheme="majorBidi" w:hAnsiTheme="majorBidi" w:cs="Angsana New"/>
                <w:sz w:val="30"/>
                <w:szCs w:val="30"/>
              </w:rPr>
              <w:t>8,044</w:t>
            </w:r>
          </w:p>
        </w:tc>
        <w:tc>
          <w:tcPr>
            <w:tcW w:w="236" w:type="dxa"/>
            <w:vAlign w:val="bottom"/>
          </w:tcPr>
          <w:p w14:paraId="0AE9B1F1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25C304F" w14:textId="20FFD420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6,355</w:t>
            </w:r>
          </w:p>
        </w:tc>
        <w:tc>
          <w:tcPr>
            <w:tcW w:w="236" w:type="dxa"/>
            <w:vAlign w:val="bottom"/>
          </w:tcPr>
          <w:p w14:paraId="65B624A8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17A938B2" w14:textId="3028136E" w:rsidR="000C7FD9" w:rsidRPr="00183CE5" w:rsidRDefault="00BC237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3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183CE5">
              <w:rPr>
                <w:rFonts w:asciiTheme="majorBidi" w:hAnsiTheme="majorBidi" w:cs="Angsana New"/>
                <w:sz w:val="30"/>
                <w:szCs w:val="30"/>
              </w:rPr>
              <w:t>1,057</w:t>
            </w:r>
          </w:p>
        </w:tc>
        <w:tc>
          <w:tcPr>
            <w:tcW w:w="245" w:type="dxa"/>
            <w:vAlign w:val="bottom"/>
          </w:tcPr>
          <w:p w14:paraId="51F0BB36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B4AE973" w14:textId="1179A126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325</w:t>
            </w:r>
          </w:p>
        </w:tc>
      </w:tr>
      <w:tr w:rsidR="000C7FD9" w:rsidRPr="00183CE5" w14:paraId="604819E9" w14:textId="77777777" w:rsidTr="00223128">
        <w:tc>
          <w:tcPr>
            <w:tcW w:w="2385" w:type="dxa"/>
          </w:tcPr>
          <w:p w14:paraId="7CA1CC9D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115" w:right="-558" w:hanging="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339E37" w14:textId="322BC009" w:rsidR="000C7FD9" w:rsidRPr="00183CE5" w:rsidRDefault="00BC237A" w:rsidP="00FE3D84">
            <w:pPr>
              <w:spacing w:line="360" w:lineRule="exact"/>
              <w:ind w:right="-4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5,627,58</w:t>
            </w:r>
            <w:r w:rsidR="0042401E"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14:paraId="6549957F" w14:textId="77777777" w:rsidR="000C7FD9" w:rsidRPr="00183CE5" w:rsidRDefault="000C7FD9" w:rsidP="00FE3D84">
            <w:pPr>
              <w:pStyle w:val="BodyText3"/>
              <w:spacing w:line="36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F90A18" w14:textId="0227FA43" w:rsidR="000C7FD9" w:rsidRPr="00183CE5" w:rsidRDefault="000C7FD9" w:rsidP="00FE3D84">
            <w:pPr>
              <w:pStyle w:val="BodyText3"/>
              <w:spacing w:line="360" w:lineRule="exact"/>
              <w:rPr>
                <w:rFonts w:asciiTheme="majorBidi" w:hAnsiTheme="majorBidi" w:cstheme="majorBidi"/>
                <w:b/>
                <w:bCs/>
              </w:rPr>
            </w:pPr>
            <w:r w:rsidRPr="00183CE5">
              <w:rPr>
                <w:rFonts w:asciiTheme="majorBidi" w:hAnsiTheme="majorBidi" w:cstheme="majorBidi"/>
                <w:b/>
                <w:bCs/>
              </w:rPr>
              <w:t>6,645,543</w:t>
            </w:r>
          </w:p>
        </w:tc>
        <w:tc>
          <w:tcPr>
            <w:tcW w:w="236" w:type="dxa"/>
            <w:vAlign w:val="bottom"/>
          </w:tcPr>
          <w:p w14:paraId="37051635" w14:textId="77777777" w:rsidR="000C7FD9" w:rsidRPr="00183CE5" w:rsidRDefault="000C7FD9" w:rsidP="00FE3D84">
            <w:pPr>
              <w:pStyle w:val="BodyText3"/>
              <w:spacing w:line="36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</w:tcPr>
          <w:p w14:paraId="5931C0C6" w14:textId="77B7FAF3" w:rsidR="000C7FD9" w:rsidRPr="00183CE5" w:rsidRDefault="00BC237A" w:rsidP="00424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right="-105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376,64</w:t>
            </w:r>
            <w:r w:rsidR="0042401E" w:rsidRPr="00183CE5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bottom"/>
          </w:tcPr>
          <w:p w14:paraId="64BD5DBE" w14:textId="77777777" w:rsidR="000C7FD9" w:rsidRPr="00183CE5" w:rsidRDefault="000C7FD9" w:rsidP="00FE3D84">
            <w:pPr>
              <w:pStyle w:val="BodyText3"/>
              <w:spacing w:line="36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C23EDA" w14:textId="52B88C71" w:rsidR="000C7FD9" w:rsidRPr="00183CE5" w:rsidRDefault="000C7FD9" w:rsidP="00FE3D84">
            <w:pPr>
              <w:pStyle w:val="BodyText3"/>
              <w:tabs>
                <w:tab w:val="clear" w:pos="540"/>
                <w:tab w:val="decimal" w:pos="783"/>
              </w:tabs>
              <w:spacing w:line="360" w:lineRule="exact"/>
              <w:rPr>
                <w:rFonts w:asciiTheme="majorBidi" w:hAnsiTheme="majorBidi" w:cstheme="majorBidi"/>
                <w:b/>
                <w:bCs/>
              </w:rPr>
            </w:pPr>
            <w:r w:rsidRPr="00183CE5">
              <w:rPr>
                <w:rFonts w:asciiTheme="majorBidi" w:hAnsiTheme="majorBidi" w:cstheme="majorBidi"/>
                <w:b/>
                <w:bCs/>
              </w:rPr>
              <w:t>433,784</w:t>
            </w:r>
          </w:p>
        </w:tc>
        <w:tc>
          <w:tcPr>
            <w:tcW w:w="236" w:type="dxa"/>
            <w:vAlign w:val="bottom"/>
          </w:tcPr>
          <w:p w14:paraId="69F2228F" w14:textId="77777777" w:rsidR="000C7FD9" w:rsidRPr="00183CE5" w:rsidRDefault="000C7FD9" w:rsidP="00FE3D84">
            <w:pPr>
              <w:pStyle w:val="BodyText3"/>
              <w:spacing w:line="36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0924C156" w14:textId="2A894FCB" w:rsidR="000C7FD9" w:rsidRPr="00183CE5" w:rsidRDefault="00BC237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3"/>
              <w:jc w:val="center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5,250,93</w:t>
            </w:r>
            <w:r w:rsidR="0042401E" w:rsidRPr="00183CE5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45" w:type="dxa"/>
            <w:vAlign w:val="bottom"/>
          </w:tcPr>
          <w:p w14:paraId="6219BD9B" w14:textId="77777777" w:rsidR="000C7FD9" w:rsidRPr="00183CE5" w:rsidRDefault="000C7FD9" w:rsidP="00FE3D84">
            <w:pPr>
              <w:pStyle w:val="BodyText3"/>
              <w:spacing w:line="36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8BDA73" w14:textId="0CF0BC6C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6,211,759</w:t>
            </w:r>
          </w:p>
        </w:tc>
      </w:tr>
    </w:tbl>
    <w:p w14:paraId="4916D8F5" w14:textId="77777777" w:rsidR="009846BF" w:rsidRPr="00183CE5" w:rsidRDefault="009846BF" w:rsidP="00FE3D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5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76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2385"/>
        <w:gridCol w:w="990"/>
        <w:gridCol w:w="236"/>
        <w:gridCol w:w="990"/>
        <w:gridCol w:w="236"/>
        <w:gridCol w:w="937"/>
        <w:gridCol w:w="236"/>
        <w:gridCol w:w="990"/>
        <w:gridCol w:w="236"/>
        <w:gridCol w:w="1024"/>
        <w:gridCol w:w="245"/>
        <w:gridCol w:w="1260"/>
      </w:tblGrid>
      <w:tr w:rsidR="00183CE5" w:rsidRPr="00183CE5" w14:paraId="17A6299B" w14:textId="77777777" w:rsidTr="000E3392">
        <w:trPr>
          <w:trHeight w:val="380"/>
        </w:trPr>
        <w:tc>
          <w:tcPr>
            <w:tcW w:w="2385" w:type="dxa"/>
          </w:tcPr>
          <w:p w14:paraId="0C8E1CA1" w14:textId="77777777" w:rsidR="00947071" w:rsidRPr="00183CE5" w:rsidRDefault="0094707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80" w:type="dxa"/>
            <w:gridSpan w:val="11"/>
          </w:tcPr>
          <w:p w14:paraId="42ECF600" w14:textId="77777777" w:rsidR="00947071" w:rsidRPr="00183CE5" w:rsidRDefault="0094707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183CE5" w:rsidRPr="00183CE5" w14:paraId="3AABC3A7" w14:textId="77777777" w:rsidTr="000E3392">
        <w:trPr>
          <w:trHeight w:val="272"/>
        </w:trPr>
        <w:tc>
          <w:tcPr>
            <w:tcW w:w="2385" w:type="dxa"/>
          </w:tcPr>
          <w:p w14:paraId="5C96DD59" w14:textId="77777777" w:rsidR="00947071" w:rsidRPr="00183CE5" w:rsidRDefault="0094707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216" w:type="dxa"/>
            <w:gridSpan w:val="3"/>
          </w:tcPr>
          <w:p w14:paraId="22B68875" w14:textId="77777777" w:rsidR="00947071" w:rsidRPr="00183CE5" w:rsidRDefault="0094707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ลูกหนี้ตามสัญญาเช่าซื้อ</w:t>
            </w:r>
          </w:p>
        </w:tc>
        <w:tc>
          <w:tcPr>
            <w:tcW w:w="236" w:type="dxa"/>
          </w:tcPr>
          <w:p w14:paraId="4F9DC446" w14:textId="77777777" w:rsidR="00947071" w:rsidRPr="00183CE5" w:rsidRDefault="0094707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3" w:type="dxa"/>
            <w:gridSpan w:val="3"/>
          </w:tcPr>
          <w:p w14:paraId="727F8E1D" w14:textId="77777777" w:rsidR="00947071" w:rsidRPr="00183CE5" w:rsidRDefault="0094707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236" w:type="dxa"/>
          </w:tcPr>
          <w:p w14:paraId="227BE2D3" w14:textId="77777777" w:rsidR="00947071" w:rsidRPr="00183CE5" w:rsidRDefault="0094707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529" w:type="dxa"/>
            <w:gridSpan w:val="3"/>
          </w:tcPr>
          <w:p w14:paraId="05B98EE6" w14:textId="77777777" w:rsidR="00947071" w:rsidRPr="00183CE5" w:rsidRDefault="00947071" w:rsidP="00424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5" w:right="-135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ลูกหนี้ตามสัญญาเช่าซื้อ</w:t>
            </w:r>
            <w:r w:rsidR="000E3392" w:rsidRPr="00183CE5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0E3392"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</w:tr>
      <w:tr w:rsidR="00183CE5" w:rsidRPr="00183CE5" w14:paraId="0CEFB46C" w14:textId="77777777" w:rsidTr="000E3392">
        <w:tc>
          <w:tcPr>
            <w:tcW w:w="2385" w:type="dxa"/>
          </w:tcPr>
          <w:p w14:paraId="6A7DBD0D" w14:textId="77777777" w:rsidR="00947071" w:rsidRPr="00183CE5" w:rsidRDefault="0094707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74CA7E53" w14:textId="4697BBFE" w:rsidR="00947071" w:rsidRPr="00183CE5" w:rsidRDefault="00417F37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2" w:right="-10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30 </w:t>
            </w:r>
            <w:r w:rsidR="003D5162"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="00947071" w:rsidRPr="00183CE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175D37DB" w14:textId="77777777" w:rsidR="00947071" w:rsidRPr="00183CE5" w:rsidRDefault="0094707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6E349037" w14:textId="77777777" w:rsidR="00947071" w:rsidRPr="00183CE5" w:rsidRDefault="0094707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14:paraId="718D8F01" w14:textId="77777777" w:rsidR="00947071" w:rsidRPr="00183CE5" w:rsidRDefault="0094707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14:paraId="5EB41179" w14:textId="77777777" w:rsidR="00947071" w:rsidRPr="00183CE5" w:rsidRDefault="0094707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</w:tcPr>
          <w:p w14:paraId="3D0F2F64" w14:textId="03297774" w:rsidR="00947071" w:rsidRPr="00183CE5" w:rsidRDefault="00417F37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30 </w:t>
            </w:r>
            <w:r w:rsidR="003D5162"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="00947071" w:rsidRPr="00183CE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0A99E067" w14:textId="77777777" w:rsidR="00947071" w:rsidRPr="00183CE5" w:rsidRDefault="0094707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4C42976C" w14:textId="77777777" w:rsidR="00947071" w:rsidRPr="00183CE5" w:rsidRDefault="0094707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14:paraId="31B7F96E" w14:textId="77777777" w:rsidR="00947071" w:rsidRPr="00183CE5" w:rsidRDefault="0094707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79E8B9B7" w14:textId="77777777" w:rsidR="00947071" w:rsidRPr="00183CE5" w:rsidRDefault="0094707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024" w:type="dxa"/>
          </w:tcPr>
          <w:p w14:paraId="702989A1" w14:textId="0455CDC2" w:rsidR="00947071" w:rsidRPr="00183CE5" w:rsidRDefault="00417F37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30 </w:t>
            </w:r>
            <w:r w:rsidR="003D5162"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="00947071" w:rsidRPr="00183CE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45" w:type="dxa"/>
          </w:tcPr>
          <w:p w14:paraId="0491D1EA" w14:textId="77777777" w:rsidR="00947071" w:rsidRPr="00183CE5" w:rsidRDefault="0094707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92EAB30" w14:textId="77777777" w:rsidR="00947071" w:rsidRPr="00183CE5" w:rsidRDefault="0094707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14:paraId="3E6A3E95" w14:textId="77777777" w:rsidR="00947071" w:rsidRPr="00183CE5" w:rsidRDefault="0094707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183CE5" w:rsidRPr="00183CE5" w14:paraId="64A760A9" w14:textId="77777777" w:rsidTr="000E3392">
        <w:tc>
          <w:tcPr>
            <w:tcW w:w="2385" w:type="dxa"/>
          </w:tcPr>
          <w:p w14:paraId="62E941FD" w14:textId="77777777" w:rsidR="00947071" w:rsidRPr="00183CE5" w:rsidRDefault="00947071" w:rsidP="00FE3D8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380" w:type="dxa"/>
            <w:gridSpan w:val="11"/>
          </w:tcPr>
          <w:p w14:paraId="29956DF0" w14:textId="77777777" w:rsidR="00947071" w:rsidRPr="00183CE5" w:rsidRDefault="0094707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3CE5" w:rsidRPr="00183CE5" w14:paraId="49F659D2" w14:textId="77777777" w:rsidTr="000E3392">
        <w:tc>
          <w:tcPr>
            <w:tcW w:w="2385" w:type="dxa"/>
          </w:tcPr>
          <w:p w14:paraId="04341062" w14:textId="77777777" w:rsidR="00C828A3" w:rsidRPr="00183CE5" w:rsidRDefault="00C828A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อายุหนี้</w:t>
            </w:r>
          </w:p>
        </w:tc>
        <w:tc>
          <w:tcPr>
            <w:tcW w:w="990" w:type="dxa"/>
          </w:tcPr>
          <w:p w14:paraId="5C654309" w14:textId="77777777" w:rsidR="00C828A3" w:rsidRPr="00183CE5" w:rsidRDefault="00C828A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225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33C99C64" w14:textId="77777777" w:rsidR="00C828A3" w:rsidRPr="00183CE5" w:rsidRDefault="00C828A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58818649" w14:textId="77777777" w:rsidR="00C828A3" w:rsidRPr="00183CE5" w:rsidRDefault="00C828A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C09962D" w14:textId="77777777" w:rsidR="00C828A3" w:rsidRPr="00183CE5" w:rsidRDefault="00C828A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right="-43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7" w:type="dxa"/>
            <w:vAlign w:val="bottom"/>
          </w:tcPr>
          <w:p w14:paraId="16D33FA0" w14:textId="77777777" w:rsidR="00C828A3" w:rsidRPr="00183CE5" w:rsidRDefault="00C828A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13C9998" w14:textId="77777777" w:rsidR="00C828A3" w:rsidRPr="00183CE5" w:rsidRDefault="00C828A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CDD2619" w14:textId="77777777" w:rsidR="00C828A3" w:rsidRPr="00183CE5" w:rsidRDefault="00C828A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B0B6AAB" w14:textId="77777777" w:rsidR="00C828A3" w:rsidRPr="00183CE5" w:rsidRDefault="00C828A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14:paraId="6007F6F0" w14:textId="77777777" w:rsidR="00C828A3" w:rsidRPr="00183CE5" w:rsidRDefault="00C828A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14:paraId="2C9946B5" w14:textId="77777777" w:rsidR="00C828A3" w:rsidRPr="00183CE5" w:rsidRDefault="00C828A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F3A485A" w14:textId="77777777" w:rsidR="00C828A3" w:rsidRPr="00183CE5" w:rsidRDefault="00C828A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3CE5" w:rsidRPr="00183CE5" w14:paraId="14471736" w14:textId="77777777" w:rsidTr="000E3392">
        <w:tc>
          <w:tcPr>
            <w:tcW w:w="2385" w:type="dxa"/>
          </w:tcPr>
          <w:p w14:paraId="0AE09ED1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1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90" w:type="dxa"/>
          </w:tcPr>
          <w:p w14:paraId="66395D03" w14:textId="050542AB" w:rsidR="000C7FD9" w:rsidRPr="00183CE5" w:rsidRDefault="000F7E8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22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3,202,778</w:t>
            </w:r>
          </w:p>
        </w:tc>
        <w:tc>
          <w:tcPr>
            <w:tcW w:w="236" w:type="dxa"/>
            <w:vAlign w:val="bottom"/>
          </w:tcPr>
          <w:p w14:paraId="41B238EC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6D3E80BC" w14:textId="0A793EE6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3,795,185</w:t>
            </w:r>
          </w:p>
        </w:tc>
        <w:tc>
          <w:tcPr>
            <w:tcW w:w="236" w:type="dxa"/>
            <w:vAlign w:val="bottom"/>
          </w:tcPr>
          <w:p w14:paraId="11DDA5AF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right="-43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7" w:type="dxa"/>
            <w:vAlign w:val="bottom"/>
          </w:tcPr>
          <w:p w14:paraId="7F29E7F0" w14:textId="2C37E4AA" w:rsidR="000C7FD9" w:rsidRPr="00183CE5" w:rsidRDefault="000F7E8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22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31,252</w:t>
            </w:r>
          </w:p>
        </w:tc>
        <w:tc>
          <w:tcPr>
            <w:tcW w:w="236" w:type="dxa"/>
            <w:vAlign w:val="bottom"/>
          </w:tcPr>
          <w:p w14:paraId="05B3D954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FA517CC" w14:textId="686EB1DA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37,045</w:t>
            </w:r>
          </w:p>
        </w:tc>
        <w:tc>
          <w:tcPr>
            <w:tcW w:w="236" w:type="dxa"/>
            <w:vAlign w:val="bottom"/>
          </w:tcPr>
          <w:p w14:paraId="5B8ED45C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14:paraId="1175B2CE" w14:textId="3207C389" w:rsidR="000C7FD9" w:rsidRPr="00183CE5" w:rsidRDefault="000F7E8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3,171,526</w:t>
            </w:r>
          </w:p>
        </w:tc>
        <w:tc>
          <w:tcPr>
            <w:tcW w:w="245" w:type="dxa"/>
            <w:vAlign w:val="bottom"/>
          </w:tcPr>
          <w:p w14:paraId="6B593318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580A0AA4" w14:textId="79A9F02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225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3,758,140</w:t>
            </w:r>
          </w:p>
        </w:tc>
      </w:tr>
      <w:tr w:rsidR="00183CE5" w:rsidRPr="00183CE5" w14:paraId="7913F331" w14:textId="77777777" w:rsidTr="000E3392">
        <w:tc>
          <w:tcPr>
            <w:tcW w:w="2385" w:type="dxa"/>
          </w:tcPr>
          <w:p w14:paraId="06524019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115" w:right="-1152" w:hanging="115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990" w:type="dxa"/>
            <w:vAlign w:val="bottom"/>
          </w:tcPr>
          <w:p w14:paraId="1C71AB84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4FCDB5C7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21C3706E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61BCFD55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37" w:type="dxa"/>
            <w:vAlign w:val="bottom"/>
          </w:tcPr>
          <w:p w14:paraId="2A4F89C3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4864B630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AAE19B1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641C755D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14:paraId="32CF575D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73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5" w:type="dxa"/>
            <w:vAlign w:val="bottom"/>
          </w:tcPr>
          <w:p w14:paraId="575757CF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4CD095E9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225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83CE5" w:rsidRPr="00183CE5" w14:paraId="5C05EB56" w14:textId="77777777" w:rsidTr="000E3392">
        <w:tc>
          <w:tcPr>
            <w:tcW w:w="2385" w:type="dxa"/>
          </w:tcPr>
          <w:p w14:paraId="0D65A00E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20" w:hanging="120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ab/>
              <w:t>1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0EB9F94E" w14:textId="25FD6933" w:rsidR="000C7FD9" w:rsidRPr="00183CE5" w:rsidRDefault="000F7E8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225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283,245</w:t>
            </w:r>
          </w:p>
        </w:tc>
        <w:tc>
          <w:tcPr>
            <w:tcW w:w="236" w:type="dxa"/>
            <w:vAlign w:val="bottom"/>
          </w:tcPr>
          <w:p w14:paraId="0F9DCC01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33A7EB5A" w14:textId="076F00F5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256,617</w:t>
            </w:r>
          </w:p>
        </w:tc>
        <w:tc>
          <w:tcPr>
            <w:tcW w:w="236" w:type="dxa"/>
            <w:vAlign w:val="bottom"/>
          </w:tcPr>
          <w:p w14:paraId="4BFC9CE2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</w:tcPr>
          <w:p w14:paraId="351B64FE" w14:textId="425C454D" w:rsidR="000C7FD9" w:rsidRPr="00183CE5" w:rsidRDefault="000F7E8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225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27,832</w:t>
            </w:r>
          </w:p>
        </w:tc>
        <w:tc>
          <w:tcPr>
            <w:tcW w:w="236" w:type="dxa"/>
            <w:vAlign w:val="bottom"/>
          </w:tcPr>
          <w:p w14:paraId="76FE2469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EC7BC92" w14:textId="488462FD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25,225</w:t>
            </w:r>
          </w:p>
        </w:tc>
        <w:tc>
          <w:tcPr>
            <w:tcW w:w="236" w:type="dxa"/>
            <w:vAlign w:val="bottom"/>
          </w:tcPr>
          <w:p w14:paraId="1F99DA39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14:paraId="6C55847C" w14:textId="5AD569F9" w:rsidR="000C7FD9" w:rsidRPr="00183CE5" w:rsidRDefault="000F7E8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255,413</w:t>
            </w:r>
          </w:p>
        </w:tc>
        <w:tc>
          <w:tcPr>
            <w:tcW w:w="245" w:type="dxa"/>
            <w:vAlign w:val="bottom"/>
          </w:tcPr>
          <w:p w14:paraId="27C889B3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3576D38" w14:textId="19D64F4A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225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231,392</w:t>
            </w:r>
          </w:p>
        </w:tc>
      </w:tr>
      <w:tr w:rsidR="00183CE5" w:rsidRPr="00183CE5" w14:paraId="17121F38" w14:textId="77777777" w:rsidTr="000E3392">
        <w:tc>
          <w:tcPr>
            <w:tcW w:w="2385" w:type="dxa"/>
          </w:tcPr>
          <w:p w14:paraId="6A2234F5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20" w:hanging="120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ab/>
              <w:t>2 - 3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3D56785D" w14:textId="59F222F4" w:rsidR="000C7FD9" w:rsidRPr="00183CE5" w:rsidRDefault="000F7E8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225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216,725</w:t>
            </w:r>
          </w:p>
        </w:tc>
        <w:tc>
          <w:tcPr>
            <w:tcW w:w="236" w:type="dxa"/>
            <w:vAlign w:val="bottom"/>
          </w:tcPr>
          <w:p w14:paraId="39546E10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70F3353" w14:textId="4DAC9962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208,980</w:t>
            </w:r>
          </w:p>
        </w:tc>
        <w:tc>
          <w:tcPr>
            <w:tcW w:w="236" w:type="dxa"/>
            <w:vAlign w:val="bottom"/>
          </w:tcPr>
          <w:p w14:paraId="1D30FD5A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</w:tcPr>
          <w:p w14:paraId="7B742575" w14:textId="0B06059A" w:rsidR="000C7FD9" w:rsidRPr="00183CE5" w:rsidRDefault="000F7E8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225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63,956</w:t>
            </w:r>
          </w:p>
        </w:tc>
        <w:tc>
          <w:tcPr>
            <w:tcW w:w="236" w:type="dxa"/>
            <w:vAlign w:val="bottom"/>
          </w:tcPr>
          <w:p w14:paraId="31CDE973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381A2A4" w14:textId="718513B9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61,644</w:t>
            </w:r>
          </w:p>
        </w:tc>
        <w:tc>
          <w:tcPr>
            <w:tcW w:w="236" w:type="dxa"/>
            <w:vAlign w:val="bottom"/>
          </w:tcPr>
          <w:p w14:paraId="5F493A74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14:paraId="17545BEB" w14:textId="2A153C8D" w:rsidR="000C7FD9" w:rsidRPr="00183CE5" w:rsidRDefault="000F7E8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152,769</w:t>
            </w:r>
          </w:p>
        </w:tc>
        <w:tc>
          <w:tcPr>
            <w:tcW w:w="245" w:type="dxa"/>
            <w:vAlign w:val="bottom"/>
          </w:tcPr>
          <w:p w14:paraId="1A570FCE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906059D" w14:textId="19529938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225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147,336</w:t>
            </w:r>
          </w:p>
        </w:tc>
      </w:tr>
      <w:tr w:rsidR="00183CE5" w:rsidRPr="00183CE5" w14:paraId="3F3F6E6B" w14:textId="77777777" w:rsidTr="000E3392">
        <w:tc>
          <w:tcPr>
            <w:tcW w:w="2385" w:type="dxa"/>
          </w:tcPr>
          <w:p w14:paraId="2D447040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20" w:hanging="120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ab/>
              <w:t>4 - 6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359316FA" w14:textId="0C7B6E45" w:rsidR="000C7FD9" w:rsidRPr="00183CE5" w:rsidRDefault="000F7E8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225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108,733</w:t>
            </w:r>
          </w:p>
        </w:tc>
        <w:tc>
          <w:tcPr>
            <w:tcW w:w="236" w:type="dxa"/>
            <w:vAlign w:val="bottom"/>
          </w:tcPr>
          <w:p w14:paraId="66E5327C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1CEABB2" w14:textId="10CCBA4F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136,459</w:t>
            </w:r>
          </w:p>
        </w:tc>
        <w:tc>
          <w:tcPr>
            <w:tcW w:w="236" w:type="dxa"/>
            <w:vAlign w:val="bottom"/>
          </w:tcPr>
          <w:p w14:paraId="709D8DAC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</w:tcPr>
          <w:p w14:paraId="675100A9" w14:textId="18378455" w:rsidR="000C7FD9" w:rsidRPr="00183CE5" w:rsidRDefault="000F7E8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225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64,190</w:t>
            </w:r>
          </w:p>
        </w:tc>
        <w:tc>
          <w:tcPr>
            <w:tcW w:w="236" w:type="dxa"/>
            <w:vAlign w:val="bottom"/>
          </w:tcPr>
          <w:p w14:paraId="29934A02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28AF6D0" w14:textId="19142EAF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80,604</w:t>
            </w:r>
          </w:p>
        </w:tc>
        <w:tc>
          <w:tcPr>
            <w:tcW w:w="236" w:type="dxa"/>
            <w:vAlign w:val="bottom"/>
          </w:tcPr>
          <w:p w14:paraId="782B32FF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14:paraId="2C504BA3" w14:textId="106C72BA" w:rsidR="000C7FD9" w:rsidRPr="00183CE5" w:rsidRDefault="000F7E8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44,543</w:t>
            </w:r>
          </w:p>
        </w:tc>
        <w:tc>
          <w:tcPr>
            <w:tcW w:w="245" w:type="dxa"/>
            <w:vAlign w:val="bottom"/>
          </w:tcPr>
          <w:p w14:paraId="1F726E61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40141A1" w14:textId="364FBC14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225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55,855</w:t>
            </w:r>
          </w:p>
        </w:tc>
      </w:tr>
      <w:tr w:rsidR="00183CE5" w:rsidRPr="00183CE5" w14:paraId="4332D8BF" w14:textId="77777777" w:rsidTr="000E3392">
        <w:tc>
          <w:tcPr>
            <w:tcW w:w="2385" w:type="dxa"/>
          </w:tcPr>
          <w:p w14:paraId="7F7BC9CC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20" w:hanging="120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ab/>
              <w:t>7 - 9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4AF98986" w14:textId="6F22BC70" w:rsidR="000C7FD9" w:rsidRPr="00183CE5" w:rsidRDefault="000F7E8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225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89,310</w:t>
            </w:r>
          </w:p>
        </w:tc>
        <w:tc>
          <w:tcPr>
            <w:tcW w:w="236" w:type="dxa"/>
            <w:vAlign w:val="bottom"/>
          </w:tcPr>
          <w:p w14:paraId="621DC19A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A992EAD" w14:textId="2BEF1034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93,075</w:t>
            </w:r>
          </w:p>
        </w:tc>
        <w:tc>
          <w:tcPr>
            <w:tcW w:w="236" w:type="dxa"/>
            <w:vAlign w:val="bottom"/>
          </w:tcPr>
          <w:p w14:paraId="51A074BE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</w:tcPr>
          <w:p w14:paraId="13AB8B52" w14:textId="4E9F2101" w:rsidR="000C7FD9" w:rsidRPr="00183CE5" w:rsidRDefault="000F7E8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225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70,486</w:t>
            </w:r>
          </w:p>
        </w:tc>
        <w:tc>
          <w:tcPr>
            <w:tcW w:w="236" w:type="dxa"/>
            <w:vAlign w:val="bottom"/>
          </w:tcPr>
          <w:p w14:paraId="370C8AA7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72FF58B" w14:textId="0D4D5291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73,613</w:t>
            </w:r>
          </w:p>
        </w:tc>
        <w:tc>
          <w:tcPr>
            <w:tcW w:w="236" w:type="dxa"/>
            <w:vAlign w:val="bottom"/>
          </w:tcPr>
          <w:p w14:paraId="05EBBD47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14:paraId="3FC8EFEF" w14:textId="4833164E" w:rsidR="000C7FD9" w:rsidRPr="00183CE5" w:rsidRDefault="000F7E8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18,824</w:t>
            </w:r>
          </w:p>
        </w:tc>
        <w:tc>
          <w:tcPr>
            <w:tcW w:w="245" w:type="dxa"/>
            <w:vAlign w:val="bottom"/>
          </w:tcPr>
          <w:p w14:paraId="1AA984EF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45D87E2" w14:textId="6A653693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225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19,462</w:t>
            </w:r>
          </w:p>
        </w:tc>
      </w:tr>
      <w:tr w:rsidR="00183CE5" w:rsidRPr="00183CE5" w14:paraId="7BCF82A1" w14:textId="77777777" w:rsidTr="000E3392">
        <w:tc>
          <w:tcPr>
            <w:tcW w:w="2385" w:type="dxa"/>
          </w:tcPr>
          <w:p w14:paraId="10B1E3BE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20" w:hanging="120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ab/>
              <w:t>10 - 12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137AA706" w14:textId="2F128D23" w:rsidR="000C7FD9" w:rsidRPr="00183CE5" w:rsidRDefault="000F7E8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225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34,612</w:t>
            </w:r>
          </w:p>
        </w:tc>
        <w:tc>
          <w:tcPr>
            <w:tcW w:w="236" w:type="dxa"/>
            <w:vAlign w:val="bottom"/>
          </w:tcPr>
          <w:p w14:paraId="63665117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741DD3C" w14:textId="47EBA48E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72,868</w:t>
            </w:r>
          </w:p>
        </w:tc>
        <w:tc>
          <w:tcPr>
            <w:tcW w:w="236" w:type="dxa"/>
            <w:vAlign w:val="bottom"/>
          </w:tcPr>
          <w:p w14:paraId="64D126A1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</w:tcPr>
          <w:p w14:paraId="46C3D48A" w14:textId="05E13F2D" w:rsidR="000C7FD9" w:rsidRPr="00183CE5" w:rsidRDefault="000F7E8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225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30,813</w:t>
            </w:r>
          </w:p>
        </w:tc>
        <w:tc>
          <w:tcPr>
            <w:tcW w:w="236" w:type="dxa"/>
            <w:vAlign w:val="bottom"/>
          </w:tcPr>
          <w:p w14:paraId="61BD9B1B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1F44701" w14:textId="3614BECB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65,059</w:t>
            </w:r>
          </w:p>
        </w:tc>
        <w:tc>
          <w:tcPr>
            <w:tcW w:w="236" w:type="dxa"/>
            <w:vAlign w:val="bottom"/>
          </w:tcPr>
          <w:p w14:paraId="5354D64A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14:paraId="78ADC86B" w14:textId="5395EDB2" w:rsidR="000C7FD9" w:rsidRPr="00183CE5" w:rsidRDefault="000F7E8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3,799</w:t>
            </w:r>
          </w:p>
        </w:tc>
        <w:tc>
          <w:tcPr>
            <w:tcW w:w="245" w:type="dxa"/>
            <w:vAlign w:val="bottom"/>
          </w:tcPr>
          <w:p w14:paraId="3DEEB485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99031B4" w14:textId="54E8381A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225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7,809</w:t>
            </w:r>
          </w:p>
        </w:tc>
      </w:tr>
      <w:tr w:rsidR="00183CE5" w:rsidRPr="00183CE5" w14:paraId="39568225" w14:textId="77777777" w:rsidTr="000E3392">
        <w:tc>
          <w:tcPr>
            <w:tcW w:w="2385" w:type="dxa"/>
          </w:tcPr>
          <w:p w14:paraId="62D35C30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20" w:hanging="120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183CE5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1848776" w14:textId="60B4E66A" w:rsidR="000C7FD9" w:rsidRPr="00183CE5" w:rsidRDefault="000F7E8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225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6,958</w:t>
            </w:r>
          </w:p>
        </w:tc>
        <w:tc>
          <w:tcPr>
            <w:tcW w:w="236" w:type="dxa"/>
            <w:vAlign w:val="bottom"/>
          </w:tcPr>
          <w:p w14:paraId="344D9488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F47F701" w14:textId="6BBD2CC9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2,271</w:t>
            </w:r>
          </w:p>
        </w:tc>
        <w:tc>
          <w:tcPr>
            <w:tcW w:w="236" w:type="dxa"/>
            <w:vAlign w:val="bottom"/>
          </w:tcPr>
          <w:p w14:paraId="26DBB3C9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558CF85D" w14:textId="02716B99" w:rsidR="000C7FD9" w:rsidRPr="00183CE5" w:rsidRDefault="000F7E8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225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6,935</w:t>
            </w:r>
          </w:p>
        </w:tc>
        <w:tc>
          <w:tcPr>
            <w:tcW w:w="236" w:type="dxa"/>
            <w:vAlign w:val="bottom"/>
          </w:tcPr>
          <w:p w14:paraId="1C20F987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8117F8B" w14:textId="536C1813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2,268</w:t>
            </w:r>
          </w:p>
        </w:tc>
        <w:tc>
          <w:tcPr>
            <w:tcW w:w="236" w:type="dxa"/>
            <w:vAlign w:val="bottom"/>
          </w:tcPr>
          <w:p w14:paraId="1256C6A0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260E9469" w14:textId="41F08F80" w:rsidR="000C7FD9" w:rsidRPr="00183CE5" w:rsidRDefault="000F7E8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45" w:type="dxa"/>
            <w:vAlign w:val="bottom"/>
          </w:tcPr>
          <w:p w14:paraId="18604109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FABB549" w14:textId="74E470E2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225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183CE5" w:rsidRPr="00183CE5" w14:paraId="6EB3361A" w14:textId="77777777" w:rsidTr="000E3392">
        <w:tc>
          <w:tcPr>
            <w:tcW w:w="2385" w:type="dxa"/>
          </w:tcPr>
          <w:p w14:paraId="46CB8A00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115" w:right="-558" w:hanging="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7A038F" w14:textId="17C9D259" w:rsidR="000C7FD9" w:rsidRPr="00183CE5" w:rsidRDefault="000F7E89" w:rsidP="00FE3D84">
            <w:pPr>
              <w:pStyle w:val="BodyText3"/>
              <w:tabs>
                <w:tab w:val="clear" w:pos="540"/>
                <w:tab w:val="decimal" w:pos="768"/>
              </w:tabs>
              <w:spacing w:line="360" w:lineRule="exact"/>
              <w:rPr>
                <w:rFonts w:asciiTheme="majorBidi" w:hAnsiTheme="majorBidi" w:cstheme="majorBidi"/>
                <w:b/>
                <w:bCs/>
              </w:rPr>
            </w:pPr>
            <w:r w:rsidRPr="00183CE5">
              <w:rPr>
                <w:rFonts w:asciiTheme="majorBidi" w:hAnsiTheme="majorBidi" w:cstheme="majorBidi"/>
                <w:b/>
                <w:bCs/>
              </w:rPr>
              <w:t>3,942,361</w:t>
            </w:r>
          </w:p>
        </w:tc>
        <w:tc>
          <w:tcPr>
            <w:tcW w:w="236" w:type="dxa"/>
            <w:vAlign w:val="bottom"/>
          </w:tcPr>
          <w:p w14:paraId="28E74B75" w14:textId="77777777" w:rsidR="000C7FD9" w:rsidRPr="00183CE5" w:rsidRDefault="000C7FD9" w:rsidP="00FE3D84">
            <w:pPr>
              <w:pStyle w:val="BodyText3"/>
              <w:tabs>
                <w:tab w:val="clear" w:pos="540"/>
                <w:tab w:val="decimal" w:pos="768"/>
              </w:tabs>
              <w:spacing w:line="36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C469E6C" w14:textId="7ACB8216" w:rsidR="000C7FD9" w:rsidRPr="00183CE5" w:rsidRDefault="000C7FD9" w:rsidP="00FE3D84">
            <w:pPr>
              <w:pStyle w:val="BodyText3"/>
              <w:tabs>
                <w:tab w:val="clear" w:pos="540"/>
                <w:tab w:val="decimal" w:pos="768"/>
              </w:tabs>
              <w:spacing w:line="360" w:lineRule="exact"/>
              <w:rPr>
                <w:rFonts w:asciiTheme="majorBidi" w:hAnsiTheme="majorBidi" w:cstheme="majorBidi"/>
                <w:b/>
                <w:bCs/>
              </w:rPr>
            </w:pPr>
            <w:r w:rsidRPr="00183CE5">
              <w:rPr>
                <w:rFonts w:asciiTheme="majorBidi" w:hAnsiTheme="majorBidi" w:cstheme="majorBidi"/>
                <w:b/>
                <w:bCs/>
              </w:rPr>
              <w:t>4,565,455</w:t>
            </w:r>
          </w:p>
        </w:tc>
        <w:tc>
          <w:tcPr>
            <w:tcW w:w="236" w:type="dxa"/>
          </w:tcPr>
          <w:p w14:paraId="4C3863AF" w14:textId="77777777" w:rsidR="000C7FD9" w:rsidRPr="00183CE5" w:rsidRDefault="000C7FD9" w:rsidP="00FE3D84">
            <w:pPr>
              <w:pStyle w:val="BodyText3"/>
              <w:tabs>
                <w:tab w:val="clear" w:pos="540"/>
                <w:tab w:val="decimal" w:pos="768"/>
              </w:tabs>
              <w:spacing w:line="36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</w:tcPr>
          <w:p w14:paraId="2A55113C" w14:textId="333A371E" w:rsidR="000C7FD9" w:rsidRPr="00183CE5" w:rsidRDefault="000F7E89" w:rsidP="00FE3D84">
            <w:pPr>
              <w:pStyle w:val="BodyText3"/>
              <w:tabs>
                <w:tab w:val="clear" w:pos="540"/>
                <w:tab w:val="decimal" w:pos="713"/>
              </w:tabs>
              <w:spacing w:line="360" w:lineRule="exact"/>
              <w:rPr>
                <w:rFonts w:asciiTheme="majorBidi" w:hAnsiTheme="majorBidi" w:cstheme="majorBidi"/>
                <w:b/>
                <w:bCs/>
              </w:rPr>
            </w:pPr>
            <w:r w:rsidRPr="00183CE5">
              <w:rPr>
                <w:rFonts w:asciiTheme="majorBidi" w:hAnsiTheme="majorBidi" w:cstheme="majorBidi"/>
                <w:b/>
                <w:bCs/>
              </w:rPr>
              <w:t>295,464</w:t>
            </w:r>
          </w:p>
        </w:tc>
        <w:tc>
          <w:tcPr>
            <w:tcW w:w="236" w:type="dxa"/>
          </w:tcPr>
          <w:p w14:paraId="1C82EA6A" w14:textId="77777777" w:rsidR="000C7FD9" w:rsidRPr="00183CE5" w:rsidRDefault="000C7FD9" w:rsidP="00FE3D84">
            <w:pPr>
              <w:pStyle w:val="BodyText3"/>
              <w:tabs>
                <w:tab w:val="clear" w:pos="540"/>
                <w:tab w:val="decimal" w:pos="768"/>
              </w:tabs>
              <w:spacing w:line="36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567A026" w14:textId="6C4A8D16" w:rsidR="000C7FD9" w:rsidRPr="00183CE5" w:rsidRDefault="000C7FD9" w:rsidP="00FE3D84">
            <w:pPr>
              <w:pStyle w:val="BodyText3"/>
              <w:tabs>
                <w:tab w:val="clear" w:pos="540"/>
                <w:tab w:val="decimal" w:pos="765"/>
              </w:tabs>
              <w:spacing w:line="360" w:lineRule="exact"/>
              <w:ind w:left="-225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183CE5">
              <w:rPr>
                <w:rFonts w:asciiTheme="majorBidi" w:hAnsiTheme="majorBidi" w:cstheme="majorBidi"/>
                <w:b/>
                <w:bCs/>
              </w:rPr>
              <w:t>345,458</w:t>
            </w:r>
          </w:p>
        </w:tc>
        <w:tc>
          <w:tcPr>
            <w:tcW w:w="236" w:type="dxa"/>
          </w:tcPr>
          <w:p w14:paraId="5377C21F" w14:textId="77777777" w:rsidR="000C7FD9" w:rsidRPr="00183CE5" w:rsidRDefault="000C7FD9" w:rsidP="00FE3D84">
            <w:pPr>
              <w:pStyle w:val="BodyText3"/>
              <w:tabs>
                <w:tab w:val="clear" w:pos="540"/>
                <w:tab w:val="decimal" w:pos="765"/>
              </w:tabs>
              <w:spacing w:line="360" w:lineRule="exact"/>
              <w:ind w:left="-22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345F03D1" w14:textId="6CBD6E5A" w:rsidR="000C7FD9" w:rsidRPr="00183CE5" w:rsidRDefault="000F7E8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3,646,897</w:t>
            </w:r>
          </w:p>
        </w:tc>
        <w:tc>
          <w:tcPr>
            <w:tcW w:w="245" w:type="dxa"/>
          </w:tcPr>
          <w:p w14:paraId="3C2239A0" w14:textId="77777777" w:rsidR="000C7FD9" w:rsidRPr="00183CE5" w:rsidRDefault="000C7FD9" w:rsidP="00FE3D84">
            <w:pPr>
              <w:pStyle w:val="BodyText3"/>
              <w:tabs>
                <w:tab w:val="clear" w:pos="540"/>
                <w:tab w:val="decimal" w:pos="765"/>
              </w:tabs>
              <w:spacing w:line="360" w:lineRule="exact"/>
              <w:ind w:left="-2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8097AA8" w14:textId="03137204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Autospacing="1" w:line="360" w:lineRule="exact"/>
              <w:ind w:left="-225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4,219,997</w:t>
            </w:r>
          </w:p>
        </w:tc>
      </w:tr>
    </w:tbl>
    <w:p w14:paraId="6C2F70B0" w14:textId="77777777" w:rsidR="009E6C00" w:rsidRPr="00183CE5" w:rsidRDefault="009E6C00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183CE5">
        <w:rPr>
          <w:rFonts w:ascii="Angsana New" w:hAnsi="Angsana New" w:cs="Angsana New"/>
          <w:sz w:val="30"/>
          <w:szCs w:val="30"/>
        </w:rPr>
        <w:br w:type="page"/>
      </w:r>
    </w:p>
    <w:p w14:paraId="730309D8" w14:textId="5CDD64A2" w:rsidR="00947071" w:rsidRPr="00183CE5" w:rsidRDefault="008539C2" w:rsidP="00FE3D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after="0" w:line="240" w:lineRule="auto"/>
        <w:ind w:left="540" w:right="-45" w:hanging="540"/>
        <w:jc w:val="thaiDistribute"/>
        <w:rPr>
          <w:rFonts w:ascii="Angsana New" w:hAnsi="Angsana New" w:cs="Angsana New"/>
          <w:sz w:val="30"/>
          <w:szCs w:val="30"/>
        </w:rPr>
      </w:pPr>
      <w:r w:rsidRPr="00183CE5">
        <w:rPr>
          <w:rFonts w:ascii="Angsana New" w:hAnsi="Angsana New" w:cs="Angsana New"/>
          <w:sz w:val="30"/>
          <w:szCs w:val="30"/>
        </w:rPr>
        <w:t>4</w:t>
      </w:r>
      <w:r w:rsidR="0034237A" w:rsidRPr="00183CE5">
        <w:rPr>
          <w:rFonts w:ascii="Angsana New" w:hAnsi="Angsana New" w:cs="Angsana New"/>
          <w:sz w:val="30"/>
          <w:szCs w:val="30"/>
        </w:rPr>
        <w:t>.3</w:t>
      </w:r>
      <w:r w:rsidR="0034237A" w:rsidRPr="00183CE5">
        <w:rPr>
          <w:rFonts w:ascii="Angsana New" w:hAnsi="Angsana New" w:cs="Angsana New"/>
          <w:sz w:val="30"/>
          <w:szCs w:val="30"/>
        </w:rPr>
        <w:tab/>
      </w:r>
      <w:r w:rsidR="0034237A" w:rsidRPr="00183CE5">
        <w:rPr>
          <w:rFonts w:ascii="Angsana New" w:hAnsi="Angsana New" w:cs="Angsana New" w:hint="cs"/>
          <w:sz w:val="30"/>
          <w:szCs w:val="30"/>
          <w:cs/>
        </w:rPr>
        <w:t>ณ</w:t>
      </w:r>
      <w:r w:rsidR="0034237A"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="0034237A" w:rsidRPr="00183CE5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34237A"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="00970B02" w:rsidRPr="00183CE5">
        <w:rPr>
          <w:rFonts w:ascii="Angsana New" w:hAnsi="Angsana New" w:cs="Angsana New" w:hint="cs"/>
          <w:sz w:val="30"/>
          <w:szCs w:val="30"/>
          <w:cs/>
        </w:rPr>
        <w:t xml:space="preserve">30 </w:t>
      </w:r>
      <w:r w:rsidR="003D5162" w:rsidRPr="00183CE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34237A"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="0034237A" w:rsidRPr="00183CE5">
        <w:rPr>
          <w:rFonts w:ascii="Angsana New" w:hAnsi="Angsana New" w:cs="Angsana New"/>
          <w:sz w:val="30"/>
          <w:szCs w:val="30"/>
        </w:rPr>
        <w:t>2562</w:t>
      </w:r>
      <w:r w:rsidR="0034237A"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="0034237A" w:rsidRPr="00183CE5">
        <w:rPr>
          <w:rFonts w:ascii="Angsana New" w:hAnsi="Angsana New" w:cs="Angsana New" w:hint="cs"/>
          <w:sz w:val="30"/>
          <w:szCs w:val="30"/>
          <w:cs/>
        </w:rPr>
        <w:t>และ</w:t>
      </w:r>
      <w:r w:rsidR="0034237A"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="0034237A" w:rsidRPr="00183CE5">
        <w:rPr>
          <w:rFonts w:ascii="Angsana New" w:hAnsi="Angsana New" w:cs="Angsana New"/>
          <w:sz w:val="30"/>
          <w:szCs w:val="30"/>
        </w:rPr>
        <w:t>31</w:t>
      </w:r>
      <w:r w:rsidR="0034237A"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="0034237A" w:rsidRPr="00183CE5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34237A"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="0034237A" w:rsidRPr="00183CE5">
        <w:rPr>
          <w:rFonts w:ascii="Angsana New" w:hAnsi="Angsana New" w:cs="Angsana New"/>
          <w:sz w:val="30"/>
          <w:szCs w:val="30"/>
        </w:rPr>
        <w:t>2561</w:t>
      </w:r>
      <w:r w:rsidR="0034237A"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="0034237A" w:rsidRPr="00183CE5">
        <w:rPr>
          <w:rFonts w:ascii="Angsana New" w:hAnsi="Angsana New" w:cs="Angsana New" w:hint="cs"/>
          <w:sz w:val="30"/>
          <w:szCs w:val="30"/>
          <w:cs/>
        </w:rPr>
        <w:t>ผลรวมของเงินลงทุน</w:t>
      </w:r>
      <w:r w:rsidR="00D63544" w:rsidRPr="00183CE5">
        <w:rPr>
          <w:rFonts w:ascii="Angsana New" w:hAnsi="Angsana New" w:cs="Angsana New" w:hint="cs"/>
          <w:sz w:val="30"/>
          <w:szCs w:val="30"/>
          <w:cs/>
        </w:rPr>
        <w:t>ขั้นต่ำ</w:t>
      </w:r>
      <w:r w:rsidR="0034237A" w:rsidRPr="00183CE5">
        <w:rPr>
          <w:rFonts w:ascii="Angsana New" w:hAnsi="Angsana New" w:cs="Angsana New" w:hint="cs"/>
          <w:sz w:val="30"/>
          <w:szCs w:val="30"/>
          <w:cs/>
        </w:rPr>
        <w:t>ตามสัญญาเช่าซื้อและมูลค่าปัจจุบันของจำนวนเงินขั้นต่ำที่ลูกหนี้ต้องจ่ายตามสัญญาเช่าซื้อแสดงได้ดังนี้</w:t>
      </w:r>
    </w:p>
    <w:p w14:paraId="569D91B0" w14:textId="77777777" w:rsidR="00DE2F47" w:rsidRPr="00183CE5" w:rsidRDefault="00DE2F47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150"/>
        </w:tabs>
        <w:spacing w:line="260" w:lineRule="atLeast"/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12"/>
        <w:gridCol w:w="1170"/>
        <w:gridCol w:w="270"/>
        <w:gridCol w:w="1350"/>
        <w:gridCol w:w="270"/>
        <w:gridCol w:w="1170"/>
        <w:gridCol w:w="270"/>
        <w:gridCol w:w="1350"/>
      </w:tblGrid>
      <w:tr w:rsidR="00183CE5" w:rsidRPr="00183CE5" w14:paraId="7C9F0755" w14:textId="77777777" w:rsidTr="00FA2D39">
        <w:tc>
          <w:tcPr>
            <w:tcW w:w="3312" w:type="dxa"/>
          </w:tcPr>
          <w:p w14:paraId="75EAEE44" w14:textId="77777777" w:rsidR="005F219C" w:rsidRPr="00183CE5" w:rsidRDefault="005F219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5850" w:type="dxa"/>
            <w:gridSpan w:val="7"/>
          </w:tcPr>
          <w:p w14:paraId="50C3A508" w14:textId="77777777" w:rsidR="005F219C" w:rsidRPr="00183CE5" w:rsidRDefault="005F219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2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GB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183CE5" w:rsidRPr="00183CE5" w14:paraId="1DB7A127" w14:textId="77777777" w:rsidTr="00FA2D39">
        <w:tc>
          <w:tcPr>
            <w:tcW w:w="3312" w:type="dxa"/>
          </w:tcPr>
          <w:p w14:paraId="7BE94980" w14:textId="77777777" w:rsidR="005F219C" w:rsidRPr="00183CE5" w:rsidRDefault="005F219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790" w:type="dxa"/>
            <w:gridSpan w:val="3"/>
          </w:tcPr>
          <w:p w14:paraId="3FB5BCFE" w14:textId="75FF79F5" w:rsidR="005F219C" w:rsidRPr="00183CE5" w:rsidRDefault="00970B02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30 </w:t>
            </w:r>
            <w:r w:rsidR="003D5162"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="005F219C"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F219C" w:rsidRPr="00183CE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A20421A" w14:textId="77777777" w:rsidR="005F219C" w:rsidRPr="00183CE5" w:rsidRDefault="005F219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60" w:lineRule="atLeas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790" w:type="dxa"/>
            <w:gridSpan w:val="3"/>
          </w:tcPr>
          <w:p w14:paraId="0294B385" w14:textId="77777777" w:rsidR="005F219C" w:rsidRPr="00183CE5" w:rsidRDefault="005F219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31 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2561</w:t>
            </w:r>
          </w:p>
        </w:tc>
      </w:tr>
      <w:tr w:rsidR="00183CE5" w:rsidRPr="00183CE5" w14:paraId="03362EB4" w14:textId="77777777" w:rsidTr="00FA2D39">
        <w:tc>
          <w:tcPr>
            <w:tcW w:w="3312" w:type="dxa"/>
          </w:tcPr>
          <w:p w14:paraId="28AE129D" w14:textId="77777777" w:rsidR="005F219C" w:rsidRPr="00183CE5" w:rsidRDefault="005F219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390CD96B" w14:textId="77777777" w:rsidR="005F219C" w:rsidRPr="00183CE5" w:rsidRDefault="005F219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98" w:right="-5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เงินลงทุน</w:t>
            </w:r>
            <w:r w:rsidR="00D63544"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ขั้น</w:t>
            </w:r>
            <w:r w:rsidR="00D63544" w:rsidRPr="00183CE5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ต่ำ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ในสัญญาเช่าซื้อ</w:t>
            </w:r>
          </w:p>
        </w:tc>
        <w:tc>
          <w:tcPr>
            <w:tcW w:w="270" w:type="dxa"/>
            <w:vAlign w:val="bottom"/>
          </w:tcPr>
          <w:p w14:paraId="3CFDA32E" w14:textId="77777777" w:rsidR="005F219C" w:rsidRPr="00183CE5" w:rsidRDefault="005F219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6969F639" w14:textId="77777777" w:rsidR="005F219C" w:rsidRPr="00183CE5" w:rsidRDefault="005F219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98" w:right="-5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270" w:type="dxa"/>
          </w:tcPr>
          <w:p w14:paraId="2117D2BC" w14:textId="77777777" w:rsidR="005F219C" w:rsidRPr="00183CE5" w:rsidRDefault="005F219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60" w:lineRule="atLeas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170" w:type="dxa"/>
          </w:tcPr>
          <w:p w14:paraId="29FC2A99" w14:textId="77777777" w:rsidR="005F219C" w:rsidRPr="00183CE5" w:rsidRDefault="005F219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98" w:right="-53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  <w:r w:rsidR="00D63544"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ขั้น</w:t>
            </w:r>
            <w:r w:rsidR="00D63544" w:rsidRPr="00183CE5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ต่ำ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ในสัญญาเช่าซื้อ</w:t>
            </w:r>
          </w:p>
        </w:tc>
        <w:tc>
          <w:tcPr>
            <w:tcW w:w="270" w:type="dxa"/>
          </w:tcPr>
          <w:p w14:paraId="49FB012E" w14:textId="77777777" w:rsidR="005F219C" w:rsidRPr="00183CE5" w:rsidRDefault="005F219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3D691422" w14:textId="77777777" w:rsidR="005F219C" w:rsidRPr="00183CE5" w:rsidRDefault="005F219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98" w:right="-53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183CE5" w:rsidRPr="00183CE5" w14:paraId="6D265548" w14:textId="77777777" w:rsidTr="00FA2D39">
        <w:tc>
          <w:tcPr>
            <w:tcW w:w="3312" w:type="dxa"/>
          </w:tcPr>
          <w:p w14:paraId="50AA5468" w14:textId="77777777" w:rsidR="005F219C" w:rsidRPr="00183CE5" w:rsidRDefault="005F219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5850" w:type="dxa"/>
            <w:gridSpan w:val="7"/>
          </w:tcPr>
          <w:p w14:paraId="3174E949" w14:textId="77777777" w:rsidR="005F219C" w:rsidRPr="00183CE5" w:rsidRDefault="005F219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3CE5" w:rsidRPr="00183CE5" w14:paraId="68625906" w14:textId="77777777" w:rsidTr="00FA2D39">
        <w:tc>
          <w:tcPr>
            <w:tcW w:w="3312" w:type="dxa"/>
          </w:tcPr>
          <w:p w14:paraId="72A29B19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ระยะเวลาไม่เกินหนึ่งปี</w:t>
            </w:r>
          </w:p>
        </w:tc>
        <w:tc>
          <w:tcPr>
            <w:tcW w:w="1170" w:type="dxa"/>
          </w:tcPr>
          <w:p w14:paraId="6324F64E" w14:textId="638916F5" w:rsidR="000C7FD9" w:rsidRPr="00183CE5" w:rsidRDefault="000F7E8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3,827,21</w:t>
            </w:r>
            <w:r w:rsidR="0042401E" w:rsidRPr="00183CE5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1C0A01A7" w14:textId="77777777" w:rsidR="000C7FD9" w:rsidRPr="00183CE5" w:rsidRDefault="000C7FD9" w:rsidP="00FE3D84">
            <w:pPr>
              <w:tabs>
                <w:tab w:val="decimal" w:pos="801"/>
              </w:tabs>
              <w:ind w:left="-108" w:right="-128"/>
              <w:rPr>
                <w:szCs w:val="22"/>
                <w:rtl/>
                <w:cs/>
              </w:rPr>
            </w:pPr>
          </w:p>
        </w:tc>
        <w:tc>
          <w:tcPr>
            <w:tcW w:w="1350" w:type="dxa"/>
          </w:tcPr>
          <w:p w14:paraId="46EE2C0C" w14:textId="030E8042" w:rsidR="000C7FD9" w:rsidRPr="00183CE5" w:rsidRDefault="000F7E8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2,902,71</w:t>
            </w:r>
            <w:r w:rsidR="0042401E" w:rsidRPr="00183CE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A1CB408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6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A33716B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eastAsia="Arial Unicode MS" w:hAnsiTheme="majorBidi" w:cstheme="majorBidi"/>
                <w:caps/>
                <w:sz w:val="30"/>
                <w:szCs w:val="30"/>
                <w:lang w:val="en-GB" w:bidi="ar-SA"/>
              </w:rPr>
              <w:t>5,124,890</w:t>
            </w:r>
          </w:p>
        </w:tc>
        <w:tc>
          <w:tcPr>
            <w:tcW w:w="270" w:type="dxa"/>
            <w:vAlign w:val="bottom"/>
          </w:tcPr>
          <w:p w14:paraId="2292FFE6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7C6FCEED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eastAsia="Arial Unicode MS" w:hAnsiTheme="majorBidi" w:cstheme="majorBidi"/>
                <w:caps/>
                <w:sz w:val="30"/>
                <w:szCs w:val="30"/>
                <w:lang w:val="en-GB" w:bidi="ar-SA"/>
              </w:rPr>
              <w:t>3,550,596</w:t>
            </w:r>
          </w:p>
        </w:tc>
      </w:tr>
      <w:tr w:rsidR="00183CE5" w:rsidRPr="00183CE5" w14:paraId="63589EB1" w14:textId="77777777" w:rsidTr="00FA2D39">
        <w:trPr>
          <w:trHeight w:val="65"/>
        </w:trPr>
        <w:tc>
          <w:tcPr>
            <w:tcW w:w="3312" w:type="dxa"/>
          </w:tcPr>
          <w:p w14:paraId="1FFE2FFF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ระยะเวลาที่เกินหนึ่งปีแต่ไม่เกินห้าปี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8403EE" w14:textId="58C60D9F" w:rsidR="000C7FD9" w:rsidRPr="00183CE5" w:rsidRDefault="000F7E8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="Angsana New"/>
                <w:sz w:val="30"/>
                <w:szCs w:val="30"/>
                <w:cs/>
              </w:rPr>
              <w:t>3</w:t>
            </w:r>
            <w:r w:rsidRPr="00183C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83CE5">
              <w:rPr>
                <w:rFonts w:asciiTheme="majorBidi" w:hAnsiTheme="majorBidi" w:cs="Angsana New"/>
                <w:sz w:val="30"/>
                <w:szCs w:val="30"/>
                <w:cs/>
              </w:rPr>
              <w:t>729</w:t>
            </w:r>
            <w:r w:rsidRPr="00183C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83CE5">
              <w:rPr>
                <w:rFonts w:asciiTheme="majorBidi" w:hAnsiTheme="majorBidi" w:cs="Angsana New"/>
                <w:sz w:val="30"/>
                <w:szCs w:val="30"/>
                <w:cs/>
              </w:rPr>
              <w:t>182</w:t>
            </w:r>
          </w:p>
        </w:tc>
        <w:tc>
          <w:tcPr>
            <w:tcW w:w="270" w:type="dxa"/>
          </w:tcPr>
          <w:p w14:paraId="6497A770" w14:textId="77777777" w:rsidR="000C7FD9" w:rsidRPr="00183CE5" w:rsidRDefault="000C7FD9" w:rsidP="00FE3D84">
            <w:pPr>
              <w:tabs>
                <w:tab w:val="decimal" w:pos="801"/>
              </w:tabs>
              <w:ind w:left="-108" w:right="-128"/>
              <w:rPr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8FF55C5" w14:textId="0E40FA43" w:rsidR="000C7FD9" w:rsidRPr="00183CE5" w:rsidRDefault="000F7E8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2,724,870</w:t>
            </w:r>
          </w:p>
        </w:tc>
        <w:tc>
          <w:tcPr>
            <w:tcW w:w="270" w:type="dxa"/>
          </w:tcPr>
          <w:p w14:paraId="668A377D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6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F7F96D7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eastAsia="Arial Unicode MS" w:hAnsiTheme="majorBidi" w:cstheme="majorBidi"/>
                <w:caps/>
                <w:sz w:val="30"/>
                <w:szCs w:val="30"/>
                <w:lang w:val="en-GB" w:bidi="ar-SA"/>
              </w:rPr>
              <w:t>3,945,418</w:t>
            </w:r>
          </w:p>
        </w:tc>
        <w:tc>
          <w:tcPr>
            <w:tcW w:w="270" w:type="dxa"/>
            <w:vAlign w:val="bottom"/>
          </w:tcPr>
          <w:p w14:paraId="3CCAAD8B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6707581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  <w:r w:rsidRPr="00183CE5">
              <w:rPr>
                <w:rFonts w:asciiTheme="majorBidi" w:eastAsia="Arial Unicode MS" w:hAnsiTheme="majorBidi" w:cstheme="majorBidi"/>
                <w:caps/>
                <w:sz w:val="30"/>
                <w:szCs w:val="30"/>
                <w:lang w:val="en-GB" w:bidi="ar-SA"/>
              </w:rPr>
              <w:t>3,094,947</w:t>
            </w:r>
          </w:p>
        </w:tc>
      </w:tr>
      <w:tr w:rsidR="00183CE5" w:rsidRPr="00183CE5" w14:paraId="7494AFA5" w14:textId="77777777" w:rsidTr="00FA2D39">
        <w:tc>
          <w:tcPr>
            <w:tcW w:w="3312" w:type="dxa"/>
          </w:tcPr>
          <w:p w14:paraId="59CCDB6B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30A8006" w14:textId="1DE7D2C6" w:rsidR="000C7FD9" w:rsidRPr="00183CE5" w:rsidRDefault="000F7E8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7,556,39</w:t>
            </w:r>
            <w:r w:rsidR="00730912" w:rsidRPr="00183CE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4DE2C16" w14:textId="77777777" w:rsidR="000C7FD9" w:rsidRPr="00183CE5" w:rsidRDefault="000C7FD9" w:rsidP="00FE3D84">
            <w:pPr>
              <w:tabs>
                <w:tab w:val="decimal" w:pos="801"/>
              </w:tabs>
              <w:ind w:left="-108" w:right="-128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A4E33E4" w14:textId="65D9633F" w:rsidR="000C7FD9" w:rsidRPr="00183CE5" w:rsidRDefault="000F7E8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5,627,58</w:t>
            </w:r>
            <w:r w:rsidR="0042401E" w:rsidRPr="00183CE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5297AE2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60" w:lineRule="atLeast"/>
              <w:ind w:left="-19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35C0DC4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eastAsia="Arial Unicode MS" w:hAnsiTheme="majorBidi" w:cstheme="majorBidi"/>
                <w:caps/>
                <w:sz w:val="30"/>
                <w:szCs w:val="30"/>
                <w:lang w:val="en-GB" w:bidi="ar-SA"/>
              </w:rPr>
              <w:t>9,070,308</w:t>
            </w:r>
          </w:p>
        </w:tc>
        <w:tc>
          <w:tcPr>
            <w:tcW w:w="270" w:type="dxa"/>
            <w:vAlign w:val="bottom"/>
          </w:tcPr>
          <w:p w14:paraId="7D88CDA0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56086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  <w:r w:rsidRPr="00183CE5">
              <w:rPr>
                <w:rFonts w:asciiTheme="majorBidi" w:eastAsia="Arial Unicode MS" w:hAnsiTheme="majorBidi" w:cstheme="majorBidi"/>
                <w:caps/>
                <w:sz w:val="30"/>
                <w:szCs w:val="30"/>
                <w:lang w:val="en-GB" w:bidi="ar-SA"/>
              </w:rPr>
              <w:t>6,645,543</w:t>
            </w:r>
          </w:p>
        </w:tc>
      </w:tr>
      <w:tr w:rsidR="00183CE5" w:rsidRPr="00183CE5" w14:paraId="3B901DA8" w14:textId="77777777" w:rsidTr="00FA2D39">
        <w:tc>
          <w:tcPr>
            <w:tcW w:w="3312" w:type="dxa"/>
          </w:tcPr>
          <w:p w14:paraId="07234B46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83CE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ดอกเบี้ยเช่าซื้อที่ยังไม่ถือเป็นรายได้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00B797E" w14:textId="19AC6BF3" w:rsidR="000C7FD9" w:rsidRPr="00183CE5" w:rsidRDefault="000F7E8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(1,928,809)</w:t>
            </w:r>
          </w:p>
        </w:tc>
        <w:tc>
          <w:tcPr>
            <w:tcW w:w="270" w:type="dxa"/>
          </w:tcPr>
          <w:p w14:paraId="0340D867" w14:textId="77777777" w:rsidR="000C7FD9" w:rsidRPr="00183CE5" w:rsidRDefault="000C7FD9" w:rsidP="00FE3D84">
            <w:pPr>
              <w:tabs>
                <w:tab w:val="decimal" w:pos="801"/>
              </w:tabs>
              <w:ind w:left="-108" w:right="-128"/>
              <w:rPr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9BAA42F" w14:textId="77777777" w:rsidR="000C7FD9" w:rsidRPr="00183CE5" w:rsidRDefault="000C7FD9" w:rsidP="00FE3D84">
            <w:pPr>
              <w:tabs>
                <w:tab w:val="decimal" w:pos="801"/>
              </w:tabs>
              <w:ind w:left="-108" w:right="-128"/>
              <w:rPr>
                <w:szCs w:val="22"/>
                <w:rtl/>
                <w:cs/>
              </w:rPr>
            </w:pPr>
          </w:p>
        </w:tc>
        <w:tc>
          <w:tcPr>
            <w:tcW w:w="270" w:type="dxa"/>
          </w:tcPr>
          <w:p w14:paraId="383984D4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1A99D1F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eastAsia="Arial Unicode MS" w:hAnsiTheme="majorBidi" w:cstheme="majorBidi"/>
                <w:caps/>
                <w:sz w:val="30"/>
                <w:szCs w:val="30"/>
                <w:lang w:val="en-GB" w:bidi="ar-SA"/>
              </w:rPr>
              <w:t>(2,424,765)</w:t>
            </w:r>
          </w:p>
        </w:tc>
        <w:tc>
          <w:tcPr>
            <w:tcW w:w="270" w:type="dxa"/>
            <w:vAlign w:val="bottom"/>
          </w:tcPr>
          <w:p w14:paraId="32FD7B84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17834D8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</w:tr>
      <w:tr w:rsidR="000C7FD9" w:rsidRPr="00183CE5" w14:paraId="1F22265A" w14:textId="77777777" w:rsidTr="00FA2D39">
        <w:tc>
          <w:tcPr>
            <w:tcW w:w="3312" w:type="dxa"/>
          </w:tcPr>
          <w:p w14:paraId="22CE920C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44" w:hanging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มูลค่าปัจจุบันของจำนวนเงินขั้นต่ำ</w:t>
            </w:r>
          </w:p>
          <w:p w14:paraId="69C58BEE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44" w:hanging="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ที่ต้องจ่าย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9624CB" w14:textId="2270CC77" w:rsidR="000C7FD9" w:rsidRPr="00183CE5" w:rsidRDefault="000F7E8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5,627,58</w:t>
            </w:r>
            <w:r w:rsidR="0042401E"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4D0E58D6" w14:textId="77777777" w:rsidR="000C7FD9" w:rsidRPr="00183CE5" w:rsidRDefault="000C7FD9" w:rsidP="00FE3D84">
            <w:pPr>
              <w:tabs>
                <w:tab w:val="decimal" w:pos="801"/>
              </w:tabs>
              <w:ind w:left="-108" w:right="-128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A72E275" w14:textId="77777777" w:rsidR="000C7FD9" w:rsidRPr="00183CE5" w:rsidRDefault="000C7FD9" w:rsidP="00FE3D84">
            <w:pPr>
              <w:tabs>
                <w:tab w:val="decimal" w:pos="801"/>
              </w:tabs>
              <w:ind w:left="-108" w:right="-128"/>
              <w:rPr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4667EBD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190980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right="-1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eastAsia="Arial Unicode MS" w:hAnsiTheme="majorBidi" w:cstheme="majorBidi"/>
                <w:b/>
                <w:bCs/>
                <w:caps/>
                <w:sz w:val="30"/>
                <w:szCs w:val="30"/>
                <w:lang w:val="en-GB" w:bidi="ar-SA"/>
              </w:rPr>
              <w:t>6,645,543</w:t>
            </w:r>
          </w:p>
        </w:tc>
        <w:tc>
          <w:tcPr>
            <w:tcW w:w="270" w:type="dxa"/>
            <w:vAlign w:val="bottom"/>
          </w:tcPr>
          <w:p w14:paraId="1A8E6279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63646FCE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</w:tbl>
    <w:p w14:paraId="7C260F7A" w14:textId="77777777" w:rsidR="006B1AAE" w:rsidRPr="00183CE5" w:rsidRDefault="006B1AAE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12"/>
        <w:gridCol w:w="1170"/>
        <w:gridCol w:w="270"/>
        <w:gridCol w:w="1350"/>
        <w:gridCol w:w="270"/>
        <w:gridCol w:w="1170"/>
        <w:gridCol w:w="270"/>
        <w:gridCol w:w="1350"/>
      </w:tblGrid>
      <w:tr w:rsidR="00183CE5" w:rsidRPr="00183CE5" w14:paraId="79A0D12B" w14:textId="77777777" w:rsidTr="00DA5560">
        <w:tc>
          <w:tcPr>
            <w:tcW w:w="3312" w:type="dxa"/>
          </w:tcPr>
          <w:p w14:paraId="5B2CB1C8" w14:textId="77777777" w:rsidR="00FA2D39" w:rsidRPr="00183CE5" w:rsidRDefault="00FA2D3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5850" w:type="dxa"/>
            <w:gridSpan w:val="7"/>
          </w:tcPr>
          <w:p w14:paraId="5CAD263D" w14:textId="77777777" w:rsidR="00FA2D39" w:rsidRPr="00183CE5" w:rsidRDefault="00FA2D3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2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GB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 w:rsidR="00C458B1" w:rsidRPr="00183CE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183CE5" w:rsidRPr="00183CE5" w14:paraId="3BEAE97E" w14:textId="77777777" w:rsidTr="00DA5560">
        <w:tc>
          <w:tcPr>
            <w:tcW w:w="3312" w:type="dxa"/>
          </w:tcPr>
          <w:p w14:paraId="298544C0" w14:textId="77777777" w:rsidR="00FA2D39" w:rsidRPr="00183CE5" w:rsidRDefault="00FA2D3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790" w:type="dxa"/>
            <w:gridSpan w:val="3"/>
          </w:tcPr>
          <w:p w14:paraId="78AB4367" w14:textId="64B53062" w:rsidR="00FA2D39" w:rsidRPr="00183CE5" w:rsidRDefault="00970B02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30 </w:t>
            </w:r>
            <w:r w:rsidR="003D5162"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="00FA2D39"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A2D39" w:rsidRPr="00183CE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D45B576" w14:textId="77777777" w:rsidR="00FA2D39" w:rsidRPr="00183CE5" w:rsidRDefault="00FA2D3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60" w:lineRule="atLeas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790" w:type="dxa"/>
            <w:gridSpan w:val="3"/>
          </w:tcPr>
          <w:p w14:paraId="564F5133" w14:textId="77777777" w:rsidR="00FA2D39" w:rsidRPr="00183CE5" w:rsidRDefault="00FA2D3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31 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2561</w:t>
            </w:r>
          </w:p>
        </w:tc>
      </w:tr>
      <w:tr w:rsidR="00183CE5" w:rsidRPr="00183CE5" w14:paraId="450C5C98" w14:textId="77777777" w:rsidTr="00DA5560">
        <w:tc>
          <w:tcPr>
            <w:tcW w:w="3312" w:type="dxa"/>
          </w:tcPr>
          <w:p w14:paraId="3E0C6A0E" w14:textId="77777777" w:rsidR="00FA2D39" w:rsidRPr="00183CE5" w:rsidRDefault="00FA2D3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7D4D6869" w14:textId="77777777" w:rsidR="00FA2D39" w:rsidRPr="00183CE5" w:rsidRDefault="00FA2D3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98" w:right="-5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เงินลงทุน</w:t>
            </w:r>
            <w:r w:rsidR="00D63544"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ขั้น</w:t>
            </w:r>
            <w:r w:rsidR="00D63544" w:rsidRPr="00183CE5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ต่ำ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ในสัญญาเช่าซื้อ</w:t>
            </w:r>
          </w:p>
        </w:tc>
        <w:tc>
          <w:tcPr>
            <w:tcW w:w="270" w:type="dxa"/>
            <w:vAlign w:val="bottom"/>
          </w:tcPr>
          <w:p w14:paraId="1DAB6F5F" w14:textId="77777777" w:rsidR="00FA2D39" w:rsidRPr="00183CE5" w:rsidRDefault="00FA2D3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54DC404A" w14:textId="77777777" w:rsidR="00FA2D39" w:rsidRPr="00183CE5" w:rsidRDefault="00FA2D3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98" w:right="-5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270" w:type="dxa"/>
          </w:tcPr>
          <w:p w14:paraId="209B3A3D" w14:textId="77777777" w:rsidR="00FA2D39" w:rsidRPr="00183CE5" w:rsidRDefault="00FA2D3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60" w:lineRule="atLeas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170" w:type="dxa"/>
          </w:tcPr>
          <w:p w14:paraId="7E160A73" w14:textId="77777777" w:rsidR="00FA2D39" w:rsidRPr="00183CE5" w:rsidRDefault="00FA2D3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98" w:right="-53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  <w:r w:rsidR="00D63544"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ขั้น</w:t>
            </w:r>
            <w:r w:rsidR="00D63544" w:rsidRPr="00183CE5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ต่ำ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ในสัญญาเช่าซื้อ</w:t>
            </w:r>
          </w:p>
        </w:tc>
        <w:tc>
          <w:tcPr>
            <w:tcW w:w="270" w:type="dxa"/>
          </w:tcPr>
          <w:p w14:paraId="2E9BEB3E" w14:textId="77777777" w:rsidR="00FA2D39" w:rsidRPr="00183CE5" w:rsidRDefault="00FA2D3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2E9C80F7" w14:textId="77777777" w:rsidR="00FA2D39" w:rsidRPr="00183CE5" w:rsidRDefault="00FA2D3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98" w:right="-53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183CE5" w:rsidRPr="00183CE5" w14:paraId="24FB0CD1" w14:textId="77777777" w:rsidTr="00DA5560">
        <w:tc>
          <w:tcPr>
            <w:tcW w:w="3312" w:type="dxa"/>
          </w:tcPr>
          <w:p w14:paraId="06491D65" w14:textId="77777777" w:rsidR="00FA2D39" w:rsidRPr="00183CE5" w:rsidRDefault="00FA2D3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5850" w:type="dxa"/>
            <w:gridSpan w:val="7"/>
          </w:tcPr>
          <w:p w14:paraId="3DF96DEE" w14:textId="77777777" w:rsidR="00FA2D39" w:rsidRPr="00183CE5" w:rsidRDefault="00FA2D3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3CE5" w:rsidRPr="00183CE5" w14:paraId="664CA2AE" w14:textId="77777777" w:rsidTr="00DA5560">
        <w:tc>
          <w:tcPr>
            <w:tcW w:w="3312" w:type="dxa"/>
          </w:tcPr>
          <w:p w14:paraId="4E278118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ระยะเวลาไม่เกินหนึ่งปี</w:t>
            </w:r>
          </w:p>
        </w:tc>
        <w:tc>
          <w:tcPr>
            <w:tcW w:w="1170" w:type="dxa"/>
          </w:tcPr>
          <w:p w14:paraId="5C906762" w14:textId="287CD103" w:rsidR="000C7FD9" w:rsidRPr="00183CE5" w:rsidRDefault="000F7E8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2,671,229</w:t>
            </w:r>
          </w:p>
        </w:tc>
        <w:tc>
          <w:tcPr>
            <w:tcW w:w="270" w:type="dxa"/>
          </w:tcPr>
          <w:p w14:paraId="2ADB097F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350" w:type="dxa"/>
          </w:tcPr>
          <w:p w14:paraId="30082062" w14:textId="16949D3C" w:rsidR="000C7FD9" w:rsidRPr="00183CE5" w:rsidRDefault="000F7E8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2,015,909</w:t>
            </w:r>
          </w:p>
        </w:tc>
        <w:tc>
          <w:tcPr>
            <w:tcW w:w="270" w:type="dxa"/>
          </w:tcPr>
          <w:p w14:paraId="42CF21DF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6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F5352C9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3,452,629</w:t>
            </w:r>
          </w:p>
        </w:tc>
        <w:tc>
          <w:tcPr>
            <w:tcW w:w="270" w:type="dxa"/>
            <w:vAlign w:val="bottom"/>
          </w:tcPr>
          <w:p w14:paraId="5A9BBCA3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23A0AE54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2,299,330</w:t>
            </w:r>
          </w:p>
        </w:tc>
      </w:tr>
      <w:tr w:rsidR="00183CE5" w:rsidRPr="00183CE5" w14:paraId="01AA228E" w14:textId="77777777" w:rsidTr="00DA5560">
        <w:trPr>
          <w:trHeight w:val="65"/>
        </w:trPr>
        <w:tc>
          <w:tcPr>
            <w:tcW w:w="3312" w:type="dxa"/>
          </w:tcPr>
          <w:p w14:paraId="2509E912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ระยะเวลาที่เกินหนึ่งปีแต่ไม่เกินห้าปี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83F14AF" w14:textId="422EB172" w:rsidR="000C7FD9" w:rsidRPr="00183CE5" w:rsidRDefault="000F7E8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2,722,508</w:t>
            </w:r>
          </w:p>
        </w:tc>
        <w:tc>
          <w:tcPr>
            <w:tcW w:w="270" w:type="dxa"/>
          </w:tcPr>
          <w:p w14:paraId="77093970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7ED82E9" w14:textId="79D9902B" w:rsidR="000C7FD9" w:rsidRPr="00183CE5" w:rsidRDefault="000F7E8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rtl/>
                <w:cs/>
                <w:lang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1,926,452</w:t>
            </w:r>
          </w:p>
        </w:tc>
        <w:tc>
          <w:tcPr>
            <w:tcW w:w="270" w:type="dxa"/>
          </w:tcPr>
          <w:p w14:paraId="2DC3FCFD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6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2CD2F4E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2,879,565</w:t>
            </w:r>
          </w:p>
        </w:tc>
        <w:tc>
          <w:tcPr>
            <w:tcW w:w="270" w:type="dxa"/>
            <w:vAlign w:val="bottom"/>
          </w:tcPr>
          <w:p w14:paraId="249CA26C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80FCFF8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2,266,125</w:t>
            </w:r>
          </w:p>
        </w:tc>
      </w:tr>
      <w:tr w:rsidR="00183CE5" w:rsidRPr="00183CE5" w14:paraId="41652601" w14:textId="77777777" w:rsidTr="00DA5560">
        <w:tc>
          <w:tcPr>
            <w:tcW w:w="3312" w:type="dxa"/>
          </w:tcPr>
          <w:p w14:paraId="76FC63AB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B889F44" w14:textId="1817C65E" w:rsidR="000C7FD9" w:rsidRPr="00183CE5" w:rsidRDefault="000F7E8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5,393,737</w:t>
            </w:r>
          </w:p>
        </w:tc>
        <w:tc>
          <w:tcPr>
            <w:tcW w:w="270" w:type="dxa"/>
          </w:tcPr>
          <w:p w14:paraId="5352DABB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C9E0868" w14:textId="4FBDEF55" w:rsidR="000C7FD9" w:rsidRPr="00183CE5" w:rsidRDefault="000F7E8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rtl/>
                <w:cs/>
                <w:lang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3,942,361</w:t>
            </w:r>
          </w:p>
        </w:tc>
        <w:tc>
          <w:tcPr>
            <w:tcW w:w="270" w:type="dxa"/>
          </w:tcPr>
          <w:p w14:paraId="45B55AC4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60" w:lineRule="atLeast"/>
              <w:ind w:left="-19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967FB00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6,332,194</w:t>
            </w:r>
          </w:p>
        </w:tc>
        <w:tc>
          <w:tcPr>
            <w:tcW w:w="270" w:type="dxa"/>
            <w:vAlign w:val="bottom"/>
          </w:tcPr>
          <w:p w14:paraId="05151B20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BE523A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4,565,455</w:t>
            </w:r>
          </w:p>
        </w:tc>
      </w:tr>
      <w:tr w:rsidR="00183CE5" w:rsidRPr="00183CE5" w14:paraId="4D4C20D7" w14:textId="77777777" w:rsidTr="00DA5560">
        <w:tc>
          <w:tcPr>
            <w:tcW w:w="3312" w:type="dxa"/>
          </w:tcPr>
          <w:p w14:paraId="606FD146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83CE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ดอกเบี้ยเช่าซื้อที่ยังไม่ถือเป็นรายได้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CBC4D43" w14:textId="1E08E66A" w:rsidR="000C7FD9" w:rsidRPr="00183CE5" w:rsidRDefault="000F7E8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(1,451,376)</w:t>
            </w:r>
          </w:p>
        </w:tc>
        <w:tc>
          <w:tcPr>
            <w:tcW w:w="270" w:type="dxa"/>
          </w:tcPr>
          <w:p w14:paraId="1EECCD39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D89BAED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27D51148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404C24F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(1,766,739)</w:t>
            </w:r>
          </w:p>
        </w:tc>
        <w:tc>
          <w:tcPr>
            <w:tcW w:w="270" w:type="dxa"/>
            <w:vAlign w:val="bottom"/>
          </w:tcPr>
          <w:p w14:paraId="359F31A8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740D585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</w:tr>
      <w:tr w:rsidR="00183CE5" w:rsidRPr="00183CE5" w14:paraId="74760F64" w14:textId="77777777" w:rsidTr="00DA5560">
        <w:tc>
          <w:tcPr>
            <w:tcW w:w="3312" w:type="dxa"/>
          </w:tcPr>
          <w:p w14:paraId="7C94A38E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44" w:hanging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มูลค่าปัจจุบันของจำนวนเงินขั้นต่ำ</w:t>
            </w:r>
          </w:p>
          <w:p w14:paraId="6D537B6A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44" w:hanging="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ที่ต้องจ่าย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2F3E282" w14:textId="77777777" w:rsidR="000F7E89" w:rsidRPr="00183CE5" w:rsidRDefault="000F7E8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6B28306" w14:textId="77ABC00E" w:rsidR="000C7FD9" w:rsidRPr="00183CE5" w:rsidRDefault="000F7E8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3,942,361</w:t>
            </w:r>
          </w:p>
        </w:tc>
        <w:tc>
          <w:tcPr>
            <w:tcW w:w="270" w:type="dxa"/>
            <w:vAlign w:val="bottom"/>
          </w:tcPr>
          <w:p w14:paraId="79595E35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74802012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725B4673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AAA9FB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right="-1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4,565,455</w:t>
            </w:r>
          </w:p>
        </w:tc>
        <w:tc>
          <w:tcPr>
            <w:tcW w:w="270" w:type="dxa"/>
            <w:vAlign w:val="bottom"/>
          </w:tcPr>
          <w:p w14:paraId="5847D3EE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569A31D1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</w:tbl>
    <w:p w14:paraId="703961D1" w14:textId="77777777" w:rsidR="00C27F92" w:rsidRPr="00183CE5" w:rsidRDefault="00C27F92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</w:rPr>
      </w:pPr>
      <w:r w:rsidRPr="00183CE5">
        <w:rPr>
          <w:rFonts w:ascii="Angsana New" w:hAnsi="Angsana New" w:cs="Angsana New"/>
          <w:sz w:val="24"/>
          <w:szCs w:val="24"/>
        </w:rPr>
        <w:br w:type="page"/>
      </w:r>
    </w:p>
    <w:p w14:paraId="646A7DBE" w14:textId="7EB6C33F" w:rsidR="006B1AAE" w:rsidRPr="00183CE5" w:rsidRDefault="006B1AAE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="Angsana New" w:hAnsi="Angsana New" w:cs="Angsana New"/>
          <w:sz w:val="30"/>
          <w:szCs w:val="30"/>
        </w:rPr>
      </w:pPr>
      <w:r w:rsidRPr="00183CE5">
        <w:rPr>
          <w:rFonts w:ascii="Angsana New" w:hAnsi="Angsana New" w:cs="Angsana New"/>
          <w:sz w:val="30"/>
          <w:szCs w:val="30"/>
        </w:rPr>
        <w:t>4.4</w:t>
      </w:r>
      <w:r w:rsidRPr="00183CE5">
        <w:rPr>
          <w:rFonts w:ascii="Angsana New" w:hAnsi="Angsana New" w:cs="Angsana New"/>
          <w:sz w:val="30"/>
          <w:szCs w:val="30"/>
        </w:rPr>
        <w:tab/>
      </w:r>
      <w:r w:rsidRPr="00183CE5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30 </w:t>
      </w:r>
      <w:r w:rsidRPr="00183CE5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2547 </w:t>
      </w:r>
      <w:r w:rsidRPr="00183CE5">
        <w:rPr>
          <w:rFonts w:ascii="Angsana New" w:hAnsi="Angsana New" w:cs="Angsana New" w:hint="cs"/>
          <w:sz w:val="30"/>
          <w:szCs w:val="30"/>
          <w:cs/>
        </w:rPr>
        <w:t>สมาคมนักบัญชีและผู้สอบบัญชีรับอนุญาตแห่งประเทศไทยโดยความเห็นชอบของสำนักงานคณะกรรมการกำกับหลักทรัพย์และตลาดหลักทรัพย์ได้กำหนดแนวปฏิบัติทางการบัญชีสำหรับธุรกิจสินเชื่อเพื่อการอุปโภคบริโภค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(</w:t>
      </w:r>
      <w:r w:rsidRPr="00183CE5">
        <w:rPr>
          <w:rFonts w:ascii="Angsana New" w:hAnsi="Angsana New" w:cs="Angsana New"/>
          <w:sz w:val="30"/>
          <w:szCs w:val="30"/>
        </w:rPr>
        <w:t xml:space="preserve">Consumer Finance) </w:t>
      </w:r>
      <w:r w:rsidRPr="00183CE5">
        <w:rPr>
          <w:rFonts w:ascii="Angsana New" w:hAnsi="Angsana New" w:cs="Angsana New" w:hint="cs"/>
          <w:sz w:val="30"/>
          <w:szCs w:val="30"/>
          <w:cs/>
        </w:rPr>
        <w:t>โดยให้หยุดรับรู้รายได้สำหรับลูกหนี้ที่ค้างชำระค่างวดเกินกว่า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="003A135F" w:rsidRPr="00183CE5">
        <w:rPr>
          <w:rFonts w:ascii="Angsana New" w:hAnsi="Angsana New" w:cs="Angsana New"/>
          <w:sz w:val="30"/>
          <w:szCs w:val="30"/>
        </w:rPr>
        <w:br/>
      </w:r>
      <w:r w:rsidRPr="00183CE5">
        <w:rPr>
          <w:rFonts w:ascii="Angsana New" w:hAnsi="Angsana New" w:cs="Angsana New"/>
          <w:sz w:val="30"/>
          <w:szCs w:val="30"/>
          <w:cs/>
        </w:rPr>
        <w:t xml:space="preserve">3 </w:t>
      </w:r>
      <w:r w:rsidRPr="00183CE5">
        <w:rPr>
          <w:rFonts w:ascii="Angsana New" w:hAnsi="Angsana New" w:cs="Angsana New" w:hint="cs"/>
          <w:sz w:val="30"/>
          <w:szCs w:val="30"/>
          <w:cs/>
        </w:rPr>
        <w:t>งวด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183CE5">
        <w:rPr>
          <w:rFonts w:ascii="Angsana New" w:hAnsi="Angsana New" w:cs="Angsana New" w:hint="cs"/>
          <w:sz w:val="30"/>
          <w:szCs w:val="30"/>
          <w:cs/>
        </w:rPr>
        <w:t>อย่างไรก็ตาม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183CE5">
        <w:rPr>
          <w:rFonts w:ascii="Angsana New" w:hAnsi="Angsana New" w:cs="Angsana New" w:hint="cs"/>
          <w:sz w:val="30"/>
          <w:szCs w:val="30"/>
          <w:cs/>
        </w:rPr>
        <w:t>แนวปฏิบัติดังกล่าวได้ให้ทางเลือกไว้โดยหากบริษัทใดเห็นว่าแนวทางปฏิบัตินี้ไม่เหมาะสมให้เปิดเผยแนวทางที่บริษัทใช้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ทั้งนี้</w:t>
      </w:r>
      <w:r w:rsidR="00BE7287" w:rsidRPr="00183CE5">
        <w:rPr>
          <w:rFonts w:ascii="Angsana New" w:hAnsi="Angsana New" w:cs="Angsana New"/>
          <w:sz w:val="30"/>
          <w:szCs w:val="30"/>
          <w:cs/>
        </w:rPr>
        <w:t>กลุ่ม</w:t>
      </w:r>
      <w:r w:rsidR="00590FA5" w:rsidRPr="00183CE5">
        <w:rPr>
          <w:rFonts w:ascii="Angsana New" w:hAnsi="Angsana New" w:cs="Angsana New"/>
          <w:sz w:val="30"/>
          <w:szCs w:val="30"/>
          <w:cs/>
        </w:rPr>
        <w:t>บริษัท</w:t>
      </w:r>
      <w:r w:rsidRPr="00183CE5">
        <w:rPr>
          <w:rFonts w:ascii="Angsana New" w:hAnsi="Angsana New" w:cs="Angsana New"/>
          <w:sz w:val="30"/>
          <w:szCs w:val="30"/>
          <w:cs/>
        </w:rPr>
        <w:t>มีนโยบายในการหยุดรับรู้รายได้สำหรับลูกหนี้ตามสัญญา</w:t>
      </w:r>
      <w:r w:rsidR="00827A4A" w:rsidRPr="00183CE5">
        <w:rPr>
          <w:rFonts w:ascii="Angsana New" w:hAnsi="Angsana New" w:cs="Angsana New"/>
          <w:sz w:val="30"/>
          <w:szCs w:val="30"/>
          <w:cs/>
        </w:rPr>
        <w:t>เช่า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ซื้อที่ค้างชำระค่างวดเกินกว่า 4 งวด ณ วันที่ </w:t>
      </w:r>
      <w:r w:rsidR="00970B02" w:rsidRPr="00183CE5">
        <w:rPr>
          <w:rFonts w:ascii="Angsana New" w:hAnsi="Angsana New" w:cs="Angsana New"/>
          <w:sz w:val="30"/>
          <w:szCs w:val="30"/>
          <w:cs/>
        </w:rPr>
        <w:t xml:space="preserve">30 </w:t>
      </w:r>
      <w:r w:rsidR="003D5162" w:rsidRPr="00183CE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256</w:t>
      </w:r>
      <w:r w:rsidRPr="00183CE5">
        <w:rPr>
          <w:rFonts w:ascii="Angsana New" w:hAnsi="Angsana New" w:cs="Angsana New"/>
          <w:sz w:val="30"/>
          <w:szCs w:val="30"/>
        </w:rPr>
        <w:t>2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และ 31 ธันวาคม 256</w:t>
      </w:r>
      <w:r w:rsidRPr="00183CE5">
        <w:rPr>
          <w:rFonts w:ascii="Angsana New" w:hAnsi="Angsana New" w:cs="Angsana New"/>
          <w:sz w:val="30"/>
          <w:szCs w:val="30"/>
        </w:rPr>
        <w:t>1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="00745DC9" w:rsidRPr="00183CE5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183CE5">
        <w:rPr>
          <w:rFonts w:ascii="Angsana New" w:hAnsi="Angsana New" w:cs="Angsana New"/>
          <w:sz w:val="30"/>
          <w:szCs w:val="30"/>
          <w:cs/>
        </w:rPr>
        <w:t>มียอดลูกหนี้คงเหลือของ</w:t>
      </w:r>
      <w:r w:rsidR="00A22132" w:rsidRPr="00183CE5">
        <w:rPr>
          <w:rFonts w:ascii="Angsana New" w:hAnsi="Angsana New" w:cs="Angsana New"/>
          <w:sz w:val="30"/>
          <w:szCs w:val="30"/>
          <w:cs/>
        </w:rPr>
        <w:t>ลูกหนี้สินเชื่อ</w:t>
      </w:r>
      <w:r w:rsidRPr="00183CE5">
        <w:rPr>
          <w:rFonts w:ascii="Angsana New" w:hAnsi="Angsana New" w:cs="Angsana New"/>
          <w:sz w:val="30"/>
          <w:szCs w:val="30"/>
          <w:cs/>
        </w:rPr>
        <w:t>ที่ค้างชำระเกินกว่า 3 งวดแต่</w:t>
      </w:r>
      <w:r w:rsidR="00745DC9" w:rsidRPr="00183CE5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ยังคงรับรู้รายได้เป็นจำนวนเงินประมาณ </w:t>
      </w:r>
      <w:r w:rsidR="000F7E89" w:rsidRPr="00183CE5">
        <w:rPr>
          <w:rFonts w:ascii="Angsana New" w:hAnsi="Angsana New" w:cs="Angsana New"/>
          <w:sz w:val="30"/>
          <w:szCs w:val="30"/>
        </w:rPr>
        <w:t xml:space="preserve">285 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88133B" w:rsidRPr="00183CE5">
        <w:rPr>
          <w:rFonts w:ascii="Angsana New" w:hAnsi="Angsana New" w:cs="Angsana New"/>
          <w:sz w:val="30"/>
          <w:szCs w:val="30"/>
          <w:cs/>
        </w:rPr>
        <w:t>375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 </w:t>
      </w:r>
      <w:r w:rsidRPr="00183CE5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590FA5" w:rsidRPr="00183CE5">
        <w:rPr>
          <w:rFonts w:ascii="Angsana New" w:hAnsi="Angsana New" w:cs="Angsana New"/>
          <w:i/>
          <w:iCs/>
          <w:sz w:val="30"/>
          <w:szCs w:val="30"/>
          <w:cs/>
        </w:rPr>
        <w:t>บริษัท</w:t>
      </w:r>
      <w:r w:rsidRPr="00183CE5">
        <w:rPr>
          <w:rFonts w:ascii="Angsana New" w:hAnsi="Angsana New" w:cs="Angsana New"/>
          <w:i/>
          <w:iCs/>
          <w:sz w:val="30"/>
          <w:szCs w:val="30"/>
          <w:cs/>
        </w:rPr>
        <w:t>:</w:t>
      </w:r>
      <w:r w:rsidR="00827A4A" w:rsidRPr="00183CE5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0F7E89" w:rsidRPr="00183CE5">
        <w:rPr>
          <w:rFonts w:ascii="Angsana New" w:hAnsi="Angsana New" w:cs="Angsana New"/>
          <w:i/>
          <w:iCs/>
          <w:sz w:val="30"/>
          <w:szCs w:val="30"/>
        </w:rPr>
        <w:t>257</w:t>
      </w:r>
      <w:r w:rsidR="0088133B" w:rsidRPr="00183CE5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183CE5">
        <w:rPr>
          <w:rFonts w:ascii="Angsana New" w:hAnsi="Angsana New" w:cs="Angsana New"/>
          <w:i/>
          <w:iCs/>
          <w:sz w:val="30"/>
          <w:szCs w:val="30"/>
          <w:cs/>
        </w:rPr>
        <w:t xml:space="preserve">ล้านบาท และ </w:t>
      </w:r>
      <w:r w:rsidRPr="00183CE5">
        <w:rPr>
          <w:rFonts w:ascii="Angsana New" w:hAnsi="Angsana New" w:cs="Angsana New"/>
          <w:i/>
          <w:iCs/>
          <w:sz w:val="30"/>
          <w:szCs w:val="30"/>
        </w:rPr>
        <w:t>339</w:t>
      </w:r>
      <w:r w:rsidRPr="00183CE5">
        <w:rPr>
          <w:rFonts w:ascii="Angsana New" w:hAnsi="Angsana New" w:cs="Angsana New"/>
          <w:i/>
          <w:iCs/>
          <w:sz w:val="30"/>
          <w:szCs w:val="30"/>
          <w:cs/>
        </w:rPr>
        <w:t xml:space="preserve"> ล้านบาท ตามลำดับ)</w:t>
      </w:r>
    </w:p>
    <w:p w14:paraId="6466D4BD" w14:textId="77777777" w:rsidR="0086456A" w:rsidRPr="00183CE5" w:rsidRDefault="0086456A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57FC3405" w14:textId="2FA0B6BD" w:rsidR="001E10AC" w:rsidRPr="00183CE5" w:rsidRDefault="0086456A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="Angsana New" w:hAnsi="Angsana New" w:cs="Angsana New"/>
          <w:sz w:val="30"/>
          <w:szCs w:val="30"/>
        </w:rPr>
      </w:pPr>
      <w:r w:rsidRPr="00183CE5">
        <w:rPr>
          <w:rFonts w:ascii="Angsana New" w:hAnsi="Angsana New" w:cs="Angsana New"/>
          <w:sz w:val="30"/>
          <w:szCs w:val="30"/>
        </w:rPr>
        <w:tab/>
      </w:r>
      <w:r w:rsidRPr="00183CE5">
        <w:rPr>
          <w:rFonts w:ascii="Angsana New" w:hAnsi="Angsana New" w:cs="Angsana New"/>
          <w:sz w:val="30"/>
          <w:szCs w:val="30"/>
          <w:cs/>
        </w:rPr>
        <w:t>นอกจากนี้หาก</w:t>
      </w:r>
      <w:r w:rsidR="00745DC9" w:rsidRPr="00183CE5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183CE5">
        <w:rPr>
          <w:rFonts w:ascii="Angsana New" w:hAnsi="Angsana New" w:cs="Angsana New"/>
          <w:sz w:val="30"/>
          <w:szCs w:val="30"/>
          <w:cs/>
        </w:rPr>
        <w:t>ต้องหยุดรับรู้รายได้ตามแนวทางปฏิบัติดังกล่าว จะมีผลทำให้รายได้</w:t>
      </w:r>
      <w:r w:rsidR="009A4F45" w:rsidRPr="00183CE5">
        <w:rPr>
          <w:rFonts w:ascii="Angsana New" w:hAnsi="Angsana New" w:cs="Angsana New"/>
          <w:sz w:val="30"/>
          <w:szCs w:val="30"/>
        </w:rPr>
        <w:t xml:space="preserve"> </w:t>
      </w:r>
      <w:r w:rsidRPr="00183CE5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5B03AB" w:rsidRPr="00183CE5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970B02" w:rsidRPr="00183CE5">
        <w:rPr>
          <w:rFonts w:ascii="Angsana New" w:hAnsi="Angsana New" w:cs="Angsana New"/>
          <w:sz w:val="30"/>
          <w:szCs w:val="30"/>
          <w:cs/>
        </w:rPr>
        <w:t xml:space="preserve">30 </w:t>
      </w:r>
      <w:r w:rsidR="003D5162" w:rsidRPr="00183CE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2562 และ 2561 ลดลงเป็นจำนวนเงินประมาณ </w:t>
      </w:r>
      <w:r w:rsidR="000F7E89" w:rsidRPr="00183CE5">
        <w:rPr>
          <w:rFonts w:ascii="Angsana New" w:hAnsi="Angsana New" w:cs="Angsana New"/>
          <w:sz w:val="30"/>
          <w:szCs w:val="30"/>
        </w:rPr>
        <w:t xml:space="preserve">9.6 </w:t>
      </w:r>
      <w:r w:rsidRPr="00183CE5">
        <w:rPr>
          <w:rFonts w:ascii="Angsana New" w:hAnsi="Angsana New" w:cs="Angsana New"/>
          <w:sz w:val="30"/>
          <w:szCs w:val="30"/>
          <w:cs/>
        </w:rPr>
        <w:t>ล้านบาท และ</w:t>
      </w:r>
      <w:r w:rsidR="00745DC9"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="000F7E89" w:rsidRPr="00183CE5">
        <w:rPr>
          <w:rFonts w:ascii="Angsana New" w:hAnsi="Angsana New" w:cs="Angsana New"/>
          <w:sz w:val="30"/>
          <w:szCs w:val="30"/>
        </w:rPr>
        <w:t>7.8</w:t>
      </w:r>
      <w:r w:rsidR="0088133B"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183CE5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  <w:r w:rsidRPr="00183CE5">
        <w:rPr>
          <w:rFonts w:ascii="Angsana New" w:hAnsi="Angsana New" w:cs="Angsana New"/>
          <w:i/>
          <w:iCs/>
          <w:sz w:val="30"/>
          <w:szCs w:val="30"/>
          <w:cs/>
        </w:rPr>
        <w:t xml:space="preserve"> (</w:t>
      </w:r>
      <w:r w:rsidR="00590FA5" w:rsidRPr="00183CE5">
        <w:rPr>
          <w:rFonts w:ascii="Angsana New" w:hAnsi="Angsana New" w:cs="Angsana New"/>
          <w:i/>
          <w:iCs/>
          <w:sz w:val="30"/>
          <w:szCs w:val="30"/>
          <w:cs/>
        </w:rPr>
        <w:t>บริษัท</w:t>
      </w:r>
      <w:r w:rsidRPr="00183CE5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0F7E89" w:rsidRPr="00183CE5">
        <w:rPr>
          <w:rFonts w:ascii="Angsana New" w:hAnsi="Angsana New" w:cs="Angsana New"/>
          <w:i/>
          <w:iCs/>
          <w:sz w:val="30"/>
          <w:szCs w:val="30"/>
        </w:rPr>
        <w:t>9.0</w:t>
      </w:r>
      <w:r w:rsidRPr="00183CE5">
        <w:rPr>
          <w:rFonts w:ascii="Angsana New" w:hAnsi="Angsana New" w:cs="Angsana New"/>
          <w:i/>
          <w:iCs/>
          <w:sz w:val="30"/>
          <w:szCs w:val="30"/>
          <w:cs/>
        </w:rPr>
        <w:t xml:space="preserve"> ล้านบาท และ </w:t>
      </w:r>
      <w:r w:rsidR="000F7E89" w:rsidRPr="00183CE5">
        <w:rPr>
          <w:rFonts w:ascii="Angsana New" w:hAnsi="Angsana New" w:cs="Angsana New"/>
          <w:i/>
          <w:iCs/>
          <w:sz w:val="30"/>
          <w:szCs w:val="30"/>
        </w:rPr>
        <w:t>7.1</w:t>
      </w:r>
      <w:r w:rsidRPr="00183CE5">
        <w:rPr>
          <w:rFonts w:ascii="Angsana New" w:hAnsi="Angsana New" w:cs="Angsana New"/>
          <w:i/>
          <w:iCs/>
          <w:sz w:val="30"/>
          <w:szCs w:val="30"/>
          <w:cs/>
        </w:rPr>
        <w:t xml:space="preserve"> ล้านบาท ตามลำดับ)</w:t>
      </w:r>
    </w:p>
    <w:p w14:paraId="01648A19" w14:textId="77777777" w:rsidR="006B1AAE" w:rsidRPr="00183CE5" w:rsidRDefault="006B1AAE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0912923D" w14:textId="77777777" w:rsidR="006B1AAE" w:rsidRPr="00183CE5" w:rsidRDefault="006B1AAE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183CE5">
        <w:rPr>
          <w:rFonts w:ascii="Angsana New" w:hAnsi="Angsana New" w:cs="Angsana New"/>
          <w:sz w:val="30"/>
          <w:szCs w:val="30"/>
        </w:rPr>
        <w:t>4.5</w:t>
      </w:r>
      <w:r w:rsidR="003473EC" w:rsidRPr="00183CE5">
        <w:rPr>
          <w:rFonts w:ascii="Angsana New" w:hAnsi="Angsana New" w:cs="Angsana New"/>
          <w:sz w:val="30"/>
          <w:szCs w:val="30"/>
        </w:rPr>
        <w:tab/>
      </w:r>
      <w:r w:rsidRPr="00183CE5">
        <w:rPr>
          <w:rFonts w:ascii="Angsana New" w:hAnsi="Angsana New" w:cs="Angsana New"/>
          <w:sz w:val="30"/>
          <w:szCs w:val="30"/>
          <w:cs/>
        </w:rPr>
        <w:t>สัญญาเช่าซื้อของ</w:t>
      </w:r>
      <w:r w:rsidR="00745DC9" w:rsidRPr="00183CE5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มีระยะเวลาในการเช่าตามสัญญาโดยประมาณ </w:t>
      </w:r>
      <w:r w:rsidRPr="00183CE5">
        <w:rPr>
          <w:rFonts w:ascii="Angsana New" w:hAnsi="Angsana New" w:cs="Angsana New"/>
          <w:sz w:val="30"/>
          <w:szCs w:val="30"/>
        </w:rPr>
        <w:t xml:space="preserve">8 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เดือน ถึง </w:t>
      </w:r>
      <w:r w:rsidRPr="00183CE5">
        <w:rPr>
          <w:rFonts w:ascii="Angsana New" w:hAnsi="Angsana New" w:cs="Angsana New"/>
          <w:sz w:val="30"/>
          <w:szCs w:val="30"/>
        </w:rPr>
        <w:t>5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ปี</w:t>
      </w:r>
      <w:r w:rsidR="008539C2" w:rsidRPr="00183CE5">
        <w:rPr>
          <w:rFonts w:ascii="Angsana New" w:hAnsi="Angsana New" w:cs="Angsana New"/>
          <w:sz w:val="30"/>
          <w:szCs w:val="30"/>
          <w:cs/>
        </w:rPr>
        <w:t>และค่าเช่า</w:t>
      </w:r>
      <w:r w:rsidRPr="00183CE5">
        <w:rPr>
          <w:rFonts w:ascii="Angsana New" w:hAnsi="Angsana New" w:cs="Angsana New"/>
          <w:sz w:val="30"/>
          <w:szCs w:val="30"/>
          <w:cs/>
        </w:rPr>
        <w:t>กำหนดใน</w:t>
      </w:r>
      <w:r w:rsidR="00745DC9" w:rsidRPr="00183CE5">
        <w:rPr>
          <w:rFonts w:ascii="Angsana New" w:hAnsi="Angsana New" w:cs="Angsana New"/>
          <w:sz w:val="30"/>
          <w:szCs w:val="30"/>
          <w:cs/>
        </w:rPr>
        <w:tab/>
      </w:r>
      <w:r w:rsidRPr="00183CE5">
        <w:rPr>
          <w:rFonts w:ascii="Angsana New" w:hAnsi="Angsana New" w:cs="Angsana New"/>
          <w:sz w:val="30"/>
          <w:szCs w:val="30"/>
          <w:cs/>
        </w:rPr>
        <w:t>อัตราคงที่ตลอดอายุสัญญาเช่า</w:t>
      </w:r>
    </w:p>
    <w:p w14:paraId="2880E7A2" w14:textId="77777777" w:rsidR="003473EC" w:rsidRPr="00183CE5" w:rsidRDefault="003473EC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7442FD0A" w14:textId="57C3A829" w:rsidR="00470E9F" w:rsidRPr="00183CE5" w:rsidRDefault="00C02D51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="Angsana New" w:hAnsi="Angsana New" w:cs="Angsana New"/>
          <w:sz w:val="30"/>
          <w:szCs w:val="30"/>
        </w:rPr>
      </w:pPr>
      <w:r w:rsidRPr="00183CE5">
        <w:rPr>
          <w:rFonts w:ascii="Angsana New" w:hAnsi="Angsana New" w:cs="Angsana New"/>
          <w:sz w:val="30"/>
          <w:szCs w:val="30"/>
          <w:cs/>
        </w:rPr>
        <w:tab/>
      </w:r>
      <w:r w:rsidR="006B1AAE" w:rsidRPr="00183CE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970B02" w:rsidRPr="00183CE5">
        <w:rPr>
          <w:rFonts w:ascii="Angsana New" w:hAnsi="Angsana New" w:cs="Angsana New"/>
          <w:sz w:val="30"/>
          <w:szCs w:val="30"/>
          <w:cs/>
        </w:rPr>
        <w:t xml:space="preserve">30 </w:t>
      </w:r>
      <w:r w:rsidR="003D5162" w:rsidRPr="00183CE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6B1AAE"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="00470E9F" w:rsidRPr="00183CE5">
        <w:rPr>
          <w:rFonts w:ascii="Angsana New" w:hAnsi="Angsana New" w:cs="Angsana New"/>
          <w:sz w:val="30"/>
          <w:szCs w:val="30"/>
        </w:rPr>
        <w:t>2562</w:t>
      </w:r>
      <w:r w:rsidR="006B1AAE" w:rsidRPr="00183CE5">
        <w:rPr>
          <w:rFonts w:ascii="Angsana New" w:hAnsi="Angsana New" w:cs="Angsana New"/>
          <w:sz w:val="30"/>
          <w:szCs w:val="30"/>
          <w:cs/>
        </w:rPr>
        <w:t xml:space="preserve"> บริษัทได้โอนสิทธิเรียกร้องในลูกหนี้ตามสัญญาเช่าซื้อ </w:t>
      </w:r>
      <w:r w:rsidR="00470E9F" w:rsidRPr="00183CE5">
        <w:rPr>
          <w:rFonts w:ascii="Angsana New" w:hAnsi="Angsana New" w:cs="Angsana New"/>
          <w:sz w:val="30"/>
          <w:szCs w:val="30"/>
          <w:cs/>
        </w:rPr>
        <w:t>(หัก</w:t>
      </w:r>
      <w:r w:rsidR="00470E9F" w:rsidRPr="00183CE5">
        <w:rPr>
          <w:rFonts w:ascii="Angsana New" w:hAnsi="Angsana New" w:cs="Angsana New"/>
          <w:sz w:val="30"/>
          <w:szCs w:val="30"/>
        </w:rPr>
        <w:t xml:space="preserve"> </w:t>
      </w:r>
      <w:r w:rsidR="00595336" w:rsidRPr="00183CE5">
        <w:rPr>
          <w:rFonts w:ascii="Angsana New" w:hAnsi="Angsana New" w:cs="Angsana New"/>
          <w:sz w:val="30"/>
          <w:szCs w:val="30"/>
          <w:cs/>
        </w:rPr>
        <w:t>ดอกเบี้ย</w:t>
      </w:r>
      <w:r w:rsidR="00470E9F" w:rsidRPr="00183CE5">
        <w:rPr>
          <w:rFonts w:ascii="Angsana New" w:hAnsi="Angsana New" w:cs="Angsana New"/>
          <w:sz w:val="30"/>
          <w:szCs w:val="30"/>
          <w:cs/>
        </w:rPr>
        <w:t>เช่าซื้อ</w:t>
      </w:r>
      <w:r w:rsidR="006B1AAE" w:rsidRPr="00183CE5">
        <w:rPr>
          <w:rFonts w:ascii="Angsana New" w:hAnsi="Angsana New" w:cs="Angsana New"/>
          <w:sz w:val="30"/>
          <w:szCs w:val="30"/>
          <w:cs/>
        </w:rPr>
        <w:t>ที่ยังไม่ถือเป็นรายได้) จำนวน</w:t>
      </w:r>
      <w:r w:rsidR="00DD0A4C" w:rsidRPr="00183CE5">
        <w:rPr>
          <w:rFonts w:ascii="Angsana New" w:hAnsi="Angsana New" w:cs="Angsana New" w:hint="cs"/>
          <w:sz w:val="30"/>
          <w:szCs w:val="30"/>
          <w:cs/>
        </w:rPr>
        <w:t>ไม่เกิน</w:t>
      </w:r>
      <w:r w:rsidR="006B1AAE"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="000F7E89" w:rsidRPr="00183CE5">
        <w:rPr>
          <w:rFonts w:ascii="Angsana New" w:hAnsi="Angsana New" w:cs="Angsana New"/>
          <w:sz w:val="30"/>
          <w:szCs w:val="30"/>
        </w:rPr>
        <w:t>50</w:t>
      </w:r>
      <w:r w:rsidR="0088133B" w:rsidRPr="00183CE5">
        <w:rPr>
          <w:rFonts w:ascii="Angsana New" w:hAnsi="Angsana New" w:cs="Angsana New"/>
          <w:sz w:val="30"/>
          <w:szCs w:val="30"/>
        </w:rPr>
        <w:t xml:space="preserve"> </w:t>
      </w:r>
      <w:r w:rsidR="00470E9F" w:rsidRPr="00183CE5">
        <w:rPr>
          <w:rFonts w:ascii="Angsana New" w:hAnsi="Angsana New" w:cs="Angsana New"/>
          <w:sz w:val="30"/>
          <w:szCs w:val="30"/>
          <w:cs/>
        </w:rPr>
        <w:t>ล้านบาท</w:t>
      </w:r>
      <w:r w:rsidR="006B1AAE"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="00C63C99" w:rsidRPr="00183CE5">
        <w:rPr>
          <w:rFonts w:ascii="Angsana New" w:hAnsi="Angsana New" w:cs="Angsana New"/>
          <w:i/>
          <w:iCs/>
          <w:sz w:val="30"/>
          <w:szCs w:val="30"/>
        </w:rPr>
        <w:t xml:space="preserve">(31 </w:t>
      </w:r>
      <w:r w:rsidR="00C63C99" w:rsidRPr="00183CE5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="00C63C99" w:rsidRPr="00183CE5">
        <w:rPr>
          <w:rFonts w:ascii="Angsana New" w:hAnsi="Angsana New" w:cs="Angsana New"/>
          <w:i/>
          <w:iCs/>
          <w:sz w:val="30"/>
          <w:szCs w:val="30"/>
        </w:rPr>
        <w:t xml:space="preserve">2561: 1,300 </w:t>
      </w:r>
      <w:r w:rsidR="00C63C99" w:rsidRPr="00183CE5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  <w:r w:rsidR="00C63C99" w:rsidRPr="00183C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B1AAE" w:rsidRPr="00183CE5">
        <w:rPr>
          <w:rFonts w:ascii="Angsana New" w:hAnsi="Angsana New" w:cs="Angsana New" w:hint="cs"/>
          <w:sz w:val="30"/>
          <w:szCs w:val="30"/>
          <w:cs/>
        </w:rPr>
        <w:t>เพื่อค้ำประกัน</w:t>
      </w:r>
      <w:r w:rsidR="00470E9F" w:rsidRPr="00183CE5">
        <w:rPr>
          <w:rFonts w:ascii="Angsana New" w:hAnsi="Angsana New" w:cs="Angsana New" w:hint="cs"/>
          <w:sz w:val="30"/>
          <w:szCs w:val="30"/>
          <w:cs/>
        </w:rPr>
        <w:t>วงเงินสินเชื่อ</w:t>
      </w:r>
      <w:r w:rsidR="00C458B1" w:rsidRPr="00183CE5">
        <w:rPr>
          <w:rFonts w:ascii="Angsana New" w:hAnsi="Angsana New" w:cs="Angsana New" w:hint="cs"/>
          <w:sz w:val="30"/>
          <w:szCs w:val="30"/>
          <w:cs/>
        </w:rPr>
        <w:t>ระยะสั้น หุ้นกู้ และหนังสือค้ำประกันที่</w:t>
      </w:r>
      <w:r w:rsidR="00470E9F" w:rsidRPr="00183CE5">
        <w:rPr>
          <w:rFonts w:ascii="Angsana New" w:hAnsi="Angsana New" w:cs="Angsana New" w:hint="cs"/>
          <w:sz w:val="30"/>
          <w:szCs w:val="30"/>
          <w:cs/>
        </w:rPr>
        <w:t>ได้รับจากธนาคารพาณิชย์</w:t>
      </w:r>
      <w:r w:rsidR="00470E9F" w:rsidRPr="00183CE5">
        <w:t xml:space="preserve"> </w:t>
      </w:r>
    </w:p>
    <w:p w14:paraId="48F26041" w14:textId="77777777" w:rsidR="00C02D51" w:rsidRPr="00183CE5" w:rsidRDefault="00C02D51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15638A56" w14:textId="77777777" w:rsidR="00D2195E" w:rsidRPr="00183CE5" w:rsidRDefault="008539C2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 w:rsidRPr="00183CE5">
        <w:rPr>
          <w:rFonts w:ascii="Angsana New" w:hAnsi="Angsana New" w:cs="Angsana New"/>
          <w:sz w:val="30"/>
          <w:szCs w:val="30"/>
        </w:rPr>
        <w:br w:type="page"/>
      </w:r>
    </w:p>
    <w:p w14:paraId="26BECE39" w14:textId="77777777" w:rsidR="00804175" w:rsidRPr="00183CE5" w:rsidRDefault="00A22132" w:rsidP="00FE3D84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="Angsana New"/>
          <w:sz w:val="30"/>
          <w:szCs w:val="30"/>
          <w:u w:val="none"/>
          <w:cs/>
          <w:lang w:val="th-TH"/>
        </w:rPr>
      </w:pPr>
      <w:bookmarkStart w:id="8" w:name="_Toc23425265"/>
      <w:r w:rsidRPr="00183CE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ลูกหนี้สินเชื่อ</w:t>
      </w:r>
      <w:bookmarkEnd w:id="8"/>
    </w:p>
    <w:p w14:paraId="00FA3767" w14:textId="77777777" w:rsidR="00C02D51" w:rsidRPr="00183CE5" w:rsidRDefault="00C02D51" w:rsidP="00FE3D84">
      <w:pPr>
        <w:spacing w:line="240" w:lineRule="auto"/>
        <w:rPr>
          <w:rFonts w:cstheme="minorBidi"/>
          <w:cs/>
          <w:lang w:val="th-TH"/>
        </w:rPr>
      </w:pPr>
    </w:p>
    <w:p w14:paraId="1A2C23F7" w14:textId="62EE0E5F" w:rsidR="00470E9F" w:rsidRPr="00183CE5" w:rsidRDefault="00470E9F" w:rsidP="00FE3D84">
      <w:pPr>
        <w:tabs>
          <w:tab w:val="clear" w:pos="227"/>
          <w:tab w:val="clear" w:pos="454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183CE5">
        <w:rPr>
          <w:rFonts w:asciiTheme="majorBidi" w:hAnsiTheme="majorBidi" w:cstheme="majorBidi"/>
          <w:sz w:val="30"/>
          <w:szCs w:val="30"/>
        </w:rPr>
        <w:t>5.1</w:t>
      </w:r>
      <w:r w:rsidRPr="00183CE5">
        <w:rPr>
          <w:rFonts w:asciiTheme="majorBidi" w:hAnsiTheme="majorBidi" w:cstheme="majorBidi"/>
          <w:sz w:val="30"/>
          <w:szCs w:val="30"/>
        </w:rPr>
        <w:tab/>
      </w:r>
      <w:r w:rsidRPr="00183CE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F45B5" w:rsidRPr="00183CE5">
        <w:rPr>
          <w:rFonts w:ascii="Angsana New" w:hAnsi="Angsana New" w:cs="Angsana New" w:hint="cs"/>
          <w:sz w:val="30"/>
          <w:szCs w:val="30"/>
          <w:cs/>
        </w:rPr>
        <w:t xml:space="preserve">30 </w:t>
      </w:r>
      <w:r w:rsidR="003D5162" w:rsidRPr="00183CE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183CE5">
        <w:rPr>
          <w:rFonts w:asciiTheme="majorBidi" w:hAnsiTheme="majorBidi" w:cstheme="majorBidi"/>
          <w:sz w:val="30"/>
          <w:szCs w:val="30"/>
          <w:cs/>
        </w:rPr>
        <w:t xml:space="preserve"> 256</w:t>
      </w:r>
      <w:r w:rsidRPr="00183CE5">
        <w:rPr>
          <w:rFonts w:asciiTheme="majorBidi" w:hAnsiTheme="majorBidi" w:cstheme="majorBidi"/>
          <w:sz w:val="30"/>
          <w:szCs w:val="30"/>
        </w:rPr>
        <w:t>2</w:t>
      </w:r>
      <w:r w:rsidRPr="00183CE5">
        <w:rPr>
          <w:rFonts w:asciiTheme="majorBidi" w:hAnsiTheme="majorBidi" w:cstheme="majorBidi"/>
          <w:sz w:val="30"/>
          <w:szCs w:val="30"/>
          <w:cs/>
        </w:rPr>
        <w:t xml:space="preserve"> และ 31 ธันวาคม 256</w:t>
      </w:r>
      <w:r w:rsidRPr="00183CE5">
        <w:rPr>
          <w:rFonts w:asciiTheme="majorBidi" w:hAnsiTheme="majorBidi" w:cstheme="majorBidi"/>
          <w:sz w:val="30"/>
          <w:szCs w:val="30"/>
        </w:rPr>
        <w:t>1</w:t>
      </w:r>
      <w:r w:rsidRPr="00183CE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22132" w:rsidRPr="00183CE5">
        <w:rPr>
          <w:rFonts w:asciiTheme="majorBidi" w:hAnsiTheme="majorBidi" w:cstheme="majorBidi"/>
          <w:sz w:val="30"/>
          <w:szCs w:val="30"/>
          <w:cs/>
        </w:rPr>
        <w:t>ลูกหนี้สินเชื่อ</w:t>
      </w:r>
      <w:r w:rsidRPr="00183CE5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p w14:paraId="2A6C8164" w14:textId="77777777" w:rsidR="00C02D51" w:rsidRPr="00183CE5" w:rsidRDefault="00C02D51" w:rsidP="00FE3D84">
      <w:pPr>
        <w:spacing w:line="240" w:lineRule="auto"/>
        <w:ind w:left="495" w:hanging="495"/>
        <w:rPr>
          <w:rFonts w:asciiTheme="majorBidi" w:hAnsiTheme="majorBidi" w:cstheme="majorBidi"/>
          <w:sz w:val="30"/>
          <w:szCs w:val="30"/>
        </w:rPr>
      </w:pPr>
    </w:p>
    <w:tbl>
      <w:tblPr>
        <w:tblW w:w="9522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2295"/>
        <w:gridCol w:w="990"/>
        <w:gridCol w:w="236"/>
        <w:gridCol w:w="990"/>
        <w:gridCol w:w="236"/>
        <w:gridCol w:w="1058"/>
        <w:gridCol w:w="236"/>
        <w:gridCol w:w="990"/>
        <w:gridCol w:w="236"/>
        <w:gridCol w:w="1024"/>
        <w:gridCol w:w="245"/>
        <w:gridCol w:w="986"/>
      </w:tblGrid>
      <w:tr w:rsidR="00183CE5" w:rsidRPr="00183CE5" w14:paraId="1D9C7CC3" w14:textId="77777777" w:rsidTr="000A3A0A">
        <w:trPr>
          <w:trHeight w:val="380"/>
        </w:trPr>
        <w:tc>
          <w:tcPr>
            <w:tcW w:w="2295" w:type="dxa"/>
          </w:tcPr>
          <w:p w14:paraId="1FACA352" w14:textId="77777777" w:rsidR="00470E9F" w:rsidRPr="00183CE5" w:rsidRDefault="00470E9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27" w:type="dxa"/>
            <w:gridSpan w:val="11"/>
          </w:tcPr>
          <w:p w14:paraId="3D0255A5" w14:textId="77777777" w:rsidR="00470E9F" w:rsidRPr="00183CE5" w:rsidRDefault="00470E9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183CE5" w:rsidRPr="00183CE5" w14:paraId="57847845" w14:textId="77777777" w:rsidTr="000A3A0A">
        <w:trPr>
          <w:trHeight w:val="272"/>
        </w:trPr>
        <w:tc>
          <w:tcPr>
            <w:tcW w:w="2295" w:type="dxa"/>
          </w:tcPr>
          <w:p w14:paraId="176B1085" w14:textId="77777777" w:rsidR="00470E9F" w:rsidRPr="00183CE5" w:rsidRDefault="00470E9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216" w:type="dxa"/>
            <w:gridSpan w:val="3"/>
          </w:tcPr>
          <w:p w14:paraId="01658354" w14:textId="77777777" w:rsidR="00470E9F" w:rsidRPr="00183CE5" w:rsidRDefault="00A22132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ลูกหนี้สินเชื่อ</w:t>
            </w:r>
          </w:p>
        </w:tc>
        <w:tc>
          <w:tcPr>
            <w:tcW w:w="236" w:type="dxa"/>
          </w:tcPr>
          <w:p w14:paraId="2E6BEC28" w14:textId="77777777" w:rsidR="00470E9F" w:rsidRPr="00183CE5" w:rsidRDefault="00470E9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284" w:type="dxa"/>
            <w:gridSpan w:val="3"/>
          </w:tcPr>
          <w:p w14:paraId="7D4F8EAC" w14:textId="77777777" w:rsidR="00470E9F" w:rsidRPr="00183CE5" w:rsidRDefault="00A22132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ลูกหนี้สินเชื่อ</w:t>
            </w:r>
          </w:p>
        </w:tc>
        <w:tc>
          <w:tcPr>
            <w:tcW w:w="236" w:type="dxa"/>
          </w:tcPr>
          <w:p w14:paraId="70216783" w14:textId="77777777" w:rsidR="00470E9F" w:rsidRPr="00183CE5" w:rsidRDefault="00470E9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255" w:type="dxa"/>
            <w:gridSpan w:val="3"/>
          </w:tcPr>
          <w:p w14:paraId="4C8CFAF5" w14:textId="77777777" w:rsidR="00470E9F" w:rsidRPr="00183CE5" w:rsidRDefault="00470E9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83CE5" w:rsidRPr="00183CE5" w14:paraId="4868C18A" w14:textId="77777777" w:rsidTr="000A3A0A">
        <w:trPr>
          <w:trHeight w:val="254"/>
        </w:trPr>
        <w:tc>
          <w:tcPr>
            <w:tcW w:w="2295" w:type="dxa"/>
          </w:tcPr>
          <w:p w14:paraId="1006E528" w14:textId="77777777" w:rsidR="00470E9F" w:rsidRPr="00183CE5" w:rsidRDefault="00470E9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216" w:type="dxa"/>
            <w:gridSpan w:val="3"/>
          </w:tcPr>
          <w:p w14:paraId="7391ED32" w14:textId="77777777" w:rsidR="00470E9F" w:rsidRPr="00183CE5" w:rsidRDefault="00470E9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กำหนดชำระภายในหนึ่งปี</w:t>
            </w:r>
          </w:p>
        </w:tc>
        <w:tc>
          <w:tcPr>
            <w:tcW w:w="236" w:type="dxa"/>
          </w:tcPr>
          <w:p w14:paraId="404583CF" w14:textId="77777777" w:rsidR="00470E9F" w:rsidRPr="00183CE5" w:rsidRDefault="00470E9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284" w:type="dxa"/>
            <w:gridSpan w:val="3"/>
          </w:tcPr>
          <w:p w14:paraId="45DE84B9" w14:textId="77777777" w:rsidR="00470E9F" w:rsidRPr="00183CE5" w:rsidRDefault="00470E9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กำหนดชำระเกินกว่าหนึ่งปี</w:t>
            </w:r>
          </w:p>
        </w:tc>
        <w:tc>
          <w:tcPr>
            <w:tcW w:w="236" w:type="dxa"/>
          </w:tcPr>
          <w:p w14:paraId="049695F6" w14:textId="77777777" w:rsidR="00470E9F" w:rsidRPr="00183CE5" w:rsidRDefault="00470E9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255" w:type="dxa"/>
            <w:gridSpan w:val="3"/>
          </w:tcPr>
          <w:p w14:paraId="2003AF4C" w14:textId="77777777" w:rsidR="00470E9F" w:rsidRPr="00183CE5" w:rsidRDefault="00470E9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183CE5" w:rsidRPr="00183CE5" w14:paraId="368DE0D4" w14:textId="77777777" w:rsidTr="000A3A0A">
        <w:tc>
          <w:tcPr>
            <w:tcW w:w="2295" w:type="dxa"/>
          </w:tcPr>
          <w:p w14:paraId="75D5972F" w14:textId="77777777" w:rsidR="00470E9F" w:rsidRPr="00183CE5" w:rsidRDefault="00470E9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1E15CDED" w14:textId="5D2B940D" w:rsidR="00470E9F" w:rsidRPr="00183CE5" w:rsidRDefault="000A3A0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30 </w:t>
            </w:r>
            <w:r w:rsidR="003D5162"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470E9F" w:rsidRPr="00183CE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4589CDA5" w14:textId="77777777" w:rsidR="00470E9F" w:rsidRPr="00183CE5" w:rsidRDefault="00470E9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52A316E5" w14:textId="77777777" w:rsidR="00470E9F" w:rsidRPr="00183CE5" w:rsidRDefault="00470E9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14:paraId="55B234DE" w14:textId="77777777" w:rsidR="00470E9F" w:rsidRPr="00183CE5" w:rsidRDefault="00470E9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14:paraId="30A31525" w14:textId="77777777" w:rsidR="00470E9F" w:rsidRPr="00183CE5" w:rsidRDefault="00470E9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8" w:type="dxa"/>
          </w:tcPr>
          <w:p w14:paraId="7B6F06E0" w14:textId="6087FE85" w:rsidR="00470E9F" w:rsidRPr="00183CE5" w:rsidRDefault="000A3A0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30 </w:t>
            </w:r>
            <w:r w:rsidR="003D5162"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470E9F" w:rsidRPr="00183CE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6D67C8CB" w14:textId="77777777" w:rsidR="00470E9F" w:rsidRPr="00183CE5" w:rsidRDefault="00470E9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418EF2AE" w14:textId="77777777" w:rsidR="00470E9F" w:rsidRPr="00183CE5" w:rsidRDefault="00470E9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14:paraId="2400DC72" w14:textId="77777777" w:rsidR="00470E9F" w:rsidRPr="00183CE5" w:rsidRDefault="00470E9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5015D615" w14:textId="77777777" w:rsidR="00470E9F" w:rsidRPr="00183CE5" w:rsidRDefault="00470E9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024" w:type="dxa"/>
          </w:tcPr>
          <w:p w14:paraId="70C2C735" w14:textId="076AE109" w:rsidR="00470E9F" w:rsidRPr="00183CE5" w:rsidRDefault="000A3A0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30 </w:t>
            </w:r>
            <w:r w:rsidR="003D5162"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  <w:p w14:paraId="7B612573" w14:textId="77777777" w:rsidR="00470E9F" w:rsidRPr="00183CE5" w:rsidRDefault="00470E9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45" w:type="dxa"/>
          </w:tcPr>
          <w:p w14:paraId="58E6ADE1" w14:textId="77777777" w:rsidR="00470E9F" w:rsidRPr="00183CE5" w:rsidRDefault="00470E9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6" w:type="dxa"/>
          </w:tcPr>
          <w:p w14:paraId="24A96961" w14:textId="77777777" w:rsidR="00470E9F" w:rsidRPr="00183CE5" w:rsidRDefault="00470E9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14:paraId="123C8383" w14:textId="77777777" w:rsidR="00470E9F" w:rsidRPr="00183CE5" w:rsidRDefault="00470E9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183CE5" w:rsidRPr="00183CE5" w14:paraId="36AC2198" w14:textId="77777777" w:rsidTr="00A43448">
        <w:trPr>
          <w:trHeight w:val="84"/>
        </w:trPr>
        <w:tc>
          <w:tcPr>
            <w:tcW w:w="2295" w:type="dxa"/>
          </w:tcPr>
          <w:p w14:paraId="7BF6ED3E" w14:textId="77777777" w:rsidR="00470E9F" w:rsidRPr="00183CE5" w:rsidRDefault="00470E9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27" w:type="dxa"/>
            <w:gridSpan w:val="11"/>
          </w:tcPr>
          <w:p w14:paraId="4AF8679F" w14:textId="77777777" w:rsidR="00470E9F" w:rsidRPr="00183CE5" w:rsidRDefault="00470E9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3CE5" w:rsidRPr="00183CE5" w14:paraId="4B7C2973" w14:textId="77777777" w:rsidTr="000A3A0A">
        <w:tc>
          <w:tcPr>
            <w:tcW w:w="2295" w:type="dxa"/>
          </w:tcPr>
          <w:p w14:paraId="04918E1A" w14:textId="77777777" w:rsidR="00470E9F" w:rsidRPr="00183CE5" w:rsidRDefault="00470E9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152" w:hanging="115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GB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ลูกหนี้ปกติ</w:t>
            </w:r>
          </w:p>
        </w:tc>
        <w:tc>
          <w:tcPr>
            <w:tcW w:w="990" w:type="dxa"/>
          </w:tcPr>
          <w:p w14:paraId="5F0532AA" w14:textId="77777777" w:rsidR="00470E9F" w:rsidRPr="00183CE5" w:rsidRDefault="00470E9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759EF0" w14:textId="77777777" w:rsidR="00470E9F" w:rsidRPr="00183CE5" w:rsidRDefault="00470E9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6C5F4EB4" w14:textId="77777777" w:rsidR="00470E9F" w:rsidRPr="00183CE5" w:rsidRDefault="00470E9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5B305A" w14:textId="77777777" w:rsidR="00470E9F" w:rsidRPr="00183CE5" w:rsidRDefault="00470E9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58" w:type="dxa"/>
          </w:tcPr>
          <w:p w14:paraId="085AA1F9" w14:textId="77777777" w:rsidR="00470E9F" w:rsidRPr="00183CE5" w:rsidRDefault="00470E9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04868E" w14:textId="77777777" w:rsidR="00470E9F" w:rsidRPr="00183CE5" w:rsidRDefault="00470E9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AAB8CD" w14:textId="77777777" w:rsidR="00470E9F" w:rsidRPr="00183CE5" w:rsidRDefault="00470E9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804154" w14:textId="77777777" w:rsidR="00470E9F" w:rsidRPr="00183CE5" w:rsidRDefault="00470E9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356F77A" w14:textId="77777777" w:rsidR="00470E9F" w:rsidRPr="00183CE5" w:rsidRDefault="00470E9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7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5" w:type="dxa"/>
          </w:tcPr>
          <w:p w14:paraId="7A60DEFE" w14:textId="77777777" w:rsidR="00470E9F" w:rsidRPr="00183CE5" w:rsidRDefault="00470E9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986" w:type="dxa"/>
          </w:tcPr>
          <w:p w14:paraId="7157AC5C" w14:textId="77777777" w:rsidR="00470E9F" w:rsidRPr="00183CE5" w:rsidRDefault="00470E9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83CE5" w:rsidRPr="00183CE5" w14:paraId="73461C81" w14:textId="77777777" w:rsidTr="000A3A0A">
        <w:tc>
          <w:tcPr>
            <w:tcW w:w="2295" w:type="dxa"/>
            <w:vAlign w:val="bottom"/>
          </w:tcPr>
          <w:p w14:paraId="754F0D7F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hanging="2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ลูกหนี้สินเชื่อ</w:t>
            </w:r>
          </w:p>
        </w:tc>
        <w:tc>
          <w:tcPr>
            <w:tcW w:w="990" w:type="dxa"/>
            <w:vAlign w:val="bottom"/>
          </w:tcPr>
          <w:p w14:paraId="74C5B07A" w14:textId="7C0BE863" w:rsidR="000C7FD9" w:rsidRPr="00183CE5" w:rsidRDefault="000F7E8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277,737</w:t>
            </w:r>
          </w:p>
        </w:tc>
        <w:tc>
          <w:tcPr>
            <w:tcW w:w="236" w:type="dxa"/>
            <w:vAlign w:val="bottom"/>
          </w:tcPr>
          <w:p w14:paraId="5F103586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72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BE2439A" w14:textId="3CBE1A96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432" w:right="-576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314,213</w:t>
            </w:r>
          </w:p>
        </w:tc>
        <w:tc>
          <w:tcPr>
            <w:tcW w:w="236" w:type="dxa"/>
            <w:vAlign w:val="bottom"/>
          </w:tcPr>
          <w:p w14:paraId="02483055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432" w:right="-57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58" w:type="dxa"/>
            <w:vAlign w:val="bottom"/>
          </w:tcPr>
          <w:p w14:paraId="2672E800" w14:textId="28DA7510" w:rsidR="000C7FD9" w:rsidRPr="00183CE5" w:rsidRDefault="000F7E8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74,040</w:t>
            </w:r>
          </w:p>
        </w:tc>
        <w:tc>
          <w:tcPr>
            <w:tcW w:w="236" w:type="dxa"/>
            <w:vAlign w:val="bottom"/>
          </w:tcPr>
          <w:p w14:paraId="213B078B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09D2B2C" w14:textId="640ED10B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85,831</w:t>
            </w:r>
          </w:p>
        </w:tc>
        <w:tc>
          <w:tcPr>
            <w:tcW w:w="236" w:type="dxa"/>
            <w:vAlign w:val="bottom"/>
          </w:tcPr>
          <w:p w14:paraId="588E225B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14:paraId="5FC8E223" w14:textId="6C9ADE9F" w:rsidR="000C7FD9" w:rsidRPr="00183CE5" w:rsidRDefault="000F7E8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351,777</w:t>
            </w:r>
          </w:p>
        </w:tc>
        <w:tc>
          <w:tcPr>
            <w:tcW w:w="245" w:type="dxa"/>
            <w:vAlign w:val="bottom"/>
          </w:tcPr>
          <w:p w14:paraId="389833D4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86" w:type="dxa"/>
            <w:vAlign w:val="bottom"/>
          </w:tcPr>
          <w:p w14:paraId="4209210F" w14:textId="27768A0F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400,044</w:t>
            </w:r>
          </w:p>
        </w:tc>
      </w:tr>
      <w:tr w:rsidR="00183CE5" w:rsidRPr="00183CE5" w14:paraId="228FB255" w14:textId="77777777" w:rsidTr="000A3A0A">
        <w:tc>
          <w:tcPr>
            <w:tcW w:w="2295" w:type="dxa"/>
            <w:vAlign w:val="bottom"/>
          </w:tcPr>
          <w:p w14:paraId="63C07BD2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right="-558" w:hanging="210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ดอกเบี้ยค้างรับ</w:t>
            </w:r>
          </w:p>
        </w:tc>
        <w:tc>
          <w:tcPr>
            <w:tcW w:w="990" w:type="dxa"/>
            <w:vAlign w:val="bottom"/>
          </w:tcPr>
          <w:p w14:paraId="6A5B03F9" w14:textId="444B07F2" w:rsidR="000C7FD9" w:rsidRPr="00183CE5" w:rsidRDefault="000F7E8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8,850</w:t>
            </w:r>
          </w:p>
        </w:tc>
        <w:tc>
          <w:tcPr>
            <w:tcW w:w="236" w:type="dxa"/>
            <w:vAlign w:val="bottom"/>
          </w:tcPr>
          <w:p w14:paraId="40B45BBF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623084A1" w14:textId="099B2CFB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13,381</w:t>
            </w:r>
          </w:p>
        </w:tc>
        <w:tc>
          <w:tcPr>
            <w:tcW w:w="236" w:type="dxa"/>
            <w:vAlign w:val="bottom"/>
          </w:tcPr>
          <w:p w14:paraId="7A5CF0F2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58" w:type="dxa"/>
            <w:vAlign w:val="bottom"/>
          </w:tcPr>
          <w:p w14:paraId="5A9479A9" w14:textId="5FC9B99B" w:rsidR="000C7FD9" w:rsidRPr="00183CE5" w:rsidRDefault="000F7E8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D0C2B14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6DD5A36" w14:textId="21195042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4DA8916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14:paraId="1EC9BEB3" w14:textId="06649D1A" w:rsidR="000C7FD9" w:rsidRPr="00183CE5" w:rsidRDefault="000F7E8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8,850</w:t>
            </w:r>
          </w:p>
        </w:tc>
        <w:tc>
          <w:tcPr>
            <w:tcW w:w="245" w:type="dxa"/>
            <w:vAlign w:val="bottom"/>
          </w:tcPr>
          <w:p w14:paraId="3CA5AB39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86" w:type="dxa"/>
            <w:vAlign w:val="bottom"/>
          </w:tcPr>
          <w:p w14:paraId="3AA68D83" w14:textId="6328BADB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13,381</w:t>
            </w:r>
          </w:p>
        </w:tc>
      </w:tr>
      <w:tr w:rsidR="00183CE5" w:rsidRPr="00183CE5" w14:paraId="652AE12A" w14:textId="77777777" w:rsidTr="000A3A0A">
        <w:trPr>
          <w:trHeight w:val="830"/>
        </w:trPr>
        <w:tc>
          <w:tcPr>
            <w:tcW w:w="2295" w:type="dxa"/>
            <w:vAlign w:val="bottom"/>
          </w:tcPr>
          <w:p w14:paraId="7DB93540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hanging="210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ดอกเบี้ยรับที่ยังไม่ถือ</w:t>
            </w:r>
          </w:p>
          <w:p w14:paraId="453CD84D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hanging="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เป็นรายได้ </w:t>
            </w:r>
            <w:r w:rsidRPr="00183CE5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vAlign w:val="bottom"/>
          </w:tcPr>
          <w:p w14:paraId="4A42EC25" w14:textId="04683AF6" w:rsidR="000C7FD9" w:rsidRPr="00183CE5" w:rsidRDefault="000F7E8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(55,807)</w:t>
            </w:r>
          </w:p>
        </w:tc>
        <w:tc>
          <w:tcPr>
            <w:tcW w:w="236" w:type="dxa"/>
            <w:vAlign w:val="bottom"/>
          </w:tcPr>
          <w:p w14:paraId="046A300C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8C1DF59" w14:textId="2C955D52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(89,163)</w:t>
            </w:r>
          </w:p>
        </w:tc>
        <w:tc>
          <w:tcPr>
            <w:tcW w:w="236" w:type="dxa"/>
            <w:vAlign w:val="bottom"/>
          </w:tcPr>
          <w:p w14:paraId="40A252DE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8" w:type="dxa"/>
            <w:vAlign w:val="bottom"/>
          </w:tcPr>
          <w:p w14:paraId="2E51DA1A" w14:textId="45D40DE3" w:rsidR="000C7FD9" w:rsidRPr="00183CE5" w:rsidRDefault="000F7E8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(11,926)</w:t>
            </w:r>
          </w:p>
        </w:tc>
        <w:tc>
          <w:tcPr>
            <w:tcW w:w="236" w:type="dxa"/>
            <w:vAlign w:val="bottom"/>
          </w:tcPr>
          <w:p w14:paraId="1528EDEA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E3BF502" w14:textId="7929CCA1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(19,067)</w:t>
            </w:r>
          </w:p>
        </w:tc>
        <w:tc>
          <w:tcPr>
            <w:tcW w:w="236" w:type="dxa"/>
            <w:vAlign w:val="bottom"/>
          </w:tcPr>
          <w:p w14:paraId="3D33471C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14:paraId="733BE0E6" w14:textId="20ACFC73" w:rsidR="000C7FD9" w:rsidRPr="00183CE5" w:rsidRDefault="000F7E8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(67,733)</w:t>
            </w:r>
          </w:p>
        </w:tc>
        <w:tc>
          <w:tcPr>
            <w:tcW w:w="245" w:type="dxa"/>
            <w:vAlign w:val="bottom"/>
          </w:tcPr>
          <w:p w14:paraId="5B2FCEB0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6" w:type="dxa"/>
            <w:vAlign w:val="bottom"/>
          </w:tcPr>
          <w:p w14:paraId="54192EF2" w14:textId="539C4562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(108,230)</w:t>
            </w:r>
          </w:p>
        </w:tc>
      </w:tr>
      <w:tr w:rsidR="00183CE5" w:rsidRPr="00183CE5" w14:paraId="0FA90D5A" w14:textId="77777777" w:rsidTr="00A43448">
        <w:tc>
          <w:tcPr>
            <w:tcW w:w="2295" w:type="dxa"/>
          </w:tcPr>
          <w:p w14:paraId="390CEDA3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right="-558" w:hanging="2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รวมลูกหนี้ปกติ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00556D7" w14:textId="0E177E26" w:rsidR="000C7FD9" w:rsidRPr="00183CE5" w:rsidRDefault="000F7E8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230,780</w:t>
            </w:r>
          </w:p>
        </w:tc>
        <w:tc>
          <w:tcPr>
            <w:tcW w:w="236" w:type="dxa"/>
            <w:vAlign w:val="bottom"/>
          </w:tcPr>
          <w:p w14:paraId="27E13AAB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6946D51" w14:textId="2D1E950C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238,431</w:t>
            </w:r>
          </w:p>
        </w:tc>
        <w:tc>
          <w:tcPr>
            <w:tcW w:w="236" w:type="dxa"/>
            <w:vAlign w:val="bottom"/>
          </w:tcPr>
          <w:p w14:paraId="073282F0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37D5E1BE" w14:textId="75F7956A" w:rsidR="000C7FD9" w:rsidRPr="00183CE5" w:rsidRDefault="000F7E8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62,114</w:t>
            </w:r>
          </w:p>
        </w:tc>
        <w:tc>
          <w:tcPr>
            <w:tcW w:w="236" w:type="dxa"/>
            <w:vAlign w:val="bottom"/>
          </w:tcPr>
          <w:p w14:paraId="2342047A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6B2769E" w14:textId="0948BC0A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66,764</w:t>
            </w:r>
          </w:p>
        </w:tc>
        <w:tc>
          <w:tcPr>
            <w:tcW w:w="236" w:type="dxa"/>
            <w:vAlign w:val="bottom"/>
          </w:tcPr>
          <w:p w14:paraId="777D4B02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1CB39419" w14:textId="084B33CD" w:rsidR="000C7FD9" w:rsidRPr="00183CE5" w:rsidRDefault="000F7E8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292,894</w:t>
            </w:r>
          </w:p>
        </w:tc>
        <w:tc>
          <w:tcPr>
            <w:tcW w:w="245" w:type="dxa"/>
            <w:vAlign w:val="bottom"/>
          </w:tcPr>
          <w:p w14:paraId="30454D0A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14:paraId="6DA936D2" w14:textId="46627478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305,195</w:t>
            </w:r>
          </w:p>
        </w:tc>
      </w:tr>
      <w:tr w:rsidR="00183CE5" w:rsidRPr="00183CE5" w14:paraId="1DE93772" w14:textId="77777777" w:rsidTr="000A3A0A">
        <w:tc>
          <w:tcPr>
            <w:tcW w:w="2295" w:type="dxa"/>
          </w:tcPr>
          <w:p w14:paraId="6372014C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hanging="2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7A8A504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0BCF4D38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AD20AC0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56F3446F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4D954A9D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735C3F46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4F46341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1E909426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2B903FFC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5" w:type="dxa"/>
            <w:vAlign w:val="bottom"/>
          </w:tcPr>
          <w:p w14:paraId="57F379A4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14:paraId="328E7347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83CE5" w:rsidRPr="00183CE5" w14:paraId="704FE3E1" w14:textId="77777777" w:rsidTr="000A3A0A">
        <w:tc>
          <w:tcPr>
            <w:tcW w:w="2295" w:type="dxa"/>
          </w:tcPr>
          <w:p w14:paraId="1700E34A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right="-558" w:hanging="21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ลูกหนี้บอกเลิกสัญญา</w:t>
            </w:r>
          </w:p>
        </w:tc>
        <w:tc>
          <w:tcPr>
            <w:tcW w:w="990" w:type="dxa"/>
            <w:vAlign w:val="bottom"/>
          </w:tcPr>
          <w:p w14:paraId="181C3D51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0E68FF15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6D0E7403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5E857772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58" w:type="dxa"/>
            <w:vAlign w:val="bottom"/>
          </w:tcPr>
          <w:p w14:paraId="41444108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727FA9F8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6A875AC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27B71496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14:paraId="359D94CF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5" w:type="dxa"/>
            <w:vAlign w:val="bottom"/>
          </w:tcPr>
          <w:p w14:paraId="7962ACA0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86" w:type="dxa"/>
            <w:vAlign w:val="bottom"/>
          </w:tcPr>
          <w:p w14:paraId="598577C0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83CE5" w:rsidRPr="00183CE5" w14:paraId="1E6FDAC1" w14:textId="77777777" w:rsidTr="000A3A0A">
        <w:tc>
          <w:tcPr>
            <w:tcW w:w="2295" w:type="dxa"/>
            <w:vAlign w:val="bottom"/>
          </w:tcPr>
          <w:p w14:paraId="43E6147E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right="-558" w:hanging="12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ลูกหนี้สินเชื่อ</w:t>
            </w:r>
          </w:p>
        </w:tc>
        <w:tc>
          <w:tcPr>
            <w:tcW w:w="990" w:type="dxa"/>
            <w:vAlign w:val="bottom"/>
          </w:tcPr>
          <w:p w14:paraId="6CACF306" w14:textId="4D7A72D4" w:rsidR="000C7FD9" w:rsidRPr="00183CE5" w:rsidRDefault="000F7E8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17,820</w:t>
            </w:r>
          </w:p>
        </w:tc>
        <w:tc>
          <w:tcPr>
            <w:tcW w:w="236" w:type="dxa"/>
            <w:vAlign w:val="bottom"/>
          </w:tcPr>
          <w:p w14:paraId="41F4116F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B4DAAA9" w14:textId="4A1AF935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20,485</w:t>
            </w:r>
          </w:p>
        </w:tc>
        <w:tc>
          <w:tcPr>
            <w:tcW w:w="236" w:type="dxa"/>
            <w:vAlign w:val="bottom"/>
          </w:tcPr>
          <w:p w14:paraId="7D98FF57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58" w:type="dxa"/>
            <w:vAlign w:val="bottom"/>
          </w:tcPr>
          <w:p w14:paraId="7188A6A9" w14:textId="10F008DD" w:rsidR="000C7FD9" w:rsidRPr="00183CE5" w:rsidRDefault="000F7E8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2,037</w:t>
            </w:r>
          </w:p>
        </w:tc>
        <w:tc>
          <w:tcPr>
            <w:tcW w:w="236" w:type="dxa"/>
            <w:vAlign w:val="bottom"/>
          </w:tcPr>
          <w:p w14:paraId="226E9D8E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89F0351" w14:textId="07D74963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2,506</w:t>
            </w:r>
          </w:p>
        </w:tc>
        <w:tc>
          <w:tcPr>
            <w:tcW w:w="236" w:type="dxa"/>
            <w:vAlign w:val="bottom"/>
          </w:tcPr>
          <w:p w14:paraId="574EECC7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14:paraId="09DE6A89" w14:textId="7509C92A" w:rsidR="000C7FD9" w:rsidRPr="00183CE5" w:rsidRDefault="000F7E8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19,857</w:t>
            </w:r>
          </w:p>
        </w:tc>
        <w:tc>
          <w:tcPr>
            <w:tcW w:w="245" w:type="dxa"/>
            <w:vAlign w:val="bottom"/>
          </w:tcPr>
          <w:p w14:paraId="34A9ADE3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86" w:type="dxa"/>
            <w:vAlign w:val="bottom"/>
          </w:tcPr>
          <w:p w14:paraId="6C80A611" w14:textId="69271A5A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22,991</w:t>
            </w:r>
          </w:p>
        </w:tc>
      </w:tr>
      <w:tr w:rsidR="00183CE5" w:rsidRPr="00183CE5" w14:paraId="03E47813" w14:textId="77777777" w:rsidTr="000A3A0A">
        <w:tc>
          <w:tcPr>
            <w:tcW w:w="2295" w:type="dxa"/>
            <w:vAlign w:val="bottom"/>
          </w:tcPr>
          <w:p w14:paraId="4427EC43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right="-558" w:hanging="210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ดอกเบี้ยค้างรับ</w:t>
            </w:r>
          </w:p>
        </w:tc>
        <w:tc>
          <w:tcPr>
            <w:tcW w:w="990" w:type="dxa"/>
            <w:vAlign w:val="bottom"/>
          </w:tcPr>
          <w:p w14:paraId="4A9FB17D" w14:textId="75465717" w:rsidR="000C7FD9" w:rsidRPr="00183CE5" w:rsidRDefault="000F7E8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2,079</w:t>
            </w:r>
          </w:p>
        </w:tc>
        <w:tc>
          <w:tcPr>
            <w:tcW w:w="236" w:type="dxa"/>
            <w:vAlign w:val="bottom"/>
          </w:tcPr>
          <w:p w14:paraId="6B68D882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3046D3BC" w14:textId="1C2AE22A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2,547</w:t>
            </w:r>
          </w:p>
        </w:tc>
        <w:tc>
          <w:tcPr>
            <w:tcW w:w="236" w:type="dxa"/>
            <w:vAlign w:val="bottom"/>
          </w:tcPr>
          <w:p w14:paraId="2835AB57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58" w:type="dxa"/>
            <w:vAlign w:val="bottom"/>
          </w:tcPr>
          <w:p w14:paraId="2DFAEC7E" w14:textId="355EEAEF" w:rsidR="000C7FD9" w:rsidRPr="00183CE5" w:rsidRDefault="000F7E8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E4F66FB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72E706C" w14:textId="3433153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B9B8C6A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14:paraId="4966ACA7" w14:textId="7E65AE0E" w:rsidR="000C7FD9" w:rsidRPr="00183CE5" w:rsidRDefault="000F7E8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2,079</w:t>
            </w:r>
          </w:p>
        </w:tc>
        <w:tc>
          <w:tcPr>
            <w:tcW w:w="245" w:type="dxa"/>
            <w:vAlign w:val="bottom"/>
          </w:tcPr>
          <w:p w14:paraId="02FA5D1C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86" w:type="dxa"/>
            <w:vAlign w:val="bottom"/>
          </w:tcPr>
          <w:p w14:paraId="59D2B7DD" w14:textId="26C19C0D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2,547</w:t>
            </w:r>
          </w:p>
        </w:tc>
      </w:tr>
      <w:tr w:rsidR="00183CE5" w:rsidRPr="00183CE5" w14:paraId="78DA32E6" w14:textId="77777777" w:rsidTr="000A3A0A">
        <w:tc>
          <w:tcPr>
            <w:tcW w:w="2295" w:type="dxa"/>
            <w:vAlign w:val="bottom"/>
          </w:tcPr>
          <w:p w14:paraId="6EDF32C3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hanging="210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ดอกเบี้ยรับที่ยังไม่ถือ</w:t>
            </w:r>
          </w:p>
          <w:p w14:paraId="03AB5615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right="-558" w:hanging="120"/>
              <w:rPr>
                <w:rFonts w:asciiTheme="majorBidi" w:hAnsiTheme="majorBidi" w:cstheme="majorBidi"/>
                <w:sz w:val="30"/>
                <w:szCs w:val="30"/>
                <w:rtl/>
                <w:cs/>
                <w:lang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เป็นรายได้ </w:t>
            </w:r>
            <w:r w:rsidRPr="00183CE5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F122531" w14:textId="18DE39C2" w:rsidR="000C7FD9" w:rsidRPr="00183CE5" w:rsidRDefault="000F7E8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(5,073)</w:t>
            </w:r>
          </w:p>
        </w:tc>
        <w:tc>
          <w:tcPr>
            <w:tcW w:w="236" w:type="dxa"/>
            <w:vAlign w:val="bottom"/>
          </w:tcPr>
          <w:p w14:paraId="5629A02B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5F26385" w14:textId="6C8C539F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(5,971)</w:t>
            </w:r>
          </w:p>
        </w:tc>
        <w:tc>
          <w:tcPr>
            <w:tcW w:w="236" w:type="dxa"/>
            <w:vAlign w:val="bottom"/>
          </w:tcPr>
          <w:p w14:paraId="0EE0AD40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5C63321C" w14:textId="1299E7D1" w:rsidR="000C7FD9" w:rsidRPr="00183CE5" w:rsidRDefault="000F7E8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(377)</w:t>
            </w:r>
          </w:p>
        </w:tc>
        <w:tc>
          <w:tcPr>
            <w:tcW w:w="236" w:type="dxa"/>
            <w:vAlign w:val="bottom"/>
          </w:tcPr>
          <w:p w14:paraId="64864F69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FA156EC" w14:textId="5E70DDBE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(491)</w:t>
            </w:r>
          </w:p>
        </w:tc>
        <w:tc>
          <w:tcPr>
            <w:tcW w:w="236" w:type="dxa"/>
            <w:vAlign w:val="bottom"/>
          </w:tcPr>
          <w:p w14:paraId="3B90652A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2D85D666" w14:textId="1DEBA191" w:rsidR="000C7FD9" w:rsidRPr="00183CE5" w:rsidRDefault="000F7E8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(5,450)</w:t>
            </w:r>
          </w:p>
        </w:tc>
        <w:tc>
          <w:tcPr>
            <w:tcW w:w="245" w:type="dxa"/>
            <w:vAlign w:val="bottom"/>
          </w:tcPr>
          <w:p w14:paraId="027ECE3E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55BAC310" w14:textId="2AF799EA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(6,462)</w:t>
            </w:r>
          </w:p>
        </w:tc>
      </w:tr>
      <w:tr w:rsidR="00183CE5" w:rsidRPr="00183CE5" w14:paraId="579E3668" w14:textId="77777777" w:rsidTr="000A3A0A">
        <w:tc>
          <w:tcPr>
            <w:tcW w:w="2295" w:type="dxa"/>
          </w:tcPr>
          <w:p w14:paraId="65DF9C96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รวมลูกหนี้บอกเลิกสัญญา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870A39" w14:textId="22F6C5D3" w:rsidR="000C7FD9" w:rsidRPr="00183CE5" w:rsidRDefault="000F7E8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14,826</w:t>
            </w:r>
          </w:p>
        </w:tc>
        <w:tc>
          <w:tcPr>
            <w:tcW w:w="236" w:type="dxa"/>
            <w:vAlign w:val="bottom"/>
          </w:tcPr>
          <w:p w14:paraId="2D9FFD7B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CC2A2D" w14:textId="77D88251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17,061</w:t>
            </w:r>
          </w:p>
        </w:tc>
        <w:tc>
          <w:tcPr>
            <w:tcW w:w="236" w:type="dxa"/>
            <w:vAlign w:val="bottom"/>
          </w:tcPr>
          <w:p w14:paraId="4C7B0006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BCD3CD" w14:textId="09745715" w:rsidR="000C7FD9" w:rsidRPr="00183CE5" w:rsidRDefault="000F7E8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1,660</w:t>
            </w:r>
          </w:p>
        </w:tc>
        <w:tc>
          <w:tcPr>
            <w:tcW w:w="236" w:type="dxa"/>
            <w:vAlign w:val="bottom"/>
          </w:tcPr>
          <w:p w14:paraId="58162F58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2334EF" w14:textId="480C553C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2,015</w:t>
            </w:r>
          </w:p>
        </w:tc>
        <w:tc>
          <w:tcPr>
            <w:tcW w:w="236" w:type="dxa"/>
            <w:vAlign w:val="bottom"/>
          </w:tcPr>
          <w:p w14:paraId="6FB2993A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AD2F32" w14:textId="563B419C" w:rsidR="000C7FD9" w:rsidRPr="00183CE5" w:rsidRDefault="001E477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16,486</w:t>
            </w:r>
          </w:p>
        </w:tc>
        <w:tc>
          <w:tcPr>
            <w:tcW w:w="245" w:type="dxa"/>
            <w:vAlign w:val="bottom"/>
          </w:tcPr>
          <w:p w14:paraId="5BF86502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47E161" w14:textId="1C2EC9B9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19,076</w:t>
            </w:r>
          </w:p>
        </w:tc>
      </w:tr>
      <w:tr w:rsidR="00183CE5" w:rsidRPr="00183CE5" w14:paraId="088ED8B9" w14:textId="77777777" w:rsidTr="000A3A0A">
        <w:tc>
          <w:tcPr>
            <w:tcW w:w="2295" w:type="dxa"/>
          </w:tcPr>
          <w:p w14:paraId="6B9A0A65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8DC3FF" w14:textId="007E9257" w:rsidR="000C7FD9" w:rsidRPr="00183CE5" w:rsidRDefault="000F7E8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245,606</w:t>
            </w:r>
          </w:p>
        </w:tc>
        <w:tc>
          <w:tcPr>
            <w:tcW w:w="236" w:type="dxa"/>
            <w:vAlign w:val="bottom"/>
          </w:tcPr>
          <w:p w14:paraId="4CA4D87D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121EDB" w14:textId="49FD7966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255,492</w:t>
            </w:r>
          </w:p>
        </w:tc>
        <w:tc>
          <w:tcPr>
            <w:tcW w:w="236" w:type="dxa"/>
            <w:vAlign w:val="bottom"/>
          </w:tcPr>
          <w:p w14:paraId="3136A388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2C6882" w14:textId="0B47B424" w:rsidR="000C7FD9" w:rsidRPr="00183CE5" w:rsidRDefault="000F7E8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63,774</w:t>
            </w:r>
          </w:p>
        </w:tc>
        <w:tc>
          <w:tcPr>
            <w:tcW w:w="236" w:type="dxa"/>
            <w:vAlign w:val="bottom"/>
          </w:tcPr>
          <w:p w14:paraId="7AB1FD5E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51FD8E" w14:textId="1C272AEE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68,779</w:t>
            </w:r>
          </w:p>
        </w:tc>
        <w:tc>
          <w:tcPr>
            <w:tcW w:w="236" w:type="dxa"/>
            <w:vAlign w:val="bottom"/>
          </w:tcPr>
          <w:p w14:paraId="7978F48B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4A6F09" w14:textId="7A468799" w:rsidR="000C7FD9" w:rsidRPr="00183CE5" w:rsidRDefault="001E477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309,380</w:t>
            </w:r>
          </w:p>
        </w:tc>
        <w:tc>
          <w:tcPr>
            <w:tcW w:w="245" w:type="dxa"/>
            <w:vAlign w:val="bottom"/>
          </w:tcPr>
          <w:p w14:paraId="32926D89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80DC43" w14:textId="25A69D04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324,271</w:t>
            </w:r>
          </w:p>
        </w:tc>
      </w:tr>
      <w:tr w:rsidR="00183CE5" w:rsidRPr="00183CE5" w14:paraId="7AF36DC1" w14:textId="77777777" w:rsidTr="000A3A0A">
        <w:tc>
          <w:tcPr>
            <w:tcW w:w="2295" w:type="dxa"/>
          </w:tcPr>
          <w:p w14:paraId="6B1CF7A3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551E87" w14:textId="154171CF" w:rsidR="000C7FD9" w:rsidRPr="00183CE5" w:rsidRDefault="000F7E8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(22,823)</w:t>
            </w:r>
          </w:p>
        </w:tc>
        <w:tc>
          <w:tcPr>
            <w:tcW w:w="236" w:type="dxa"/>
            <w:vAlign w:val="bottom"/>
          </w:tcPr>
          <w:p w14:paraId="4980F3B0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118E30" w14:textId="03E270E8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(24,759)</w:t>
            </w:r>
          </w:p>
        </w:tc>
        <w:tc>
          <w:tcPr>
            <w:tcW w:w="236" w:type="dxa"/>
            <w:vAlign w:val="bottom"/>
          </w:tcPr>
          <w:p w14:paraId="0388ACD2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5A9EA0" w14:textId="44CACF7F" w:rsidR="000C7FD9" w:rsidRPr="00183CE5" w:rsidRDefault="000F7E8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(3,547)</w:t>
            </w:r>
          </w:p>
        </w:tc>
        <w:tc>
          <w:tcPr>
            <w:tcW w:w="236" w:type="dxa"/>
            <w:vAlign w:val="bottom"/>
          </w:tcPr>
          <w:p w14:paraId="08842BA8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8B831A" w14:textId="21122E94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(4,225)</w:t>
            </w:r>
          </w:p>
        </w:tc>
        <w:tc>
          <w:tcPr>
            <w:tcW w:w="236" w:type="dxa"/>
            <w:vAlign w:val="bottom"/>
          </w:tcPr>
          <w:p w14:paraId="703169B0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B07EB2" w14:textId="360BC080" w:rsidR="000C7FD9" w:rsidRPr="00183CE5" w:rsidRDefault="001E477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(26,370)</w:t>
            </w:r>
          </w:p>
        </w:tc>
        <w:tc>
          <w:tcPr>
            <w:tcW w:w="245" w:type="dxa"/>
            <w:vAlign w:val="bottom"/>
          </w:tcPr>
          <w:p w14:paraId="37F952F3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EFF769" w14:textId="5191A361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(28,984)</w:t>
            </w:r>
          </w:p>
        </w:tc>
      </w:tr>
      <w:tr w:rsidR="00183CE5" w:rsidRPr="00183CE5" w14:paraId="430CC53F" w14:textId="77777777" w:rsidTr="000A3A0A">
        <w:tc>
          <w:tcPr>
            <w:tcW w:w="2295" w:type="dxa"/>
          </w:tcPr>
          <w:p w14:paraId="67C673A1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152" w:hanging="115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ลูกหนี้สินเชื่อ</w:t>
            </w: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4EE4B2" w14:textId="7189605A" w:rsidR="000C7FD9" w:rsidRPr="00183CE5" w:rsidRDefault="000F7E8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222,783</w:t>
            </w:r>
          </w:p>
        </w:tc>
        <w:tc>
          <w:tcPr>
            <w:tcW w:w="236" w:type="dxa"/>
            <w:vAlign w:val="bottom"/>
          </w:tcPr>
          <w:p w14:paraId="44A84825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E49839" w14:textId="5B35A23E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230,733</w:t>
            </w:r>
          </w:p>
        </w:tc>
        <w:tc>
          <w:tcPr>
            <w:tcW w:w="236" w:type="dxa"/>
            <w:vAlign w:val="bottom"/>
          </w:tcPr>
          <w:p w14:paraId="0AB081F3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760671" w14:textId="533337AC" w:rsidR="000C7FD9" w:rsidRPr="00183CE5" w:rsidRDefault="000F7E8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60,227</w:t>
            </w:r>
          </w:p>
        </w:tc>
        <w:tc>
          <w:tcPr>
            <w:tcW w:w="236" w:type="dxa"/>
            <w:vAlign w:val="bottom"/>
          </w:tcPr>
          <w:p w14:paraId="3AE1FB9C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7E725B" w14:textId="339E14D8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64,554</w:t>
            </w:r>
          </w:p>
        </w:tc>
        <w:tc>
          <w:tcPr>
            <w:tcW w:w="236" w:type="dxa"/>
            <w:vAlign w:val="bottom"/>
          </w:tcPr>
          <w:p w14:paraId="2FF5C901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2CEAD5" w14:textId="061E19A2" w:rsidR="000C7FD9" w:rsidRPr="00183CE5" w:rsidRDefault="001E477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283,010</w:t>
            </w:r>
          </w:p>
        </w:tc>
        <w:tc>
          <w:tcPr>
            <w:tcW w:w="245" w:type="dxa"/>
            <w:vAlign w:val="bottom"/>
          </w:tcPr>
          <w:p w14:paraId="6D399B15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FF6D31" w14:textId="529260A9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295,287</w:t>
            </w:r>
          </w:p>
        </w:tc>
      </w:tr>
    </w:tbl>
    <w:p w14:paraId="5BF7D08F" w14:textId="77777777" w:rsidR="008539C2" w:rsidRPr="00183CE5" w:rsidRDefault="008539C2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183CE5">
        <w:rPr>
          <w:rFonts w:ascii="Angsana New" w:hAnsi="Angsana New" w:cs="Angsana New"/>
          <w:sz w:val="30"/>
          <w:szCs w:val="30"/>
        </w:rPr>
        <w:br w:type="page"/>
      </w:r>
    </w:p>
    <w:p w14:paraId="4D08F383" w14:textId="232D4892" w:rsidR="00092DFA" w:rsidRPr="00183CE5" w:rsidRDefault="00092DFA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05" w:hanging="705"/>
        <w:jc w:val="both"/>
        <w:rPr>
          <w:rFonts w:asciiTheme="majorBidi" w:hAnsiTheme="majorBidi" w:cstheme="majorBidi"/>
          <w:sz w:val="30"/>
          <w:szCs w:val="30"/>
        </w:rPr>
      </w:pPr>
      <w:r w:rsidRPr="00183CE5">
        <w:rPr>
          <w:rFonts w:asciiTheme="majorBidi" w:hAnsiTheme="majorBidi" w:cstheme="majorBidi"/>
          <w:sz w:val="30"/>
          <w:szCs w:val="30"/>
        </w:rPr>
        <w:t xml:space="preserve">5.2   </w:t>
      </w:r>
      <w:r w:rsidR="008539C2" w:rsidRPr="00183CE5">
        <w:rPr>
          <w:rFonts w:asciiTheme="majorBidi" w:hAnsiTheme="majorBidi" w:cstheme="majorBidi"/>
          <w:sz w:val="30"/>
          <w:szCs w:val="30"/>
          <w:cs/>
        </w:rPr>
        <w:tab/>
      </w:r>
      <w:r w:rsidRPr="00183CE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56954" w:rsidRPr="00183CE5">
        <w:rPr>
          <w:rFonts w:ascii="Angsana New" w:hAnsi="Angsana New" w:cs="Angsana New" w:hint="cs"/>
          <w:sz w:val="30"/>
          <w:szCs w:val="30"/>
          <w:cs/>
        </w:rPr>
        <w:t xml:space="preserve">30 </w:t>
      </w:r>
      <w:r w:rsidR="003D5162" w:rsidRPr="00183CE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183CE5">
        <w:rPr>
          <w:rFonts w:asciiTheme="majorBidi" w:hAnsiTheme="majorBidi" w:cstheme="majorBidi"/>
          <w:sz w:val="30"/>
          <w:szCs w:val="30"/>
          <w:cs/>
        </w:rPr>
        <w:t xml:space="preserve"> 256</w:t>
      </w:r>
      <w:r w:rsidRPr="00183CE5">
        <w:rPr>
          <w:rFonts w:asciiTheme="majorBidi" w:hAnsiTheme="majorBidi" w:cstheme="majorBidi"/>
          <w:sz w:val="28"/>
          <w:szCs w:val="28"/>
        </w:rPr>
        <w:t>2</w:t>
      </w:r>
      <w:r w:rsidRPr="00183CE5">
        <w:rPr>
          <w:rFonts w:asciiTheme="majorBidi" w:hAnsiTheme="majorBidi" w:cstheme="majorBidi"/>
          <w:sz w:val="30"/>
          <w:szCs w:val="30"/>
          <w:cs/>
        </w:rPr>
        <w:t xml:space="preserve"> และ 31 ธันวาคม 256</w:t>
      </w:r>
      <w:r w:rsidRPr="00183CE5">
        <w:rPr>
          <w:rFonts w:asciiTheme="majorBidi" w:hAnsiTheme="majorBidi" w:cstheme="majorBidi"/>
          <w:sz w:val="28"/>
          <w:szCs w:val="28"/>
        </w:rPr>
        <w:t>1</w:t>
      </w:r>
      <w:r w:rsidRPr="00183CE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22132" w:rsidRPr="00183CE5">
        <w:rPr>
          <w:rFonts w:asciiTheme="majorBidi" w:hAnsiTheme="majorBidi" w:cstheme="majorBidi"/>
          <w:sz w:val="30"/>
          <w:szCs w:val="30"/>
          <w:cs/>
        </w:rPr>
        <w:t>ลูกหนี้สินเชื่อ</w:t>
      </w:r>
      <w:r w:rsidR="009E6C00" w:rsidRPr="00183CE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83CE5">
        <w:rPr>
          <w:rFonts w:asciiTheme="majorBidi" w:hAnsiTheme="majorBidi" w:cstheme="majorBidi"/>
          <w:sz w:val="30"/>
          <w:szCs w:val="30"/>
          <w:cs/>
        </w:rPr>
        <w:t>(สุทธิจาก</w:t>
      </w:r>
      <w:r w:rsidR="00595336" w:rsidRPr="00183CE5">
        <w:rPr>
          <w:rFonts w:asciiTheme="majorBidi" w:hAnsiTheme="majorBidi" w:cstheme="majorBidi"/>
          <w:sz w:val="30"/>
          <w:szCs w:val="30"/>
          <w:cs/>
        </w:rPr>
        <w:t>ดอกเบี้ย</w:t>
      </w:r>
      <w:r w:rsidRPr="00183CE5">
        <w:rPr>
          <w:rFonts w:asciiTheme="majorBidi" w:hAnsiTheme="majorBidi" w:cstheme="majorBidi"/>
          <w:sz w:val="30"/>
          <w:szCs w:val="30"/>
          <w:cs/>
        </w:rPr>
        <w:t>เช่าซื้อที่ยังไม่ถือเป็นรายได้) และค่าเผื่อหนี้สงสัยจะสูญจำแนกตามอายุหนี้ค้างชำระได้ดังนี้</w:t>
      </w:r>
    </w:p>
    <w:p w14:paraId="6B72C234" w14:textId="77777777" w:rsidR="0070235D" w:rsidRPr="00183CE5" w:rsidRDefault="0070235D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05" w:hanging="705"/>
        <w:rPr>
          <w:rFonts w:asciiTheme="majorBidi" w:hAnsiTheme="majorBidi" w:cstheme="majorBidi"/>
          <w:sz w:val="30"/>
          <w:szCs w:val="30"/>
        </w:rPr>
      </w:pPr>
    </w:p>
    <w:tbl>
      <w:tblPr>
        <w:tblW w:w="9873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2655"/>
        <w:gridCol w:w="1017"/>
        <w:gridCol w:w="236"/>
        <w:gridCol w:w="990"/>
        <w:gridCol w:w="236"/>
        <w:gridCol w:w="995"/>
        <w:gridCol w:w="236"/>
        <w:gridCol w:w="990"/>
        <w:gridCol w:w="236"/>
        <w:gridCol w:w="1024"/>
        <w:gridCol w:w="245"/>
        <w:gridCol w:w="1013"/>
      </w:tblGrid>
      <w:tr w:rsidR="00183CE5" w:rsidRPr="00183CE5" w14:paraId="7618E702" w14:textId="77777777" w:rsidTr="0070235D">
        <w:trPr>
          <w:trHeight w:val="380"/>
        </w:trPr>
        <w:tc>
          <w:tcPr>
            <w:tcW w:w="2655" w:type="dxa"/>
          </w:tcPr>
          <w:p w14:paraId="2C912806" w14:textId="77777777" w:rsidR="00092DFA" w:rsidRPr="00183CE5" w:rsidRDefault="00092DF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18" w:type="dxa"/>
            <w:gridSpan w:val="11"/>
          </w:tcPr>
          <w:p w14:paraId="57B92DA5" w14:textId="77777777" w:rsidR="00092DFA" w:rsidRPr="00183CE5" w:rsidRDefault="00092DF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183CE5" w:rsidRPr="00183CE5" w14:paraId="5BBC91B7" w14:textId="77777777" w:rsidTr="0070235D">
        <w:trPr>
          <w:trHeight w:val="254"/>
        </w:trPr>
        <w:tc>
          <w:tcPr>
            <w:tcW w:w="2655" w:type="dxa"/>
          </w:tcPr>
          <w:p w14:paraId="3463304A" w14:textId="77777777" w:rsidR="00D30E13" w:rsidRPr="00183CE5" w:rsidRDefault="00D30E1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243" w:type="dxa"/>
            <w:gridSpan w:val="3"/>
          </w:tcPr>
          <w:p w14:paraId="5C404466" w14:textId="77777777" w:rsidR="00D30E13" w:rsidRPr="00183CE5" w:rsidRDefault="00A22132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ลูกหนี้สินเชื่อ</w:t>
            </w:r>
          </w:p>
        </w:tc>
        <w:tc>
          <w:tcPr>
            <w:tcW w:w="236" w:type="dxa"/>
          </w:tcPr>
          <w:p w14:paraId="288CDBC4" w14:textId="77777777" w:rsidR="00D30E13" w:rsidRPr="00183CE5" w:rsidRDefault="00D30E1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221" w:type="dxa"/>
            <w:gridSpan w:val="3"/>
          </w:tcPr>
          <w:p w14:paraId="3ED7B875" w14:textId="77777777" w:rsidR="00D30E13" w:rsidRPr="00183CE5" w:rsidRDefault="00D30E1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236" w:type="dxa"/>
          </w:tcPr>
          <w:p w14:paraId="74CC3A91" w14:textId="77777777" w:rsidR="00D30E13" w:rsidRPr="00183CE5" w:rsidRDefault="00D30E1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282" w:type="dxa"/>
            <w:gridSpan w:val="3"/>
          </w:tcPr>
          <w:p w14:paraId="59EFB340" w14:textId="77777777" w:rsidR="00D30E13" w:rsidRPr="00183CE5" w:rsidRDefault="00A22132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ลูกหนี้สินเชื่อ</w:t>
            </w:r>
            <w:r w:rsidR="0055222E" w:rsidRPr="00183CE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55222E" w:rsidRPr="00183CE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</w:tr>
      <w:tr w:rsidR="00183CE5" w:rsidRPr="00183CE5" w14:paraId="559E5BA0" w14:textId="77777777" w:rsidTr="0070235D">
        <w:tc>
          <w:tcPr>
            <w:tcW w:w="2655" w:type="dxa"/>
          </w:tcPr>
          <w:p w14:paraId="6C2EEFCC" w14:textId="77777777" w:rsidR="00D30E13" w:rsidRPr="00183CE5" w:rsidRDefault="00D30E1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7" w:type="dxa"/>
          </w:tcPr>
          <w:p w14:paraId="5FB2488A" w14:textId="7284E44A" w:rsidR="00D30E13" w:rsidRPr="00183CE5" w:rsidRDefault="0085695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30 </w:t>
            </w:r>
            <w:r w:rsidR="003D5162"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="00D30E13" w:rsidRPr="00183CE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5595B178" w14:textId="77777777" w:rsidR="00D30E13" w:rsidRPr="00183CE5" w:rsidRDefault="00D30E1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6AC6328A" w14:textId="77777777" w:rsidR="00D30E13" w:rsidRPr="00183CE5" w:rsidRDefault="00D30E1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14:paraId="508DD231" w14:textId="77777777" w:rsidR="00D30E13" w:rsidRPr="00183CE5" w:rsidRDefault="00D30E1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14:paraId="6BC57797" w14:textId="77777777" w:rsidR="00D30E13" w:rsidRPr="00183CE5" w:rsidRDefault="00D30E1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5" w:type="dxa"/>
          </w:tcPr>
          <w:p w14:paraId="1189DB3D" w14:textId="29AEB3B0" w:rsidR="00D30E13" w:rsidRPr="00183CE5" w:rsidRDefault="00452B8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9" w:right="-1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30 </w:t>
            </w:r>
            <w:r w:rsidR="003D5162"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  <w:p w14:paraId="70AC5E8A" w14:textId="77777777" w:rsidR="00D30E13" w:rsidRPr="00183CE5" w:rsidRDefault="00D30E1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9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1FB3DADB" w14:textId="77777777" w:rsidR="00D30E13" w:rsidRPr="00183CE5" w:rsidRDefault="00D30E1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51DFCDD0" w14:textId="77777777" w:rsidR="00D30E13" w:rsidRPr="00183CE5" w:rsidRDefault="00D30E1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14:paraId="11E77EA1" w14:textId="77777777" w:rsidR="00D30E13" w:rsidRPr="00183CE5" w:rsidRDefault="00D30E1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78F1A6B3" w14:textId="77777777" w:rsidR="00D30E13" w:rsidRPr="00183CE5" w:rsidRDefault="00D30E1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024" w:type="dxa"/>
          </w:tcPr>
          <w:p w14:paraId="6995146A" w14:textId="0A323AFD" w:rsidR="00D30E13" w:rsidRPr="00183CE5" w:rsidRDefault="00452B8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30 </w:t>
            </w:r>
            <w:r w:rsidR="003D5162"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  <w:p w14:paraId="173D1C39" w14:textId="77777777" w:rsidR="00D30E13" w:rsidRPr="00183CE5" w:rsidRDefault="00D30E1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45" w:type="dxa"/>
          </w:tcPr>
          <w:p w14:paraId="1E7077E6" w14:textId="77777777" w:rsidR="00D30E13" w:rsidRPr="00183CE5" w:rsidRDefault="00D30E1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3" w:type="dxa"/>
          </w:tcPr>
          <w:p w14:paraId="5BB46714" w14:textId="77777777" w:rsidR="00D30E13" w:rsidRPr="00183CE5" w:rsidRDefault="00D30E1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14:paraId="32E350C5" w14:textId="77777777" w:rsidR="00D30E13" w:rsidRPr="00183CE5" w:rsidRDefault="00D30E1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183CE5" w:rsidRPr="00183CE5" w14:paraId="1553F31B" w14:textId="77777777" w:rsidTr="0070235D">
        <w:tc>
          <w:tcPr>
            <w:tcW w:w="2655" w:type="dxa"/>
          </w:tcPr>
          <w:p w14:paraId="372DDC99" w14:textId="77777777" w:rsidR="00D30E13" w:rsidRPr="00183CE5" w:rsidRDefault="00D30E13" w:rsidP="00FE3D8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18" w:type="dxa"/>
            <w:gridSpan w:val="11"/>
          </w:tcPr>
          <w:p w14:paraId="75749A64" w14:textId="77777777" w:rsidR="00D30E13" w:rsidRPr="00183CE5" w:rsidRDefault="00D30E1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exact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3CE5" w:rsidRPr="00183CE5" w14:paraId="00C742FF" w14:textId="77777777" w:rsidTr="00E943CA">
        <w:tc>
          <w:tcPr>
            <w:tcW w:w="2655" w:type="dxa"/>
          </w:tcPr>
          <w:p w14:paraId="50A20130" w14:textId="77777777" w:rsidR="009E6C00" w:rsidRPr="00183CE5" w:rsidRDefault="009E6C0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อายุหนี้</w:t>
            </w:r>
          </w:p>
        </w:tc>
        <w:tc>
          <w:tcPr>
            <w:tcW w:w="1017" w:type="dxa"/>
          </w:tcPr>
          <w:p w14:paraId="721478FC" w14:textId="77777777" w:rsidR="009E6C00" w:rsidRPr="00183CE5" w:rsidRDefault="009E6C0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7240A1" w14:textId="77777777" w:rsidR="009E6C00" w:rsidRPr="00183CE5" w:rsidRDefault="009E6C0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72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</w:tcPr>
          <w:p w14:paraId="38261550" w14:textId="77777777" w:rsidR="009E6C00" w:rsidRPr="00183CE5" w:rsidRDefault="009E6C0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0C7A14" w14:textId="77777777" w:rsidR="009E6C00" w:rsidRPr="00183CE5" w:rsidRDefault="009E6C0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4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5" w:type="dxa"/>
          </w:tcPr>
          <w:p w14:paraId="01B406D8" w14:textId="77777777" w:rsidR="009E6C00" w:rsidRPr="00183CE5" w:rsidRDefault="009E6C0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773B12" w14:textId="77777777" w:rsidR="009E6C00" w:rsidRPr="00183CE5" w:rsidRDefault="009E6C0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632220FE" w14:textId="77777777" w:rsidR="009E6C00" w:rsidRPr="00183CE5" w:rsidRDefault="009E6C0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589FFE" w14:textId="77777777" w:rsidR="009E6C00" w:rsidRPr="00183CE5" w:rsidRDefault="009E6C0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14:paraId="75FEA671" w14:textId="77777777" w:rsidR="009E6C00" w:rsidRPr="00183CE5" w:rsidRDefault="009E6C0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45442EB8" w14:textId="77777777" w:rsidR="009E6C00" w:rsidRPr="00183CE5" w:rsidRDefault="009E6C0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13" w:type="dxa"/>
          </w:tcPr>
          <w:p w14:paraId="63C11173" w14:textId="77777777" w:rsidR="009E6C00" w:rsidRPr="00183CE5" w:rsidRDefault="009E6C0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3CE5" w:rsidRPr="00183CE5" w14:paraId="7B2D032C" w14:textId="77777777" w:rsidTr="00E943CA">
        <w:tc>
          <w:tcPr>
            <w:tcW w:w="2655" w:type="dxa"/>
          </w:tcPr>
          <w:p w14:paraId="7761D86C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1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17" w:type="dxa"/>
          </w:tcPr>
          <w:p w14:paraId="7FB89261" w14:textId="396A5D12" w:rsidR="000C7FD9" w:rsidRPr="00183CE5" w:rsidRDefault="001E477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229,453</w:t>
            </w:r>
          </w:p>
        </w:tc>
        <w:tc>
          <w:tcPr>
            <w:tcW w:w="236" w:type="dxa"/>
          </w:tcPr>
          <w:p w14:paraId="66D4953D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72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</w:tcPr>
          <w:p w14:paraId="046E24B3" w14:textId="5493041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234,081</w:t>
            </w:r>
          </w:p>
        </w:tc>
        <w:tc>
          <w:tcPr>
            <w:tcW w:w="236" w:type="dxa"/>
          </w:tcPr>
          <w:p w14:paraId="10828AD9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4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5" w:type="dxa"/>
          </w:tcPr>
          <w:p w14:paraId="7B155390" w14:textId="32E72F85" w:rsidR="000C7FD9" w:rsidRPr="00183CE5" w:rsidRDefault="001E477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2,291</w:t>
            </w:r>
          </w:p>
        </w:tc>
        <w:tc>
          <w:tcPr>
            <w:tcW w:w="236" w:type="dxa"/>
          </w:tcPr>
          <w:p w14:paraId="7C33A602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64748DBD" w14:textId="2710D840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2,325</w:t>
            </w:r>
          </w:p>
        </w:tc>
        <w:tc>
          <w:tcPr>
            <w:tcW w:w="236" w:type="dxa"/>
          </w:tcPr>
          <w:p w14:paraId="666E84F8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14:paraId="38EFFADB" w14:textId="07682F31" w:rsidR="000C7FD9" w:rsidRPr="00183CE5" w:rsidRDefault="001E477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227,162</w:t>
            </w:r>
          </w:p>
        </w:tc>
        <w:tc>
          <w:tcPr>
            <w:tcW w:w="245" w:type="dxa"/>
          </w:tcPr>
          <w:p w14:paraId="69777873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13" w:type="dxa"/>
          </w:tcPr>
          <w:p w14:paraId="2754CC44" w14:textId="4C44C652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231,756</w:t>
            </w:r>
          </w:p>
        </w:tc>
      </w:tr>
      <w:tr w:rsidR="00183CE5" w:rsidRPr="00183CE5" w14:paraId="0D6AABC5" w14:textId="77777777" w:rsidTr="00E943CA">
        <w:tc>
          <w:tcPr>
            <w:tcW w:w="2655" w:type="dxa"/>
          </w:tcPr>
          <w:p w14:paraId="08DFB137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152" w:hanging="115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1017" w:type="dxa"/>
          </w:tcPr>
          <w:p w14:paraId="089E32C5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380E745A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</w:tcPr>
          <w:p w14:paraId="1D9270CC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15FDFC42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5" w:type="dxa"/>
          </w:tcPr>
          <w:p w14:paraId="4BC321A7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17EEEDEB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442A1993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1E240800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14:paraId="6753BB8B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5" w:type="dxa"/>
          </w:tcPr>
          <w:p w14:paraId="124EB1A5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13" w:type="dxa"/>
          </w:tcPr>
          <w:p w14:paraId="7001BADD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83CE5" w:rsidRPr="00183CE5" w14:paraId="2CCFE4D0" w14:textId="77777777" w:rsidTr="00E943CA">
        <w:tc>
          <w:tcPr>
            <w:tcW w:w="2655" w:type="dxa"/>
          </w:tcPr>
          <w:p w14:paraId="504C653B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1" w:hanging="111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ab/>
              <w:t>1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17" w:type="dxa"/>
          </w:tcPr>
          <w:p w14:paraId="1DD458E9" w14:textId="5A03B68A" w:rsidR="000C7FD9" w:rsidRPr="00183CE5" w:rsidRDefault="001E477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37,408</w:t>
            </w:r>
          </w:p>
        </w:tc>
        <w:tc>
          <w:tcPr>
            <w:tcW w:w="236" w:type="dxa"/>
          </w:tcPr>
          <w:p w14:paraId="76639944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65FBAF80" w14:textId="0579250A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41,462</w:t>
            </w:r>
          </w:p>
        </w:tc>
        <w:tc>
          <w:tcPr>
            <w:tcW w:w="236" w:type="dxa"/>
          </w:tcPr>
          <w:p w14:paraId="0388ADA0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5" w:type="dxa"/>
          </w:tcPr>
          <w:p w14:paraId="2D798AB9" w14:textId="48E89A55" w:rsidR="000C7FD9" w:rsidRPr="00183CE5" w:rsidRDefault="001E477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3,732</w:t>
            </w:r>
          </w:p>
        </w:tc>
        <w:tc>
          <w:tcPr>
            <w:tcW w:w="236" w:type="dxa"/>
          </w:tcPr>
          <w:p w14:paraId="2ACBAC81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62A5ADC6" w14:textId="138E9DAB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4,072</w:t>
            </w:r>
          </w:p>
        </w:tc>
        <w:tc>
          <w:tcPr>
            <w:tcW w:w="236" w:type="dxa"/>
          </w:tcPr>
          <w:p w14:paraId="090867C4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14:paraId="22816DB9" w14:textId="51BA079E" w:rsidR="000C7FD9" w:rsidRPr="00183CE5" w:rsidRDefault="001E477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33,676</w:t>
            </w:r>
          </w:p>
        </w:tc>
        <w:tc>
          <w:tcPr>
            <w:tcW w:w="245" w:type="dxa"/>
          </w:tcPr>
          <w:p w14:paraId="5A5B096E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3" w:type="dxa"/>
          </w:tcPr>
          <w:p w14:paraId="718595C7" w14:textId="614362F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37,390</w:t>
            </w:r>
          </w:p>
        </w:tc>
      </w:tr>
      <w:tr w:rsidR="00183CE5" w:rsidRPr="00183CE5" w14:paraId="7F64A5F3" w14:textId="77777777" w:rsidTr="00E943CA">
        <w:tc>
          <w:tcPr>
            <w:tcW w:w="2655" w:type="dxa"/>
          </w:tcPr>
          <w:p w14:paraId="3E89BA3B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1" w:hanging="111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ab/>
              <w:t>2 - 3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17" w:type="dxa"/>
          </w:tcPr>
          <w:p w14:paraId="44BA4BE4" w14:textId="7C8CCB56" w:rsidR="000C7FD9" w:rsidRPr="00183CE5" w:rsidRDefault="001E477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25,055</w:t>
            </w:r>
          </w:p>
        </w:tc>
        <w:tc>
          <w:tcPr>
            <w:tcW w:w="236" w:type="dxa"/>
          </w:tcPr>
          <w:p w14:paraId="39FE373B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68999E42" w14:textId="71388042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26,773</w:t>
            </w:r>
          </w:p>
        </w:tc>
        <w:tc>
          <w:tcPr>
            <w:tcW w:w="236" w:type="dxa"/>
          </w:tcPr>
          <w:p w14:paraId="68594349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5" w:type="dxa"/>
          </w:tcPr>
          <w:p w14:paraId="43772448" w14:textId="7939C908" w:rsidR="000C7FD9" w:rsidRPr="00183CE5" w:rsidRDefault="001E477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7,487</w:t>
            </w:r>
          </w:p>
        </w:tc>
        <w:tc>
          <w:tcPr>
            <w:tcW w:w="236" w:type="dxa"/>
          </w:tcPr>
          <w:p w14:paraId="4CB7B30D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3E5CCBD8" w14:textId="1F9D5EB6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7,895</w:t>
            </w:r>
          </w:p>
        </w:tc>
        <w:tc>
          <w:tcPr>
            <w:tcW w:w="236" w:type="dxa"/>
          </w:tcPr>
          <w:p w14:paraId="0904FA4F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14:paraId="1F035E33" w14:textId="322E69E3" w:rsidR="000C7FD9" w:rsidRPr="00183CE5" w:rsidRDefault="001E477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17,568</w:t>
            </w:r>
          </w:p>
        </w:tc>
        <w:tc>
          <w:tcPr>
            <w:tcW w:w="245" w:type="dxa"/>
          </w:tcPr>
          <w:p w14:paraId="5F419887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3" w:type="dxa"/>
          </w:tcPr>
          <w:p w14:paraId="72855040" w14:textId="734733F8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18,878</w:t>
            </w:r>
          </w:p>
        </w:tc>
      </w:tr>
      <w:tr w:rsidR="00183CE5" w:rsidRPr="00183CE5" w14:paraId="5E0D84DE" w14:textId="77777777" w:rsidTr="00E943CA">
        <w:tc>
          <w:tcPr>
            <w:tcW w:w="2655" w:type="dxa"/>
          </w:tcPr>
          <w:p w14:paraId="533F6179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1" w:hanging="111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ab/>
              <w:t>4 - 6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17" w:type="dxa"/>
          </w:tcPr>
          <w:p w14:paraId="418B4516" w14:textId="3C3CA3DE" w:rsidR="000C7FD9" w:rsidRPr="00183CE5" w:rsidRDefault="001E477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6,236</w:t>
            </w:r>
          </w:p>
        </w:tc>
        <w:tc>
          <w:tcPr>
            <w:tcW w:w="236" w:type="dxa"/>
          </w:tcPr>
          <w:p w14:paraId="16E62693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1662971E" w14:textId="0DA1B8B8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9,405</w:t>
            </w:r>
          </w:p>
        </w:tc>
        <w:tc>
          <w:tcPr>
            <w:tcW w:w="236" w:type="dxa"/>
          </w:tcPr>
          <w:p w14:paraId="5F4C18D6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5" w:type="dxa"/>
          </w:tcPr>
          <w:p w14:paraId="0561B9C4" w14:textId="3B9BCC3A" w:rsidR="000C7FD9" w:rsidRPr="00183CE5" w:rsidRDefault="001E477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3,648</w:t>
            </w:r>
          </w:p>
        </w:tc>
        <w:tc>
          <w:tcPr>
            <w:tcW w:w="236" w:type="dxa"/>
          </w:tcPr>
          <w:p w14:paraId="11203686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1BD86D80" w14:textId="103815A2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5,224</w:t>
            </w:r>
          </w:p>
        </w:tc>
        <w:tc>
          <w:tcPr>
            <w:tcW w:w="236" w:type="dxa"/>
          </w:tcPr>
          <w:p w14:paraId="58ED9187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14:paraId="2CF4D391" w14:textId="680FB810" w:rsidR="000C7FD9" w:rsidRPr="00183CE5" w:rsidRDefault="001E477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2,588</w:t>
            </w:r>
          </w:p>
        </w:tc>
        <w:tc>
          <w:tcPr>
            <w:tcW w:w="245" w:type="dxa"/>
          </w:tcPr>
          <w:p w14:paraId="47652E41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3" w:type="dxa"/>
          </w:tcPr>
          <w:p w14:paraId="0FAC3F85" w14:textId="52A29076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4,181</w:t>
            </w:r>
          </w:p>
        </w:tc>
      </w:tr>
      <w:tr w:rsidR="00183CE5" w:rsidRPr="00183CE5" w14:paraId="5A0CD8C8" w14:textId="77777777" w:rsidTr="00E943CA">
        <w:tc>
          <w:tcPr>
            <w:tcW w:w="2655" w:type="dxa"/>
          </w:tcPr>
          <w:p w14:paraId="47AF114A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1" w:hanging="111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ab/>
              <w:t>7 - 9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17" w:type="dxa"/>
          </w:tcPr>
          <w:p w14:paraId="22371927" w14:textId="56A5E58E" w:rsidR="000C7FD9" w:rsidRPr="00183CE5" w:rsidRDefault="001E477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5,291</w:t>
            </w:r>
          </w:p>
        </w:tc>
        <w:tc>
          <w:tcPr>
            <w:tcW w:w="236" w:type="dxa"/>
          </w:tcPr>
          <w:p w14:paraId="36CCBBC5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674C3CCC" w14:textId="418CE9F1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6,641</w:t>
            </w:r>
          </w:p>
        </w:tc>
        <w:tc>
          <w:tcPr>
            <w:tcW w:w="236" w:type="dxa"/>
          </w:tcPr>
          <w:p w14:paraId="72C53BD8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5" w:type="dxa"/>
          </w:tcPr>
          <w:p w14:paraId="1395B03A" w14:textId="566CC830" w:rsidR="000C7FD9" w:rsidRPr="00183CE5" w:rsidRDefault="001E477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3,926</w:t>
            </w:r>
          </w:p>
        </w:tc>
        <w:tc>
          <w:tcPr>
            <w:tcW w:w="236" w:type="dxa"/>
          </w:tcPr>
          <w:p w14:paraId="70966421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548C35A1" w14:textId="55F78BAE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4,748</w:t>
            </w:r>
          </w:p>
        </w:tc>
        <w:tc>
          <w:tcPr>
            <w:tcW w:w="236" w:type="dxa"/>
          </w:tcPr>
          <w:p w14:paraId="21F25435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14:paraId="68952C40" w14:textId="756260E2" w:rsidR="000C7FD9" w:rsidRPr="00183CE5" w:rsidRDefault="001E477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1,365</w:t>
            </w:r>
          </w:p>
        </w:tc>
        <w:tc>
          <w:tcPr>
            <w:tcW w:w="245" w:type="dxa"/>
          </w:tcPr>
          <w:p w14:paraId="3DCF7987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3" w:type="dxa"/>
          </w:tcPr>
          <w:p w14:paraId="5B76078F" w14:textId="14B676D8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1,893</w:t>
            </w:r>
          </w:p>
        </w:tc>
      </w:tr>
      <w:tr w:rsidR="00183CE5" w:rsidRPr="00183CE5" w14:paraId="615A4E68" w14:textId="77777777" w:rsidTr="00A43448">
        <w:tc>
          <w:tcPr>
            <w:tcW w:w="2655" w:type="dxa"/>
          </w:tcPr>
          <w:p w14:paraId="39E556B6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1" w:hanging="111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ab/>
              <w:t>10 - 12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17" w:type="dxa"/>
            <w:vAlign w:val="bottom"/>
          </w:tcPr>
          <w:p w14:paraId="2E3C46BB" w14:textId="771FFABF" w:rsidR="000C7FD9" w:rsidRPr="00183CE5" w:rsidRDefault="001E477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5,102</w:t>
            </w:r>
          </w:p>
        </w:tc>
        <w:tc>
          <w:tcPr>
            <w:tcW w:w="236" w:type="dxa"/>
          </w:tcPr>
          <w:p w14:paraId="597239C4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0E1EF923" w14:textId="36F9EDC6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5,551</w:t>
            </w:r>
          </w:p>
        </w:tc>
        <w:tc>
          <w:tcPr>
            <w:tcW w:w="236" w:type="dxa"/>
          </w:tcPr>
          <w:p w14:paraId="55485A87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5" w:type="dxa"/>
          </w:tcPr>
          <w:p w14:paraId="53C5CA54" w14:textId="7CFFA291" w:rsidR="000C7FD9" w:rsidRPr="00183CE5" w:rsidRDefault="001E477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4,470</w:t>
            </w:r>
          </w:p>
        </w:tc>
        <w:tc>
          <w:tcPr>
            <w:tcW w:w="236" w:type="dxa"/>
          </w:tcPr>
          <w:p w14:paraId="65EFD7D3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3D37954A" w14:textId="2D238C56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4,406</w:t>
            </w:r>
          </w:p>
        </w:tc>
        <w:tc>
          <w:tcPr>
            <w:tcW w:w="236" w:type="dxa"/>
          </w:tcPr>
          <w:p w14:paraId="18671758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14:paraId="45F74E2E" w14:textId="1D8F7462" w:rsidR="000C7FD9" w:rsidRPr="00183CE5" w:rsidRDefault="001E477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632</w:t>
            </w:r>
          </w:p>
        </w:tc>
        <w:tc>
          <w:tcPr>
            <w:tcW w:w="245" w:type="dxa"/>
          </w:tcPr>
          <w:p w14:paraId="3B7F11EE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3" w:type="dxa"/>
          </w:tcPr>
          <w:p w14:paraId="14DF9B6D" w14:textId="47CB9D0D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1,145</w:t>
            </w:r>
          </w:p>
        </w:tc>
      </w:tr>
      <w:tr w:rsidR="00183CE5" w:rsidRPr="00183CE5" w14:paraId="670CFE55" w14:textId="77777777" w:rsidTr="00A43448">
        <w:tc>
          <w:tcPr>
            <w:tcW w:w="2655" w:type="dxa"/>
          </w:tcPr>
          <w:p w14:paraId="607ED341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1" w:hanging="111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183CE5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vAlign w:val="center"/>
          </w:tcPr>
          <w:p w14:paraId="7C7B5EE5" w14:textId="30A567E0" w:rsidR="000C7FD9" w:rsidRPr="00183CE5" w:rsidRDefault="001E477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835</w:t>
            </w:r>
          </w:p>
        </w:tc>
        <w:tc>
          <w:tcPr>
            <w:tcW w:w="236" w:type="dxa"/>
          </w:tcPr>
          <w:p w14:paraId="23F461D1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15954AE" w14:textId="6954E572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358</w:t>
            </w:r>
          </w:p>
        </w:tc>
        <w:tc>
          <w:tcPr>
            <w:tcW w:w="236" w:type="dxa"/>
          </w:tcPr>
          <w:p w14:paraId="0B129B8A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63E5A837" w14:textId="68DFAE62" w:rsidR="000C7FD9" w:rsidRPr="00183CE5" w:rsidRDefault="001E477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816</w:t>
            </w:r>
          </w:p>
        </w:tc>
        <w:tc>
          <w:tcPr>
            <w:tcW w:w="236" w:type="dxa"/>
          </w:tcPr>
          <w:p w14:paraId="7C7330D3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A250F9A" w14:textId="78F32B90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314</w:t>
            </w:r>
          </w:p>
        </w:tc>
        <w:tc>
          <w:tcPr>
            <w:tcW w:w="236" w:type="dxa"/>
          </w:tcPr>
          <w:p w14:paraId="2AD47804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340CE89A" w14:textId="411154B1" w:rsidR="000C7FD9" w:rsidRPr="00183CE5" w:rsidRDefault="001E477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19</w:t>
            </w:r>
          </w:p>
        </w:tc>
        <w:tc>
          <w:tcPr>
            <w:tcW w:w="245" w:type="dxa"/>
          </w:tcPr>
          <w:p w14:paraId="6E4429CB" w14:textId="77777777" w:rsidR="000C7FD9" w:rsidRPr="00183CE5" w:rsidRDefault="000C7FD9" w:rsidP="00FE3D84">
            <w:pPr>
              <w:pStyle w:val="BodyText3"/>
              <w:tabs>
                <w:tab w:val="clear" w:pos="54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48044662" w14:textId="23DB3BC2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</w:tr>
      <w:tr w:rsidR="000C7FD9" w:rsidRPr="00183CE5" w14:paraId="4FCCF0CB" w14:textId="77777777" w:rsidTr="00A43448">
        <w:tc>
          <w:tcPr>
            <w:tcW w:w="2655" w:type="dxa"/>
          </w:tcPr>
          <w:p w14:paraId="7885EFD2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54E4F8A" w14:textId="2E96E2A6" w:rsidR="000C7FD9" w:rsidRPr="00183CE5" w:rsidRDefault="001E4774" w:rsidP="00FE3D84">
            <w:pPr>
              <w:pStyle w:val="BodyText3"/>
              <w:tabs>
                <w:tab w:val="clear" w:pos="54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183CE5">
              <w:rPr>
                <w:rFonts w:asciiTheme="majorBidi" w:hAnsiTheme="majorBidi" w:cstheme="majorBidi"/>
                <w:b/>
                <w:bCs/>
              </w:rPr>
              <w:t>309,380</w:t>
            </w:r>
          </w:p>
        </w:tc>
        <w:tc>
          <w:tcPr>
            <w:tcW w:w="236" w:type="dxa"/>
          </w:tcPr>
          <w:p w14:paraId="684E2B89" w14:textId="77777777" w:rsidR="000C7FD9" w:rsidRPr="00183CE5" w:rsidRDefault="000C7FD9" w:rsidP="00FE3D84">
            <w:pPr>
              <w:pStyle w:val="BodyText3"/>
              <w:tabs>
                <w:tab w:val="clear" w:pos="54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9E90EC6" w14:textId="2C90527A" w:rsidR="000C7FD9" w:rsidRPr="00183CE5" w:rsidRDefault="000C7FD9" w:rsidP="00FE3D84">
            <w:pPr>
              <w:pStyle w:val="BodyText3"/>
              <w:tabs>
                <w:tab w:val="clear" w:pos="540"/>
                <w:tab w:val="decimal" w:pos="765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</w:rPr>
            </w:pPr>
            <w:r w:rsidRPr="00183CE5">
              <w:rPr>
                <w:rFonts w:asciiTheme="majorBidi" w:hAnsiTheme="majorBidi" w:cstheme="majorBidi"/>
                <w:b/>
                <w:bCs/>
              </w:rPr>
              <w:t>324,271</w:t>
            </w:r>
          </w:p>
        </w:tc>
        <w:tc>
          <w:tcPr>
            <w:tcW w:w="236" w:type="dxa"/>
          </w:tcPr>
          <w:p w14:paraId="1CE879E7" w14:textId="77777777" w:rsidR="000C7FD9" w:rsidRPr="00183CE5" w:rsidRDefault="000C7FD9" w:rsidP="00FE3D84">
            <w:pPr>
              <w:pStyle w:val="BodyText3"/>
              <w:tabs>
                <w:tab w:val="clear" w:pos="540"/>
                <w:tab w:val="decimal" w:pos="765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9960B2" w14:textId="49F26B95" w:rsidR="000C7FD9" w:rsidRPr="00183CE5" w:rsidRDefault="001E4774" w:rsidP="00FE3D84">
            <w:pPr>
              <w:pStyle w:val="BodyText3"/>
              <w:tabs>
                <w:tab w:val="clear" w:pos="540"/>
                <w:tab w:val="decimal" w:pos="765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</w:rPr>
            </w:pPr>
            <w:r w:rsidRPr="00183CE5">
              <w:rPr>
                <w:rFonts w:asciiTheme="majorBidi" w:hAnsiTheme="majorBidi" w:cstheme="majorBidi"/>
                <w:b/>
                <w:bCs/>
              </w:rPr>
              <w:t>26,370</w:t>
            </w:r>
          </w:p>
        </w:tc>
        <w:tc>
          <w:tcPr>
            <w:tcW w:w="236" w:type="dxa"/>
          </w:tcPr>
          <w:p w14:paraId="201F54F9" w14:textId="77777777" w:rsidR="000C7FD9" w:rsidRPr="00183CE5" w:rsidRDefault="000C7FD9" w:rsidP="00FE3D84">
            <w:pPr>
              <w:pStyle w:val="BodyText3"/>
              <w:tabs>
                <w:tab w:val="clear" w:pos="540"/>
                <w:tab w:val="decimal" w:pos="765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D0B92CC" w14:textId="37B8D35C" w:rsidR="000C7FD9" w:rsidRPr="00183CE5" w:rsidRDefault="000C7FD9" w:rsidP="00FE3D84">
            <w:pPr>
              <w:pStyle w:val="BodyText3"/>
              <w:tabs>
                <w:tab w:val="clear" w:pos="540"/>
                <w:tab w:val="decimal" w:pos="765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</w:rPr>
            </w:pPr>
            <w:r w:rsidRPr="00183CE5">
              <w:rPr>
                <w:rFonts w:asciiTheme="majorBidi" w:hAnsiTheme="majorBidi" w:cstheme="majorBidi"/>
                <w:b/>
                <w:bCs/>
              </w:rPr>
              <w:t>28,984</w:t>
            </w:r>
          </w:p>
        </w:tc>
        <w:tc>
          <w:tcPr>
            <w:tcW w:w="236" w:type="dxa"/>
          </w:tcPr>
          <w:p w14:paraId="700B7ABE" w14:textId="77777777" w:rsidR="000C7FD9" w:rsidRPr="00183CE5" w:rsidRDefault="000C7FD9" w:rsidP="00FE3D84">
            <w:pPr>
              <w:pStyle w:val="BodyText3"/>
              <w:tabs>
                <w:tab w:val="clear" w:pos="54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70B4C0" w14:textId="1198C647" w:rsidR="000C7FD9" w:rsidRPr="00183CE5" w:rsidRDefault="001E4774" w:rsidP="00FE3D84">
            <w:pPr>
              <w:pStyle w:val="BodyText3"/>
              <w:tabs>
                <w:tab w:val="clear" w:pos="54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lang w:val="en-GB" w:bidi="ar-SA"/>
              </w:rPr>
              <w:t>283,010</w:t>
            </w:r>
          </w:p>
        </w:tc>
        <w:tc>
          <w:tcPr>
            <w:tcW w:w="245" w:type="dxa"/>
          </w:tcPr>
          <w:p w14:paraId="15D2E89E" w14:textId="77777777" w:rsidR="000C7FD9" w:rsidRPr="00183CE5" w:rsidRDefault="000C7FD9" w:rsidP="00FE3D84">
            <w:pPr>
              <w:pStyle w:val="BodyText3"/>
              <w:tabs>
                <w:tab w:val="clear" w:pos="54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5732B815" w14:textId="48913D5F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295,287</w:t>
            </w:r>
          </w:p>
        </w:tc>
      </w:tr>
    </w:tbl>
    <w:p w14:paraId="043E7C8F" w14:textId="77777777" w:rsidR="00446229" w:rsidRPr="00183CE5" w:rsidRDefault="00446229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C3D2122" w14:textId="77777777" w:rsidR="008539C2" w:rsidRPr="00183CE5" w:rsidRDefault="008539C2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183CE5">
        <w:rPr>
          <w:rFonts w:ascii="Angsana New" w:hAnsi="Angsana New" w:cs="Angsana New"/>
          <w:sz w:val="30"/>
          <w:szCs w:val="30"/>
        </w:rPr>
        <w:br w:type="page"/>
      </w:r>
    </w:p>
    <w:p w14:paraId="002D157C" w14:textId="5CAF3365" w:rsidR="00092DFA" w:rsidRPr="00183CE5" w:rsidRDefault="00092DFA" w:rsidP="00FE3D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after="0" w:line="240" w:lineRule="auto"/>
        <w:ind w:left="540" w:right="-45" w:hanging="540"/>
        <w:jc w:val="thaiDistribute"/>
        <w:rPr>
          <w:rFonts w:ascii="Angsana New" w:hAnsi="Angsana New" w:cs="Angsana New"/>
          <w:sz w:val="30"/>
          <w:szCs w:val="30"/>
        </w:rPr>
      </w:pPr>
      <w:r w:rsidRPr="00183CE5">
        <w:rPr>
          <w:rFonts w:ascii="Angsana New" w:hAnsi="Angsana New" w:cs="Angsana New"/>
          <w:sz w:val="30"/>
          <w:szCs w:val="30"/>
        </w:rPr>
        <w:t>5.3</w:t>
      </w:r>
      <w:r w:rsidRPr="00183CE5">
        <w:rPr>
          <w:rFonts w:ascii="Angsana New" w:hAnsi="Angsana New" w:cs="Angsana New"/>
          <w:sz w:val="30"/>
          <w:szCs w:val="30"/>
        </w:rPr>
        <w:tab/>
      </w:r>
      <w:r w:rsidR="00B429C6" w:rsidRPr="00183CE5">
        <w:rPr>
          <w:rFonts w:ascii="Angsana New" w:hAnsi="Angsana New" w:cs="Angsana New" w:hint="cs"/>
          <w:sz w:val="30"/>
          <w:szCs w:val="30"/>
          <w:cs/>
        </w:rPr>
        <w:t>ณ</w:t>
      </w:r>
      <w:r w:rsidR="00B429C6"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="00B429C6" w:rsidRPr="00183CE5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B429C6"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="000E532E" w:rsidRPr="00183CE5">
        <w:rPr>
          <w:rFonts w:ascii="Angsana New" w:hAnsi="Angsana New" w:cs="Angsana New" w:hint="cs"/>
          <w:sz w:val="30"/>
          <w:szCs w:val="30"/>
          <w:cs/>
        </w:rPr>
        <w:t xml:space="preserve">30 </w:t>
      </w:r>
      <w:r w:rsidR="003D5162" w:rsidRPr="00183CE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B429C6" w:rsidRPr="00183CE5">
        <w:rPr>
          <w:rFonts w:ascii="Angsana New" w:hAnsi="Angsana New" w:cs="Angsana New"/>
          <w:sz w:val="30"/>
          <w:szCs w:val="30"/>
          <w:cs/>
        </w:rPr>
        <w:t xml:space="preserve"> 256</w:t>
      </w:r>
      <w:r w:rsidR="00B429C6" w:rsidRPr="00183CE5">
        <w:rPr>
          <w:rFonts w:ascii="Angsana New" w:hAnsi="Angsana New" w:cs="Angsana New"/>
          <w:sz w:val="28"/>
          <w:szCs w:val="28"/>
        </w:rPr>
        <w:t>2</w:t>
      </w:r>
      <w:r w:rsidR="00B429C6"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="00B429C6" w:rsidRPr="00183CE5">
        <w:rPr>
          <w:rFonts w:ascii="Angsana New" w:hAnsi="Angsana New" w:cs="Angsana New" w:hint="cs"/>
          <w:sz w:val="30"/>
          <w:szCs w:val="30"/>
          <w:cs/>
        </w:rPr>
        <w:t>และ</w:t>
      </w:r>
      <w:r w:rsidR="00B429C6" w:rsidRPr="00183CE5">
        <w:rPr>
          <w:rFonts w:ascii="Angsana New" w:hAnsi="Angsana New" w:cs="Angsana New"/>
          <w:sz w:val="30"/>
          <w:szCs w:val="30"/>
          <w:cs/>
        </w:rPr>
        <w:t xml:space="preserve"> 31 </w:t>
      </w:r>
      <w:r w:rsidR="00B429C6" w:rsidRPr="00183CE5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B429C6" w:rsidRPr="00183CE5">
        <w:rPr>
          <w:rFonts w:ascii="Angsana New" w:hAnsi="Angsana New" w:cs="Angsana New"/>
          <w:sz w:val="30"/>
          <w:szCs w:val="30"/>
          <w:cs/>
        </w:rPr>
        <w:t xml:space="preserve"> 256</w:t>
      </w:r>
      <w:r w:rsidR="00B429C6" w:rsidRPr="00183CE5">
        <w:rPr>
          <w:rFonts w:ascii="Angsana New" w:hAnsi="Angsana New" w:cs="Angsana New"/>
          <w:sz w:val="28"/>
          <w:szCs w:val="28"/>
        </w:rPr>
        <w:t>1</w:t>
      </w:r>
      <w:r w:rsidR="00B429C6"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="00B429C6" w:rsidRPr="00183CE5">
        <w:rPr>
          <w:rFonts w:ascii="Angsana New" w:hAnsi="Angsana New" w:cs="Angsana New" w:hint="cs"/>
          <w:sz w:val="30"/>
          <w:szCs w:val="30"/>
          <w:cs/>
        </w:rPr>
        <w:t>ผลรวมของเงินลงทุนขั้นต่ำตามสัญญา</w:t>
      </w:r>
      <w:r w:rsidR="00A22132" w:rsidRPr="00183CE5">
        <w:rPr>
          <w:rFonts w:asciiTheme="majorBidi" w:hAnsiTheme="majorBidi" w:cstheme="majorBidi"/>
          <w:sz w:val="30"/>
          <w:szCs w:val="30"/>
          <w:cs/>
        </w:rPr>
        <w:t>ลูกหนี้สินเชื่อ</w:t>
      </w:r>
      <w:r w:rsidR="00B429C6" w:rsidRPr="00183CE5">
        <w:rPr>
          <w:rFonts w:ascii="Angsana New" w:hAnsi="Angsana New" w:cs="Angsana New" w:hint="cs"/>
          <w:sz w:val="30"/>
          <w:szCs w:val="30"/>
          <w:cs/>
        </w:rPr>
        <w:t>และมูลค่าปัจจุบันของจำนวนเงินขั้นต่ำที่ลูกหนี้ต้องจ่ายตามสัญญา</w:t>
      </w:r>
      <w:r w:rsidR="00A22132" w:rsidRPr="00183CE5">
        <w:rPr>
          <w:rFonts w:asciiTheme="majorBidi" w:hAnsiTheme="majorBidi" w:cstheme="majorBidi"/>
          <w:sz w:val="30"/>
          <w:szCs w:val="30"/>
          <w:cs/>
        </w:rPr>
        <w:t>ลูกหนี้สินเชื่อ</w:t>
      </w:r>
      <w:r w:rsidR="00B429C6" w:rsidRPr="00183CE5">
        <w:rPr>
          <w:rFonts w:ascii="Angsana New" w:hAnsi="Angsana New" w:cs="Angsana New" w:hint="cs"/>
          <w:sz w:val="30"/>
          <w:szCs w:val="30"/>
          <w:cs/>
        </w:rPr>
        <w:t>แสดงได้ดังนี้</w:t>
      </w:r>
    </w:p>
    <w:p w14:paraId="5C9DDA89" w14:textId="77777777" w:rsidR="00092DFA" w:rsidRPr="00183CE5" w:rsidRDefault="00092DFA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150"/>
        </w:tabs>
        <w:spacing w:line="260" w:lineRule="atLeast"/>
        <w:ind w:left="540"/>
        <w:rPr>
          <w:rFonts w:ascii="Times New Roman" w:hAnsi="Times New Roman"/>
          <w:sz w:val="22"/>
          <w:szCs w:val="20"/>
        </w:rPr>
      </w:pPr>
      <w:r w:rsidRPr="00183CE5">
        <w:rPr>
          <w:rFonts w:ascii="Times New Roman" w:hAnsi="Times New Roman"/>
          <w:sz w:val="22"/>
          <w:szCs w:val="20"/>
        </w:rPr>
        <w:tab/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02"/>
        <w:gridCol w:w="1350"/>
        <w:gridCol w:w="270"/>
        <w:gridCol w:w="1170"/>
        <w:gridCol w:w="270"/>
        <w:gridCol w:w="1260"/>
        <w:gridCol w:w="270"/>
        <w:gridCol w:w="1170"/>
      </w:tblGrid>
      <w:tr w:rsidR="00183CE5" w:rsidRPr="00183CE5" w14:paraId="33AEB9D6" w14:textId="77777777" w:rsidTr="00C56167">
        <w:tc>
          <w:tcPr>
            <w:tcW w:w="3402" w:type="dxa"/>
          </w:tcPr>
          <w:p w14:paraId="2ED5A538" w14:textId="77777777" w:rsidR="00092DFA" w:rsidRPr="00183CE5" w:rsidRDefault="00092DF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5760" w:type="dxa"/>
            <w:gridSpan w:val="7"/>
          </w:tcPr>
          <w:p w14:paraId="55302956" w14:textId="77777777" w:rsidR="00092DFA" w:rsidRPr="00183CE5" w:rsidRDefault="00092DF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GB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183CE5" w:rsidRPr="00183CE5" w14:paraId="1AF647CA" w14:textId="77777777" w:rsidTr="00C56167">
        <w:tc>
          <w:tcPr>
            <w:tcW w:w="3402" w:type="dxa"/>
          </w:tcPr>
          <w:p w14:paraId="511C084E" w14:textId="77777777" w:rsidR="00092DFA" w:rsidRPr="00183CE5" w:rsidRDefault="00092DF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790" w:type="dxa"/>
            <w:gridSpan w:val="3"/>
          </w:tcPr>
          <w:p w14:paraId="3B776FB4" w14:textId="46C18BE3" w:rsidR="00092DFA" w:rsidRPr="00183CE5" w:rsidRDefault="000E532E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30 </w:t>
            </w:r>
            <w:r w:rsidR="003D5162"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="00092DFA"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92DFA" w:rsidRPr="00183CE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0051E49" w14:textId="77777777" w:rsidR="00092DFA" w:rsidRPr="00183CE5" w:rsidRDefault="00092DF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700" w:type="dxa"/>
            <w:gridSpan w:val="3"/>
          </w:tcPr>
          <w:p w14:paraId="0F67C4D1" w14:textId="77777777" w:rsidR="00092DFA" w:rsidRPr="00183CE5" w:rsidRDefault="00092DF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31 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2561</w:t>
            </w:r>
          </w:p>
        </w:tc>
      </w:tr>
      <w:tr w:rsidR="00183CE5" w:rsidRPr="00183CE5" w14:paraId="06263094" w14:textId="77777777" w:rsidTr="00C56167">
        <w:tc>
          <w:tcPr>
            <w:tcW w:w="3402" w:type="dxa"/>
          </w:tcPr>
          <w:p w14:paraId="752CDD42" w14:textId="77777777" w:rsidR="00092DFA" w:rsidRPr="00183CE5" w:rsidRDefault="00092DF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553114C0" w14:textId="77777777" w:rsidR="00C56167" w:rsidRPr="00183CE5" w:rsidRDefault="00092DF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5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เงินลง</w:t>
            </w:r>
          </w:p>
          <w:p w14:paraId="56F5F99E" w14:textId="77777777" w:rsidR="0055222E" w:rsidRPr="00183CE5" w:rsidRDefault="00092DF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ทุน</w:t>
            </w:r>
            <w:r w:rsidR="00754FF7"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ขั้น</w:t>
            </w:r>
            <w:r w:rsidR="00754FF7" w:rsidRPr="00183CE5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ต่ำ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ในสัญญา</w:t>
            </w:r>
            <w:r w:rsidR="0055222E"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</w:p>
          <w:p w14:paraId="35760382" w14:textId="77777777" w:rsidR="00092DFA" w:rsidRPr="00183CE5" w:rsidRDefault="0055222E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5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83CE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สินเชื่อ</w:t>
            </w:r>
          </w:p>
        </w:tc>
        <w:tc>
          <w:tcPr>
            <w:tcW w:w="270" w:type="dxa"/>
            <w:vAlign w:val="bottom"/>
          </w:tcPr>
          <w:p w14:paraId="0B71554A" w14:textId="77777777" w:rsidR="00092DFA" w:rsidRPr="00183CE5" w:rsidRDefault="00092DF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5E1C12A" w14:textId="77777777" w:rsidR="00092DFA" w:rsidRPr="00183CE5" w:rsidRDefault="00092DF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5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270" w:type="dxa"/>
          </w:tcPr>
          <w:p w14:paraId="10BC3477" w14:textId="77777777" w:rsidR="00092DFA" w:rsidRPr="00183CE5" w:rsidRDefault="00092DF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260" w:type="dxa"/>
          </w:tcPr>
          <w:p w14:paraId="1F35624B" w14:textId="77777777" w:rsidR="00C56167" w:rsidRPr="00183CE5" w:rsidRDefault="0055222E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5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เงินลง</w:t>
            </w:r>
          </w:p>
          <w:p w14:paraId="5E089F67" w14:textId="77777777" w:rsidR="0055222E" w:rsidRPr="00183CE5" w:rsidRDefault="0055222E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ทุน</w:t>
            </w:r>
            <w:r w:rsidR="00754FF7"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ขั้น</w:t>
            </w:r>
            <w:r w:rsidR="00754FF7" w:rsidRPr="00183CE5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ต่ำ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ในสัญญา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</w:p>
          <w:p w14:paraId="0BD80930" w14:textId="77777777" w:rsidR="00092DFA" w:rsidRPr="00183CE5" w:rsidRDefault="0055222E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53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สินเชื่อ</w:t>
            </w:r>
          </w:p>
        </w:tc>
        <w:tc>
          <w:tcPr>
            <w:tcW w:w="270" w:type="dxa"/>
          </w:tcPr>
          <w:p w14:paraId="79E536F3" w14:textId="77777777" w:rsidR="00092DFA" w:rsidRPr="00183CE5" w:rsidRDefault="00092DF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979F12D" w14:textId="77777777" w:rsidR="00092DFA" w:rsidRPr="00183CE5" w:rsidRDefault="00092DF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53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183CE5" w:rsidRPr="00183CE5" w14:paraId="1DD9145D" w14:textId="77777777" w:rsidTr="00C56167">
        <w:tc>
          <w:tcPr>
            <w:tcW w:w="3402" w:type="dxa"/>
          </w:tcPr>
          <w:p w14:paraId="02226075" w14:textId="77777777" w:rsidR="00092DFA" w:rsidRPr="00183CE5" w:rsidRDefault="00092DF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5760" w:type="dxa"/>
            <w:gridSpan w:val="7"/>
          </w:tcPr>
          <w:p w14:paraId="7BDB0EF0" w14:textId="77777777" w:rsidR="00092DFA" w:rsidRPr="00183CE5" w:rsidRDefault="00092DF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3CE5" w:rsidRPr="00183CE5" w14:paraId="5D4350A6" w14:textId="77777777" w:rsidTr="00A43448">
        <w:tc>
          <w:tcPr>
            <w:tcW w:w="3402" w:type="dxa"/>
          </w:tcPr>
          <w:p w14:paraId="2BEEF20D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ระยะเวลาไม่เกินหนึ่งปี</w:t>
            </w:r>
          </w:p>
        </w:tc>
        <w:tc>
          <w:tcPr>
            <w:tcW w:w="1350" w:type="dxa"/>
          </w:tcPr>
          <w:p w14:paraId="08C8B464" w14:textId="59EF8CC1" w:rsidR="000C7FD9" w:rsidRPr="00183CE5" w:rsidRDefault="001E477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60" w:lineRule="exact"/>
              <w:ind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306,486</w:t>
            </w:r>
          </w:p>
        </w:tc>
        <w:tc>
          <w:tcPr>
            <w:tcW w:w="270" w:type="dxa"/>
          </w:tcPr>
          <w:p w14:paraId="16BD27BD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08" w:right="-12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170" w:type="dxa"/>
          </w:tcPr>
          <w:p w14:paraId="71AA351B" w14:textId="56672F13" w:rsidR="000C7FD9" w:rsidRPr="00183CE5" w:rsidRDefault="001E477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60" w:lineRule="exac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245,606</w:t>
            </w:r>
          </w:p>
        </w:tc>
        <w:tc>
          <w:tcPr>
            <w:tcW w:w="270" w:type="dxa"/>
          </w:tcPr>
          <w:p w14:paraId="29C43689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76CE4A2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350,626</w:t>
            </w:r>
          </w:p>
        </w:tc>
        <w:tc>
          <w:tcPr>
            <w:tcW w:w="270" w:type="dxa"/>
            <w:vAlign w:val="bottom"/>
          </w:tcPr>
          <w:p w14:paraId="578C03E6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17E81B8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36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255,492</w:t>
            </w:r>
          </w:p>
        </w:tc>
      </w:tr>
      <w:tr w:rsidR="00183CE5" w:rsidRPr="00183CE5" w14:paraId="172599CC" w14:textId="77777777" w:rsidTr="00A43448">
        <w:trPr>
          <w:trHeight w:val="65"/>
        </w:trPr>
        <w:tc>
          <w:tcPr>
            <w:tcW w:w="3402" w:type="dxa"/>
          </w:tcPr>
          <w:p w14:paraId="7A79E437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40" w:hanging="240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ระยะเวลาที่เกินหนึ่งปีแต่</w:t>
            </w:r>
          </w:p>
          <w:p w14:paraId="3135121C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30" w:hanging="23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ไม่เกินห้าปี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F2AFBE7" w14:textId="77777777" w:rsidR="001E4774" w:rsidRPr="00183CE5" w:rsidRDefault="001E477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60" w:lineRule="exact"/>
              <w:ind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5C048706" w14:textId="6D8695BA" w:rsidR="000C7FD9" w:rsidRPr="00183CE5" w:rsidRDefault="001E477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60" w:lineRule="exact"/>
              <w:ind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76,077</w:t>
            </w:r>
          </w:p>
        </w:tc>
        <w:tc>
          <w:tcPr>
            <w:tcW w:w="270" w:type="dxa"/>
          </w:tcPr>
          <w:p w14:paraId="34BCDCA1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4E0E48" w14:textId="77777777" w:rsidR="001E4774" w:rsidRPr="00183CE5" w:rsidRDefault="001E477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60" w:lineRule="exac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4C68D219" w14:textId="098DCF15" w:rsidR="000C7FD9" w:rsidRPr="00183CE5" w:rsidRDefault="001E477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60" w:lineRule="exact"/>
              <w:ind w:left="-108" w:right="-12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63,774</w:t>
            </w:r>
          </w:p>
        </w:tc>
        <w:tc>
          <w:tcPr>
            <w:tcW w:w="270" w:type="dxa"/>
          </w:tcPr>
          <w:p w14:paraId="6C50D91A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4A5BA58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88,337</w:t>
            </w:r>
          </w:p>
        </w:tc>
        <w:tc>
          <w:tcPr>
            <w:tcW w:w="270" w:type="dxa"/>
            <w:vAlign w:val="bottom"/>
          </w:tcPr>
          <w:p w14:paraId="14EAC492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D83DF99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36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68,779</w:t>
            </w:r>
          </w:p>
        </w:tc>
      </w:tr>
      <w:tr w:rsidR="00183CE5" w:rsidRPr="00183CE5" w14:paraId="5F05A612" w14:textId="77777777" w:rsidTr="00A43448">
        <w:tc>
          <w:tcPr>
            <w:tcW w:w="3402" w:type="dxa"/>
          </w:tcPr>
          <w:p w14:paraId="1889D6D7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B03C4A1" w14:textId="0FA58D2E" w:rsidR="000C7FD9" w:rsidRPr="00183CE5" w:rsidRDefault="001E477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60" w:lineRule="exact"/>
              <w:ind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382,563</w:t>
            </w:r>
          </w:p>
        </w:tc>
        <w:tc>
          <w:tcPr>
            <w:tcW w:w="270" w:type="dxa"/>
          </w:tcPr>
          <w:p w14:paraId="5A9B3C1D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05E0678" w14:textId="0503A9FD" w:rsidR="000C7FD9" w:rsidRPr="00183CE5" w:rsidRDefault="001E477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60" w:lineRule="exact"/>
              <w:ind w:left="-108" w:right="-12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309,380</w:t>
            </w:r>
          </w:p>
        </w:tc>
        <w:tc>
          <w:tcPr>
            <w:tcW w:w="270" w:type="dxa"/>
          </w:tcPr>
          <w:p w14:paraId="022AEC95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9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3C2D271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438,963</w:t>
            </w:r>
          </w:p>
        </w:tc>
        <w:tc>
          <w:tcPr>
            <w:tcW w:w="270" w:type="dxa"/>
            <w:vAlign w:val="bottom"/>
          </w:tcPr>
          <w:p w14:paraId="24100961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448DEE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36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324,271</w:t>
            </w:r>
          </w:p>
        </w:tc>
      </w:tr>
      <w:tr w:rsidR="00183CE5" w:rsidRPr="00183CE5" w14:paraId="4C4BA00D" w14:textId="77777777" w:rsidTr="00A43448">
        <w:tc>
          <w:tcPr>
            <w:tcW w:w="3402" w:type="dxa"/>
          </w:tcPr>
          <w:p w14:paraId="76C0ECBC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30" w:hanging="230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ดอกเบี้ยเช่าซื้อที่ยังไม่ถือเป็นรายได้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46CD39" w14:textId="4832A58E" w:rsidR="000C7FD9" w:rsidRPr="00183CE5" w:rsidRDefault="001E477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60" w:lineRule="exact"/>
              <w:ind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(73,183)</w:t>
            </w:r>
          </w:p>
        </w:tc>
        <w:tc>
          <w:tcPr>
            <w:tcW w:w="270" w:type="dxa"/>
          </w:tcPr>
          <w:p w14:paraId="513BF752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48BE90C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08" w:right="-12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06782630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A5DB516" w14:textId="5909C1D2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60" w:lineRule="exact"/>
              <w:ind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(114,692)</w:t>
            </w:r>
          </w:p>
        </w:tc>
        <w:tc>
          <w:tcPr>
            <w:tcW w:w="270" w:type="dxa"/>
            <w:vAlign w:val="bottom"/>
          </w:tcPr>
          <w:p w14:paraId="07F8E8EF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30CC76D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36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</w:tr>
      <w:tr w:rsidR="00183CE5" w:rsidRPr="00183CE5" w14:paraId="0023923A" w14:textId="77777777" w:rsidTr="00A43448">
        <w:tc>
          <w:tcPr>
            <w:tcW w:w="3402" w:type="dxa"/>
          </w:tcPr>
          <w:p w14:paraId="0C47EB84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44" w:hanging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มูลค่าปัจจุบันของ</w:t>
            </w:r>
          </w:p>
          <w:p w14:paraId="3E22E3CC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30" w:hanging="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จำนวนเงินขั้นต่ำที่ต้องจ่าย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24F0453" w14:textId="77777777" w:rsidR="001E4774" w:rsidRPr="00183CE5" w:rsidRDefault="001E477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60" w:lineRule="exact"/>
              <w:ind w:right="-1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14:paraId="5B89CF77" w14:textId="28A37868" w:rsidR="000C7FD9" w:rsidRPr="00183CE5" w:rsidRDefault="001E477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60" w:lineRule="exact"/>
              <w:ind w:right="-1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309,380</w:t>
            </w:r>
          </w:p>
        </w:tc>
        <w:tc>
          <w:tcPr>
            <w:tcW w:w="270" w:type="dxa"/>
          </w:tcPr>
          <w:p w14:paraId="50E8F793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08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46E9919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08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71F40DA0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08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BBA025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324,271</w:t>
            </w:r>
          </w:p>
        </w:tc>
        <w:tc>
          <w:tcPr>
            <w:tcW w:w="270" w:type="dxa"/>
            <w:vAlign w:val="bottom"/>
          </w:tcPr>
          <w:p w14:paraId="4AFB905F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FDE59B0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36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</w:tbl>
    <w:p w14:paraId="6FAD7403" w14:textId="77777777" w:rsidR="00B429C6" w:rsidRPr="00183CE5" w:rsidRDefault="00B429C6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03" w:hanging="547"/>
        <w:rPr>
          <w:rFonts w:ascii="Angsana New" w:hAnsi="Angsana New" w:cs="Angsana New"/>
          <w:sz w:val="16"/>
          <w:szCs w:val="16"/>
        </w:rPr>
      </w:pPr>
      <w:r w:rsidRPr="00183CE5">
        <w:rPr>
          <w:rFonts w:ascii="Angsana New" w:hAnsi="Angsana New" w:cs="Angsana New"/>
          <w:sz w:val="30"/>
          <w:szCs w:val="30"/>
        </w:rPr>
        <w:tab/>
      </w:r>
    </w:p>
    <w:p w14:paraId="6C489917" w14:textId="6A9BD0C8" w:rsidR="00B429C6" w:rsidRPr="00183CE5" w:rsidRDefault="00B429C6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7" w:hanging="547"/>
        <w:jc w:val="thaiDistribute"/>
        <w:rPr>
          <w:rFonts w:ascii="Angsana New" w:hAnsi="Angsana New" w:cs="Angsana New"/>
          <w:sz w:val="30"/>
          <w:szCs w:val="30"/>
        </w:rPr>
      </w:pPr>
      <w:r w:rsidRPr="00183CE5">
        <w:rPr>
          <w:rFonts w:ascii="Angsana New" w:hAnsi="Angsana New" w:cs="Angsana New"/>
          <w:sz w:val="30"/>
          <w:szCs w:val="30"/>
        </w:rPr>
        <w:t>5.4</w:t>
      </w:r>
      <w:r w:rsidRPr="00183CE5">
        <w:rPr>
          <w:rFonts w:ascii="Angsana New" w:hAnsi="Angsana New" w:cs="Angsana New"/>
          <w:sz w:val="30"/>
          <w:szCs w:val="30"/>
        </w:rPr>
        <w:tab/>
      </w:r>
      <w:r w:rsidRPr="00183CE5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183CE5">
        <w:rPr>
          <w:rFonts w:ascii="Angsana New" w:hAnsi="Angsana New" w:cs="Angsana New"/>
          <w:sz w:val="30"/>
          <w:szCs w:val="30"/>
        </w:rPr>
        <w:t>30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183CE5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183CE5">
        <w:rPr>
          <w:rFonts w:ascii="Angsana New" w:hAnsi="Angsana New" w:cs="Angsana New"/>
          <w:sz w:val="30"/>
          <w:szCs w:val="30"/>
        </w:rPr>
        <w:t>2547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183CE5">
        <w:rPr>
          <w:rFonts w:ascii="Angsana New" w:hAnsi="Angsana New" w:cs="Angsana New" w:hint="cs"/>
          <w:sz w:val="30"/>
          <w:szCs w:val="30"/>
          <w:cs/>
        </w:rPr>
        <w:t>สมาคมนักบัญชีและผู้สอบบัญชีรับอนุญาตแห่งประเทศไทยโดยความเห็นชอบของสำนักงานคณะกรรมการกำกับหลักทรัพย์และตลาดหลักทรัพย์ได้กำหนดแนวปฏิบัติทางการบัญชีสำหรับธุรกิจสินเชื่อเพื่อการอุปโภคบริโภค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(</w:t>
      </w:r>
      <w:r w:rsidRPr="00183CE5">
        <w:rPr>
          <w:rFonts w:ascii="Angsana New" w:hAnsi="Angsana New" w:cs="Angsana New"/>
          <w:sz w:val="30"/>
          <w:szCs w:val="30"/>
        </w:rPr>
        <w:t xml:space="preserve">Consumer Finance) </w:t>
      </w:r>
      <w:r w:rsidRPr="00183CE5">
        <w:rPr>
          <w:rFonts w:ascii="Angsana New" w:hAnsi="Angsana New" w:cs="Angsana New" w:hint="cs"/>
          <w:sz w:val="30"/>
          <w:szCs w:val="30"/>
          <w:cs/>
        </w:rPr>
        <w:t>โดยให้หยุดรับรู้รายได้สำหรับลูกหนี้ที่ค้างชำระค่างวดเกินกว่า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183CE5">
        <w:rPr>
          <w:rFonts w:ascii="Angsana New" w:hAnsi="Angsana New" w:cs="Angsana New"/>
          <w:sz w:val="30"/>
          <w:szCs w:val="30"/>
        </w:rPr>
        <w:t>3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183CE5">
        <w:rPr>
          <w:rFonts w:ascii="Angsana New" w:hAnsi="Angsana New" w:cs="Angsana New" w:hint="cs"/>
          <w:sz w:val="30"/>
          <w:szCs w:val="30"/>
          <w:cs/>
        </w:rPr>
        <w:t>งวด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183CE5">
        <w:rPr>
          <w:rFonts w:ascii="Angsana New" w:hAnsi="Angsana New" w:cs="Angsana New" w:hint="cs"/>
          <w:sz w:val="30"/>
          <w:szCs w:val="30"/>
          <w:cs/>
        </w:rPr>
        <w:t>อย่างไรก็ตาม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183CE5">
        <w:rPr>
          <w:rFonts w:ascii="Angsana New" w:hAnsi="Angsana New" w:cs="Angsana New" w:hint="cs"/>
          <w:sz w:val="30"/>
          <w:szCs w:val="30"/>
          <w:cs/>
        </w:rPr>
        <w:t>แนวปฏิบัติดังกล่าวได้ให้ทางเลือกไว้โดยหาก</w:t>
      </w:r>
      <w:r w:rsidRPr="00183CE5">
        <w:rPr>
          <w:rFonts w:ascii="Angsana New" w:hAnsi="Angsana New" w:cs="Angsana New"/>
          <w:sz w:val="30"/>
          <w:szCs w:val="30"/>
          <w:cs/>
        </w:rPr>
        <w:t>บริษัทใดเห็นว่าแนวทางปฏิบัตินี้ไม่เหมาะสมให้เปิดเผยแนวทางที่บริษัทใช้ ทั้งนี้</w:t>
      </w:r>
      <w:r w:rsidR="00827A4A" w:rsidRPr="00183CE5">
        <w:rPr>
          <w:rFonts w:ascii="Angsana New" w:hAnsi="Angsana New" w:cs="Angsana New"/>
          <w:sz w:val="30"/>
          <w:szCs w:val="30"/>
          <w:cs/>
        </w:rPr>
        <w:t>กลุ่ม</w:t>
      </w:r>
      <w:r w:rsidR="00590FA5" w:rsidRPr="00183CE5">
        <w:rPr>
          <w:rFonts w:ascii="Angsana New" w:hAnsi="Angsana New" w:cs="Angsana New"/>
          <w:sz w:val="30"/>
          <w:szCs w:val="30"/>
          <w:cs/>
        </w:rPr>
        <w:t>บริษัท</w:t>
      </w:r>
      <w:r w:rsidRPr="00183CE5">
        <w:rPr>
          <w:rFonts w:ascii="Angsana New" w:hAnsi="Angsana New" w:cs="Angsana New"/>
          <w:sz w:val="30"/>
          <w:szCs w:val="30"/>
          <w:cs/>
        </w:rPr>
        <w:t>มีนโยบายในการหยุดรับรู้รายได้สำหรับ</w:t>
      </w:r>
      <w:r w:rsidR="00A22132" w:rsidRPr="00183CE5">
        <w:rPr>
          <w:rFonts w:asciiTheme="majorBidi" w:hAnsiTheme="majorBidi" w:cstheme="majorBidi"/>
          <w:sz w:val="30"/>
          <w:szCs w:val="30"/>
          <w:cs/>
        </w:rPr>
        <w:t>ลูกหนี้สินเชื่อ</w:t>
      </w:r>
      <w:r w:rsidRPr="00183CE5">
        <w:rPr>
          <w:rFonts w:ascii="Angsana New" w:hAnsi="Angsana New" w:cs="Angsana New"/>
          <w:sz w:val="30"/>
          <w:szCs w:val="30"/>
          <w:cs/>
        </w:rPr>
        <w:t>ที่ค้างชำระ</w:t>
      </w:r>
      <w:r w:rsidR="0055222E" w:rsidRPr="00183CE5">
        <w:rPr>
          <w:rFonts w:ascii="Angsana New" w:hAnsi="Angsana New" w:cs="Angsana New"/>
          <w:sz w:val="30"/>
          <w:szCs w:val="30"/>
          <w:cs/>
        </w:rPr>
        <w:br/>
      </w:r>
      <w:r w:rsidRPr="00183CE5">
        <w:rPr>
          <w:rFonts w:ascii="Angsana New" w:hAnsi="Angsana New" w:cs="Angsana New"/>
          <w:sz w:val="30"/>
          <w:szCs w:val="30"/>
          <w:cs/>
        </w:rPr>
        <w:t xml:space="preserve">ค่างวดเกินกว่า </w:t>
      </w:r>
      <w:r w:rsidRPr="00183CE5">
        <w:rPr>
          <w:rFonts w:ascii="Angsana New" w:hAnsi="Angsana New" w:cs="Angsana New"/>
          <w:sz w:val="30"/>
          <w:szCs w:val="30"/>
        </w:rPr>
        <w:t>4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งวด ณ วันที่ </w:t>
      </w:r>
      <w:r w:rsidR="004C4664" w:rsidRPr="00183CE5">
        <w:rPr>
          <w:rFonts w:ascii="Angsana New" w:hAnsi="Angsana New" w:cs="Angsana New"/>
          <w:sz w:val="30"/>
          <w:szCs w:val="30"/>
        </w:rPr>
        <w:t xml:space="preserve">30 </w:t>
      </w:r>
      <w:r w:rsidR="003D5162" w:rsidRPr="00183CE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183CE5">
        <w:rPr>
          <w:rFonts w:ascii="Angsana New" w:hAnsi="Angsana New" w:cs="Angsana New"/>
          <w:sz w:val="30"/>
          <w:szCs w:val="30"/>
        </w:rPr>
        <w:t>256</w:t>
      </w:r>
      <w:r w:rsidR="00DC74B8" w:rsidRPr="00183CE5">
        <w:rPr>
          <w:rFonts w:ascii="Angsana New" w:hAnsi="Angsana New" w:cs="Angsana New"/>
          <w:sz w:val="30"/>
          <w:szCs w:val="30"/>
        </w:rPr>
        <w:t>2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183CE5">
        <w:rPr>
          <w:rFonts w:ascii="Angsana New" w:hAnsi="Angsana New" w:cs="Angsana New"/>
          <w:sz w:val="30"/>
          <w:szCs w:val="30"/>
        </w:rPr>
        <w:t>31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183CE5">
        <w:rPr>
          <w:rFonts w:ascii="Angsana New" w:hAnsi="Angsana New" w:cs="Angsana New"/>
          <w:sz w:val="30"/>
          <w:szCs w:val="30"/>
        </w:rPr>
        <w:t>256</w:t>
      </w:r>
      <w:r w:rsidR="00DC74B8" w:rsidRPr="00183CE5">
        <w:rPr>
          <w:rFonts w:ascii="Angsana New" w:hAnsi="Angsana New" w:cs="Angsana New"/>
          <w:sz w:val="30"/>
          <w:szCs w:val="30"/>
        </w:rPr>
        <w:t>1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="00745DC9" w:rsidRPr="00183CE5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183CE5">
        <w:rPr>
          <w:rFonts w:ascii="Angsana New" w:hAnsi="Angsana New" w:cs="Angsana New"/>
          <w:sz w:val="30"/>
          <w:szCs w:val="30"/>
          <w:cs/>
        </w:rPr>
        <w:t>มียอดลูกหนี้คงเหลือของ</w:t>
      </w:r>
      <w:r w:rsidR="00A22132" w:rsidRPr="00183CE5">
        <w:rPr>
          <w:rFonts w:asciiTheme="majorBidi" w:hAnsiTheme="majorBidi" w:cstheme="majorBidi"/>
          <w:sz w:val="30"/>
          <w:szCs w:val="30"/>
          <w:cs/>
        </w:rPr>
        <w:t>ลูกหนี้สินเชื่อ</w:t>
      </w:r>
      <w:r w:rsidRPr="00183CE5">
        <w:rPr>
          <w:rFonts w:ascii="Angsana New" w:hAnsi="Angsana New" w:cs="Angsana New"/>
          <w:sz w:val="30"/>
          <w:szCs w:val="30"/>
          <w:cs/>
        </w:rPr>
        <w:t>และที่ค้างชำระเกินกว่า</w:t>
      </w:r>
      <w:r w:rsidR="0055222E"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183CE5">
        <w:rPr>
          <w:rFonts w:ascii="Angsana New" w:hAnsi="Angsana New" w:cs="Angsana New"/>
          <w:sz w:val="30"/>
          <w:szCs w:val="30"/>
        </w:rPr>
        <w:t>3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งวด</w:t>
      </w:r>
      <w:r w:rsidR="00745DC9"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183CE5">
        <w:rPr>
          <w:rFonts w:ascii="Angsana New" w:hAnsi="Angsana New" w:cs="Angsana New"/>
          <w:sz w:val="30"/>
          <w:szCs w:val="30"/>
          <w:cs/>
        </w:rPr>
        <w:t>แต่</w:t>
      </w:r>
      <w:r w:rsidR="00745DC9" w:rsidRPr="00183CE5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ยังคงรับรู้รายได้เป็นจำนวนเงินประมาณ </w:t>
      </w:r>
      <w:r w:rsidR="001E4774" w:rsidRPr="00183CE5">
        <w:rPr>
          <w:rFonts w:ascii="Angsana New" w:hAnsi="Angsana New" w:cs="Angsana New"/>
          <w:sz w:val="30"/>
          <w:szCs w:val="30"/>
        </w:rPr>
        <w:t>18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C56167" w:rsidRPr="00183CE5">
        <w:rPr>
          <w:rFonts w:ascii="Angsana New" w:hAnsi="Angsana New" w:cs="Angsana New"/>
          <w:sz w:val="30"/>
          <w:szCs w:val="30"/>
        </w:rPr>
        <w:br/>
      </w:r>
      <w:r w:rsidR="00C7488C" w:rsidRPr="00183CE5">
        <w:rPr>
          <w:rFonts w:ascii="Angsana New" w:hAnsi="Angsana New" w:cs="Angsana New"/>
          <w:sz w:val="30"/>
          <w:szCs w:val="30"/>
        </w:rPr>
        <w:t>22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</w:p>
    <w:p w14:paraId="3825F547" w14:textId="77777777" w:rsidR="003D64C7" w:rsidRPr="00183CE5" w:rsidRDefault="003D64C7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7" w:hanging="547"/>
        <w:jc w:val="thaiDistribute"/>
        <w:rPr>
          <w:rFonts w:ascii="Angsana New" w:hAnsi="Angsana New" w:cs="Angsana New"/>
          <w:sz w:val="16"/>
          <w:szCs w:val="16"/>
        </w:rPr>
      </w:pPr>
    </w:p>
    <w:p w14:paraId="233F6A41" w14:textId="3BB13AF9" w:rsidR="00D572DD" w:rsidRPr="00183CE5" w:rsidRDefault="00B429C6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7"/>
        <w:jc w:val="thaiDistribute"/>
        <w:rPr>
          <w:rFonts w:ascii="Angsana New" w:hAnsi="Angsana New" w:cs="Angsana New"/>
          <w:sz w:val="30"/>
          <w:szCs w:val="30"/>
        </w:rPr>
      </w:pPr>
      <w:r w:rsidRPr="00183CE5">
        <w:rPr>
          <w:rFonts w:ascii="Angsana New" w:hAnsi="Angsana New" w:cs="Angsana New"/>
          <w:sz w:val="30"/>
          <w:szCs w:val="30"/>
          <w:cs/>
        </w:rPr>
        <w:t>นอกจากนี้หาก</w:t>
      </w:r>
      <w:r w:rsidR="00745DC9" w:rsidRPr="00183CE5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183CE5">
        <w:rPr>
          <w:rFonts w:ascii="Angsana New" w:hAnsi="Angsana New" w:cs="Angsana New"/>
          <w:sz w:val="30"/>
          <w:szCs w:val="30"/>
          <w:cs/>
        </w:rPr>
        <w:t>ต้องหยุดรับรู้รายได้ตามแนวทางปฏิบัติดังกล่าว จะมีผลทำให้รายได้สำหรับงวด</w:t>
      </w:r>
      <w:r w:rsidR="00881468" w:rsidRPr="00183CE5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0D51AB" w:rsidRPr="00183CE5">
        <w:rPr>
          <w:rFonts w:ascii="Angsana New" w:hAnsi="Angsana New" w:cs="Angsana New"/>
          <w:sz w:val="30"/>
          <w:szCs w:val="30"/>
          <w:cs/>
        </w:rPr>
        <w:t xml:space="preserve">30 </w:t>
      </w:r>
      <w:r w:rsidR="003D5162" w:rsidRPr="00183CE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="00C7488C" w:rsidRPr="00183CE5">
        <w:rPr>
          <w:rFonts w:ascii="Angsana New" w:hAnsi="Angsana New" w:cs="Angsana New"/>
          <w:sz w:val="30"/>
          <w:szCs w:val="30"/>
        </w:rPr>
        <w:t>2562</w:t>
      </w:r>
      <w:r w:rsidRPr="00183CE5">
        <w:rPr>
          <w:rFonts w:ascii="Angsana New" w:hAnsi="Angsana New" w:cs="Angsana New"/>
          <w:sz w:val="30"/>
          <w:szCs w:val="30"/>
        </w:rPr>
        <w:t xml:space="preserve"> 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C7488C" w:rsidRPr="00183CE5">
        <w:rPr>
          <w:rFonts w:ascii="Angsana New" w:hAnsi="Angsana New" w:cs="Angsana New"/>
          <w:sz w:val="30"/>
          <w:szCs w:val="30"/>
        </w:rPr>
        <w:t>2561</w:t>
      </w:r>
      <w:r w:rsidRPr="00183CE5">
        <w:rPr>
          <w:rFonts w:ascii="Angsana New" w:hAnsi="Angsana New" w:cs="Angsana New"/>
          <w:sz w:val="30"/>
          <w:szCs w:val="30"/>
        </w:rPr>
        <w:t xml:space="preserve"> 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ลดลงเป็นจำนวนเงินประมาณ </w:t>
      </w:r>
      <w:r w:rsidR="001E4774" w:rsidRPr="00183CE5">
        <w:rPr>
          <w:rFonts w:ascii="Angsana New" w:hAnsi="Angsana New" w:cs="Angsana New"/>
          <w:sz w:val="30"/>
          <w:szCs w:val="30"/>
        </w:rPr>
        <w:t>0.4</w:t>
      </w:r>
      <w:r w:rsidR="0088133B" w:rsidRPr="00183CE5">
        <w:rPr>
          <w:rFonts w:ascii="Angsana New" w:hAnsi="Angsana New" w:cs="Angsana New"/>
          <w:sz w:val="30"/>
          <w:szCs w:val="30"/>
        </w:rPr>
        <w:t xml:space="preserve"> </w:t>
      </w:r>
      <w:r w:rsidRPr="00183CE5">
        <w:rPr>
          <w:rFonts w:ascii="Angsana New" w:hAnsi="Angsana New" w:cs="Angsana New"/>
          <w:sz w:val="30"/>
          <w:szCs w:val="30"/>
          <w:cs/>
        </w:rPr>
        <w:t>ล้านบาท และ</w:t>
      </w:r>
      <w:r w:rsidR="00C56167" w:rsidRPr="00183CE5">
        <w:rPr>
          <w:rFonts w:ascii="Angsana New" w:hAnsi="Angsana New" w:cs="Angsana New"/>
          <w:sz w:val="30"/>
          <w:szCs w:val="30"/>
        </w:rPr>
        <w:t xml:space="preserve"> </w:t>
      </w:r>
      <w:r w:rsidR="0088133B" w:rsidRPr="00183CE5">
        <w:rPr>
          <w:rFonts w:ascii="Angsana New" w:hAnsi="Angsana New" w:cs="Angsana New"/>
          <w:sz w:val="30"/>
          <w:szCs w:val="30"/>
        </w:rPr>
        <w:t>0.</w:t>
      </w:r>
      <w:r w:rsidR="001E4774" w:rsidRPr="00183CE5">
        <w:rPr>
          <w:rFonts w:ascii="Angsana New" w:hAnsi="Angsana New" w:cs="Angsana New"/>
          <w:sz w:val="30"/>
          <w:szCs w:val="30"/>
        </w:rPr>
        <w:t>5</w:t>
      </w:r>
      <w:r w:rsidR="0088133B" w:rsidRPr="00183CE5">
        <w:rPr>
          <w:rFonts w:ascii="Angsana New" w:hAnsi="Angsana New" w:cs="Angsana New"/>
          <w:sz w:val="30"/>
          <w:szCs w:val="30"/>
        </w:rPr>
        <w:t xml:space="preserve"> </w:t>
      </w:r>
      <w:r w:rsidRPr="00183CE5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</w:p>
    <w:p w14:paraId="52DC01B3" w14:textId="77777777" w:rsidR="00837C64" w:rsidRPr="00183CE5" w:rsidRDefault="00837C64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7"/>
        <w:jc w:val="thaiDistribute"/>
        <w:rPr>
          <w:rFonts w:ascii="Angsana New" w:hAnsi="Angsana New" w:cs="Angsana New"/>
          <w:sz w:val="16"/>
          <w:szCs w:val="16"/>
        </w:rPr>
      </w:pPr>
    </w:p>
    <w:p w14:paraId="5D3A11CF" w14:textId="77777777" w:rsidR="00B429C6" w:rsidRPr="00183CE5" w:rsidRDefault="00C7488C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183CE5">
        <w:rPr>
          <w:rFonts w:ascii="Angsana New" w:hAnsi="Angsana New" w:cs="Angsana New"/>
          <w:sz w:val="30"/>
          <w:szCs w:val="30"/>
        </w:rPr>
        <w:t xml:space="preserve">5.5     </w:t>
      </w:r>
      <w:r w:rsidRPr="00183CE5">
        <w:rPr>
          <w:rFonts w:ascii="Angsana New" w:hAnsi="Angsana New" w:cs="Angsana New"/>
          <w:sz w:val="30"/>
          <w:szCs w:val="30"/>
          <w:cs/>
        </w:rPr>
        <w:t>สัญญา</w:t>
      </w:r>
      <w:r w:rsidR="00A22132" w:rsidRPr="00183CE5">
        <w:rPr>
          <w:rFonts w:asciiTheme="majorBidi" w:hAnsiTheme="majorBidi" w:cstheme="majorBidi"/>
          <w:sz w:val="30"/>
          <w:szCs w:val="30"/>
          <w:cs/>
        </w:rPr>
        <w:t>ลูกหนี้สินเชื่อ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ของบริษัทย่อยมีระยะเวลาการกู้ยืมตามสัญญาโดยประมาณ </w:t>
      </w:r>
      <w:r w:rsidRPr="00183CE5">
        <w:rPr>
          <w:rFonts w:ascii="Angsana New" w:hAnsi="Angsana New" w:cs="Angsana New"/>
          <w:sz w:val="30"/>
          <w:szCs w:val="30"/>
        </w:rPr>
        <w:t>1 - 5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ปี และกำหนดชำระเงินต้นใน</w:t>
      </w:r>
      <w:r w:rsidR="00C56167" w:rsidRPr="00183CE5">
        <w:rPr>
          <w:rFonts w:ascii="Angsana New" w:hAnsi="Angsana New" w:cs="Angsana New"/>
          <w:sz w:val="30"/>
          <w:szCs w:val="30"/>
        </w:rPr>
        <w:tab/>
      </w:r>
      <w:r w:rsidRPr="00183CE5">
        <w:rPr>
          <w:rFonts w:ascii="Angsana New" w:hAnsi="Angsana New" w:cs="Angsana New"/>
          <w:sz w:val="30"/>
          <w:szCs w:val="30"/>
          <w:cs/>
        </w:rPr>
        <w:t>อัตราคงที่ตลอดอายุสัญญาเงินกู้</w:t>
      </w:r>
    </w:p>
    <w:p w14:paraId="17CA0D9D" w14:textId="77777777" w:rsidR="0055222E" w:rsidRPr="00183CE5" w:rsidRDefault="0055222E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3D790A97" w14:textId="77777777" w:rsidR="00C56167" w:rsidRPr="00183CE5" w:rsidRDefault="00C56167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6798126D" w14:textId="77777777" w:rsidR="004851E6" w:rsidRPr="00183CE5" w:rsidRDefault="004851E6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183CE5">
        <w:rPr>
          <w:rFonts w:ascii="Angsana New" w:hAnsi="Angsana New" w:cs="Angsana New"/>
          <w:sz w:val="30"/>
          <w:szCs w:val="30"/>
          <w:cs/>
          <w:lang w:val="th-TH"/>
        </w:rPr>
        <w:br w:type="page"/>
      </w:r>
    </w:p>
    <w:p w14:paraId="5007DC0E" w14:textId="77777777" w:rsidR="00C7488C" w:rsidRPr="00183CE5" w:rsidRDefault="00C7488C" w:rsidP="00FE3D84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bookmarkStart w:id="9" w:name="_Toc23425266"/>
      <w:r w:rsidRPr="00183CE5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ลูกหนี้สินเชื่อรายย่อย</w:t>
      </w:r>
      <w:bookmarkEnd w:id="9"/>
    </w:p>
    <w:p w14:paraId="5891D39C" w14:textId="77777777" w:rsidR="00D572DD" w:rsidRPr="00183CE5" w:rsidRDefault="00D572DD" w:rsidP="00FE3D84">
      <w:pPr>
        <w:rPr>
          <w:rFonts w:cs="Arial"/>
          <w:cs/>
          <w:lang w:val="th-TH"/>
        </w:rPr>
      </w:pPr>
    </w:p>
    <w:p w14:paraId="6D6FEF4C" w14:textId="7F857AA3" w:rsidR="00E34BA2" w:rsidRPr="00183CE5" w:rsidRDefault="00C7488C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</w:rPr>
      </w:pPr>
      <w:r w:rsidRPr="00183CE5">
        <w:rPr>
          <w:rFonts w:ascii="Angsana New" w:hAnsi="Angsana New" w:cs="Angsana New"/>
          <w:sz w:val="30"/>
          <w:szCs w:val="30"/>
        </w:rPr>
        <w:t>6.1</w:t>
      </w:r>
      <w:r w:rsidRPr="00183CE5">
        <w:rPr>
          <w:rFonts w:ascii="Angsana New" w:hAnsi="Angsana New" w:cs="Angsana New" w:hint="cs"/>
          <w:sz w:val="30"/>
          <w:szCs w:val="30"/>
          <w:cs/>
        </w:rPr>
        <w:t xml:space="preserve">      ณ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183CE5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="004851E6" w:rsidRPr="00183CE5">
        <w:rPr>
          <w:rFonts w:ascii="Angsana New" w:hAnsi="Angsana New" w:cs="Angsana New" w:hint="cs"/>
          <w:sz w:val="30"/>
          <w:szCs w:val="30"/>
          <w:cs/>
        </w:rPr>
        <w:t xml:space="preserve">30 </w:t>
      </w:r>
      <w:r w:rsidR="003D5162" w:rsidRPr="00183CE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183CE5">
        <w:rPr>
          <w:rFonts w:ascii="Angsana New" w:hAnsi="Angsana New" w:cs="Angsana New"/>
          <w:sz w:val="30"/>
          <w:szCs w:val="30"/>
        </w:rPr>
        <w:t>2562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183CE5">
        <w:rPr>
          <w:rFonts w:ascii="Angsana New" w:hAnsi="Angsana New" w:cs="Angsana New" w:hint="cs"/>
          <w:sz w:val="30"/>
          <w:szCs w:val="30"/>
          <w:cs/>
        </w:rPr>
        <w:t>และ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183CE5">
        <w:rPr>
          <w:rFonts w:ascii="Angsana New" w:hAnsi="Angsana New" w:cs="Angsana New"/>
          <w:sz w:val="30"/>
          <w:szCs w:val="30"/>
        </w:rPr>
        <w:t>31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183CE5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183CE5">
        <w:rPr>
          <w:rFonts w:ascii="Angsana New" w:hAnsi="Angsana New" w:cs="Angsana New"/>
          <w:sz w:val="30"/>
          <w:szCs w:val="30"/>
        </w:rPr>
        <w:t>2561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183CE5">
        <w:rPr>
          <w:rFonts w:ascii="Angsana New" w:hAnsi="Angsana New" w:cs="Angsana New" w:hint="cs"/>
          <w:sz w:val="30"/>
          <w:szCs w:val="30"/>
          <w:cs/>
        </w:rPr>
        <w:t>ลูกหนี้สินเชื่อรายย่อยประกอบด้วย</w:t>
      </w:r>
    </w:p>
    <w:p w14:paraId="7A3C1876" w14:textId="77777777" w:rsidR="003D64C7" w:rsidRPr="00183CE5" w:rsidRDefault="003D64C7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  <w:shd w:val="clear" w:color="auto" w:fill="D9D9D9" w:themeFill="background1" w:themeFillShade="D9"/>
        </w:rPr>
      </w:pPr>
    </w:p>
    <w:tbl>
      <w:tblPr>
        <w:tblW w:w="9767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2655"/>
        <w:gridCol w:w="990"/>
        <w:gridCol w:w="236"/>
        <w:gridCol w:w="990"/>
        <w:gridCol w:w="236"/>
        <w:gridCol w:w="937"/>
        <w:gridCol w:w="236"/>
        <w:gridCol w:w="990"/>
        <w:gridCol w:w="236"/>
        <w:gridCol w:w="1024"/>
        <w:gridCol w:w="245"/>
        <w:gridCol w:w="972"/>
        <w:gridCol w:w="20"/>
      </w:tblGrid>
      <w:tr w:rsidR="00183CE5" w:rsidRPr="00183CE5" w14:paraId="56719F45" w14:textId="77777777" w:rsidTr="00BB4F4B">
        <w:trPr>
          <w:gridAfter w:val="1"/>
          <w:wAfter w:w="20" w:type="dxa"/>
          <w:trHeight w:val="380"/>
        </w:trPr>
        <w:tc>
          <w:tcPr>
            <w:tcW w:w="2655" w:type="dxa"/>
          </w:tcPr>
          <w:p w14:paraId="6E836FC2" w14:textId="77777777" w:rsidR="00C7488C" w:rsidRPr="00183CE5" w:rsidRDefault="00C7488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092" w:type="dxa"/>
            <w:gridSpan w:val="11"/>
          </w:tcPr>
          <w:p w14:paraId="43636049" w14:textId="77777777" w:rsidR="00C7488C" w:rsidRPr="00183CE5" w:rsidRDefault="00C7488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183CE5" w:rsidRPr="00183CE5" w14:paraId="09C59256" w14:textId="77777777" w:rsidTr="00BB4F4B">
        <w:trPr>
          <w:trHeight w:val="272"/>
        </w:trPr>
        <w:tc>
          <w:tcPr>
            <w:tcW w:w="2655" w:type="dxa"/>
          </w:tcPr>
          <w:p w14:paraId="5FF7F03B" w14:textId="77777777" w:rsidR="00C7488C" w:rsidRPr="00183CE5" w:rsidRDefault="00C7488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216" w:type="dxa"/>
            <w:gridSpan w:val="3"/>
          </w:tcPr>
          <w:p w14:paraId="45C8034A" w14:textId="77777777" w:rsidR="00C7488C" w:rsidRPr="00183CE5" w:rsidRDefault="00C7488C" w:rsidP="00FE3D8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ลูกหนี้สินเชื่อรายย่อย</w:t>
            </w:r>
          </w:p>
        </w:tc>
        <w:tc>
          <w:tcPr>
            <w:tcW w:w="236" w:type="dxa"/>
          </w:tcPr>
          <w:p w14:paraId="25331164" w14:textId="77777777" w:rsidR="00C7488C" w:rsidRPr="00183CE5" w:rsidRDefault="00C7488C" w:rsidP="00FE3D8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3" w:type="dxa"/>
            <w:gridSpan w:val="3"/>
          </w:tcPr>
          <w:p w14:paraId="332EE532" w14:textId="77777777" w:rsidR="00C7488C" w:rsidRPr="00183CE5" w:rsidRDefault="00C7488C" w:rsidP="00FE3D8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ลูกหนี้สินเชื่อรายย่อย</w:t>
            </w:r>
          </w:p>
        </w:tc>
        <w:tc>
          <w:tcPr>
            <w:tcW w:w="236" w:type="dxa"/>
          </w:tcPr>
          <w:p w14:paraId="291B8E06" w14:textId="77777777" w:rsidR="00C7488C" w:rsidRPr="00183CE5" w:rsidRDefault="00C7488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261" w:type="dxa"/>
            <w:gridSpan w:val="4"/>
          </w:tcPr>
          <w:p w14:paraId="2124545F" w14:textId="77777777" w:rsidR="00C7488C" w:rsidRPr="00183CE5" w:rsidRDefault="00C7488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83CE5" w:rsidRPr="00183CE5" w14:paraId="4308D889" w14:textId="77777777" w:rsidTr="00BB4F4B">
        <w:trPr>
          <w:trHeight w:val="272"/>
        </w:trPr>
        <w:tc>
          <w:tcPr>
            <w:tcW w:w="2655" w:type="dxa"/>
          </w:tcPr>
          <w:p w14:paraId="7B8BAE34" w14:textId="77777777" w:rsidR="00C7488C" w:rsidRPr="00183CE5" w:rsidRDefault="00C7488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216" w:type="dxa"/>
            <w:gridSpan w:val="3"/>
          </w:tcPr>
          <w:p w14:paraId="38A6ED3D" w14:textId="77777777" w:rsidR="00C7488C" w:rsidRPr="00183CE5" w:rsidRDefault="00C7488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ที่ถึงกำหนดชำระ</w:t>
            </w:r>
          </w:p>
        </w:tc>
        <w:tc>
          <w:tcPr>
            <w:tcW w:w="236" w:type="dxa"/>
          </w:tcPr>
          <w:p w14:paraId="76E809CF" w14:textId="77777777" w:rsidR="00C7488C" w:rsidRPr="00183CE5" w:rsidRDefault="00C7488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163" w:type="dxa"/>
            <w:gridSpan w:val="3"/>
          </w:tcPr>
          <w:p w14:paraId="3ECD436F" w14:textId="77777777" w:rsidR="00C7488C" w:rsidRPr="00183CE5" w:rsidRDefault="00C7488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ที่ถึงกำหนดชำระ</w:t>
            </w:r>
          </w:p>
        </w:tc>
        <w:tc>
          <w:tcPr>
            <w:tcW w:w="236" w:type="dxa"/>
          </w:tcPr>
          <w:p w14:paraId="63A0CF44" w14:textId="77777777" w:rsidR="00C7488C" w:rsidRPr="00183CE5" w:rsidRDefault="00C7488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261" w:type="dxa"/>
            <w:gridSpan w:val="4"/>
          </w:tcPr>
          <w:p w14:paraId="2B3C4AA8" w14:textId="77777777" w:rsidR="00C7488C" w:rsidRPr="00183CE5" w:rsidRDefault="00C7488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83CE5" w:rsidRPr="00183CE5" w14:paraId="54AED776" w14:textId="77777777" w:rsidTr="00BB4F4B">
        <w:trPr>
          <w:trHeight w:val="254"/>
        </w:trPr>
        <w:tc>
          <w:tcPr>
            <w:tcW w:w="2655" w:type="dxa"/>
          </w:tcPr>
          <w:p w14:paraId="4567E0E0" w14:textId="77777777" w:rsidR="00C7488C" w:rsidRPr="00183CE5" w:rsidRDefault="00C7488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216" w:type="dxa"/>
            <w:gridSpan w:val="3"/>
          </w:tcPr>
          <w:p w14:paraId="3D2ADACD" w14:textId="77777777" w:rsidR="00C7488C" w:rsidRPr="00183CE5" w:rsidRDefault="00C7488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ภายในหนึ่งปี</w:t>
            </w:r>
          </w:p>
        </w:tc>
        <w:tc>
          <w:tcPr>
            <w:tcW w:w="236" w:type="dxa"/>
          </w:tcPr>
          <w:p w14:paraId="3018B3C1" w14:textId="77777777" w:rsidR="00C7488C" w:rsidRPr="00183CE5" w:rsidRDefault="00C7488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163" w:type="dxa"/>
            <w:gridSpan w:val="3"/>
          </w:tcPr>
          <w:p w14:paraId="3EB4BF51" w14:textId="77777777" w:rsidR="00C7488C" w:rsidRPr="00183CE5" w:rsidRDefault="00C7488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เกินกว่าหนึ่งปี</w:t>
            </w:r>
          </w:p>
        </w:tc>
        <w:tc>
          <w:tcPr>
            <w:tcW w:w="236" w:type="dxa"/>
          </w:tcPr>
          <w:p w14:paraId="371C55DA" w14:textId="77777777" w:rsidR="00C7488C" w:rsidRPr="00183CE5" w:rsidRDefault="00C7488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261" w:type="dxa"/>
            <w:gridSpan w:val="4"/>
          </w:tcPr>
          <w:p w14:paraId="5516545A" w14:textId="77777777" w:rsidR="00C7488C" w:rsidRPr="00183CE5" w:rsidRDefault="00C7488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183CE5" w:rsidRPr="00183CE5" w14:paraId="65A4A538" w14:textId="77777777" w:rsidTr="00BB4F4B">
        <w:tc>
          <w:tcPr>
            <w:tcW w:w="2655" w:type="dxa"/>
          </w:tcPr>
          <w:p w14:paraId="528CB0BE" w14:textId="77777777" w:rsidR="00C7488C" w:rsidRPr="00183CE5" w:rsidRDefault="00C7488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7A6551EB" w14:textId="33D11F81" w:rsidR="00C7488C" w:rsidRPr="00183CE5" w:rsidRDefault="004851E6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30 </w:t>
            </w:r>
            <w:r w:rsidR="003D5162"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  <w:p w14:paraId="1C04AFF7" w14:textId="77777777" w:rsidR="00C7488C" w:rsidRPr="00183CE5" w:rsidRDefault="00C7488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2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7ADF597D" w14:textId="77777777" w:rsidR="00C7488C" w:rsidRPr="00183CE5" w:rsidRDefault="00C7488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65790A8B" w14:textId="77777777" w:rsidR="00C7488C" w:rsidRPr="00183CE5" w:rsidRDefault="00C7488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14:paraId="6F965354" w14:textId="77777777" w:rsidR="00C7488C" w:rsidRPr="00183CE5" w:rsidRDefault="00C7488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14:paraId="7507BFBD" w14:textId="77777777" w:rsidR="00C7488C" w:rsidRPr="00183CE5" w:rsidRDefault="00C7488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</w:tcPr>
          <w:p w14:paraId="4553AA2C" w14:textId="3C3AFCE4" w:rsidR="00C7488C" w:rsidRPr="00183CE5" w:rsidRDefault="004851E6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30 </w:t>
            </w:r>
            <w:r w:rsidR="003D5162"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="00C7488C" w:rsidRPr="00183CE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35B44535" w14:textId="77777777" w:rsidR="00C7488C" w:rsidRPr="00183CE5" w:rsidRDefault="00C7488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5FCFD952" w14:textId="77777777" w:rsidR="00C7488C" w:rsidRPr="00183CE5" w:rsidRDefault="00C7488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14:paraId="43D0FB2D" w14:textId="77777777" w:rsidR="00C7488C" w:rsidRPr="00183CE5" w:rsidRDefault="00C7488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4340C5C3" w14:textId="77777777" w:rsidR="00C7488C" w:rsidRPr="00183CE5" w:rsidRDefault="00C7488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024" w:type="dxa"/>
          </w:tcPr>
          <w:p w14:paraId="26EFB092" w14:textId="4FC74673" w:rsidR="00C7488C" w:rsidRPr="00183CE5" w:rsidRDefault="004851E6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30 </w:t>
            </w:r>
            <w:r w:rsidR="003D5162"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="00C7488C" w:rsidRPr="00183CE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45" w:type="dxa"/>
          </w:tcPr>
          <w:p w14:paraId="545585A3" w14:textId="77777777" w:rsidR="00C7488C" w:rsidRPr="00183CE5" w:rsidRDefault="00C7488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gridSpan w:val="2"/>
          </w:tcPr>
          <w:p w14:paraId="6FF4ABAF" w14:textId="77777777" w:rsidR="00C7488C" w:rsidRPr="00183CE5" w:rsidRDefault="00C7488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14:paraId="186B40E1" w14:textId="77777777" w:rsidR="00C7488C" w:rsidRPr="00183CE5" w:rsidRDefault="00C7488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183CE5" w:rsidRPr="00183CE5" w14:paraId="22A37B88" w14:textId="77777777" w:rsidTr="00BB4F4B">
        <w:trPr>
          <w:gridAfter w:val="1"/>
          <w:wAfter w:w="20" w:type="dxa"/>
        </w:trPr>
        <w:tc>
          <w:tcPr>
            <w:tcW w:w="2655" w:type="dxa"/>
          </w:tcPr>
          <w:p w14:paraId="5BD10141" w14:textId="77777777" w:rsidR="001F6FA7" w:rsidRPr="00183CE5" w:rsidRDefault="001F6FA7" w:rsidP="00FE3D8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86338FF" w14:textId="7C29F054" w:rsidR="00C7488C" w:rsidRPr="00183CE5" w:rsidRDefault="00C7488C" w:rsidP="00FE3D8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ลูกหนี้ปกติ</w:t>
            </w:r>
          </w:p>
        </w:tc>
        <w:tc>
          <w:tcPr>
            <w:tcW w:w="7092" w:type="dxa"/>
            <w:gridSpan w:val="11"/>
          </w:tcPr>
          <w:p w14:paraId="118E7ECF" w14:textId="77777777" w:rsidR="00C7488C" w:rsidRPr="00183CE5" w:rsidRDefault="00C7488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3CE5" w:rsidRPr="00183CE5" w14:paraId="2B0715D7" w14:textId="77777777" w:rsidTr="00D572DD">
        <w:tc>
          <w:tcPr>
            <w:tcW w:w="2655" w:type="dxa"/>
          </w:tcPr>
          <w:p w14:paraId="74C6C9F3" w14:textId="77777777" w:rsidR="000C7FD9" w:rsidRPr="00183CE5" w:rsidRDefault="000C7FD9" w:rsidP="00FE3D8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ลูกหนี้สินเชื่อรายย่อย</w:t>
            </w:r>
          </w:p>
        </w:tc>
        <w:tc>
          <w:tcPr>
            <w:tcW w:w="990" w:type="dxa"/>
            <w:vAlign w:val="bottom"/>
          </w:tcPr>
          <w:p w14:paraId="093E5C4D" w14:textId="21AF2889" w:rsidR="000C7FD9" w:rsidRPr="00183CE5" w:rsidRDefault="001E477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666,273</w:t>
            </w:r>
          </w:p>
        </w:tc>
        <w:tc>
          <w:tcPr>
            <w:tcW w:w="236" w:type="dxa"/>
            <w:vAlign w:val="bottom"/>
          </w:tcPr>
          <w:p w14:paraId="3867B48A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72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7D85DF4E" w14:textId="15379E3A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622,262</w:t>
            </w:r>
          </w:p>
        </w:tc>
        <w:tc>
          <w:tcPr>
            <w:tcW w:w="236" w:type="dxa"/>
            <w:vAlign w:val="bottom"/>
          </w:tcPr>
          <w:p w14:paraId="13D4B6FD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4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7" w:type="dxa"/>
            <w:vAlign w:val="bottom"/>
          </w:tcPr>
          <w:p w14:paraId="627CC0EE" w14:textId="0AFF03C6" w:rsidR="000C7FD9" w:rsidRPr="00183CE5" w:rsidRDefault="001E477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28,235</w:t>
            </w:r>
          </w:p>
        </w:tc>
        <w:tc>
          <w:tcPr>
            <w:tcW w:w="236" w:type="dxa"/>
            <w:vAlign w:val="bottom"/>
          </w:tcPr>
          <w:p w14:paraId="67024D11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E536083" w14:textId="11BDC322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8,778</w:t>
            </w:r>
          </w:p>
        </w:tc>
        <w:tc>
          <w:tcPr>
            <w:tcW w:w="236" w:type="dxa"/>
            <w:vAlign w:val="bottom"/>
          </w:tcPr>
          <w:p w14:paraId="3FAA6B8A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14:paraId="07EC60D5" w14:textId="1858DA28" w:rsidR="000C7FD9" w:rsidRPr="00183CE5" w:rsidRDefault="001E477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694,508</w:t>
            </w:r>
          </w:p>
        </w:tc>
        <w:tc>
          <w:tcPr>
            <w:tcW w:w="245" w:type="dxa"/>
            <w:vAlign w:val="bottom"/>
          </w:tcPr>
          <w:p w14:paraId="124B7ABD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74B05057" w14:textId="37F39B56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631,040</w:t>
            </w:r>
          </w:p>
        </w:tc>
      </w:tr>
      <w:tr w:rsidR="00183CE5" w:rsidRPr="00183CE5" w14:paraId="7BC97798" w14:textId="77777777" w:rsidTr="00D572DD">
        <w:tc>
          <w:tcPr>
            <w:tcW w:w="2655" w:type="dxa"/>
          </w:tcPr>
          <w:p w14:paraId="49DD92E0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152" w:hanging="115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990" w:type="dxa"/>
            <w:vAlign w:val="bottom"/>
          </w:tcPr>
          <w:p w14:paraId="545876F0" w14:textId="25162391" w:rsidR="000C7FD9" w:rsidRPr="00183CE5" w:rsidRDefault="001E477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2,791</w:t>
            </w:r>
          </w:p>
        </w:tc>
        <w:tc>
          <w:tcPr>
            <w:tcW w:w="236" w:type="dxa"/>
            <w:vAlign w:val="bottom"/>
          </w:tcPr>
          <w:p w14:paraId="60D7ADAD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D2EB38B" w14:textId="179AFD9F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2,604</w:t>
            </w:r>
          </w:p>
        </w:tc>
        <w:tc>
          <w:tcPr>
            <w:tcW w:w="236" w:type="dxa"/>
            <w:vAlign w:val="bottom"/>
          </w:tcPr>
          <w:p w14:paraId="13AAB257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37" w:type="dxa"/>
            <w:vAlign w:val="bottom"/>
          </w:tcPr>
          <w:p w14:paraId="16887B17" w14:textId="74408743" w:rsidR="000C7FD9" w:rsidRPr="00183CE5" w:rsidRDefault="001E477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CE6DFC6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0236E2C" w14:textId="30008C43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A464D26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14:paraId="360A895D" w14:textId="10C71C5F" w:rsidR="000C7FD9" w:rsidRPr="00183CE5" w:rsidRDefault="001E477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2,791</w:t>
            </w:r>
          </w:p>
        </w:tc>
        <w:tc>
          <w:tcPr>
            <w:tcW w:w="245" w:type="dxa"/>
            <w:vAlign w:val="bottom"/>
          </w:tcPr>
          <w:p w14:paraId="4D449777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5B739289" w14:textId="2011B5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2,604</w:t>
            </w:r>
          </w:p>
        </w:tc>
      </w:tr>
      <w:tr w:rsidR="00183CE5" w:rsidRPr="00183CE5" w14:paraId="0D219231" w14:textId="77777777" w:rsidTr="00D572DD">
        <w:tc>
          <w:tcPr>
            <w:tcW w:w="2655" w:type="dxa"/>
          </w:tcPr>
          <w:p w14:paraId="7AFDFCA6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ดอกเบี้ยที่ยัง</w:t>
            </w:r>
          </w:p>
          <w:p w14:paraId="7CD26503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hanging="210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ไม่ถือเป็นรายได้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E7A15E8" w14:textId="444993C5" w:rsidR="000C7FD9" w:rsidRPr="00183CE5" w:rsidRDefault="001E477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(78,994)</w:t>
            </w:r>
          </w:p>
        </w:tc>
        <w:tc>
          <w:tcPr>
            <w:tcW w:w="236" w:type="dxa"/>
            <w:vAlign w:val="bottom"/>
          </w:tcPr>
          <w:p w14:paraId="1CA73BD3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6AEDF9F" w14:textId="626B68E0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(65,142)</w:t>
            </w:r>
          </w:p>
        </w:tc>
        <w:tc>
          <w:tcPr>
            <w:tcW w:w="236" w:type="dxa"/>
            <w:vAlign w:val="bottom"/>
          </w:tcPr>
          <w:p w14:paraId="0DC5CC07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  <w:vAlign w:val="bottom"/>
          </w:tcPr>
          <w:p w14:paraId="7830E648" w14:textId="2B016FA4" w:rsidR="000C7FD9" w:rsidRPr="00183CE5" w:rsidRDefault="001E477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(2,291)</w:t>
            </w:r>
          </w:p>
        </w:tc>
        <w:tc>
          <w:tcPr>
            <w:tcW w:w="236" w:type="dxa"/>
            <w:vAlign w:val="bottom"/>
          </w:tcPr>
          <w:p w14:paraId="06FF4BC6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B0AA8E6" w14:textId="4DA340A0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(2,013)</w:t>
            </w:r>
          </w:p>
        </w:tc>
        <w:tc>
          <w:tcPr>
            <w:tcW w:w="236" w:type="dxa"/>
            <w:vAlign w:val="bottom"/>
          </w:tcPr>
          <w:p w14:paraId="32FE3B59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5E379D39" w14:textId="25EB791A" w:rsidR="000C7FD9" w:rsidRPr="00183CE5" w:rsidRDefault="001E477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(81,285)</w:t>
            </w:r>
          </w:p>
        </w:tc>
        <w:tc>
          <w:tcPr>
            <w:tcW w:w="245" w:type="dxa"/>
            <w:vAlign w:val="bottom"/>
          </w:tcPr>
          <w:p w14:paraId="16977006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bottom"/>
          </w:tcPr>
          <w:p w14:paraId="4AB14143" w14:textId="0AF31F82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(67,155)</w:t>
            </w:r>
          </w:p>
        </w:tc>
      </w:tr>
      <w:tr w:rsidR="00183CE5" w:rsidRPr="00183CE5" w14:paraId="02458C97" w14:textId="77777777" w:rsidTr="00D572DD">
        <w:tc>
          <w:tcPr>
            <w:tcW w:w="2655" w:type="dxa"/>
          </w:tcPr>
          <w:p w14:paraId="5BF21606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143D52B" w14:textId="76411390" w:rsidR="000C7FD9" w:rsidRPr="00183CE5" w:rsidRDefault="001E477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590,070</w:t>
            </w:r>
          </w:p>
        </w:tc>
        <w:tc>
          <w:tcPr>
            <w:tcW w:w="236" w:type="dxa"/>
            <w:vAlign w:val="bottom"/>
          </w:tcPr>
          <w:p w14:paraId="5255CF87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1074017" w14:textId="2C0C687D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559,724</w:t>
            </w:r>
          </w:p>
        </w:tc>
        <w:tc>
          <w:tcPr>
            <w:tcW w:w="236" w:type="dxa"/>
            <w:vAlign w:val="bottom"/>
          </w:tcPr>
          <w:p w14:paraId="4E328839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  <w:vAlign w:val="bottom"/>
          </w:tcPr>
          <w:p w14:paraId="03A0D2B2" w14:textId="5AEAC72F" w:rsidR="000C7FD9" w:rsidRPr="00183CE5" w:rsidRDefault="001E477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25,944</w:t>
            </w:r>
          </w:p>
        </w:tc>
        <w:tc>
          <w:tcPr>
            <w:tcW w:w="236" w:type="dxa"/>
            <w:vAlign w:val="bottom"/>
          </w:tcPr>
          <w:p w14:paraId="4BBF9DED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11A6DD5" w14:textId="731147F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6,765</w:t>
            </w:r>
          </w:p>
        </w:tc>
        <w:tc>
          <w:tcPr>
            <w:tcW w:w="236" w:type="dxa"/>
            <w:vAlign w:val="bottom"/>
          </w:tcPr>
          <w:p w14:paraId="3DF44AF6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5FEC9D40" w14:textId="42BCFA4D" w:rsidR="000C7FD9" w:rsidRPr="00183CE5" w:rsidRDefault="001E477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616,014</w:t>
            </w:r>
          </w:p>
        </w:tc>
        <w:tc>
          <w:tcPr>
            <w:tcW w:w="245" w:type="dxa"/>
            <w:vAlign w:val="bottom"/>
          </w:tcPr>
          <w:p w14:paraId="135990F2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vAlign w:val="bottom"/>
          </w:tcPr>
          <w:p w14:paraId="6E1A4E95" w14:textId="7902D6A6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566,489</w:t>
            </w:r>
          </w:p>
        </w:tc>
      </w:tr>
      <w:tr w:rsidR="00183CE5" w:rsidRPr="00183CE5" w14:paraId="20A6D856" w14:textId="77777777" w:rsidTr="00D572DD">
        <w:tc>
          <w:tcPr>
            <w:tcW w:w="2655" w:type="dxa"/>
          </w:tcPr>
          <w:p w14:paraId="412F240B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88693C3" w14:textId="0A99A03A" w:rsidR="000C7FD9" w:rsidRPr="00183CE5" w:rsidRDefault="001E477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(6,457)</w:t>
            </w:r>
          </w:p>
        </w:tc>
        <w:tc>
          <w:tcPr>
            <w:tcW w:w="236" w:type="dxa"/>
            <w:vAlign w:val="bottom"/>
          </w:tcPr>
          <w:p w14:paraId="6DDF818B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279AC4E" w14:textId="7CF18B52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(5,405)</w:t>
            </w:r>
          </w:p>
        </w:tc>
        <w:tc>
          <w:tcPr>
            <w:tcW w:w="236" w:type="dxa"/>
            <w:vAlign w:val="bottom"/>
          </w:tcPr>
          <w:p w14:paraId="00D3FB17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  <w:vAlign w:val="bottom"/>
          </w:tcPr>
          <w:p w14:paraId="5F545128" w14:textId="6E4DE9CF" w:rsidR="000C7FD9" w:rsidRPr="00183CE5" w:rsidRDefault="001E477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(267)</w:t>
            </w:r>
          </w:p>
        </w:tc>
        <w:tc>
          <w:tcPr>
            <w:tcW w:w="236" w:type="dxa"/>
            <w:vAlign w:val="bottom"/>
          </w:tcPr>
          <w:p w14:paraId="40BA6764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A1D2FEF" w14:textId="597AD414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(47)</w:t>
            </w:r>
          </w:p>
        </w:tc>
        <w:tc>
          <w:tcPr>
            <w:tcW w:w="236" w:type="dxa"/>
            <w:vAlign w:val="bottom"/>
          </w:tcPr>
          <w:p w14:paraId="5CC4BE09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02BB53C9" w14:textId="576AA7B5" w:rsidR="000C7FD9" w:rsidRPr="00183CE5" w:rsidRDefault="001E477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(6,724)</w:t>
            </w:r>
          </w:p>
        </w:tc>
        <w:tc>
          <w:tcPr>
            <w:tcW w:w="245" w:type="dxa"/>
            <w:vAlign w:val="bottom"/>
          </w:tcPr>
          <w:p w14:paraId="678A0ACD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bottom"/>
          </w:tcPr>
          <w:p w14:paraId="35CD50F0" w14:textId="5826F6E1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(5,452)</w:t>
            </w:r>
          </w:p>
        </w:tc>
      </w:tr>
      <w:tr w:rsidR="000C7FD9" w:rsidRPr="00183CE5" w14:paraId="1F365492" w14:textId="77777777" w:rsidTr="00D572DD">
        <w:tc>
          <w:tcPr>
            <w:tcW w:w="2655" w:type="dxa"/>
          </w:tcPr>
          <w:p w14:paraId="3BC62A38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ลูกหนี้สินเชื่อรายย่อย - 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4E6B0E" w14:textId="0550F7E4" w:rsidR="000C7FD9" w:rsidRPr="00183CE5" w:rsidRDefault="001E477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583,613</w:t>
            </w:r>
          </w:p>
        </w:tc>
        <w:tc>
          <w:tcPr>
            <w:tcW w:w="236" w:type="dxa"/>
            <w:vAlign w:val="bottom"/>
          </w:tcPr>
          <w:p w14:paraId="276DC138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9A3F9C" w14:textId="69D9F9FD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554,319</w:t>
            </w:r>
          </w:p>
        </w:tc>
        <w:tc>
          <w:tcPr>
            <w:tcW w:w="236" w:type="dxa"/>
            <w:vAlign w:val="bottom"/>
          </w:tcPr>
          <w:p w14:paraId="10871B57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30A004" w14:textId="3353F075" w:rsidR="000C7FD9" w:rsidRPr="00183CE5" w:rsidRDefault="001E477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25,677</w:t>
            </w:r>
          </w:p>
        </w:tc>
        <w:tc>
          <w:tcPr>
            <w:tcW w:w="236" w:type="dxa"/>
            <w:vAlign w:val="bottom"/>
          </w:tcPr>
          <w:p w14:paraId="267770E7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331147" w14:textId="6A586075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6,718</w:t>
            </w:r>
          </w:p>
        </w:tc>
        <w:tc>
          <w:tcPr>
            <w:tcW w:w="236" w:type="dxa"/>
            <w:vAlign w:val="bottom"/>
          </w:tcPr>
          <w:p w14:paraId="752AB5F1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92E700" w14:textId="384AEBD2" w:rsidR="000C7FD9" w:rsidRPr="00183CE5" w:rsidRDefault="001E477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609,290</w:t>
            </w:r>
          </w:p>
        </w:tc>
        <w:tc>
          <w:tcPr>
            <w:tcW w:w="245" w:type="dxa"/>
            <w:vAlign w:val="bottom"/>
          </w:tcPr>
          <w:p w14:paraId="58B495A2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DD4F42" w14:textId="5B796AE1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561,037</w:t>
            </w:r>
          </w:p>
        </w:tc>
      </w:tr>
    </w:tbl>
    <w:p w14:paraId="0257245C" w14:textId="77777777" w:rsidR="008539C2" w:rsidRPr="00183CE5" w:rsidRDefault="008539C2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  <w:cs/>
        </w:rPr>
      </w:pPr>
    </w:p>
    <w:p w14:paraId="641A7D31" w14:textId="77777777" w:rsidR="008539C2" w:rsidRPr="00183CE5" w:rsidRDefault="008539C2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 w:rsidRPr="00183CE5">
        <w:rPr>
          <w:rFonts w:ascii="Angsana New" w:hAnsi="Angsana New" w:cs="Angsana New"/>
          <w:sz w:val="30"/>
          <w:szCs w:val="30"/>
          <w:cs/>
        </w:rPr>
        <w:br w:type="page"/>
      </w:r>
    </w:p>
    <w:p w14:paraId="67419B3D" w14:textId="677F5FA3" w:rsidR="00D572DD" w:rsidRPr="00183CE5" w:rsidRDefault="00D572DD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 w:cs="Angsana New"/>
          <w:sz w:val="30"/>
          <w:szCs w:val="30"/>
        </w:rPr>
      </w:pPr>
      <w:r w:rsidRPr="00183CE5">
        <w:rPr>
          <w:rFonts w:ascii="Angsana New" w:hAnsi="Angsana New" w:cs="Angsana New"/>
          <w:sz w:val="30"/>
          <w:szCs w:val="30"/>
        </w:rPr>
        <w:t>6.2</w:t>
      </w:r>
      <w:r w:rsidR="003D64C7" w:rsidRPr="00183CE5">
        <w:rPr>
          <w:rFonts w:ascii="Angsana New" w:hAnsi="Angsana New" w:cs="Angsana New"/>
          <w:sz w:val="30"/>
          <w:szCs w:val="30"/>
        </w:rPr>
        <w:tab/>
      </w:r>
      <w:r w:rsidRPr="00183CE5">
        <w:rPr>
          <w:rFonts w:ascii="Angsana New" w:hAnsi="Angsana New" w:cs="Angsana New" w:hint="cs"/>
          <w:sz w:val="30"/>
          <w:szCs w:val="30"/>
          <w:cs/>
        </w:rPr>
        <w:t>ณ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183CE5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="00E651C7" w:rsidRPr="00183CE5">
        <w:rPr>
          <w:rFonts w:ascii="Angsana New" w:hAnsi="Angsana New" w:cs="Angsana New" w:hint="cs"/>
          <w:sz w:val="30"/>
          <w:szCs w:val="30"/>
          <w:cs/>
        </w:rPr>
        <w:t xml:space="preserve">30 </w:t>
      </w:r>
      <w:r w:rsidR="003D5162" w:rsidRPr="00183CE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E651C7" w:rsidRPr="00183C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83CE5">
        <w:rPr>
          <w:rFonts w:ascii="Angsana New" w:hAnsi="Angsana New" w:cs="Angsana New"/>
          <w:sz w:val="30"/>
          <w:szCs w:val="30"/>
          <w:cs/>
        </w:rPr>
        <w:t>256</w:t>
      </w:r>
      <w:r w:rsidRPr="00183CE5">
        <w:rPr>
          <w:rFonts w:ascii="Angsana New" w:hAnsi="Angsana New" w:cs="Angsana New"/>
          <w:sz w:val="30"/>
          <w:szCs w:val="30"/>
        </w:rPr>
        <w:t>2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และ 31 ธันวาคม 256</w:t>
      </w:r>
      <w:r w:rsidRPr="00183CE5">
        <w:rPr>
          <w:rFonts w:ascii="Angsana New" w:hAnsi="Angsana New" w:cs="Angsana New"/>
          <w:sz w:val="30"/>
          <w:szCs w:val="30"/>
        </w:rPr>
        <w:t>1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ลูกหนี้สินเชื่อ</w:t>
      </w:r>
      <w:r w:rsidR="00D30E13" w:rsidRPr="00183CE5">
        <w:rPr>
          <w:rFonts w:ascii="Angsana New" w:hAnsi="Angsana New" w:cs="Angsana New"/>
          <w:sz w:val="30"/>
          <w:szCs w:val="30"/>
          <w:cs/>
        </w:rPr>
        <w:t>รายย่อย</w:t>
      </w:r>
      <w:r w:rsidR="00837C64"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183CE5">
        <w:rPr>
          <w:rFonts w:ascii="Angsana New" w:hAnsi="Angsana New" w:cs="Angsana New"/>
          <w:sz w:val="30"/>
          <w:szCs w:val="30"/>
          <w:cs/>
        </w:rPr>
        <w:t>(สุทธิจากดอก</w:t>
      </w:r>
      <w:r w:rsidR="00D30E13" w:rsidRPr="00183CE5">
        <w:rPr>
          <w:rFonts w:ascii="Angsana New" w:hAnsi="Angsana New" w:cs="Angsana New"/>
          <w:sz w:val="30"/>
          <w:szCs w:val="30"/>
          <w:cs/>
        </w:rPr>
        <w:t>เบี้ย</w:t>
      </w:r>
      <w:r w:rsidRPr="00183CE5">
        <w:rPr>
          <w:rFonts w:ascii="Angsana New" w:hAnsi="Angsana New" w:cs="Angsana New"/>
          <w:sz w:val="30"/>
          <w:szCs w:val="30"/>
          <w:cs/>
        </w:rPr>
        <w:t>ที่ยังไม่ถือเป็นรายได้) และค่าเผื่อหนี้สงสัยจะสูญจำแนกตามอายุหนี้ค้างชำระ</w:t>
      </w:r>
      <w:r w:rsidRPr="00183CE5">
        <w:rPr>
          <w:rFonts w:ascii="Angsana New" w:hAnsi="Angsana New" w:cs="Angsana New" w:hint="cs"/>
          <w:sz w:val="30"/>
          <w:szCs w:val="30"/>
          <w:cs/>
        </w:rPr>
        <w:t>ได้ดังนี้</w:t>
      </w:r>
    </w:p>
    <w:p w14:paraId="5AED6D38" w14:textId="77777777" w:rsidR="003D64C7" w:rsidRPr="00183CE5" w:rsidRDefault="003D64C7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976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2655"/>
        <w:gridCol w:w="990"/>
        <w:gridCol w:w="236"/>
        <w:gridCol w:w="990"/>
        <w:gridCol w:w="236"/>
        <w:gridCol w:w="1013"/>
        <w:gridCol w:w="236"/>
        <w:gridCol w:w="990"/>
        <w:gridCol w:w="236"/>
        <w:gridCol w:w="1024"/>
        <w:gridCol w:w="245"/>
        <w:gridCol w:w="914"/>
      </w:tblGrid>
      <w:tr w:rsidR="00183CE5" w:rsidRPr="00183CE5" w14:paraId="022673CB" w14:textId="77777777" w:rsidTr="005D237E">
        <w:trPr>
          <w:trHeight w:val="380"/>
        </w:trPr>
        <w:tc>
          <w:tcPr>
            <w:tcW w:w="2655" w:type="dxa"/>
          </w:tcPr>
          <w:p w14:paraId="6183D30F" w14:textId="77777777" w:rsidR="00D572DD" w:rsidRPr="00183CE5" w:rsidRDefault="00D572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55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110" w:type="dxa"/>
            <w:gridSpan w:val="11"/>
          </w:tcPr>
          <w:p w14:paraId="1944DEDD" w14:textId="77777777" w:rsidR="00D572DD" w:rsidRPr="00183CE5" w:rsidRDefault="00D572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183CE5" w:rsidRPr="00183CE5" w14:paraId="6B30A6C2" w14:textId="77777777" w:rsidTr="005D237E">
        <w:trPr>
          <w:trHeight w:val="272"/>
        </w:trPr>
        <w:tc>
          <w:tcPr>
            <w:tcW w:w="2655" w:type="dxa"/>
            <w:vAlign w:val="center"/>
          </w:tcPr>
          <w:p w14:paraId="1834EC5E" w14:textId="77777777" w:rsidR="00D572DD" w:rsidRPr="00183CE5" w:rsidRDefault="00D572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216" w:type="dxa"/>
            <w:gridSpan w:val="3"/>
          </w:tcPr>
          <w:p w14:paraId="415C9FC7" w14:textId="77777777" w:rsidR="00D572DD" w:rsidRPr="00183CE5" w:rsidRDefault="00D572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44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มูลค่าลูกหนี้</w:t>
            </w:r>
          </w:p>
        </w:tc>
        <w:tc>
          <w:tcPr>
            <w:tcW w:w="236" w:type="dxa"/>
          </w:tcPr>
          <w:p w14:paraId="196A66AB" w14:textId="77777777" w:rsidR="00D572DD" w:rsidRPr="00183CE5" w:rsidRDefault="00D572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239" w:type="dxa"/>
            <w:gridSpan w:val="3"/>
          </w:tcPr>
          <w:p w14:paraId="21F16BA4" w14:textId="77777777" w:rsidR="00D572DD" w:rsidRPr="00183CE5" w:rsidRDefault="00D572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45BB2AED" w14:textId="77777777" w:rsidR="00D572DD" w:rsidRPr="00183CE5" w:rsidRDefault="00D572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183" w:type="dxa"/>
            <w:gridSpan w:val="3"/>
          </w:tcPr>
          <w:p w14:paraId="386A905A" w14:textId="77777777" w:rsidR="00D572DD" w:rsidRPr="00183CE5" w:rsidRDefault="00D572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มูลค่าลูกหนี้</w:t>
            </w:r>
          </w:p>
        </w:tc>
      </w:tr>
      <w:tr w:rsidR="00183CE5" w:rsidRPr="00183CE5" w14:paraId="07676753" w14:textId="77777777" w:rsidTr="005D237E">
        <w:trPr>
          <w:trHeight w:val="272"/>
        </w:trPr>
        <w:tc>
          <w:tcPr>
            <w:tcW w:w="2655" w:type="dxa"/>
          </w:tcPr>
          <w:p w14:paraId="447A470E" w14:textId="77777777" w:rsidR="00D572DD" w:rsidRPr="00183CE5" w:rsidRDefault="00D572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216" w:type="dxa"/>
            <w:gridSpan w:val="3"/>
          </w:tcPr>
          <w:p w14:paraId="2204B130" w14:textId="77777777" w:rsidR="00D572DD" w:rsidRPr="00183CE5" w:rsidRDefault="00D572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สินเชื่อรายย่อย</w:t>
            </w:r>
          </w:p>
        </w:tc>
        <w:tc>
          <w:tcPr>
            <w:tcW w:w="236" w:type="dxa"/>
          </w:tcPr>
          <w:p w14:paraId="290E54C2" w14:textId="77777777" w:rsidR="00D572DD" w:rsidRPr="00183CE5" w:rsidRDefault="00D572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239" w:type="dxa"/>
            <w:gridSpan w:val="3"/>
          </w:tcPr>
          <w:p w14:paraId="25D6538C" w14:textId="77777777" w:rsidR="00D572DD" w:rsidRPr="00183CE5" w:rsidRDefault="006F5C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236" w:type="dxa"/>
          </w:tcPr>
          <w:p w14:paraId="2A4FD6C3" w14:textId="77777777" w:rsidR="00D572DD" w:rsidRPr="00183CE5" w:rsidRDefault="00D572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183" w:type="dxa"/>
            <w:gridSpan w:val="3"/>
          </w:tcPr>
          <w:p w14:paraId="53EEB375" w14:textId="77777777" w:rsidR="00D572DD" w:rsidRPr="00183CE5" w:rsidRDefault="00D572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สินเชื่อรายย่อย </w:t>
            </w:r>
            <w:r w:rsidR="003D64C7" w:rsidRPr="00183CE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83CE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</w:tr>
      <w:tr w:rsidR="00183CE5" w:rsidRPr="00183CE5" w14:paraId="4F4D358C" w14:textId="77777777" w:rsidTr="005D237E">
        <w:tc>
          <w:tcPr>
            <w:tcW w:w="2655" w:type="dxa"/>
          </w:tcPr>
          <w:p w14:paraId="24F38A22" w14:textId="77777777" w:rsidR="00D572DD" w:rsidRPr="00183CE5" w:rsidRDefault="00D572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2E070FEC" w14:textId="32AC0EAF" w:rsidR="00D572DD" w:rsidRPr="00183CE5" w:rsidRDefault="00D0189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2" w:right="-10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30 </w:t>
            </w:r>
            <w:r w:rsidR="003D5162"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="00D572DD" w:rsidRPr="00183CE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5FFA94D8" w14:textId="77777777" w:rsidR="00D572DD" w:rsidRPr="00183CE5" w:rsidRDefault="00D572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2B2D0095" w14:textId="77777777" w:rsidR="00D572DD" w:rsidRPr="00183CE5" w:rsidRDefault="00D572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14:paraId="787C0CFF" w14:textId="77777777" w:rsidR="00D572DD" w:rsidRPr="00183CE5" w:rsidRDefault="00D572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14:paraId="4A0B8DAB" w14:textId="77777777" w:rsidR="00D572DD" w:rsidRPr="00183CE5" w:rsidRDefault="00D572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3" w:type="dxa"/>
          </w:tcPr>
          <w:p w14:paraId="3846BCDA" w14:textId="03407F35" w:rsidR="00D572DD" w:rsidRPr="00183CE5" w:rsidRDefault="00D0189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30 </w:t>
            </w:r>
            <w:r w:rsidR="003D5162"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="00D572DD" w:rsidRPr="00183CE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0CC7C7F9" w14:textId="77777777" w:rsidR="00D572DD" w:rsidRPr="00183CE5" w:rsidRDefault="00D572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674F4796" w14:textId="77777777" w:rsidR="00D572DD" w:rsidRPr="00183CE5" w:rsidRDefault="00D572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14:paraId="677A452B" w14:textId="77777777" w:rsidR="00D572DD" w:rsidRPr="00183CE5" w:rsidRDefault="00D572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58BC703D" w14:textId="77777777" w:rsidR="00D572DD" w:rsidRPr="00183CE5" w:rsidRDefault="00D572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024" w:type="dxa"/>
          </w:tcPr>
          <w:p w14:paraId="502ACA65" w14:textId="6BEEBF0F" w:rsidR="00D572DD" w:rsidRPr="00183CE5" w:rsidRDefault="00D0189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30 </w:t>
            </w:r>
            <w:r w:rsidR="003D5162"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="00D572DD" w:rsidRPr="00183CE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45" w:type="dxa"/>
          </w:tcPr>
          <w:p w14:paraId="14A376A9" w14:textId="77777777" w:rsidR="00D572DD" w:rsidRPr="00183CE5" w:rsidRDefault="00D572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14" w:type="dxa"/>
          </w:tcPr>
          <w:p w14:paraId="5E0BEF6F" w14:textId="77777777" w:rsidR="00D572DD" w:rsidRPr="00183CE5" w:rsidRDefault="00D572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F5CDD" w:rsidRPr="00183CE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14:paraId="0AED5E74" w14:textId="77777777" w:rsidR="00D572DD" w:rsidRPr="00183CE5" w:rsidRDefault="00D572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183CE5" w:rsidRPr="00183CE5" w14:paraId="39577543" w14:textId="77777777" w:rsidTr="005D237E">
        <w:tc>
          <w:tcPr>
            <w:tcW w:w="2655" w:type="dxa"/>
          </w:tcPr>
          <w:p w14:paraId="600C188B" w14:textId="77777777" w:rsidR="00D572DD" w:rsidRPr="00183CE5" w:rsidRDefault="00D572DD" w:rsidP="00FE3D8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110" w:type="dxa"/>
            <w:gridSpan w:val="11"/>
          </w:tcPr>
          <w:p w14:paraId="4B1680C9" w14:textId="77777777" w:rsidR="00D572DD" w:rsidRPr="00183CE5" w:rsidRDefault="00D572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3CE5" w:rsidRPr="00183CE5" w14:paraId="0252BA67" w14:textId="77777777" w:rsidTr="005D237E">
        <w:tc>
          <w:tcPr>
            <w:tcW w:w="2655" w:type="dxa"/>
          </w:tcPr>
          <w:p w14:paraId="6B3A67CD" w14:textId="77777777" w:rsidR="009E6C00" w:rsidRPr="00183CE5" w:rsidRDefault="009E6C0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อายุหนี้</w:t>
            </w:r>
          </w:p>
        </w:tc>
        <w:tc>
          <w:tcPr>
            <w:tcW w:w="990" w:type="dxa"/>
            <w:vAlign w:val="bottom"/>
          </w:tcPr>
          <w:p w14:paraId="3AAD02DB" w14:textId="77777777" w:rsidR="009E6C00" w:rsidRPr="00183CE5" w:rsidRDefault="009E6C0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1A536E3E" w14:textId="77777777" w:rsidR="009E6C00" w:rsidRPr="00183CE5" w:rsidRDefault="009E6C0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72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DB8FC78" w14:textId="77777777" w:rsidR="009E6C00" w:rsidRPr="00183CE5" w:rsidRDefault="009E6C0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CBA4710" w14:textId="77777777" w:rsidR="009E6C00" w:rsidRPr="00183CE5" w:rsidRDefault="009E6C0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4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3" w:type="dxa"/>
            <w:vAlign w:val="bottom"/>
          </w:tcPr>
          <w:p w14:paraId="6144DE84" w14:textId="77777777" w:rsidR="009E6C00" w:rsidRPr="00183CE5" w:rsidRDefault="009E6C0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2A196684" w14:textId="77777777" w:rsidR="009E6C00" w:rsidRPr="00183CE5" w:rsidRDefault="009E6C0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B7E9365" w14:textId="77777777" w:rsidR="009E6C00" w:rsidRPr="00183CE5" w:rsidRDefault="009E6C0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1E9616F" w14:textId="77777777" w:rsidR="009E6C00" w:rsidRPr="00183CE5" w:rsidRDefault="009E6C0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14:paraId="614BADB3" w14:textId="77777777" w:rsidR="009E6C00" w:rsidRPr="00183CE5" w:rsidRDefault="009E6C0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7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5" w:type="dxa"/>
            <w:vAlign w:val="bottom"/>
          </w:tcPr>
          <w:p w14:paraId="2F5385B8" w14:textId="77777777" w:rsidR="009E6C00" w:rsidRPr="00183CE5" w:rsidRDefault="009E6C0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14" w:type="dxa"/>
            <w:vAlign w:val="bottom"/>
          </w:tcPr>
          <w:p w14:paraId="323DA795" w14:textId="77777777" w:rsidR="009E6C00" w:rsidRPr="00183CE5" w:rsidRDefault="009E6C0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3CE5" w:rsidRPr="00183CE5" w14:paraId="598FA984" w14:textId="77777777" w:rsidTr="00C74D5C">
        <w:tc>
          <w:tcPr>
            <w:tcW w:w="2655" w:type="dxa"/>
          </w:tcPr>
          <w:p w14:paraId="3AC5A888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right="-11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90" w:type="dxa"/>
          </w:tcPr>
          <w:p w14:paraId="4BDF3C34" w14:textId="2D9F9517" w:rsidR="000C7FD9" w:rsidRPr="00183CE5" w:rsidRDefault="001E477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603,424</w:t>
            </w:r>
          </w:p>
        </w:tc>
        <w:tc>
          <w:tcPr>
            <w:tcW w:w="236" w:type="dxa"/>
            <w:vAlign w:val="bottom"/>
          </w:tcPr>
          <w:p w14:paraId="4E157CB8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72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295E72EA" w14:textId="5C0615AD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544,275</w:t>
            </w:r>
          </w:p>
        </w:tc>
        <w:tc>
          <w:tcPr>
            <w:tcW w:w="236" w:type="dxa"/>
            <w:vAlign w:val="bottom"/>
          </w:tcPr>
          <w:p w14:paraId="276B4D35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4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3" w:type="dxa"/>
          </w:tcPr>
          <w:p w14:paraId="5A7DA7B2" w14:textId="01EC64E6" w:rsidR="000C7FD9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5,467</w:t>
            </w:r>
          </w:p>
        </w:tc>
        <w:tc>
          <w:tcPr>
            <w:tcW w:w="236" w:type="dxa"/>
            <w:vAlign w:val="bottom"/>
          </w:tcPr>
          <w:p w14:paraId="21972F68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0027728" w14:textId="707A62D0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4,990</w:t>
            </w:r>
          </w:p>
        </w:tc>
        <w:tc>
          <w:tcPr>
            <w:tcW w:w="236" w:type="dxa"/>
            <w:vAlign w:val="bottom"/>
          </w:tcPr>
          <w:p w14:paraId="39A21339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14:paraId="19C83572" w14:textId="4C293F09" w:rsidR="000C7FD9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597,957</w:t>
            </w:r>
          </w:p>
        </w:tc>
        <w:tc>
          <w:tcPr>
            <w:tcW w:w="245" w:type="dxa"/>
            <w:vAlign w:val="bottom"/>
          </w:tcPr>
          <w:p w14:paraId="30B711AF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14" w:type="dxa"/>
            <w:vAlign w:val="bottom"/>
          </w:tcPr>
          <w:p w14:paraId="7A2E340C" w14:textId="222DC505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539,285</w:t>
            </w:r>
          </w:p>
        </w:tc>
      </w:tr>
      <w:tr w:rsidR="00183CE5" w:rsidRPr="00183CE5" w14:paraId="5E7F2E17" w14:textId="77777777" w:rsidTr="00C74D5C">
        <w:tc>
          <w:tcPr>
            <w:tcW w:w="2655" w:type="dxa"/>
          </w:tcPr>
          <w:p w14:paraId="77672236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115" w:right="-1152" w:hanging="115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990" w:type="dxa"/>
          </w:tcPr>
          <w:p w14:paraId="4A987C16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6DD253E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7CEA9FC6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5000707B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13" w:type="dxa"/>
          </w:tcPr>
          <w:p w14:paraId="3BE7FAC5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D8C3A79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7AC04CF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3D412C4D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14:paraId="084D5B2B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14:paraId="1AAF4841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14" w:type="dxa"/>
            <w:vAlign w:val="bottom"/>
          </w:tcPr>
          <w:p w14:paraId="5173B1F7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83CE5" w:rsidRPr="00183CE5" w14:paraId="1801E206" w14:textId="77777777" w:rsidTr="00C74D5C">
        <w:tc>
          <w:tcPr>
            <w:tcW w:w="2655" w:type="dxa"/>
          </w:tcPr>
          <w:p w14:paraId="50180EA2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11" w:hanging="111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ab/>
              <w:t>1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45F6345E" w14:textId="77072285" w:rsidR="000C7FD9" w:rsidRPr="00183CE5" w:rsidRDefault="001E477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5,377</w:t>
            </w:r>
          </w:p>
        </w:tc>
        <w:tc>
          <w:tcPr>
            <w:tcW w:w="236" w:type="dxa"/>
            <w:vAlign w:val="bottom"/>
          </w:tcPr>
          <w:p w14:paraId="1143D9FC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30E583C" w14:textId="50EC033E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14,434</w:t>
            </w:r>
          </w:p>
        </w:tc>
        <w:tc>
          <w:tcPr>
            <w:tcW w:w="236" w:type="dxa"/>
            <w:vAlign w:val="bottom"/>
          </w:tcPr>
          <w:p w14:paraId="085BDEC6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3" w:type="dxa"/>
          </w:tcPr>
          <w:p w14:paraId="477E17D6" w14:textId="1DA2A2DF" w:rsidR="000C7FD9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36" w:type="dxa"/>
            <w:vAlign w:val="bottom"/>
          </w:tcPr>
          <w:p w14:paraId="4B6558A3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A0654A3" w14:textId="094544BB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236" w:type="dxa"/>
            <w:vAlign w:val="bottom"/>
          </w:tcPr>
          <w:p w14:paraId="2FE9A883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14:paraId="31F28561" w14:textId="19426D94" w:rsidR="000C7FD9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5,351</w:t>
            </w:r>
          </w:p>
        </w:tc>
        <w:tc>
          <w:tcPr>
            <w:tcW w:w="245" w:type="dxa"/>
            <w:vAlign w:val="bottom"/>
          </w:tcPr>
          <w:p w14:paraId="3FF3A145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14" w:type="dxa"/>
            <w:vAlign w:val="bottom"/>
          </w:tcPr>
          <w:p w14:paraId="007EB567" w14:textId="416A804B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14,364</w:t>
            </w:r>
          </w:p>
        </w:tc>
      </w:tr>
      <w:tr w:rsidR="00183CE5" w:rsidRPr="00183CE5" w14:paraId="4FB7DAEA" w14:textId="77777777" w:rsidTr="00C74D5C">
        <w:tc>
          <w:tcPr>
            <w:tcW w:w="2655" w:type="dxa"/>
          </w:tcPr>
          <w:p w14:paraId="1B48BD1A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11" w:hanging="111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ab/>
              <w:t>2 - 3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508B40E9" w14:textId="31FD1660" w:rsidR="000C7FD9" w:rsidRPr="00183CE5" w:rsidRDefault="001E477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3,982</w:t>
            </w:r>
          </w:p>
        </w:tc>
        <w:tc>
          <w:tcPr>
            <w:tcW w:w="236" w:type="dxa"/>
            <w:vAlign w:val="bottom"/>
          </w:tcPr>
          <w:p w14:paraId="0945FE28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D33F5AF" w14:textId="2DC8863A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6,055</w:t>
            </w:r>
          </w:p>
        </w:tc>
        <w:tc>
          <w:tcPr>
            <w:tcW w:w="236" w:type="dxa"/>
            <w:vAlign w:val="bottom"/>
          </w:tcPr>
          <w:p w14:paraId="2D651A69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3" w:type="dxa"/>
          </w:tcPr>
          <w:p w14:paraId="1AB2EDD6" w14:textId="09155446" w:rsidR="000C7FD9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236" w:type="dxa"/>
            <w:vAlign w:val="bottom"/>
          </w:tcPr>
          <w:p w14:paraId="5D5AED5A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45081E5" w14:textId="00D235C4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136</w:t>
            </w:r>
          </w:p>
        </w:tc>
        <w:tc>
          <w:tcPr>
            <w:tcW w:w="236" w:type="dxa"/>
            <w:vAlign w:val="bottom"/>
          </w:tcPr>
          <w:p w14:paraId="1F93ECC2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14:paraId="08EE9BA8" w14:textId="11C280D5" w:rsidR="000C7FD9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3,893</w:t>
            </w:r>
          </w:p>
        </w:tc>
        <w:tc>
          <w:tcPr>
            <w:tcW w:w="245" w:type="dxa"/>
            <w:vAlign w:val="bottom"/>
          </w:tcPr>
          <w:p w14:paraId="44D632F4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14" w:type="dxa"/>
            <w:vAlign w:val="bottom"/>
          </w:tcPr>
          <w:p w14:paraId="686D99F3" w14:textId="1B6559C0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5,919</w:t>
            </w:r>
          </w:p>
        </w:tc>
      </w:tr>
      <w:tr w:rsidR="00183CE5" w:rsidRPr="00183CE5" w14:paraId="200BF779" w14:textId="77777777" w:rsidTr="00C74D5C">
        <w:tc>
          <w:tcPr>
            <w:tcW w:w="2655" w:type="dxa"/>
          </w:tcPr>
          <w:p w14:paraId="5B562277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11" w:hanging="111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ab/>
              <w:t>4 - 6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127518CF" w14:textId="3C95C648" w:rsidR="000C7FD9" w:rsidRPr="00183CE5" w:rsidRDefault="001E477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2,324</w:t>
            </w:r>
          </w:p>
        </w:tc>
        <w:tc>
          <w:tcPr>
            <w:tcW w:w="236" w:type="dxa"/>
            <w:vAlign w:val="bottom"/>
          </w:tcPr>
          <w:p w14:paraId="31456E0E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F9BD30C" w14:textId="1A30E169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1,257</w:t>
            </w:r>
          </w:p>
        </w:tc>
        <w:tc>
          <w:tcPr>
            <w:tcW w:w="236" w:type="dxa"/>
            <w:vAlign w:val="bottom"/>
          </w:tcPr>
          <w:p w14:paraId="27FC4389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3" w:type="dxa"/>
          </w:tcPr>
          <w:p w14:paraId="13B79FE3" w14:textId="3D6A00B0" w:rsidR="000C7FD9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473</w:t>
            </w:r>
          </w:p>
        </w:tc>
        <w:tc>
          <w:tcPr>
            <w:tcW w:w="236" w:type="dxa"/>
            <w:vAlign w:val="bottom"/>
          </w:tcPr>
          <w:p w14:paraId="067D7506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5FF2B71" w14:textId="60444322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256</w:t>
            </w:r>
          </w:p>
        </w:tc>
        <w:tc>
          <w:tcPr>
            <w:tcW w:w="236" w:type="dxa"/>
            <w:vAlign w:val="bottom"/>
          </w:tcPr>
          <w:p w14:paraId="793253BB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14:paraId="1AC32A4B" w14:textId="230078A6" w:rsidR="000C7FD9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1,851</w:t>
            </w:r>
          </w:p>
        </w:tc>
        <w:tc>
          <w:tcPr>
            <w:tcW w:w="245" w:type="dxa"/>
            <w:vAlign w:val="bottom"/>
          </w:tcPr>
          <w:p w14:paraId="4C3A2E60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14" w:type="dxa"/>
            <w:vAlign w:val="bottom"/>
          </w:tcPr>
          <w:p w14:paraId="6F11FC61" w14:textId="35D06A92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1,001</w:t>
            </w:r>
          </w:p>
        </w:tc>
      </w:tr>
      <w:tr w:rsidR="00183CE5" w:rsidRPr="00183CE5" w14:paraId="6035908A" w14:textId="77777777" w:rsidTr="00C74D5C">
        <w:tc>
          <w:tcPr>
            <w:tcW w:w="2655" w:type="dxa"/>
          </w:tcPr>
          <w:p w14:paraId="06219588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11" w:hanging="111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ab/>
              <w:t>7 - 9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51723B33" w14:textId="7ABD312F" w:rsidR="000C7FD9" w:rsidRPr="00183CE5" w:rsidRDefault="001E477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40" w:lineRule="exact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708</w:t>
            </w:r>
          </w:p>
        </w:tc>
        <w:tc>
          <w:tcPr>
            <w:tcW w:w="236" w:type="dxa"/>
            <w:vAlign w:val="bottom"/>
          </w:tcPr>
          <w:p w14:paraId="26560798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D6E138E" w14:textId="179544E6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  <w:tc>
          <w:tcPr>
            <w:tcW w:w="236" w:type="dxa"/>
            <w:vAlign w:val="bottom"/>
          </w:tcPr>
          <w:p w14:paraId="12F1176A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3" w:type="dxa"/>
          </w:tcPr>
          <w:p w14:paraId="461BF567" w14:textId="19000BD3" w:rsidR="000C7FD9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511</w:t>
            </w:r>
          </w:p>
        </w:tc>
        <w:tc>
          <w:tcPr>
            <w:tcW w:w="236" w:type="dxa"/>
            <w:vAlign w:val="bottom"/>
          </w:tcPr>
          <w:p w14:paraId="39A25D97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4ED3649" w14:textId="5480E792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34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B484C7C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14:paraId="5FAB1334" w14:textId="6EC2A707" w:rsidR="000C7FD9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197</w:t>
            </w:r>
          </w:p>
        </w:tc>
        <w:tc>
          <w:tcPr>
            <w:tcW w:w="245" w:type="dxa"/>
            <w:vAlign w:val="bottom"/>
          </w:tcPr>
          <w:p w14:paraId="410C89C8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14" w:type="dxa"/>
            <w:vAlign w:val="bottom"/>
          </w:tcPr>
          <w:p w14:paraId="190E99F8" w14:textId="7040B8D5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</w:tr>
      <w:tr w:rsidR="00183CE5" w:rsidRPr="00183CE5" w14:paraId="5D3D30D1" w14:textId="77777777" w:rsidTr="00C74D5C">
        <w:tc>
          <w:tcPr>
            <w:tcW w:w="2655" w:type="dxa"/>
          </w:tcPr>
          <w:p w14:paraId="01F6E8FC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11" w:hanging="111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10 - 12 </w:t>
            </w:r>
            <w:r w:rsidRPr="00183CE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</w:tcPr>
          <w:p w14:paraId="7854BFC5" w14:textId="749BAB6C" w:rsidR="000C7FD9" w:rsidRPr="00183CE5" w:rsidRDefault="001E477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40" w:lineRule="exact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  <w:tc>
          <w:tcPr>
            <w:tcW w:w="236" w:type="dxa"/>
            <w:vAlign w:val="bottom"/>
          </w:tcPr>
          <w:p w14:paraId="664DD98F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3A03092" w14:textId="7DFFB9B0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37420EA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3" w:type="dxa"/>
          </w:tcPr>
          <w:p w14:paraId="591F7C9C" w14:textId="11895943" w:rsidR="000C7FD9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34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  <w:tc>
          <w:tcPr>
            <w:tcW w:w="236" w:type="dxa"/>
            <w:vAlign w:val="bottom"/>
          </w:tcPr>
          <w:p w14:paraId="27FC5114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5BF2F08" w14:textId="56838DF2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34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27BF350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14:paraId="483220C0" w14:textId="496874ED" w:rsidR="000C7FD9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45" w:type="dxa"/>
            <w:vAlign w:val="bottom"/>
          </w:tcPr>
          <w:p w14:paraId="461F33AD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14" w:type="dxa"/>
            <w:vAlign w:val="bottom"/>
          </w:tcPr>
          <w:p w14:paraId="360E4A17" w14:textId="0FE9643E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34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83CE5" w:rsidRPr="00183CE5" w14:paraId="2710CB6C" w14:textId="77777777" w:rsidTr="00C74D5C">
        <w:tc>
          <w:tcPr>
            <w:tcW w:w="2655" w:type="dxa"/>
          </w:tcPr>
          <w:p w14:paraId="0D2B833C" w14:textId="39532EE9" w:rsidR="001E4774" w:rsidRPr="00183CE5" w:rsidRDefault="001E477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11" w:hanging="1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3C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มากกว่า </w:t>
            </w:r>
            <w:r w:rsidRPr="00183CE5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183CE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เดือนขึ้นไป</w:t>
            </w:r>
          </w:p>
        </w:tc>
        <w:tc>
          <w:tcPr>
            <w:tcW w:w="990" w:type="dxa"/>
          </w:tcPr>
          <w:p w14:paraId="5956487F" w14:textId="690A3F35" w:rsidR="001E4774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40" w:lineRule="exact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36" w:type="dxa"/>
            <w:vAlign w:val="bottom"/>
          </w:tcPr>
          <w:p w14:paraId="5E2816B6" w14:textId="77777777" w:rsidR="001E4774" w:rsidRPr="00183CE5" w:rsidRDefault="001E477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2FC3782" w14:textId="3C20582E" w:rsidR="001E4774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0EA4593" w14:textId="77777777" w:rsidR="001E4774" w:rsidRPr="00183CE5" w:rsidRDefault="001E477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3" w:type="dxa"/>
          </w:tcPr>
          <w:p w14:paraId="167BFFF5" w14:textId="658727E8" w:rsidR="001E4774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34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36" w:type="dxa"/>
            <w:vAlign w:val="bottom"/>
          </w:tcPr>
          <w:p w14:paraId="2E170E88" w14:textId="77777777" w:rsidR="001E4774" w:rsidRPr="00183CE5" w:rsidRDefault="001E477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595378B" w14:textId="047FF681" w:rsidR="001E4774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34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880BBEC" w14:textId="77777777" w:rsidR="001E4774" w:rsidRPr="00183CE5" w:rsidRDefault="001E477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14:paraId="4DB5F9D7" w14:textId="475A9425" w:rsidR="001E4774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5" w:type="dxa"/>
            <w:vAlign w:val="bottom"/>
          </w:tcPr>
          <w:p w14:paraId="593E9448" w14:textId="77777777" w:rsidR="001E4774" w:rsidRPr="00183CE5" w:rsidRDefault="001E477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14" w:type="dxa"/>
            <w:vAlign w:val="bottom"/>
          </w:tcPr>
          <w:p w14:paraId="50CB6C91" w14:textId="4956080F" w:rsidR="001E4774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34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C7FD9" w:rsidRPr="00183CE5" w14:paraId="4FA47091" w14:textId="77777777" w:rsidTr="00C74D5C">
        <w:tc>
          <w:tcPr>
            <w:tcW w:w="2655" w:type="dxa"/>
          </w:tcPr>
          <w:p w14:paraId="0F86A150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115" w:right="-558" w:hanging="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E7364E" w14:textId="75AB34F4" w:rsidR="000C7FD9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616,014</w:t>
            </w:r>
          </w:p>
        </w:tc>
        <w:tc>
          <w:tcPr>
            <w:tcW w:w="236" w:type="dxa"/>
            <w:vAlign w:val="bottom"/>
          </w:tcPr>
          <w:p w14:paraId="531B29AC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1A956F" w14:textId="07B76483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566,489</w:t>
            </w:r>
          </w:p>
        </w:tc>
        <w:tc>
          <w:tcPr>
            <w:tcW w:w="236" w:type="dxa"/>
            <w:vAlign w:val="bottom"/>
          </w:tcPr>
          <w:p w14:paraId="1AE39706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28257089" w14:textId="23212C73" w:rsidR="000C7FD9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6,724</w:t>
            </w:r>
          </w:p>
        </w:tc>
        <w:tc>
          <w:tcPr>
            <w:tcW w:w="236" w:type="dxa"/>
            <w:vAlign w:val="bottom"/>
          </w:tcPr>
          <w:p w14:paraId="3F5B09D1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946CCC" w14:textId="21979BBB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5,452</w:t>
            </w:r>
          </w:p>
        </w:tc>
        <w:tc>
          <w:tcPr>
            <w:tcW w:w="236" w:type="dxa"/>
            <w:vAlign w:val="bottom"/>
          </w:tcPr>
          <w:p w14:paraId="331E87BB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3549DE8F" w14:textId="716BA2EB" w:rsidR="000C7FD9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609,290</w:t>
            </w:r>
          </w:p>
        </w:tc>
        <w:tc>
          <w:tcPr>
            <w:tcW w:w="245" w:type="dxa"/>
            <w:vAlign w:val="bottom"/>
          </w:tcPr>
          <w:p w14:paraId="6DEBF4AE" w14:textId="77777777" w:rsidR="000C7FD9" w:rsidRPr="00183CE5" w:rsidRDefault="000C7FD9" w:rsidP="00FE3D84">
            <w:pPr>
              <w:pStyle w:val="BodyText3"/>
              <w:tabs>
                <w:tab w:val="clear" w:pos="540"/>
                <w:tab w:val="decimal" w:pos="750"/>
              </w:tabs>
              <w:spacing w:line="34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16A429" w14:textId="503E19DE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561,037</w:t>
            </w:r>
          </w:p>
        </w:tc>
      </w:tr>
    </w:tbl>
    <w:p w14:paraId="727F42F0" w14:textId="77777777" w:rsidR="00D572DD" w:rsidRPr="00183CE5" w:rsidRDefault="00D572DD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 w:cs="Angsana New"/>
          <w:sz w:val="16"/>
          <w:szCs w:val="16"/>
        </w:rPr>
      </w:pPr>
    </w:p>
    <w:p w14:paraId="1737F058" w14:textId="3105C5F1" w:rsidR="00203A1C" w:rsidRPr="00183CE5" w:rsidRDefault="006F5CDD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183CE5">
        <w:rPr>
          <w:rFonts w:ascii="Angsana New" w:hAnsi="Angsana New" w:cs="Angsana New"/>
          <w:sz w:val="30"/>
          <w:szCs w:val="30"/>
        </w:rPr>
        <w:t>6.3</w:t>
      </w:r>
      <w:r w:rsidR="00745DC9" w:rsidRPr="00183CE5">
        <w:rPr>
          <w:rFonts w:ascii="Angsana New" w:hAnsi="Angsana New" w:cs="Angsana New"/>
          <w:sz w:val="30"/>
          <w:szCs w:val="30"/>
          <w:cs/>
        </w:rPr>
        <w:tab/>
      </w:r>
      <w:r w:rsidRPr="00183CE5">
        <w:rPr>
          <w:rFonts w:ascii="Angsana New" w:hAnsi="Angsana New" w:cs="Angsana New" w:hint="cs"/>
          <w:sz w:val="30"/>
          <w:szCs w:val="30"/>
          <w:cs/>
        </w:rPr>
        <w:t>ณ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183CE5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="00D01894" w:rsidRPr="00183CE5">
        <w:rPr>
          <w:rFonts w:ascii="Angsana New" w:hAnsi="Angsana New" w:cs="Angsana New" w:hint="cs"/>
          <w:sz w:val="30"/>
          <w:szCs w:val="30"/>
          <w:cs/>
        </w:rPr>
        <w:t xml:space="preserve">30 </w:t>
      </w:r>
      <w:r w:rsidR="003D5162" w:rsidRPr="00183CE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="00815A67" w:rsidRPr="00183CE5">
        <w:rPr>
          <w:rFonts w:ascii="Angsana New" w:hAnsi="Angsana New" w:cs="Angsana New"/>
          <w:sz w:val="30"/>
          <w:szCs w:val="30"/>
        </w:rPr>
        <w:t>2562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183CE5">
        <w:rPr>
          <w:rFonts w:ascii="Angsana New" w:hAnsi="Angsana New" w:cs="Angsana New" w:hint="cs"/>
          <w:sz w:val="30"/>
          <w:szCs w:val="30"/>
          <w:cs/>
        </w:rPr>
        <w:t>และ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183CE5">
        <w:rPr>
          <w:rFonts w:ascii="Angsana New" w:hAnsi="Angsana New" w:cs="Angsana New"/>
          <w:sz w:val="30"/>
          <w:szCs w:val="30"/>
        </w:rPr>
        <w:t>31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183CE5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="00815A67" w:rsidRPr="00183CE5">
        <w:rPr>
          <w:rFonts w:ascii="Angsana New" w:hAnsi="Angsana New" w:cs="Angsana New"/>
          <w:sz w:val="30"/>
          <w:szCs w:val="30"/>
        </w:rPr>
        <w:t>2561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183CE5">
        <w:rPr>
          <w:rFonts w:ascii="Angsana New" w:hAnsi="Angsana New" w:cs="Angsana New" w:hint="cs"/>
          <w:sz w:val="30"/>
          <w:szCs w:val="30"/>
          <w:cs/>
        </w:rPr>
        <w:t>ผลรวมของเงินลงทุนขั้นต่ำตามสัญญาสินเชื่อรายย่อยและมูลค่าปัจจุบันของจำนวนเงินขั้นต่ำที่ลูกหนี้ต้องจ่ายตามสัญญาสินเชื่อรายย่อยแสดงได้ดังนี้</w:t>
      </w:r>
    </w:p>
    <w:p w14:paraId="580C1CE2" w14:textId="77777777" w:rsidR="00815A67" w:rsidRPr="00183CE5" w:rsidRDefault="00815A67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8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270"/>
        <w:gridCol w:w="1440"/>
        <w:gridCol w:w="270"/>
        <w:gridCol w:w="1440"/>
        <w:gridCol w:w="270"/>
        <w:gridCol w:w="1440"/>
      </w:tblGrid>
      <w:tr w:rsidR="00183CE5" w:rsidRPr="00183CE5" w14:paraId="7C20265F" w14:textId="77777777" w:rsidTr="005D237E">
        <w:tc>
          <w:tcPr>
            <w:tcW w:w="3330" w:type="dxa"/>
          </w:tcPr>
          <w:p w14:paraId="63BCFDCA" w14:textId="77777777" w:rsidR="006F5CDD" w:rsidRPr="00183CE5" w:rsidRDefault="006F5C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6480" w:type="dxa"/>
            <w:gridSpan w:val="7"/>
          </w:tcPr>
          <w:p w14:paraId="6461199A" w14:textId="77777777" w:rsidR="006F5CDD" w:rsidRPr="00183CE5" w:rsidRDefault="006F5C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GB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183CE5" w:rsidRPr="00183CE5" w14:paraId="7DF903BC" w14:textId="77777777" w:rsidTr="005D237E">
        <w:tc>
          <w:tcPr>
            <w:tcW w:w="3330" w:type="dxa"/>
          </w:tcPr>
          <w:p w14:paraId="786D0D42" w14:textId="77777777" w:rsidR="006F5CDD" w:rsidRPr="00183CE5" w:rsidRDefault="006F5C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3060" w:type="dxa"/>
            <w:gridSpan w:val="3"/>
          </w:tcPr>
          <w:p w14:paraId="0AA29BD5" w14:textId="7AAADFF4" w:rsidR="006F5CDD" w:rsidRPr="00183CE5" w:rsidRDefault="00D0189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30 </w:t>
            </w:r>
            <w:r w:rsidR="003D5162"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6F5CDD" w:rsidRPr="00183CE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B4101CA" w14:textId="77777777" w:rsidR="006F5CDD" w:rsidRPr="00183CE5" w:rsidRDefault="006F5C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3150" w:type="dxa"/>
            <w:gridSpan w:val="3"/>
          </w:tcPr>
          <w:p w14:paraId="27EE59D5" w14:textId="77777777" w:rsidR="006F5CDD" w:rsidRPr="00183CE5" w:rsidRDefault="006F5C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31 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2561</w:t>
            </w:r>
          </w:p>
        </w:tc>
      </w:tr>
      <w:tr w:rsidR="00183CE5" w:rsidRPr="00183CE5" w14:paraId="6B4ADCFB" w14:textId="77777777" w:rsidTr="005D237E">
        <w:tc>
          <w:tcPr>
            <w:tcW w:w="3330" w:type="dxa"/>
          </w:tcPr>
          <w:p w14:paraId="55114ED0" w14:textId="77777777" w:rsidR="006F5CDD" w:rsidRPr="00183CE5" w:rsidRDefault="006F5C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140963CC" w14:textId="77777777" w:rsidR="006F5CDD" w:rsidRPr="00183CE5" w:rsidRDefault="006F5C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8" w:right="-5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เงินลงทุนขั้นต่ำตามสัญญาสินเชื่อรายย่อย</w:t>
            </w:r>
          </w:p>
        </w:tc>
        <w:tc>
          <w:tcPr>
            <w:tcW w:w="270" w:type="dxa"/>
            <w:vAlign w:val="bottom"/>
          </w:tcPr>
          <w:p w14:paraId="4746419B" w14:textId="77777777" w:rsidR="006F5CDD" w:rsidRPr="00183CE5" w:rsidRDefault="006F5C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6D4FAF7F" w14:textId="77777777" w:rsidR="006F5CDD" w:rsidRPr="00183CE5" w:rsidRDefault="006F5C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8" w:right="-5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270" w:type="dxa"/>
          </w:tcPr>
          <w:p w14:paraId="250C9353" w14:textId="77777777" w:rsidR="006F5CDD" w:rsidRPr="00183CE5" w:rsidRDefault="006F5C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440" w:type="dxa"/>
          </w:tcPr>
          <w:p w14:paraId="6E7C981D" w14:textId="77777777" w:rsidR="006F5CDD" w:rsidRPr="00183CE5" w:rsidRDefault="006F5C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8" w:right="-53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เงินลงทุนขั้นต่ำตามสัญญาสินเชื่อรายย่อย</w:t>
            </w:r>
          </w:p>
        </w:tc>
        <w:tc>
          <w:tcPr>
            <w:tcW w:w="270" w:type="dxa"/>
          </w:tcPr>
          <w:p w14:paraId="3CE47CE2" w14:textId="77777777" w:rsidR="006F5CDD" w:rsidRPr="00183CE5" w:rsidRDefault="006F5C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14:paraId="2497B6C1" w14:textId="77777777" w:rsidR="006F5CDD" w:rsidRPr="00183CE5" w:rsidRDefault="006F5C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8" w:right="-53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183CE5" w:rsidRPr="00183CE5" w14:paraId="10200C62" w14:textId="77777777" w:rsidTr="005D237E">
        <w:tc>
          <w:tcPr>
            <w:tcW w:w="3330" w:type="dxa"/>
          </w:tcPr>
          <w:p w14:paraId="320C8557" w14:textId="77777777" w:rsidR="006F5CDD" w:rsidRPr="00183CE5" w:rsidRDefault="006F5C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6480" w:type="dxa"/>
            <w:gridSpan w:val="7"/>
          </w:tcPr>
          <w:p w14:paraId="256433B2" w14:textId="77777777" w:rsidR="006F5CDD" w:rsidRPr="00183CE5" w:rsidRDefault="006F5C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3CE5" w:rsidRPr="00183CE5" w14:paraId="6A338988" w14:textId="77777777" w:rsidTr="005D237E">
        <w:tc>
          <w:tcPr>
            <w:tcW w:w="3330" w:type="dxa"/>
          </w:tcPr>
          <w:p w14:paraId="3887C17A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ระยะเวลาไม่เกินหนึ่งปี</w:t>
            </w:r>
          </w:p>
        </w:tc>
        <w:tc>
          <w:tcPr>
            <w:tcW w:w="1350" w:type="dxa"/>
          </w:tcPr>
          <w:p w14:paraId="4B162FCC" w14:textId="28571EE3" w:rsidR="000C7FD9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="Angsana New"/>
                <w:sz w:val="30"/>
                <w:szCs w:val="30"/>
                <w:cs/>
              </w:rPr>
              <w:t>669</w:t>
            </w:r>
            <w:r w:rsidRPr="00183C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83CE5">
              <w:rPr>
                <w:rFonts w:asciiTheme="majorBidi" w:hAnsiTheme="majorBidi" w:cs="Angsana New"/>
                <w:sz w:val="30"/>
                <w:szCs w:val="30"/>
                <w:cs/>
              </w:rPr>
              <w:t>064</w:t>
            </w:r>
          </w:p>
        </w:tc>
        <w:tc>
          <w:tcPr>
            <w:tcW w:w="270" w:type="dxa"/>
          </w:tcPr>
          <w:p w14:paraId="2D349414" w14:textId="77777777" w:rsidR="000C7FD9" w:rsidRPr="00183CE5" w:rsidRDefault="000C7FD9" w:rsidP="00FE3D84">
            <w:pPr>
              <w:tabs>
                <w:tab w:val="decimal" w:pos="792"/>
              </w:tabs>
              <w:spacing w:line="240" w:lineRule="auto"/>
              <w:ind w:left="-108" w:right="-128"/>
              <w:rPr>
                <w:szCs w:val="22"/>
                <w:rtl/>
                <w:cs/>
              </w:rPr>
            </w:pPr>
          </w:p>
        </w:tc>
        <w:tc>
          <w:tcPr>
            <w:tcW w:w="1440" w:type="dxa"/>
          </w:tcPr>
          <w:p w14:paraId="55219D7A" w14:textId="705F89D9" w:rsidR="000C7FD9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590,070</w:t>
            </w:r>
          </w:p>
        </w:tc>
        <w:tc>
          <w:tcPr>
            <w:tcW w:w="270" w:type="dxa"/>
          </w:tcPr>
          <w:p w14:paraId="05A345D6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14:paraId="63BAE786" w14:textId="797337AE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624,866</w:t>
            </w:r>
          </w:p>
        </w:tc>
        <w:tc>
          <w:tcPr>
            <w:tcW w:w="270" w:type="dxa"/>
          </w:tcPr>
          <w:p w14:paraId="1450F625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440" w:type="dxa"/>
          </w:tcPr>
          <w:p w14:paraId="00FFA397" w14:textId="542C0CD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559,724</w:t>
            </w:r>
          </w:p>
        </w:tc>
      </w:tr>
      <w:tr w:rsidR="00183CE5" w:rsidRPr="00183CE5" w14:paraId="0EEB8F0A" w14:textId="77777777" w:rsidTr="005D237E">
        <w:trPr>
          <w:trHeight w:val="65"/>
        </w:trPr>
        <w:tc>
          <w:tcPr>
            <w:tcW w:w="3330" w:type="dxa"/>
          </w:tcPr>
          <w:p w14:paraId="563010A8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ระยะเวลาที่เกินหนึ่งปีแต่ไม่เกินห้าปี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CFBD1B4" w14:textId="0AE3DF1A" w:rsidR="000C7FD9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28,235</w:t>
            </w:r>
          </w:p>
        </w:tc>
        <w:tc>
          <w:tcPr>
            <w:tcW w:w="270" w:type="dxa"/>
          </w:tcPr>
          <w:p w14:paraId="33A8A39C" w14:textId="77777777" w:rsidR="000C7FD9" w:rsidRPr="00183CE5" w:rsidRDefault="000C7FD9" w:rsidP="00FE3D84">
            <w:pPr>
              <w:tabs>
                <w:tab w:val="decimal" w:pos="792"/>
              </w:tabs>
              <w:spacing w:line="240" w:lineRule="auto"/>
              <w:ind w:left="-108" w:right="-128"/>
              <w:rPr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995A81" w14:textId="2EFBC061" w:rsidR="000C7FD9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25,944</w:t>
            </w:r>
          </w:p>
        </w:tc>
        <w:tc>
          <w:tcPr>
            <w:tcW w:w="270" w:type="dxa"/>
          </w:tcPr>
          <w:p w14:paraId="013207F8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14:paraId="7768674B" w14:textId="38F56D0C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8,778</w:t>
            </w:r>
          </w:p>
        </w:tc>
        <w:tc>
          <w:tcPr>
            <w:tcW w:w="270" w:type="dxa"/>
          </w:tcPr>
          <w:p w14:paraId="7B4F9CE8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4374FB" w14:textId="3A653023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6,765</w:t>
            </w:r>
          </w:p>
        </w:tc>
      </w:tr>
      <w:tr w:rsidR="00183CE5" w:rsidRPr="00183CE5" w14:paraId="30AE6A91" w14:textId="77777777" w:rsidTr="005D237E">
        <w:tc>
          <w:tcPr>
            <w:tcW w:w="3330" w:type="dxa"/>
          </w:tcPr>
          <w:p w14:paraId="7DDB1B8A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9BC8414" w14:textId="2AB4E7CC" w:rsidR="000C7FD9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="Angsana New"/>
                <w:sz w:val="30"/>
                <w:szCs w:val="30"/>
                <w:cs/>
              </w:rPr>
              <w:t>697</w:t>
            </w:r>
            <w:r w:rsidRPr="00183C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83CE5">
              <w:rPr>
                <w:rFonts w:asciiTheme="majorBidi" w:hAnsiTheme="majorBidi" w:cs="Angsana New"/>
                <w:sz w:val="30"/>
                <w:szCs w:val="30"/>
                <w:cs/>
              </w:rPr>
              <w:t>299</w:t>
            </w:r>
          </w:p>
        </w:tc>
        <w:tc>
          <w:tcPr>
            <w:tcW w:w="270" w:type="dxa"/>
          </w:tcPr>
          <w:p w14:paraId="3023D25A" w14:textId="77777777" w:rsidR="000C7FD9" w:rsidRPr="00183CE5" w:rsidRDefault="000C7FD9" w:rsidP="00FE3D84">
            <w:pPr>
              <w:tabs>
                <w:tab w:val="decimal" w:pos="792"/>
              </w:tabs>
              <w:spacing w:line="240" w:lineRule="auto"/>
              <w:ind w:left="-108" w:right="-128"/>
              <w:rPr>
                <w:b/>
                <w:bCs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9498D6D" w14:textId="08D7699F" w:rsidR="000C7FD9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3CE5">
              <w:rPr>
                <w:rFonts w:asciiTheme="majorBidi" w:hAnsiTheme="majorBidi" w:cs="Angsana New"/>
                <w:sz w:val="30"/>
                <w:szCs w:val="30"/>
                <w:cs/>
              </w:rPr>
              <w:t>616</w:t>
            </w:r>
            <w:r w:rsidRPr="00183C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83CE5">
              <w:rPr>
                <w:rFonts w:asciiTheme="majorBidi" w:hAnsiTheme="majorBidi" w:cs="Angsana New"/>
                <w:sz w:val="30"/>
                <w:szCs w:val="30"/>
                <w:cs/>
              </w:rPr>
              <w:t>014</w:t>
            </w:r>
          </w:p>
        </w:tc>
        <w:tc>
          <w:tcPr>
            <w:tcW w:w="270" w:type="dxa"/>
          </w:tcPr>
          <w:p w14:paraId="45C37A6B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9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3C4351" w14:textId="56F49331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633,644</w:t>
            </w:r>
          </w:p>
        </w:tc>
        <w:tc>
          <w:tcPr>
            <w:tcW w:w="270" w:type="dxa"/>
          </w:tcPr>
          <w:p w14:paraId="5DEF8292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870F687" w14:textId="7FBFAEE4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566,489</w:t>
            </w:r>
          </w:p>
        </w:tc>
      </w:tr>
      <w:tr w:rsidR="00183CE5" w:rsidRPr="00183CE5" w14:paraId="666AF441" w14:textId="77777777" w:rsidTr="005D237E">
        <w:tc>
          <w:tcPr>
            <w:tcW w:w="3330" w:type="dxa"/>
          </w:tcPr>
          <w:p w14:paraId="2E3B0821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5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9B3B075" w14:textId="64656A29" w:rsidR="000C7FD9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(81,285)</w:t>
            </w:r>
          </w:p>
        </w:tc>
        <w:tc>
          <w:tcPr>
            <w:tcW w:w="270" w:type="dxa"/>
          </w:tcPr>
          <w:p w14:paraId="6D854381" w14:textId="77777777" w:rsidR="000C7FD9" w:rsidRPr="00183CE5" w:rsidRDefault="000C7FD9" w:rsidP="00FE3D84">
            <w:pPr>
              <w:tabs>
                <w:tab w:val="decimal" w:pos="792"/>
              </w:tabs>
              <w:spacing w:line="240" w:lineRule="auto"/>
              <w:ind w:left="-108" w:right="-128"/>
              <w:rPr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7BA540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1E7F459E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9E8F2D" w14:textId="77A556D6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(67,155)</w:t>
            </w:r>
          </w:p>
        </w:tc>
        <w:tc>
          <w:tcPr>
            <w:tcW w:w="270" w:type="dxa"/>
          </w:tcPr>
          <w:p w14:paraId="44E75D7B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FA10FF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</w:tr>
      <w:tr w:rsidR="00183CE5" w:rsidRPr="00183CE5" w14:paraId="60CCC0F9" w14:textId="77777777" w:rsidTr="00C74D5C">
        <w:tc>
          <w:tcPr>
            <w:tcW w:w="3330" w:type="dxa"/>
          </w:tcPr>
          <w:p w14:paraId="302957ED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มูลค่าปัจจุบันของ</w:t>
            </w:r>
          </w:p>
          <w:p w14:paraId="3D1EF1AB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จำนวนเงินขั้นต่ำที่ต้องจ่าย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DA3F4F9" w14:textId="77777777" w:rsidR="00B81ADD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72A0D67" w14:textId="22B10F48" w:rsidR="000C7FD9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616,014</w:t>
            </w:r>
          </w:p>
        </w:tc>
        <w:tc>
          <w:tcPr>
            <w:tcW w:w="270" w:type="dxa"/>
          </w:tcPr>
          <w:p w14:paraId="535111EB" w14:textId="77777777" w:rsidR="000C7FD9" w:rsidRPr="00183CE5" w:rsidRDefault="000C7FD9" w:rsidP="00FE3D84">
            <w:pPr>
              <w:tabs>
                <w:tab w:val="decimal" w:pos="792"/>
              </w:tabs>
              <w:spacing w:line="240" w:lineRule="auto"/>
              <w:ind w:left="-108" w:right="-128"/>
              <w:rPr>
                <w:b/>
                <w:bCs/>
                <w:szCs w:val="22"/>
              </w:rPr>
            </w:pPr>
          </w:p>
        </w:tc>
        <w:tc>
          <w:tcPr>
            <w:tcW w:w="1440" w:type="dxa"/>
          </w:tcPr>
          <w:p w14:paraId="6829349E" w14:textId="77777777" w:rsidR="000C7FD9" w:rsidRPr="00183CE5" w:rsidRDefault="000C7FD9" w:rsidP="00FE3D84">
            <w:pPr>
              <w:tabs>
                <w:tab w:val="decimal" w:pos="792"/>
              </w:tabs>
              <w:spacing w:line="240" w:lineRule="auto"/>
              <w:ind w:left="-108" w:right="-128"/>
              <w:rPr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FD47FD9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395144" w14:textId="1D01533E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-1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566,489</w:t>
            </w:r>
          </w:p>
        </w:tc>
        <w:tc>
          <w:tcPr>
            <w:tcW w:w="270" w:type="dxa"/>
          </w:tcPr>
          <w:p w14:paraId="3FEF88B3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14:paraId="635C238D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</w:tbl>
    <w:p w14:paraId="2A13E7C0" w14:textId="77777777" w:rsidR="006F5CDD" w:rsidRPr="00183CE5" w:rsidRDefault="006F5CDD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183CE5">
        <w:rPr>
          <w:rFonts w:ascii="Angsana New" w:hAnsi="Angsana New" w:cs="Angsana New"/>
          <w:sz w:val="30"/>
          <w:szCs w:val="30"/>
          <w:lang w:val="en-GB"/>
        </w:rPr>
        <w:t>6</w:t>
      </w:r>
      <w:r w:rsidRPr="00183CE5">
        <w:rPr>
          <w:rFonts w:ascii="Angsana New" w:hAnsi="Angsana New" w:cs="Angsana New"/>
          <w:sz w:val="30"/>
          <w:szCs w:val="30"/>
        </w:rPr>
        <w:t>.4</w:t>
      </w:r>
      <w:r w:rsidRPr="00183CE5">
        <w:rPr>
          <w:rFonts w:ascii="Angsana New" w:hAnsi="Angsana New" w:cs="Angsana New"/>
          <w:sz w:val="30"/>
          <w:szCs w:val="30"/>
        </w:rPr>
        <w:tab/>
      </w:r>
      <w:r w:rsidRPr="00183CE5">
        <w:rPr>
          <w:rFonts w:ascii="Angsana New" w:hAnsi="Angsana New" w:cs="Angsana New" w:hint="cs"/>
          <w:sz w:val="30"/>
          <w:szCs w:val="30"/>
          <w:cs/>
        </w:rPr>
        <w:t>สัญญาสินเชื่อรายย่อยของบริษัทย่อยมีระยะเวลาการกู้ยืมตามสัญญาโดยประมาณ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183CE5">
        <w:rPr>
          <w:rFonts w:ascii="Angsana New" w:hAnsi="Angsana New" w:cs="Angsana New"/>
          <w:sz w:val="30"/>
          <w:szCs w:val="30"/>
        </w:rPr>
        <w:t>1 - 5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183CE5">
        <w:rPr>
          <w:rFonts w:ascii="Angsana New" w:hAnsi="Angsana New" w:cs="Angsana New" w:hint="cs"/>
          <w:sz w:val="30"/>
          <w:szCs w:val="30"/>
          <w:cs/>
        </w:rPr>
        <w:t>ปี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183CE5">
        <w:rPr>
          <w:rFonts w:ascii="Angsana New" w:hAnsi="Angsana New" w:cs="Angsana New" w:hint="cs"/>
          <w:sz w:val="30"/>
          <w:szCs w:val="30"/>
          <w:cs/>
        </w:rPr>
        <w:t>และกำหนดชำระเงินต้นในอัตราคงที่ตลอดอายุสัญญาเงินกู้</w:t>
      </w:r>
    </w:p>
    <w:p w14:paraId="58AE7BAD" w14:textId="77777777" w:rsidR="00815A67" w:rsidRPr="00183CE5" w:rsidRDefault="00815A67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8CB8E44" w14:textId="77777777" w:rsidR="0037242C" w:rsidRPr="00183CE5" w:rsidRDefault="00815A67" w:rsidP="00FE3D84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bookmarkStart w:id="10" w:name="_Toc23425267"/>
      <w:r w:rsidRPr="00183CE5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ลูกหนี้สินเชื่อเพื่อผู้บริโภครายย่อยภายใต้การจัดการสินเชื่อร่วมทางการเงิน</w:t>
      </w:r>
      <w:bookmarkEnd w:id="10"/>
    </w:p>
    <w:p w14:paraId="741D8830" w14:textId="77777777" w:rsidR="003D64C7" w:rsidRPr="00183CE5" w:rsidRDefault="003D64C7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hanging="518"/>
        <w:jc w:val="thaiDistribute"/>
        <w:rPr>
          <w:rFonts w:ascii="Angsana New" w:hAnsi="Angsana New" w:cs="Angsana New"/>
          <w:sz w:val="30"/>
          <w:szCs w:val="30"/>
        </w:rPr>
      </w:pPr>
    </w:p>
    <w:p w14:paraId="2BFE9033" w14:textId="7B0E90EF" w:rsidR="00815A67" w:rsidRPr="00183CE5" w:rsidRDefault="00815A67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hanging="518"/>
        <w:jc w:val="thaiDistribute"/>
        <w:rPr>
          <w:rFonts w:ascii="Angsana New" w:hAnsi="Angsana New" w:cs="Angsana New"/>
          <w:sz w:val="30"/>
          <w:szCs w:val="30"/>
        </w:rPr>
      </w:pPr>
      <w:r w:rsidRPr="00183CE5">
        <w:rPr>
          <w:rFonts w:ascii="Angsana New" w:hAnsi="Angsana New" w:cs="Angsana New"/>
          <w:sz w:val="30"/>
          <w:szCs w:val="30"/>
        </w:rPr>
        <w:t>7.1</w:t>
      </w:r>
      <w:r w:rsidRPr="00183CE5">
        <w:rPr>
          <w:rFonts w:ascii="Angsana New" w:hAnsi="Angsana New" w:cs="Angsana New"/>
          <w:sz w:val="30"/>
          <w:szCs w:val="30"/>
        </w:rPr>
        <w:tab/>
      </w:r>
      <w:r w:rsidRPr="00183CE5">
        <w:rPr>
          <w:rFonts w:ascii="Angsana New" w:hAnsi="Angsana New" w:cs="Angsana New" w:hint="cs"/>
          <w:sz w:val="30"/>
          <w:szCs w:val="30"/>
          <w:cs/>
        </w:rPr>
        <w:t>ณ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183CE5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="00D8567D" w:rsidRPr="00183CE5">
        <w:rPr>
          <w:rFonts w:ascii="Angsana New" w:hAnsi="Angsana New" w:cs="Angsana New" w:hint="cs"/>
          <w:sz w:val="30"/>
          <w:szCs w:val="30"/>
          <w:cs/>
        </w:rPr>
        <w:t xml:space="preserve">30 </w:t>
      </w:r>
      <w:r w:rsidR="003D5162" w:rsidRPr="00183CE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D8567D" w:rsidRPr="00183C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83CE5">
        <w:rPr>
          <w:rFonts w:ascii="Angsana New" w:hAnsi="Angsana New" w:cs="Angsana New"/>
          <w:sz w:val="30"/>
          <w:szCs w:val="30"/>
        </w:rPr>
        <w:t>2562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183CE5">
        <w:rPr>
          <w:rFonts w:ascii="Angsana New" w:hAnsi="Angsana New" w:cs="Angsana New" w:hint="cs"/>
          <w:sz w:val="30"/>
          <w:szCs w:val="30"/>
          <w:cs/>
        </w:rPr>
        <w:t>และ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183CE5">
        <w:rPr>
          <w:rFonts w:ascii="Angsana New" w:hAnsi="Angsana New" w:cs="Angsana New"/>
          <w:sz w:val="30"/>
          <w:szCs w:val="30"/>
        </w:rPr>
        <w:t>31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183CE5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183CE5">
        <w:rPr>
          <w:rFonts w:ascii="Angsana New" w:hAnsi="Angsana New" w:cs="Angsana New"/>
          <w:sz w:val="30"/>
          <w:szCs w:val="30"/>
        </w:rPr>
        <w:t>2561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="00231C05" w:rsidRPr="00183CE5">
        <w:rPr>
          <w:rFonts w:ascii="Angsana New" w:hAnsi="Angsana New" w:cs="Angsana New" w:hint="cs"/>
          <w:sz w:val="30"/>
          <w:szCs w:val="30"/>
          <w:cs/>
        </w:rPr>
        <w:t>ยอด</w:t>
      </w:r>
      <w:r w:rsidRPr="00183CE5">
        <w:rPr>
          <w:rFonts w:ascii="Angsana New" w:hAnsi="Angsana New" w:cs="Angsana New" w:hint="cs"/>
          <w:sz w:val="30"/>
          <w:szCs w:val="30"/>
          <w:cs/>
        </w:rPr>
        <w:t>ลูกหนี้สินเชื่อเพื่อผู้บริโภครายย่อยภายใต้การจัดการสินเชื่อร่วมทางการเงินประกอบด้วย</w:t>
      </w:r>
    </w:p>
    <w:p w14:paraId="78DB08F9" w14:textId="77777777" w:rsidR="003C45F1" w:rsidRPr="00183CE5" w:rsidRDefault="003C45F1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hanging="518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773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2653"/>
        <w:gridCol w:w="989"/>
        <w:gridCol w:w="236"/>
        <w:gridCol w:w="962"/>
        <w:gridCol w:w="236"/>
        <w:gridCol w:w="937"/>
        <w:gridCol w:w="236"/>
        <w:gridCol w:w="1055"/>
        <w:gridCol w:w="270"/>
        <w:gridCol w:w="1050"/>
        <w:gridCol w:w="245"/>
        <w:gridCol w:w="889"/>
        <w:gridCol w:w="6"/>
        <w:gridCol w:w="9"/>
      </w:tblGrid>
      <w:tr w:rsidR="00183CE5" w:rsidRPr="00183CE5" w14:paraId="3B114C25" w14:textId="77777777" w:rsidTr="00E110FC">
        <w:trPr>
          <w:gridAfter w:val="2"/>
          <w:wAfter w:w="15" w:type="dxa"/>
          <w:trHeight w:val="380"/>
          <w:tblHeader/>
        </w:trPr>
        <w:tc>
          <w:tcPr>
            <w:tcW w:w="2653" w:type="dxa"/>
          </w:tcPr>
          <w:p w14:paraId="5FEECA9E" w14:textId="77777777" w:rsidR="00815A67" w:rsidRPr="00183CE5" w:rsidRDefault="00815A67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105" w:type="dxa"/>
            <w:gridSpan w:val="11"/>
          </w:tcPr>
          <w:p w14:paraId="66E00449" w14:textId="77777777" w:rsidR="00815A67" w:rsidRPr="00183CE5" w:rsidRDefault="00815A67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183CE5" w:rsidRPr="00183CE5" w14:paraId="61DCF8E0" w14:textId="77777777" w:rsidTr="00E110FC">
        <w:trPr>
          <w:gridAfter w:val="1"/>
          <w:wAfter w:w="9" w:type="dxa"/>
          <w:trHeight w:val="272"/>
          <w:tblHeader/>
        </w:trPr>
        <w:tc>
          <w:tcPr>
            <w:tcW w:w="2653" w:type="dxa"/>
          </w:tcPr>
          <w:p w14:paraId="21A3094D" w14:textId="77777777" w:rsidR="00815A67" w:rsidRPr="00183CE5" w:rsidRDefault="00815A67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87" w:type="dxa"/>
            <w:gridSpan w:val="3"/>
          </w:tcPr>
          <w:p w14:paraId="06A88AFE" w14:textId="77777777" w:rsidR="00815A67" w:rsidRPr="00183CE5" w:rsidRDefault="00815A67" w:rsidP="00FE3D8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ลูกหนี้สินเชื่อเพื่อผู้บริโภค</w:t>
            </w:r>
          </w:p>
        </w:tc>
        <w:tc>
          <w:tcPr>
            <w:tcW w:w="236" w:type="dxa"/>
          </w:tcPr>
          <w:p w14:paraId="0AE8F8B6" w14:textId="77777777" w:rsidR="00815A67" w:rsidRPr="00183CE5" w:rsidRDefault="00815A67" w:rsidP="00FE3D8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8" w:type="dxa"/>
            <w:gridSpan w:val="3"/>
          </w:tcPr>
          <w:p w14:paraId="269A07B4" w14:textId="77777777" w:rsidR="00815A67" w:rsidRPr="00183CE5" w:rsidRDefault="00815A67" w:rsidP="00FE3D8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ลูกหนี้สินเชื่อเพื่อผู้บริโภค</w:t>
            </w:r>
          </w:p>
        </w:tc>
        <w:tc>
          <w:tcPr>
            <w:tcW w:w="270" w:type="dxa"/>
          </w:tcPr>
          <w:p w14:paraId="7E2656F5" w14:textId="77777777" w:rsidR="00815A67" w:rsidRPr="00183CE5" w:rsidRDefault="00815A67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2190" w:type="dxa"/>
            <w:gridSpan w:val="4"/>
          </w:tcPr>
          <w:p w14:paraId="1FE2FBA7" w14:textId="77777777" w:rsidR="00815A67" w:rsidRPr="00183CE5" w:rsidRDefault="00815A67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183CE5" w:rsidRPr="00183CE5" w14:paraId="028B3D72" w14:textId="77777777" w:rsidTr="00E110FC">
        <w:trPr>
          <w:gridAfter w:val="1"/>
          <w:wAfter w:w="9" w:type="dxa"/>
          <w:trHeight w:val="272"/>
          <w:tblHeader/>
        </w:trPr>
        <w:tc>
          <w:tcPr>
            <w:tcW w:w="2653" w:type="dxa"/>
          </w:tcPr>
          <w:p w14:paraId="7544A6F4" w14:textId="77777777" w:rsidR="00815A67" w:rsidRPr="00183CE5" w:rsidRDefault="00815A67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87" w:type="dxa"/>
            <w:gridSpan w:val="3"/>
          </w:tcPr>
          <w:p w14:paraId="65C5C8F6" w14:textId="77777777" w:rsidR="00815A67" w:rsidRPr="00183CE5" w:rsidRDefault="00815A67" w:rsidP="00FE3D8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  <w:cs/>
              </w:rPr>
              <w:t>รายย่อยภายใต้การจัดการ</w:t>
            </w:r>
          </w:p>
        </w:tc>
        <w:tc>
          <w:tcPr>
            <w:tcW w:w="236" w:type="dxa"/>
          </w:tcPr>
          <w:p w14:paraId="6FBB7BFA" w14:textId="77777777" w:rsidR="00815A67" w:rsidRPr="00183CE5" w:rsidRDefault="00815A67" w:rsidP="00FE3D8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8" w:type="dxa"/>
            <w:gridSpan w:val="3"/>
          </w:tcPr>
          <w:p w14:paraId="06901445" w14:textId="77777777" w:rsidR="00815A67" w:rsidRPr="00183CE5" w:rsidRDefault="00815A67" w:rsidP="00FE3D8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  <w:cs/>
              </w:rPr>
              <w:t>รายย่อยภายใต้การจัดการ</w:t>
            </w:r>
          </w:p>
        </w:tc>
        <w:tc>
          <w:tcPr>
            <w:tcW w:w="270" w:type="dxa"/>
          </w:tcPr>
          <w:p w14:paraId="606644A6" w14:textId="77777777" w:rsidR="00815A67" w:rsidRPr="00183CE5" w:rsidRDefault="00815A67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2190" w:type="dxa"/>
            <w:gridSpan w:val="4"/>
          </w:tcPr>
          <w:p w14:paraId="4E648D3D" w14:textId="77777777" w:rsidR="00815A67" w:rsidRPr="00183CE5" w:rsidRDefault="00815A67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183CE5" w:rsidRPr="00183CE5" w14:paraId="2F7B0E13" w14:textId="77777777" w:rsidTr="00E110FC">
        <w:trPr>
          <w:gridAfter w:val="1"/>
          <w:wAfter w:w="9" w:type="dxa"/>
          <w:trHeight w:val="254"/>
          <w:tblHeader/>
        </w:trPr>
        <w:tc>
          <w:tcPr>
            <w:tcW w:w="2653" w:type="dxa"/>
          </w:tcPr>
          <w:p w14:paraId="32C1018D" w14:textId="77777777" w:rsidR="00815A67" w:rsidRPr="00183CE5" w:rsidRDefault="00815A67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87" w:type="dxa"/>
            <w:gridSpan w:val="3"/>
          </w:tcPr>
          <w:p w14:paraId="31654E79" w14:textId="77777777" w:rsidR="00815A67" w:rsidRPr="00183CE5" w:rsidRDefault="00815A67" w:rsidP="00FE3D8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  <w:cs/>
              </w:rPr>
              <w:t>สินเชื่อร่วมทางการเงิน</w:t>
            </w:r>
          </w:p>
        </w:tc>
        <w:tc>
          <w:tcPr>
            <w:tcW w:w="236" w:type="dxa"/>
          </w:tcPr>
          <w:p w14:paraId="1680570B" w14:textId="77777777" w:rsidR="00815A67" w:rsidRPr="00183CE5" w:rsidRDefault="00815A67" w:rsidP="00FE3D8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8" w:type="dxa"/>
            <w:gridSpan w:val="3"/>
          </w:tcPr>
          <w:p w14:paraId="549807BA" w14:textId="77777777" w:rsidR="00815A67" w:rsidRPr="00183CE5" w:rsidRDefault="00815A67" w:rsidP="00FE3D8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  <w:cs/>
              </w:rPr>
              <w:t>สินเชื่อร่วมทางการเงิน</w:t>
            </w:r>
          </w:p>
        </w:tc>
        <w:tc>
          <w:tcPr>
            <w:tcW w:w="270" w:type="dxa"/>
          </w:tcPr>
          <w:p w14:paraId="676D5664" w14:textId="77777777" w:rsidR="00815A67" w:rsidRPr="00183CE5" w:rsidRDefault="00815A67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2190" w:type="dxa"/>
            <w:gridSpan w:val="4"/>
          </w:tcPr>
          <w:p w14:paraId="689822C7" w14:textId="77777777" w:rsidR="00815A67" w:rsidRPr="00183CE5" w:rsidRDefault="00815A67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183CE5" w:rsidRPr="00183CE5" w14:paraId="4D69C61E" w14:textId="77777777" w:rsidTr="00E110FC">
        <w:trPr>
          <w:gridAfter w:val="1"/>
          <w:wAfter w:w="9" w:type="dxa"/>
          <w:trHeight w:val="254"/>
          <w:tblHeader/>
        </w:trPr>
        <w:tc>
          <w:tcPr>
            <w:tcW w:w="2653" w:type="dxa"/>
          </w:tcPr>
          <w:p w14:paraId="1ED7CA51" w14:textId="77777777" w:rsidR="00815A67" w:rsidRPr="00183CE5" w:rsidRDefault="00815A67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87" w:type="dxa"/>
            <w:gridSpan w:val="3"/>
          </w:tcPr>
          <w:p w14:paraId="57794FFA" w14:textId="77777777" w:rsidR="00815A67" w:rsidRPr="00183CE5" w:rsidRDefault="00815A67" w:rsidP="00FE3D8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236" w:type="dxa"/>
          </w:tcPr>
          <w:p w14:paraId="63FE1FC1" w14:textId="77777777" w:rsidR="00815A67" w:rsidRPr="00183CE5" w:rsidRDefault="00815A67" w:rsidP="00FE3D8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8" w:type="dxa"/>
            <w:gridSpan w:val="3"/>
          </w:tcPr>
          <w:p w14:paraId="27152B92" w14:textId="77777777" w:rsidR="00815A67" w:rsidRPr="00183CE5" w:rsidRDefault="00815A67" w:rsidP="00FE3D8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กำหนดชำระเกินกว่าหนึ่งปี</w:t>
            </w:r>
          </w:p>
        </w:tc>
        <w:tc>
          <w:tcPr>
            <w:tcW w:w="270" w:type="dxa"/>
          </w:tcPr>
          <w:p w14:paraId="72354E90" w14:textId="77777777" w:rsidR="00815A67" w:rsidRPr="00183CE5" w:rsidRDefault="00815A67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2190" w:type="dxa"/>
            <w:gridSpan w:val="4"/>
          </w:tcPr>
          <w:p w14:paraId="0213D1F1" w14:textId="77777777" w:rsidR="00815A67" w:rsidRPr="00183CE5" w:rsidRDefault="00815A67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183CE5" w:rsidRPr="00183CE5" w14:paraId="6874BB70" w14:textId="77777777" w:rsidTr="00E110FC">
        <w:trPr>
          <w:tblHeader/>
        </w:trPr>
        <w:tc>
          <w:tcPr>
            <w:tcW w:w="2653" w:type="dxa"/>
          </w:tcPr>
          <w:p w14:paraId="6DE2563F" w14:textId="77777777" w:rsidR="00815A67" w:rsidRPr="00183CE5" w:rsidRDefault="00815A67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89" w:type="dxa"/>
          </w:tcPr>
          <w:p w14:paraId="1F13AE91" w14:textId="153489CA" w:rsidR="00815A67" w:rsidRPr="00183CE5" w:rsidRDefault="00F847B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183C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30 </w:t>
            </w:r>
            <w:r w:rsidR="003D5162"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  <w:p w14:paraId="511CB7EF" w14:textId="77777777" w:rsidR="00815A67" w:rsidRPr="00183CE5" w:rsidRDefault="00815A67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6" w:type="dxa"/>
          </w:tcPr>
          <w:p w14:paraId="55C91BB2" w14:textId="77777777" w:rsidR="00815A67" w:rsidRPr="00183CE5" w:rsidRDefault="00815A67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62" w:type="dxa"/>
          </w:tcPr>
          <w:p w14:paraId="6EA8BC60" w14:textId="77777777" w:rsidR="00815A67" w:rsidRPr="00183CE5" w:rsidRDefault="00815A67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45"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83C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E618D" w:rsidRPr="00183CE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83CE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  <w:p w14:paraId="52D29DE4" w14:textId="3DDF9FCE" w:rsidR="003C45F1" w:rsidRPr="00183CE5" w:rsidRDefault="003C45F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</w:tabs>
              <w:spacing w:line="240" w:lineRule="auto"/>
              <w:ind w:left="-345" w:right="-28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ab/>
              <w:t>2561</w:t>
            </w:r>
          </w:p>
        </w:tc>
        <w:tc>
          <w:tcPr>
            <w:tcW w:w="236" w:type="dxa"/>
            <w:vAlign w:val="bottom"/>
          </w:tcPr>
          <w:p w14:paraId="75001CF3" w14:textId="77777777" w:rsidR="00815A67" w:rsidRPr="00183CE5" w:rsidRDefault="00815A67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37" w:type="dxa"/>
          </w:tcPr>
          <w:p w14:paraId="2063906A" w14:textId="2E4C5B2B" w:rsidR="00F847BA" w:rsidRPr="00183CE5" w:rsidRDefault="009E556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847BA" w:rsidRPr="00183C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30 </w:t>
            </w:r>
            <w:r w:rsidR="003D5162"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  <w:p w14:paraId="26A7E8FC" w14:textId="77777777" w:rsidR="00815A67" w:rsidRPr="00183CE5" w:rsidRDefault="00815A67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42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6" w:type="dxa"/>
          </w:tcPr>
          <w:p w14:paraId="12A1C10C" w14:textId="77777777" w:rsidR="00815A67" w:rsidRPr="00183CE5" w:rsidRDefault="00815A67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5" w:type="dxa"/>
          </w:tcPr>
          <w:p w14:paraId="6277B75C" w14:textId="738CD509" w:rsidR="00815A67" w:rsidRPr="00183CE5" w:rsidRDefault="00815A67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83C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E618D" w:rsidRPr="00183CE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83CE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  <w:p w14:paraId="25C221A2" w14:textId="77777777" w:rsidR="00815A67" w:rsidRPr="00183CE5" w:rsidRDefault="00815A67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270" w:type="dxa"/>
          </w:tcPr>
          <w:p w14:paraId="23911C32" w14:textId="77777777" w:rsidR="00815A67" w:rsidRPr="00183CE5" w:rsidRDefault="00815A67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050" w:type="dxa"/>
          </w:tcPr>
          <w:p w14:paraId="10F36390" w14:textId="74BA6B50" w:rsidR="00F847BA" w:rsidRPr="00183CE5" w:rsidRDefault="009E618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83CE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  <w:p w14:paraId="643F4408" w14:textId="77777777" w:rsidR="00815A67" w:rsidRPr="00183CE5" w:rsidRDefault="00815A67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45" w:type="dxa"/>
          </w:tcPr>
          <w:p w14:paraId="6A21D400" w14:textId="18CADA0F" w:rsidR="00815A67" w:rsidRPr="00183CE5" w:rsidRDefault="009E618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     </w:t>
            </w:r>
          </w:p>
        </w:tc>
        <w:tc>
          <w:tcPr>
            <w:tcW w:w="904" w:type="dxa"/>
            <w:gridSpan w:val="3"/>
          </w:tcPr>
          <w:p w14:paraId="2ECEEFD3" w14:textId="0B08C403" w:rsidR="00815A67" w:rsidRPr="00183CE5" w:rsidRDefault="009E618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815A67" w:rsidRPr="00183CE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815A67" w:rsidRPr="00183CE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  <w:p w14:paraId="53D333BD" w14:textId="77777777" w:rsidR="00815A67" w:rsidRPr="00183CE5" w:rsidRDefault="00815A67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183CE5" w:rsidRPr="00183CE5" w14:paraId="5CC9F298" w14:textId="77777777" w:rsidTr="00E110FC">
        <w:trPr>
          <w:gridAfter w:val="2"/>
          <w:wAfter w:w="15" w:type="dxa"/>
          <w:tblHeader/>
        </w:trPr>
        <w:tc>
          <w:tcPr>
            <w:tcW w:w="2653" w:type="dxa"/>
          </w:tcPr>
          <w:p w14:paraId="6147B976" w14:textId="77777777" w:rsidR="00815A67" w:rsidRPr="00183CE5" w:rsidRDefault="00815A67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105" w:type="dxa"/>
            <w:gridSpan w:val="11"/>
          </w:tcPr>
          <w:p w14:paraId="17A2D4C9" w14:textId="77777777" w:rsidR="00815A67" w:rsidRPr="00183CE5" w:rsidRDefault="00815A67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83CE5" w:rsidRPr="00183CE5" w14:paraId="59D977D4" w14:textId="77777777" w:rsidTr="00E110FC">
        <w:tc>
          <w:tcPr>
            <w:tcW w:w="2653" w:type="dxa"/>
          </w:tcPr>
          <w:p w14:paraId="4A6C8750" w14:textId="77777777" w:rsidR="00815A67" w:rsidRPr="00183CE5" w:rsidRDefault="00815A67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152" w:hanging="115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GB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ลูกหนี้</w:t>
            </w:r>
            <w:r w:rsidR="00A21D4C" w:rsidRPr="00183CE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ตามสัญญาเช่าซื้อ</w:t>
            </w:r>
          </w:p>
        </w:tc>
        <w:tc>
          <w:tcPr>
            <w:tcW w:w="989" w:type="dxa"/>
          </w:tcPr>
          <w:p w14:paraId="408FD696" w14:textId="77777777" w:rsidR="00815A67" w:rsidRPr="00183CE5" w:rsidRDefault="00815A67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28201E" w14:textId="77777777" w:rsidR="00815A67" w:rsidRPr="00183CE5" w:rsidRDefault="00815A67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62" w:type="dxa"/>
          </w:tcPr>
          <w:p w14:paraId="436500C1" w14:textId="77777777" w:rsidR="00815A67" w:rsidRPr="00183CE5" w:rsidRDefault="00815A67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DACE7F" w14:textId="77777777" w:rsidR="00815A67" w:rsidRPr="00183CE5" w:rsidRDefault="00815A67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37" w:type="dxa"/>
          </w:tcPr>
          <w:p w14:paraId="2930A492" w14:textId="77777777" w:rsidR="00815A67" w:rsidRPr="00183CE5" w:rsidRDefault="00815A67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2644FD" w14:textId="77777777" w:rsidR="00815A67" w:rsidRPr="00183CE5" w:rsidRDefault="00815A67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3931707B" w14:textId="77777777" w:rsidR="00815A67" w:rsidRPr="00183CE5" w:rsidRDefault="00815A67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B4FEF8" w14:textId="77777777" w:rsidR="00815A67" w:rsidRPr="00183CE5" w:rsidRDefault="00815A67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14:paraId="12A6333C" w14:textId="77777777" w:rsidR="00815A67" w:rsidRPr="00183CE5" w:rsidRDefault="00815A67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45" w:type="dxa"/>
          </w:tcPr>
          <w:p w14:paraId="0D082EAF" w14:textId="77777777" w:rsidR="00815A67" w:rsidRPr="00183CE5" w:rsidRDefault="00815A67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4" w:type="dxa"/>
            <w:gridSpan w:val="3"/>
          </w:tcPr>
          <w:p w14:paraId="0DF3B7A9" w14:textId="77777777" w:rsidR="00815A67" w:rsidRPr="00183CE5" w:rsidRDefault="00815A67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183CE5" w:rsidRPr="00183CE5" w14:paraId="6E61B474" w14:textId="77777777" w:rsidTr="00E110FC">
        <w:tc>
          <w:tcPr>
            <w:tcW w:w="2653" w:type="dxa"/>
            <w:vAlign w:val="bottom"/>
          </w:tcPr>
          <w:p w14:paraId="06D6EB04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ลูกหนี้ตามสัญญาเช่าซื้อ</w:t>
            </w:r>
          </w:p>
          <w:p w14:paraId="7E02BA9D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ab/>
              <w:t>ภายใต้การจัดการ</w:t>
            </w:r>
          </w:p>
          <w:p w14:paraId="49BE01C9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ab/>
              <w:t>สินเชื่อร่วมทางการเงิน</w:t>
            </w:r>
          </w:p>
        </w:tc>
        <w:tc>
          <w:tcPr>
            <w:tcW w:w="989" w:type="dxa"/>
            <w:vAlign w:val="bottom"/>
          </w:tcPr>
          <w:p w14:paraId="19575377" w14:textId="121CEDA4" w:rsidR="000C7FD9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576"/>
              <w:rPr>
                <w:rFonts w:asciiTheme="majorBidi" w:hAnsiTheme="majorBidi" w:cstheme="majorBidi"/>
                <w:sz w:val="28"/>
                <w:szCs w:val="28"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</w:rPr>
              <w:t>17,498</w:t>
            </w:r>
          </w:p>
        </w:tc>
        <w:tc>
          <w:tcPr>
            <w:tcW w:w="236" w:type="dxa"/>
            <w:vAlign w:val="bottom"/>
          </w:tcPr>
          <w:p w14:paraId="4629AEBB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72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62" w:type="dxa"/>
            <w:vAlign w:val="bottom"/>
          </w:tcPr>
          <w:p w14:paraId="4821261B" w14:textId="56E342F8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576"/>
              <w:rPr>
                <w:rFonts w:asciiTheme="majorBidi" w:hAnsiTheme="majorBidi" w:cstheme="majorBidi"/>
                <w:sz w:val="28"/>
                <w:szCs w:val="28"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</w:rPr>
              <w:t>85,748</w:t>
            </w:r>
          </w:p>
        </w:tc>
        <w:tc>
          <w:tcPr>
            <w:tcW w:w="236" w:type="dxa"/>
            <w:vAlign w:val="bottom"/>
          </w:tcPr>
          <w:p w14:paraId="3ABFC269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576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37" w:type="dxa"/>
            <w:vAlign w:val="bottom"/>
          </w:tcPr>
          <w:p w14:paraId="6991FF7F" w14:textId="071AD030" w:rsidR="000C7FD9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</w:rPr>
              <w:t>1,560</w:t>
            </w:r>
          </w:p>
        </w:tc>
        <w:tc>
          <w:tcPr>
            <w:tcW w:w="236" w:type="dxa"/>
            <w:vAlign w:val="bottom"/>
          </w:tcPr>
          <w:p w14:paraId="2103A4AC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5" w:type="dxa"/>
            <w:vAlign w:val="bottom"/>
          </w:tcPr>
          <w:p w14:paraId="23D125CA" w14:textId="678D0EF0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</w:rPr>
              <w:t>44,373</w:t>
            </w:r>
          </w:p>
        </w:tc>
        <w:tc>
          <w:tcPr>
            <w:tcW w:w="270" w:type="dxa"/>
            <w:vAlign w:val="bottom"/>
          </w:tcPr>
          <w:p w14:paraId="29A37EEA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0" w:type="dxa"/>
            <w:vAlign w:val="bottom"/>
          </w:tcPr>
          <w:p w14:paraId="0048AA42" w14:textId="2B558762" w:rsidR="000C7FD9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576"/>
              <w:rPr>
                <w:rFonts w:asciiTheme="majorBidi" w:hAnsiTheme="majorBidi" w:cstheme="majorBidi"/>
                <w:sz w:val="28"/>
                <w:szCs w:val="28"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</w:rPr>
              <w:t>19,058</w:t>
            </w:r>
          </w:p>
        </w:tc>
        <w:tc>
          <w:tcPr>
            <w:tcW w:w="245" w:type="dxa"/>
            <w:vAlign w:val="bottom"/>
          </w:tcPr>
          <w:p w14:paraId="7EB851E2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04" w:type="dxa"/>
            <w:gridSpan w:val="3"/>
            <w:vAlign w:val="bottom"/>
          </w:tcPr>
          <w:p w14:paraId="002A35E1" w14:textId="29830E24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</w:rPr>
              <w:t>130,121</w:t>
            </w:r>
          </w:p>
        </w:tc>
      </w:tr>
      <w:tr w:rsidR="00183CE5" w:rsidRPr="00183CE5" w14:paraId="4545E230" w14:textId="77777777" w:rsidTr="00E110FC">
        <w:tc>
          <w:tcPr>
            <w:tcW w:w="2653" w:type="dxa"/>
            <w:vAlign w:val="bottom"/>
          </w:tcPr>
          <w:p w14:paraId="3554BD6E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558" w:hanging="237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ดอกเบี้ยค้างรับ</w:t>
            </w:r>
          </w:p>
        </w:tc>
        <w:tc>
          <w:tcPr>
            <w:tcW w:w="989" w:type="dxa"/>
            <w:vAlign w:val="bottom"/>
          </w:tcPr>
          <w:p w14:paraId="0EF3ED6B" w14:textId="70C0FFA1" w:rsidR="000C7FD9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576"/>
              <w:rPr>
                <w:rFonts w:asciiTheme="majorBidi" w:hAnsiTheme="majorBidi" w:cstheme="majorBidi"/>
                <w:sz w:val="28"/>
                <w:szCs w:val="28"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</w:rPr>
              <w:t>802</w:t>
            </w:r>
          </w:p>
        </w:tc>
        <w:tc>
          <w:tcPr>
            <w:tcW w:w="236" w:type="dxa"/>
            <w:vAlign w:val="bottom"/>
          </w:tcPr>
          <w:p w14:paraId="3EE7EE26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62" w:type="dxa"/>
            <w:vAlign w:val="bottom"/>
          </w:tcPr>
          <w:p w14:paraId="62A7FE32" w14:textId="23C245B5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</w:rPr>
              <w:t>4,037</w:t>
            </w:r>
          </w:p>
        </w:tc>
        <w:tc>
          <w:tcPr>
            <w:tcW w:w="236" w:type="dxa"/>
            <w:vAlign w:val="bottom"/>
          </w:tcPr>
          <w:p w14:paraId="61CFAE8F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37" w:type="dxa"/>
            <w:vAlign w:val="bottom"/>
          </w:tcPr>
          <w:p w14:paraId="7768A173" w14:textId="438E0B4F" w:rsidR="000C7FD9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08" w:right="-576"/>
              <w:rPr>
                <w:rFonts w:asciiTheme="majorBidi" w:hAnsiTheme="majorBidi" w:cstheme="majorBidi"/>
                <w:sz w:val="28"/>
                <w:szCs w:val="28"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406C280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5" w:type="dxa"/>
            <w:vAlign w:val="bottom"/>
          </w:tcPr>
          <w:p w14:paraId="12605696" w14:textId="6EF9074B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4E660CE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0" w:type="dxa"/>
            <w:vAlign w:val="bottom"/>
          </w:tcPr>
          <w:p w14:paraId="651C8E09" w14:textId="37B4F267" w:rsidR="000C7FD9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576"/>
              <w:rPr>
                <w:rFonts w:asciiTheme="majorBidi" w:hAnsiTheme="majorBidi" w:cstheme="majorBidi"/>
                <w:sz w:val="28"/>
                <w:szCs w:val="28"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</w:rPr>
              <w:t>802</w:t>
            </w:r>
          </w:p>
        </w:tc>
        <w:tc>
          <w:tcPr>
            <w:tcW w:w="245" w:type="dxa"/>
            <w:vAlign w:val="bottom"/>
          </w:tcPr>
          <w:p w14:paraId="1381C8E3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04" w:type="dxa"/>
            <w:gridSpan w:val="3"/>
            <w:vAlign w:val="bottom"/>
          </w:tcPr>
          <w:p w14:paraId="7504693B" w14:textId="6299C094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</w:rPr>
              <w:t>4,037</w:t>
            </w:r>
          </w:p>
        </w:tc>
      </w:tr>
      <w:tr w:rsidR="00183CE5" w:rsidRPr="00183CE5" w14:paraId="70EC545E" w14:textId="77777777" w:rsidTr="00E110FC">
        <w:trPr>
          <w:trHeight w:val="830"/>
        </w:trPr>
        <w:tc>
          <w:tcPr>
            <w:tcW w:w="2653" w:type="dxa"/>
            <w:vAlign w:val="bottom"/>
          </w:tcPr>
          <w:p w14:paraId="250318B1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83CE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 xml:space="preserve">หัก </w:t>
            </w:r>
            <w:r w:rsidRPr="00183CE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ดอกเบี้ยที่ยังไม่ถือ</w:t>
            </w:r>
          </w:p>
          <w:p w14:paraId="02D6FC32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7" w:right="-1152" w:hanging="327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  <w:lang w:val="en-GB"/>
              </w:rPr>
              <w:tab/>
            </w:r>
            <w:r w:rsidRPr="00183CE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เป็นรายได้ </w:t>
            </w:r>
            <w:r w:rsidRPr="00183CE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83CE5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989" w:type="dxa"/>
            <w:vAlign w:val="bottom"/>
          </w:tcPr>
          <w:p w14:paraId="0C95BEFE" w14:textId="0686896A" w:rsidR="000C7FD9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576"/>
              <w:rPr>
                <w:rFonts w:asciiTheme="majorBidi" w:hAnsiTheme="majorBidi" w:cstheme="majorBidi"/>
                <w:sz w:val="28"/>
                <w:szCs w:val="28"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</w:rPr>
              <w:t>(1,051)</w:t>
            </w:r>
          </w:p>
        </w:tc>
        <w:tc>
          <w:tcPr>
            <w:tcW w:w="236" w:type="dxa"/>
            <w:vAlign w:val="bottom"/>
          </w:tcPr>
          <w:p w14:paraId="67CCCBEC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62" w:type="dxa"/>
            <w:vAlign w:val="bottom"/>
          </w:tcPr>
          <w:p w14:paraId="36B80FAA" w14:textId="3F7DE32E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</w:rPr>
              <w:t>(15,965)</w:t>
            </w:r>
          </w:p>
        </w:tc>
        <w:tc>
          <w:tcPr>
            <w:tcW w:w="236" w:type="dxa"/>
            <w:vAlign w:val="bottom"/>
          </w:tcPr>
          <w:p w14:paraId="4E3DCFBD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37" w:type="dxa"/>
            <w:vAlign w:val="bottom"/>
          </w:tcPr>
          <w:p w14:paraId="34575D7A" w14:textId="2DE84AE5" w:rsidR="000C7FD9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</w:rPr>
              <w:t>(7)</w:t>
            </w:r>
          </w:p>
        </w:tc>
        <w:tc>
          <w:tcPr>
            <w:tcW w:w="236" w:type="dxa"/>
            <w:vAlign w:val="bottom"/>
          </w:tcPr>
          <w:p w14:paraId="16A9E6AB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5" w:type="dxa"/>
            <w:vAlign w:val="bottom"/>
          </w:tcPr>
          <w:p w14:paraId="0F02DD54" w14:textId="5B812763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</w:rPr>
              <w:t>(7,519)</w:t>
            </w:r>
          </w:p>
        </w:tc>
        <w:tc>
          <w:tcPr>
            <w:tcW w:w="270" w:type="dxa"/>
            <w:vAlign w:val="bottom"/>
          </w:tcPr>
          <w:p w14:paraId="7BF1A39F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0" w:type="dxa"/>
            <w:vAlign w:val="bottom"/>
          </w:tcPr>
          <w:p w14:paraId="001F0F3D" w14:textId="36F97041" w:rsidR="000C7FD9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576"/>
              <w:rPr>
                <w:rFonts w:asciiTheme="majorBidi" w:hAnsiTheme="majorBidi" w:cstheme="majorBidi"/>
                <w:sz w:val="28"/>
                <w:szCs w:val="28"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</w:rPr>
              <w:t>(1,058)</w:t>
            </w:r>
          </w:p>
        </w:tc>
        <w:tc>
          <w:tcPr>
            <w:tcW w:w="245" w:type="dxa"/>
            <w:vAlign w:val="bottom"/>
          </w:tcPr>
          <w:p w14:paraId="42985008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4" w:type="dxa"/>
            <w:gridSpan w:val="3"/>
            <w:vAlign w:val="bottom"/>
          </w:tcPr>
          <w:p w14:paraId="68431793" w14:textId="04D0EC5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8"/>
                <w:szCs w:val="28"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</w:rPr>
              <w:t>(23,484)</w:t>
            </w:r>
          </w:p>
        </w:tc>
      </w:tr>
      <w:tr w:rsidR="00183CE5" w:rsidRPr="00183CE5" w14:paraId="7A45C01C" w14:textId="77777777" w:rsidTr="00E110FC">
        <w:trPr>
          <w:trHeight w:val="830"/>
        </w:trPr>
        <w:tc>
          <w:tcPr>
            <w:tcW w:w="2653" w:type="dxa"/>
            <w:vAlign w:val="bottom"/>
          </w:tcPr>
          <w:p w14:paraId="356D7E8E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83CE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 xml:space="preserve">หัก </w:t>
            </w:r>
            <w:r w:rsidRPr="00183CE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ส่วนร่วมที่ลงทุนโดย</w:t>
            </w:r>
          </w:p>
          <w:p w14:paraId="449CD059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0" w:right="-1152" w:hanging="23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  <w:lang w:val="en-GB"/>
              </w:rPr>
              <w:tab/>
            </w:r>
            <w:r w:rsidRPr="00183CE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ธนาคารพาณิชย์ภายใต้การ</w:t>
            </w:r>
          </w:p>
          <w:p w14:paraId="4EF1BA1A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0" w:right="-1152" w:hanging="23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  <w:lang w:val="en-GB"/>
              </w:rPr>
              <w:tab/>
            </w:r>
            <w:r w:rsidRPr="00183CE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จัดการสินเชื่อร่วมทางการเงิน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2A7D5422" w14:textId="0BDCC1FD" w:rsidR="000C7FD9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576"/>
              <w:rPr>
                <w:rFonts w:asciiTheme="majorBidi" w:hAnsiTheme="majorBidi" w:cstheme="majorBidi"/>
                <w:sz w:val="28"/>
                <w:szCs w:val="28"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</w:rPr>
              <w:t>(11,946)</w:t>
            </w:r>
          </w:p>
        </w:tc>
        <w:tc>
          <w:tcPr>
            <w:tcW w:w="236" w:type="dxa"/>
            <w:vAlign w:val="bottom"/>
          </w:tcPr>
          <w:p w14:paraId="25116A47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vAlign w:val="bottom"/>
          </w:tcPr>
          <w:p w14:paraId="2826FC0A" w14:textId="5E07843E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</w:rPr>
              <w:t>(68,382)</w:t>
            </w:r>
          </w:p>
        </w:tc>
        <w:tc>
          <w:tcPr>
            <w:tcW w:w="236" w:type="dxa"/>
            <w:vAlign w:val="bottom"/>
          </w:tcPr>
          <w:p w14:paraId="7A9FC1BA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  <w:vAlign w:val="bottom"/>
          </w:tcPr>
          <w:p w14:paraId="5DD80251" w14:textId="57683BFA" w:rsidR="000C7FD9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183CE5">
              <w:rPr>
                <w:rFonts w:asciiTheme="majorBidi" w:hAnsiTheme="majorBidi" w:cs="Angsana New"/>
                <w:sz w:val="28"/>
                <w:szCs w:val="28"/>
                <w:cs/>
              </w:rPr>
              <w:t>(1</w:t>
            </w:r>
            <w:r w:rsidRPr="00183C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83CE5">
              <w:rPr>
                <w:rFonts w:asciiTheme="majorBidi" w:hAnsiTheme="majorBidi" w:cs="Angsana New"/>
                <w:sz w:val="28"/>
                <w:szCs w:val="28"/>
                <w:cs/>
              </w:rPr>
              <w:t>065)</w:t>
            </w:r>
          </w:p>
        </w:tc>
        <w:tc>
          <w:tcPr>
            <w:tcW w:w="236" w:type="dxa"/>
            <w:vAlign w:val="bottom"/>
          </w:tcPr>
          <w:p w14:paraId="42DDC01B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501FAE1D" w14:textId="61693908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</w:rPr>
              <w:t>(17,599)</w:t>
            </w:r>
          </w:p>
        </w:tc>
        <w:tc>
          <w:tcPr>
            <w:tcW w:w="270" w:type="dxa"/>
            <w:vAlign w:val="bottom"/>
          </w:tcPr>
          <w:p w14:paraId="6A67745C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14:paraId="1DE7E7DB" w14:textId="63553BC2" w:rsidR="000C7FD9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576"/>
              <w:rPr>
                <w:rFonts w:asciiTheme="majorBidi" w:hAnsiTheme="majorBidi" w:cstheme="majorBidi"/>
                <w:sz w:val="28"/>
                <w:szCs w:val="28"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</w:rPr>
              <w:t>(13,011)</w:t>
            </w:r>
          </w:p>
        </w:tc>
        <w:tc>
          <w:tcPr>
            <w:tcW w:w="245" w:type="dxa"/>
            <w:vAlign w:val="bottom"/>
          </w:tcPr>
          <w:p w14:paraId="64B68EC1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4" w:type="dxa"/>
            <w:gridSpan w:val="3"/>
            <w:tcBorders>
              <w:bottom w:val="single" w:sz="4" w:space="0" w:color="auto"/>
            </w:tcBorders>
            <w:vAlign w:val="bottom"/>
          </w:tcPr>
          <w:p w14:paraId="4A8F65EB" w14:textId="1CBDC113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</w:rPr>
              <w:t>(85,981)</w:t>
            </w:r>
          </w:p>
        </w:tc>
      </w:tr>
      <w:tr w:rsidR="00183CE5" w:rsidRPr="00183CE5" w14:paraId="3A6EC7CF" w14:textId="77777777" w:rsidTr="00E110FC">
        <w:tc>
          <w:tcPr>
            <w:tcW w:w="2653" w:type="dxa"/>
          </w:tcPr>
          <w:p w14:paraId="60E7E6E9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558" w:hanging="23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รวมลูกหนี้ตามสัญญาเช่าซื้อ</w:t>
            </w: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3B92527C" w14:textId="2FF4A255" w:rsidR="000C7FD9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5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5,303</w:t>
            </w:r>
          </w:p>
        </w:tc>
        <w:tc>
          <w:tcPr>
            <w:tcW w:w="236" w:type="dxa"/>
            <w:vAlign w:val="bottom"/>
          </w:tcPr>
          <w:p w14:paraId="777330B7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vAlign w:val="center"/>
          </w:tcPr>
          <w:p w14:paraId="1920DC3C" w14:textId="36A4AF39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5,438</w:t>
            </w:r>
          </w:p>
        </w:tc>
        <w:tc>
          <w:tcPr>
            <w:tcW w:w="236" w:type="dxa"/>
            <w:vAlign w:val="center"/>
          </w:tcPr>
          <w:p w14:paraId="1CADB819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  <w:vAlign w:val="bottom"/>
          </w:tcPr>
          <w:p w14:paraId="4F7C69CD" w14:textId="77FDFD27" w:rsidR="000C7FD9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488</w:t>
            </w:r>
          </w:p>
        </w:tc>
        <w:tc>
          <w:tcPr>
            <w:tcW w:w="236" w:type="dxa"/>
            <w:vAlign w:val="center"/>
          </w:tcPr>
          <w:p w14:paraId="72F3CBB0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center"/>
          </w:tcPr>
          <w:p w14:paraId="0DDA2690" w14:textId="66E2F5D2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19,255</w:t>
            </w:r>
          </w:p>
        </w:tc>
        <w:tc>
          <w:tcPr>
            <w:tcW w:w="270" w:type="dxa"/>
            <w:vAlign w:val="center"/>
          </w:tcPr>
          <w:p w14:paraId="05060D1A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5431470E" w14:textId="658B5D3C" w:rsidR="000C7FD9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5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5,791</w:t>
            </w:r>
          </w:p>
        </w:tc>
        <w:tc>
          <w:tcPr>
            <w:tcW w:w="245" w:type="dxa"/>
            <w:vAlign w:val="center"/>
          </w:tcPr>
          <w:p w14:paraId="017FCF2A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4" w:type="dxa"/>
            <w:gridSpan w:val="3"/>
            <w:tcBorders>
              <w:top w:val="single" w:sz="4" w:space="0" w:color="auto"/>
            </w:tcBorders>
            <w:vAlign w:val="center"/>
          </w:tcPr>
          <w:p w14:paraId="1F3B2107" w14:textId="2BFD6A82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24,693</w:t>
            </w:r>
          </w:p>
        </w:tc>
      </w:tr>
      <w:tr w:rsidR="00183CE5" w:rsidRPr="00183CE5" w14:paraId="2DE955A4" w14:textId="77777777" w:rsidTr="00E110FC">
        <w:tc>
          <w:tcPr>
            <w:tcW w:w="2653" w:type="dxa"/>
          </w:tcPr>
          <w:p w14:paraId="46F4335E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183CE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 xml:space="preserve">หัก </w:t>
            </w:r>
            <w:r w:rsidRPr="00183CE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2163732B" w14:textId="20382879" w:rsidR="000C7FD9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576"/>
              <w:rPr>
                <w:rFonts w:asciiTheme="majorBidi" w:hAnsiTheme="majorBidi" w:cstheme="majorBidi"/>
                <w:sz w:val="28"/>
                <w:szCs w:val="28"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</w:rPr>
              <w:t>(33)</w:t>
            </w:r>
          </w:p>
        </w:tc>
        <w:tc>
          <w:tcPr>
            <w:tcW w:w="236" w:type="dxa"/>
            <w:vAlign w:val="bottom"/>
          </w:tcPr>
          <w:p w14:paraId="7F46002D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vAlign w:val="bottom"/>
          </w:tcPr>
          <w:p w14:paraId="3B81AA18" w14:textId="33EBC250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</w:rPr>
              <w:t>(41)</w:t>
            </w:r>
          </w:p>
        </w:tc>
        <w:tc>
          <w:tcPr>
            <w:tcW w:w="236" w:type="dxa"/>
            <w:vAlign w:val="bottom"/>
          </w:tcPr>
          <w:p w14:paraId="78673C59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  <w:vAlign w:val="bottom"/>
          </w:tcPr>
          <w:p w14:paraId="2B83162C" w14:textId="3125567C" w:rsidR="000C7FD9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236" w:type="dxa"/>
            <w:vAlign w:val="bottom"/>
          </w:tcPr>
          <w:p w14:paraId="5EF668EE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2E244F39" w14:textId="768A3CAB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</w:rPr>
              <w:t>(145)</w:t>
            </w:r>
          </w:p>
        </w:tc>
        <w:tc>
          <w:tcPr>
            <w:tcW w:w="270" w:type="dxa"/>
            <w:vAlign w:val="bottom"/>
          </w:tcPr>
          <w:p w14:paraId="4200129A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14:paraId="17D67012" w14:textId="0A3B6CC1" w:rsidR="000C7FD9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576"/>
              <w:rPr>
                <w:rFonts w:asciiTheme="majorBidi" w:hAnsiTheme="majorBidi" w:cstheme="majorBidi"/>
                <w:sz w:val="28"/>
                <w:szCs w:val="28"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</w:rPr>
              <w:t>(36)</w:t>
            </w:r>
          </w:p>
        </w:tc>
        <w:tc>
          <w:tcPr>
            <w:tcW w:w="245" w:type="dxa"/>
            <w:vAlign w:val="bottom"/>
          </w:tcPr>
          <w:p w14:paraId="18961904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4" w:type="dxa"/>
            <w:gridSpan w:val="3"/>
            <w:tcBorders>
              <w:bottom w:val="single" w:sz="4" w:space="0" w:color="auto"/>
            </w:tcBorders>
            <w:vAlign w:val="bottom"/>
          </w:tcPr>
          <w:p w14:paraId="514A63F4" w14:textId="30466282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8"/>
                <w:szCs w:val="28"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</w:rPr>
              <w:t>(186)</w:t>
            </w:r>
          </w:p>
        </w:tc>
      </w:tr>
      <w:tr w:rsidR="00183CE5" w:rsidRPr="00183CE5" w14:paraId="62C9555E" w14:textId="77777777" w:rsidTr="00E110FC">
        <w:tc>
          <w:tcPr>
            <w:tcW w:w="2653" w:type="dxa"/>
          </w:tcPr>
          <w:p w14:paraId="6B8751C9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ลูกหนี้ตามสัญญาเช่าซื้อ</w:t>
            </w:r>
          </w:p>
          <w:p w14:paraId="41598AB9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9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ab/>
              <w:t>ภายใต้การจัดการ</w:t>
            </w:r>
          </w:p>
          <w:p w14:paraId="232BBB0B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558" w:hanging="2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ab/>
              <w:t xml:space="preserve">สินเชื่อร่วมทางการเงิน </w:t>
            </w:r>
            <w:r w:rsidRPr="00183C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183CE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B354AF" w14:textId="758C8E4F" w:rsidR="000C7FD9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5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5,270</w:t>
            </w:r>
          </w:p>
        </w:tc>
        <w:tc>
          <w:tcPr>
            <w:tcW w:w="236" w:type="dxa"/>
            <w:vAlign w:val="bottom"/>
          </w:tcPr>
          <w:p w14:paraId="7DC4A68C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36350D" w14:textId="173DEEC5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5,397</w:t>
            </w:r>
          </w:p>
        </w:tc>
        <w:tc>
          <w:tcPr>
            <w:tcW w:w="236" w:type="dxa"/>
            <w:vAlign w:val="bottom"/>
          </w:tcPr>
          <w:p w14:paraId="469E3F04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E449B4" w14:textId="38C86428" w:rsidR="000C7FD9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485</w:t>
            </w:r>
          </w:p>
        </w:tc>
        <w:tc>
          <w:tcPr>
            <w:tcW w:w="236" w:type="dxa"/>
            <w:vAlign w:val="bottom"/>
          </w:tcPr>
          <w:p w14:paraId="33EC62A5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912F22" w14:textId="3DFDB15E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19,110</w:t>
            </w:r>
          </w:p>
        </w:tc>
        <w:tc>
          <w:tcPr>
            <w:tcW w:w="270" w:type="dxa"/>
            <w:vAlign w:val="bottom"/>
          </w:tcPr>
          <w:p w14:paraId="72C9E0FF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C998F0" w14:textId="6FB03D80" w:rsidR="000C7FD9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5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5,755</w:t>
            </w:r>
          </w:p>
        </w:tc>
        <w:tc>
          <w:tcPr>
            <w:tcW w:w="245" w:type="dxa"/>
            <w:vAlign w:val="bottom"/>
          </w:tcPr>
          <w:p w14:paraId="61FD043B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82B7E" w14:textId="488A26A9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24,507</w:t>
            </w:r>
          </w:p>
        </w:tc>
      </w:tr>
      <w:tr w:rsidR="00183CE5" w:rsidRPr="00183CE5" w14:paraId="55BA9740" w14:textId="77777777" w:rsidTr="0042401E">
        <w:tc>
          <w:tcPr>
            <w:tcW w:w="2653" w:type="dxa"/>
          </w:tcPr>
          <w:p w14:paraId="60DCD3C2" w14:textId="77777777" w:rsidR="0044694B" w:rsidRPr="00183CE5" w:rsidRDefault="0044694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558" w:hanging="237"/>
              <w:rPr>
                <w:rFonts w:asciiTheme="majorBidi" w:hAnsiTheme="majorBidi" w:cstheme="majorBidi"/>
                <w:sz w:val="32"/>
                <w:szCs w:val="32"/>
                <w:lang w:val="en-GB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12B4A6CD" w14:textId="40CB675F" w:rsidR="0044694B" w:rsidRPr="00183CE5" w:rsidRDefault="0042401E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pacing w:val="-8"/>
                <w:sz w:val="28"/>
                <w:szCs w:val="28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pacing w:val="-8"/>
                <w:sz w:val="28"/>
                <w:szCs w:val="28"/>
                <w:lang w:val="en-GB" w:bidi="ar-SA"/>
              </w:rPr>
              <w:softHyphen/>
            </w:r>
          </w:p>
        </w:tc>
        <w:tc>
          <w:tcPr>
            <w:tcW w:w="236" w:type="dxa"/>
          </w:tcPr>
          <w:p w14:paraId="376FBA79" w14:textId="77777777" w:rsidR="0044694B" w:rsidRPr="00183CE5" w:rsidRDefault="0044694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</w:tcPr>
          <w:p w14:paraId="5451900B" w14:textId="77777777" w:rsidR="0044694B" w:rsidRPr="00183CE5" w:rsidRDefault="0044694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580FD8E6" w14:textId="77777777" w:rsidR="0044694B" w:rsidRPr="00183CE5" w:rsidRDefault="0044694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7300E6C3" w14:textId="77777777" w:rsidR="0044694B" w:rsidRPr="00183CE5" w:rsidRDefault="0044694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</w:tcPr>
          <w:p w14:paraId="04A1C6AC" w14:textId="77777777" w:rsidR="0044694B" w:rsidRPr="00183CE5" w:rsidRDefault="0044694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4D4F6377" w14:textId="77777777" w:rsidR="0044694B" w:rsidRPr="00183CE5" w:rsidRDefault="0044694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</w:tcPr>
          <w:p w14:paraId="79A7A1CC" w14:textId="77777777" w:rsidR="0044694B" w:rsidRPr="00183CE5" w:rsidRDefault="0044694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2EF6F995" w14:textId="77777777" w:rsidR="0044694B" w:rsidRPr="00183CE5" w:rsidRDefault="0044694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45" w:type="dxa"/>
          </w:tcPr>
          <w:p w14:paraId="53D1A750" w14:textId="77777777" w:rsidR="0044694B" w:rsidRPr="00183CE5" w:rsidRDefault="0044694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4" w:type="dxa"/>
            <w:gridSpan w:val="3"/>
            <w:tcBorders>
              <w:top w:val="single" w:sz="4" w:space="0" w:color="auto"/>
            </w:tcBorders>
          </w:tcPr>
          <w:p w14:paraId="2D0C8E44" w14:textId="77777777" w:rsidR="0044694B" w:rsidRPr="00183CE5" w:rsidRDefault="0044694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183CE5" w:rsidRPr="00183CE5" w14:paraId="7AFE3036" w14:textId="77777777" w:rsidTr="0042401E">
        <w:tc>
          <w:tcPr>
            <w:tcW w:w="2653" w:type="dxa"/>
          </w:tcPr>
          <w:p w14:paraId="6804144E" w14:textId="77777777" w:rsidR="00D030AA" w:rsidRPr="00183CE5" w:rsidRDefault="00D030A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558" w:hanging="237"/>
              <w:rPr>
                <w:rFonts w:asciiTheme="majorBidi" w:hAnsiTheme="majorBidi" w:cstheme="majorBidi"/>
                <w:sz w:val="32"/>
                <w:szCs w:val="32"/>
                <w:lang w:val="en-GB" w:bidi="ar-SA"/>
              </w:rPr>
            </w:pPr>
          </w:p>
        </w:tc>
        <w:tc>
          <w:tcPr>
            <w:tcW w:w="989" w:type="dxa"/>
          </w:tcPr>
          <w:p w14:paraId="7F8BE2ED" w14:textId="77777777" w:rsidR="00D030AA" w:rsidRPr="00183CE5" w:rsidRDefault="00D030A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pacing w:val="-8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</w:tcPr>
          <w:p w14:paraId="348DA232" w14:textId="77777777" w:rsidR="00D030AA" w:rsidRPr="00183CE5" w:rsidRDefault="00D030A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62" w:type="dxa"/>
          </w:tcPr>
          <w:p w14:paraId="38943AFF" w14:textId="77777777" w:rsidR="00D030AA" w:rsidRPr="00183CE5" w:rsidRDefault="00D030A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29A81285" w14:textId="77777777" w:rsidR="00D030AA" w:rsidRPr="00183CE5" w:rsidRDefault="00D030A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37" w:type="dxa"/>
          </w:tcPr>
          <w:p w14:paraId="2FDB2F8A" w14:textId="77777777" w:rsidR="00D030AA" w:rsidRPr="00183CE5" w:rsidRDefault="00D030A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</w:tcPr>
          <w:p w14:paraId="06BB95F5" w14:textId="77777777" w:rsidR="00D030AA" w:rsidRPr="00183CE5" w:rsidRDefault="00D030A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5" w:type="dxa"/>
          </w:tcPr>
          <w:p w14:paraId="65747CCB" w14:textId="77777777" w:rsidR="00D030AA" w:rsidRPr="00183CE5" w:rsidRDefault="00D030A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</w:tcPr>
          <w:p w14:paraId="40E458B4" w14:textId="77777777" w:rsidR="00D030AA" w:rsidRPr="00183CE5" w:rsidRDefault="00D030A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050" w:type="dxa"/>
          </w:tcPr>
          <w:p w14:paraId="132BCCE2" w14:textId="77777777" w:rsidR="00D030AA" w:rsidRPr="00183CE5" w:rsidRDefault="00D030A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45" w:type="dxa"/>
          </w:tcPr>
          <w:p w14:paraId="125FA543" w14:textId="77777777" w:rsidR="00D030AA" w:rsidRPr="00183CE5" w:rsidRDefault="00D030A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4" w:type="dxa"/>
            <w:gridSpan w:val="3"/>
          </w:tcPr>
          <w:p w14:paraId="7A53C6CA" w14:textId="77777777" w:rsidR="00D030AA" w:rsidRPr="00183CE5" w:rsidRDefault="00D030A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183CE5" w:rsidRPr="00183CE5" w14:paraId="50D39F8B" w14:textId="77777777" w:rsidTr="00E110FC">
        <w:tc>
          <w:tcPr>
            <w:tcW w:w="2653" w:type="dxa"/>
          </w:tcPr>
          <w:p w14:paraId="48AB8C91" w14:textId="77777777" w:rsidR="0044694B" w:rsidRPr="00183CE5" w:rsidRDefault="0044694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GB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ลูกหนี้สินเชื่อรายย่อย</w:t>
            </w:r>
          </w:p>
        </w:tc>
        <w:tc>
          <w:tcPr>
            <w:tcW w:w="989" w:type="dxa"/>
          </w:tcPr>
          <w:p w14:paraId="783C826B" w14:textId="77777777" w:rsidR="0044694B" w:rsidRPr="00183CE5" w:rsidRDefault="0044694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644AB7" w14:textId="77777777" w:rsidR="0044694B" w:rsidRPr="00183CE5" w:rsidRDefault="0044694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62" w:type="dxa"/>
          </w:tcPr>
          <w:p w14:paraId="56933475" w14:textId="77777777" w:rsidR="0044694B" w:rsidRPr="00183CE5" w:rsidRDefault="0044694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504E82" w14:textId="77777777" w:rsidR="0044694B" w:rsidRPr="00183CE5" w:rsidRDefault="0044694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37" w:type="dxa"/>
          </w:tcPr>
          <w:p w14:paraId="6BE0C18B" w14:textId="77777777" w:rsidR="0044694B" w:rsidRPr="00183CE5" w:rsidRDefault="0044694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6DD60D" w14:textId="77777777" w:rsidR="0044694B" w:rsidRPr="00183CE5" w:rsidRDefault="0044694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18B98193" w14:textId="77777777" w:rsidR="0044694B" w:rsidRPr="00183CE5" w:rsidRDefault="0044694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AC9781" w14:textId="77777777" w:rsidR="0044694B" w:rsidRPr="00183CE5" w:rsidRDefault="0044694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14:paraId="3B3D050F" w14:textId="77777777" w:rsidR="0044694B" w:rsidRPr="00183CE5" w:rsidRDefault="0044694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45" w:type="dxa"/>
          </w:tcPr>
          <w:p w14:paraId="2EF7D815" w14:textId="77777777" w:rsidR="0044694B" w:rsidRPr="00183CE5" w:rsidRDefault="0044694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4" w:type="dxa"/>
            <w:gridSpan w:val="3"/>
          </w:tcPr>
          <w:p w14:paraId="752969FA" w14:textId="77777777" w:rsidR="0044694B" w:rsidRPr="00183CE5" w:rsidRDefault="0044694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183CE5" w:rsidRPr="00183CE5" w14:paraId="3B3A4E1A" w14:textId="77777777" w:rsidTr="00E110FC">
        <w:tc>
          <w:tcPr>
            <w:tcW w:w="2653" w:type="dxa"/>
            <w:vAlign w:val="bottom"/>
          </w:tcPr>
          <w:p w14:paraId="619C7DEC" w14:textId="77777777" w:rsidR="00B81ADD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ลูกหนี้สินเชื่อรายย่อย</w:t>
            </w:r>
          </w:p>
          <w:p w14:paraId="4B97AC30" w14:textId="77777777" w:rsidR="00B81ADD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ab/>
              <w:t>ภายใต้การจัดการ</w:t>
            </w:r>
          </w:p>
          <w:p w14:paraId="14B58508" w14:textId="77777777" w:rsidR="00B81ADD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ab/>
              <w:t>สินเชื่อร่วมทางการเงิน</w:t>
            </w:r>
          </w:p>
        </w:tc>
        <w:tc>
          <w:tcPr>
            <w:tcW w:w="989" w:type="dxa"/>
            <w:vAlign w:val="bottom"/>
          </w:tcPr>
          <w:p w14:paraId="12BD4459" w14:textId="304734E0" w:rsidR="00B81ADD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08"/>
              <w:rPr>
                <w:rFonts w:asciiTheme="majorBidi" w:hAnsiTheme="majorBidi" w:cstheme="majorBidi"/>
                <w:sz w:val="28"/>
                <w:szCs w:val="28"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</w:rPr>
              <w:t>464</w:t>
            </w:r>
          </w:p>
        </w:tc>
        <w:tc>
          <w:tcPr>
            <w:tcW w:w="236" w:type="dxa"/>
            <w:vAlign w:val="bottom"/>
          </w:tcPr>
          <w:p w14:paraId="01F3C5E7" w14:textId="77777777" w:rsidR="00B81ADD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72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62" w:type="dxa"/>
            <w:vAlign w:val="bottom"/>
          </w:tcPr>
          <w:p w14:paraId="7FFBF1E6" w14:textId="76F9EE1E" w:rsidR="00B81ADD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08"/>
              <w:rPr>
                <w:rFonts w:asciiTheme="majorBidi" w:hAnsiTheme="majorBidi" w:cstheme="majorBidi"/>
                <w:sz w:val="28"/>
                <w:szCs w:val="28"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</w:rPr>
              <w:t>906</w:t>
            </w:r>
          </w:p>
        </w:tc>
        <w:tc>
          <w:tcPr>
            <w:tcW w:w="236" w:type="dxa"/>
            <w:vAlign w:val="bottom"/>
          </w:tcPr>
          <w:p w14:paraId="7F7C1397" w14:textId="77777777" w:rsidR="00B81ADD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576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37" w:type="dxa"/>
            <w:vAlign w:val="bottom"/>
          </w:tcPr>
          <w:p w14:paraId="5608958B" w14:textId="68D7396D" w:rsidR="00B81ADD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25DE1EB" w14:textId="77777777" w:rsidR="00B81ADD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5" w:type="dxa"/>
            <w:vAlign w:val="bottom"/>
          </w:tcPr>
          <w:p w14:paraId="06B0C7D8" w14:textId="6D30F519" w:rsidR="00B81ADD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</w:rPr>
              <w:t>431</w:t>
            </w:r>
          </w:p>
        </w:tc>
        <w:tc>
          <w:tcPr>
            <w:tcW w:w="270" w:type="dxa"/>
            <w:vAlign w:val="bottom"/>
          </w:tcPr>
          <w:p w14:paraId="46EF6A48" w14:textId="77777777" w:rsidR="00B81ADD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0" w:type="dxa"/>
            <w:vAlign w:val="bottom"/>
          </w:tcPr>
          <w:p w14:paraId="69CD2A90" w14:textId="5349828E" w:rsidR="00B81ADD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08"/>
              <w:rPr>
                <w:rFonts w:asciiTheme="majorBidi" w:hAnsiTheme="majorBidi" w:cstheme="majorBidi"/>
                <w:sz w:val="28"/>
                <w:szCs w:val="28"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</w:rPr>
              <w:t>464</w:t>
            </w:r>
          </w:p>
        </w:tc>
        <w:tc>
          <w:tcPr>
            <w:tcW w:w="245" w:type="dxa"/>
            <w:vAlign w:val="bottom"/>
          </w:tcPr>
          <w:p w14:paraId="7EE6D16B" w14:textId="77777777" w:rsidR="00B81ADD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04" w:type="dxa"/>
            <w:gridSpan w:val="3"/>
            <w:vAlign w:val="bottom"/>
          </w:tcPr>
          <w:p w14:paraId="77FCE06B" w14:textId="0A37B832" w:rsidR="00B81ADD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</w:rPr>
              <w:t>1,337</w:t>
            </w:r>
          </w:p>
        </w:tc>
      </w:tr>
      <w:tr w:rsidR="00183CE5" w:rsidRPr="00183CE5" w14:paraId="18507881" w14:textId="77777777" w:rsidTr="00E110FC">
        <w:trPr>
          <w:trHeight w:val="830"/>
        </w:trPr>
        <w:tc>
          <w:tcPr>
            <w:tcW w:w="2653" w:type="dxa"/>
            <w:vAlign w:val="bottom"/>
          </w:tcPr>
          <w:p w14:paraId="46D2FE35" w14:textId="77777777" w:rsidR="00B81ADD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83CE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 xml:space="preserve">หัก </w:t>
            </w:r>
            <w:r w:rsidRPr="00183CE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ดอกเบี้ยที่ยังไม่ถือ</w:t>
            </w:r>
          </w:p>
          <w:p w14:paraId="276F0B07" w14:textId="77777777" w:rsidR="00B81ADD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  <w:lang w:val="en-GB"/>
              </w:rPr>
              <w:tab/>
            </w:r>
            <w:r w:rsidRPr="00183CE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เป็นรายได้ </w:t>
            </w:r>
            <w:r w:rsidRPr="00183CE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83CE5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989" w:type="dxa"/>
            <w:vAlign w:val="bottom"/>
          </w:tcPr>
          <w:p w14:paraId="6A06C1DD" w14:textId="505B25F3" w:rsidR="00B81ADD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08"/>
              <w:rPr>
                <w:rFonts w:asciiTheme="majorBidi" w:hAnsiTheme="majorBidi" w:cstheme="majorBidi"/>
                <w:sz w:val="28"/>
                <w:szCs w:val="28"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</w:rPr>
              <w:t>(88)</w:t>
            </w:r>
          </w:p>
        </w:tc>
        <w:tc>
          <w:tcPr>
            <w:tcW w:w="236" w:type="dxa"/>
            <w:vAlign w:val="bottom"/>
          </w:tcPr>
          <w:p w14:paraId="20482F93" w14:textId="77777777" w:rsidR="00B81ADD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62" w:type="dxa"/>
            <w:vAlign w:val="bottom"/>
          </w:tcPr>
          <w:p w14:paraId="0C55F0A6" w14:textId="16A2103D" w:rsidR="00B81ADD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</w:rPr>
              <w:t>(297)</w:t>
            </w:r>
          </w:p>
        </w:tc>
        <w:tc>
          <w:tcPr>
            <w:tcW w:w="236" w:type="dxa"/>
            <w:vAlign w:val="bottom"/>
          </w:tcPr>
          <w:p w14:paraId="57FDC667" w14:textId="77777777" w:rsidR="00B81ADD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37" w:type="dxa"/>
            <w:vAlign w:val="bottom"/>
          </w:tcPr>
          <w:p w14:paraId="3DB13CCD" w14:textId="23C3015C" w:rsidR="00B81ADD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3766714" w14:textId="77777777" w:rsidR="00B81ADD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5" w:type="dxa"/>
            <w:vAlign w:val="bottom"/>
          </w:tcPr>
          <w:p w14:paraId="005D459C" w14:textId="62559EDE" w:rsidR="00B81ADD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</w:rPr>
              <w:t>(75)</w:t>
            </w:r>
          </w:p>
        </w:tc>
        <w:tc>
          <w:tcPr>
            <w:tcW w:w="270" w:type="dxa"/>
            <w:vAlign w:val="bottom"/>
          </w:tcPr>
          <w:p w14:paraId="15440EE6" w14:textId="77777777" w:rsidR="00B81ADD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0" w:type="dxa"/>
            <w:vAlign w:val="bottom"/>
          </w:tcPr>
          <w:p w14:paraId="6EFC3AE3" w14:textId="4622605F" w:rsidR="00B81ADD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08"/>
              <w:rPr>
                <w:rFonts w:asciiTheme="majorBidi" w:hAnsiTheme="majorBidi" w:cstheme="majorBidi"/>
                <w:sz w:val="28"/>
                <w:szCs w:val="28"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</w:rPr>
              <w:t>(88)</w:t>
            </w:r>
          </w:p>
        </w:tc>
        <w:tc>
          <w:tcPr>
            <w:tcW w:w="245" w:type="dxa"/>
            <w:vAlign w:val="bottom"/>
          </w:tcPr>
          <w:p w14:paraId="5D6BFA8D" w14:textId="77777777" w:rsidR="00B81ADD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4" w:type="dxa"/>
            <w:gridSpan w:val="3"/>
            <w:vAlign w:val="bottom"/>
          </w:tcPr>
          <w:p w14:paraId="1277C86B" w14:textId="09BC9905" w:rsidR="00B81ADD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8"/>
                <w:szCs w:val="28"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</w:rPr>
              <w:t>(372)</w:t>
            </w:r>
          </w:p>
        </w:tc>
      </w:tr>
      <w:tr w:rsidR="00183CE5" w:rsidRPr="00183CE5" w14:paraId="472E3259" w14:textId="77777777" w:rsidTr="00E110FC">
        <w:trPr>
          <w:trHeight w:val="830"/>
        </w:trPr>
        <w:tc>
          <w:tcPr>
            <w:tcW w:w="2653" w:type="dxa"/>
            <w:vAlign w:val="bottom"/>
          </w:tcPr>
          <w:p w14:paraId="622BB937" w14:textId="77777777" w:rsidR="00B81ADD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83CE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 xml:space="preserve">หัก </w:t>
            </w:r>
            <w:r w:rsidRPr="00183CE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ส่วนร่วมที่ลงทุนโดย</w:t>
            </w:r>
          </w:p>
          <w:p w14:paraId="426D5057" w14:textId="77777777" w:rsidR="00B81ADD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  <w:lang w:val="en-GB"/>
              </w:rPr>
              <w:tab/>
            </w:r>
            <w:r w:rsidRPr="00183CE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ธนาคารพาณิชย์ภายใต้การ</w:t>
            </w:r>
          </w:p>
          <w:p w14:paraId="76AFFFE1" w14:textId="77777777" w:rsidR="00B81ADD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  <w:lang w:val="en-GB"/>
              </w:rPr>
              <w:tab/>
            </w:r>
            <w:r w:rsidRPr="00183CE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จัดการสินเชื่อร่วมทางการเงิน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58F8589E" w14:textId="3FA4E557" w:rsidR="00B81ADD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08"/>
              <w:rPr>
                <w:rFonts w:asciiTheme="majorBidi" w:hAnsiTheme="majorBidi" w:cstheme="majorBidi"/>
                <w:sz w:val="28"/>
                <w:szCs w:val="28"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</w:rPr>
              <w:t>(284)</w:t>
            </w:r>
          </w:p>
        </w:tc>
        <w:tc>
          <w:tcPr>
            <w:tcW w:w="236" w:type="dxa"/>
            <w:vAlign w:val="bottom"/>
          </w:tcPr>
          <w:p w14:paraId="4A6C853B" w14:textId="77777777" w:rsidR="00B81ADD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vAlign w:val="bottom"/>
          </w:tcPr>
          <w:p w14:paraId="40400E7C" w14:textId="23471DA6" w:rsidR="00B81ADD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</w:rPr>
              <w:t>(653)</w:t>
            </w:r>
          </w:p>
        </w:tc>
        <w:tc>
          <w:tcPr>
            <w:tcW w:w="236" w:type="dxa"/>
            <w:vAlign w:val="bottom"/>
          </w:tcPr>
          <w:p w14:paraId="74789405" w14:textId="77777777" w:rsidR="00B81ADD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  <w:vAlign w:val="bottom"/>
          </w:tcPr>
          <w:p w14:paraId="50D37003" w14:textId="0B17FC71" w:rsidR="00B81ADD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A7D0804" w14:textId="77777777" w:rsidR="00B81ADD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09A974FF" w14:textId="7A49320F" w:rsidR="00B81ADD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</w:rPr>
              <w:t>(147)</w:t>
            </w:r>
          </w:p>
        </w:tc>
        <w:tc>
          <w:tcPr>
            <w:tcW w:w="270" w:type="dxa"/>
            <w:vAlign w:val="bottom"/>
          </w:tcPr>
          <w:p w14:paraId="44FA118F" w14:textId="77777777" w:rsidR="00B81ADD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14:paraId="48807A42" w14:textId="2FD7EDBC" w:rsidR="00B81ADD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08"/>
              <w:rPr>
                <w:rFonts w:asciiTheme="majorBidi" w:hAnsiTheme="majorBidi" w:cstheme="majorBidi"/>
                <w:sz w:val="28"/>
                <w:szCs w:val="28"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</w:rPr>
              <w:t>(284)</w:t>
            </w:r>
          </w:p>
        </w:tc>
        <w:tc>
          <w:tcPr>
            <w:tcW w:w="245" w:type="dxa"/>
            <w:vAlign w:val="bottom"/>
          </w:tcPr>
          <w:p w14:paraId="03DF119E" w14:textId="77777777" w:rsidR="00B81ADD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4" w:type="dxa"/>
            <w:gridSpan w:val="3"/>
            <w:tcBorders>
              <w:bottom w:val="single" w:sz="4" w:space="0" w:color="auto"/>
            </w:tcBorders>
            <w:vAlign w:val="bottom"/>
          </w:tcPr>
          <w:p w14:paraId="1FB3937F" w14:textId="65125199" w:rsidR="00B81ADD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</w:rPr>
              <w:t>(800)</w:t>
            </w:r>
          </w:p>
        </w:tc>
      </w:tr>
      <w:tr w:rsidR="00183CE5" w:rsidRPr="00183CE5" w14:paraId="53B461EA" w14:textId="77777777" w:rsidTr="00E110FC">
        <w:tc>
          <w:tcPr>
            <w:tcW w:w="2653" w:type="dxa"/>
          </w:tcPr>
          <w:p w14:paraId="524E578C" w14:textId="77777777" w:rsidR="00B81ADD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558" w:hanging="23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รวมลูกหนี้สินเชื่อรายย่อย</w:t>
            </w: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2281802F" w14:textId="5D72378E" w:rsidR="00B81ADD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</w:t>
            </w:r>
          </w:p>
        </w:tc>
        <w:tc>
          <w:tcPr>
            <w:tcW w:w="236" w:type="dxa"/>
            <w:vAlign w:val="bottom"/>
          </w:tcPr>
          <w:p w14:paraId="5D1F5B3F" w14:textId="77777777" w:rsidR="00B81ADD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vAlign w:val="center"/>
          </w:tcPr>
          <w:p w14:paraId="16FC675E" w14:textId="0AD14702" w:rsidR="00B81ADD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(44)</w:t>
            </w:r>
          </w:p>
        </w:tc>
        <w:tc>
          <w:tcPr>
            <w:tcW w:w="236" w:type="dxa"/>
            <w:vAlign w:val="center"/>
          </w:tcPr>
          <w:p w14:paraId="6C162EB4" w14:textId="77777777" w:rsidR="00B81ADD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  <w:vAlign w:val="bottom"/>
          </w:tcPr>
          <w:p w14:paraId="2A0A9A04" w14:textId="323C429C" w:rsidR="00B81ADD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73C35135" w14:textId="77777777" w:rsidR="00B81ADD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center"/>
          </w:tcPr>
          <w:p w14:paraId="270F6294" w14:textId="199DC4D6" w:rsidR="00B81ADD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209</w:t>
            </w:r>
          </w:p>
        </w:tc>
        <w:tc>
          <w:tcPr>
            <w:tcW w:w="270" w:type="dxa"/>
            <w:vAlign w:val="center"/>
          </w:tcPr>
          <w:p w14:paraId="14459937" w14:textId="77777777" w:rsidR="00B81ADD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4D139777" w14:textId="09C81B3E" w:rsidR="00B81ADD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</w:t>
            </w:r>
          </w:p>
        </w:tc>
        <w:tc>
          <w:tcPr>
            <w:tcW w:w="245" w:type="dxa"/>
            <w:vAlign w:val="center"/>
          </w:tcPr>
          <w:p w14:paraId="03A68AD3" w14:textId="77777777" w:rsidR="00B81ADD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4" w:type="dxa"/>
            <w:gridSpan w:val="3"/>
            <w:tcBorders>
              <w:top w:val="single" w:sz="4" w:space="0" w:color="auto"/>
            </w:tcBorders>
            <w:vAlign w:val="center"/>
          </w:tcPr>
          <w:p w14:paraId="272864EB" w14:textId="5495068E" w:rsidR="00B81ADD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165</w:t>
            </w:r>
          </w:p>
        </w:tc>
      </w:tr>
      <w:tr w:rsidR="00183CE5" w:rsidRPr="00183CE5" w14:paraId="7772E7E5" w14:textId="77777777" w:rsidTr="00E110FC">
        <w:tc>
          <w:tcPr>
            <w:tcW w:w="2653" w:type="dxa"/>
          </w:tcPr>
          <w:p w14:paraId="4A1D1FFB" w14:textId="77777777" w:rsidR="00B81ADD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183CE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 xml:space="preserve">หัก </w:t>
            </w:r>
            <w:r w:rsidRPr="00183CE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5A60AF15" w14:textId="14ECE67E" w:rsidR="00B81ADD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08"/>
              <w:rPr>
                <w:rFonts w:asciiTheme="majorBidi" w:hAnsiTheme="majorBidi" w:cstheme="majorBidi"/>
                <w:sz w:val="28"/>
                <w:szCs w:val="28"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236" w:type="dxa"/>
            <w:vAlign w:val="bottom"/>
          </w:tcPr>
          <w:p w14:paraId="4A299CBC" w14:textId="77777777" w:rsidR="00B81ADD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vAlign w:val="center"/>
          </w:tcPr>
          <w:p w14:paraId="396EA58C" w14:textId="742953FE" w:rsidR="00B81ADD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  <w:vAlign w:val="center"/>
          </w:tcPr>
          <w:p w14:paraId="64D1D01D" w14:textId="77777777" w:rsidR="00B81ADD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  <w:vAlign w:val="bottom"/>
          </w:tcPr>
          <w:p w14:paraId="6029C3B9" w14:textId="4CD4200E" w:rsidR="00B81ADD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3D466C38" w14:textId="77777777" w:rsidR="00B81ADD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center"/>
          </w:tcPr>
          <w:p w14:paraId="51B27C48" w14:textId="70883261" w:rsidR="00B81ADD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270" w:type="dxa"/>
            <w:vAlign w:val="center"/>
          </w:tcPr>
          <w:p w14:paraId="4756AB20" w14:textId="77777777" w:rsidR="00B81ADD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14:paraId="62EFC3B7" w14:textId="5CC9DA1C" w:rsidR="00B81ADD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08"/>
              <w:rPr>
                <w:rFonts w:asciiTheme="majorBidi" w:hAnsiTheme="majorBidi" w:cstheme="majorBidi"/>
                <w:sz w:val="28"/>
                <w:szCs w:val="28"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245" w:type="dxa"/>
            <w:vAlign w:val="center"/>
          </w:tcPr>
          <w:p w14:paraId="23341C33" w14:textId="77777777" w:rsidR="00B81ADD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4" w:type="dxa"/>
            <w:gridSpan w:val="3"/>
            <w:tcBorders>
              <w:bottom w:val="single" w:sz="4" w:space="0" w:color="auto"/>
            </w:tcBorders>
            <w:vAlign w:val="center"/>
          </w:tcPr>
          <w:p w14:paraId="212A8667" w14:textId="34019DDD" w:rsidR="00B81ADD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8"/>
                <w:szCs w:val="28"/>
              </w:rPr>
            </w:pPr>
            <w:r w:rsidRPr="00183CE5"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</w:tr>
      <w:tr w:rsidR="00183CE5" w:rsidRPr="00183CE5" w14:paraId="17E9F97D" w14:textId="77777777" w:rsidTr="00E110FC">
        <w:tc>
          <w:tcPr>
            <w:tcW w:w="2653" w:type="dxa"/>
          </w:tcPr>
          <w:p w14:paraId="0E372B2A" w14:textId="77777777" w:rsidR="00B81ADD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ลูกหนี้สินเชื่อรายย่อย</w:t>
            </w:r>
          </w:p>
          <w:p w14:paraId="757F9E2E" w14:textId="77777777" w:rsidR="00B81ADD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ab/>
              <w:t>ภายใต้การจัดการ</w:t>
            </w:r>
          </w:p>
          <w:p w14:paraId="3BE44631" w14:textId="77777777" w:rsidR="00B81ADD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558" w:hanging="2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ab/>
              <w:t xml:space="preserve">สินเชื่อร่วมทางการเงิน </w:t>
            </w:r>
            <w:r w:rsidRPr="00183C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183CE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65ACD4" w14:textId="14427700" w:rsidR="00B81ADD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236" w:type="dxa"/>
            <w:vAlign w:val="bottom"/>
          </w:tcPr>
          <w:p w14:paraId="3AA4117D" w14:textId="77777777" w:rsidR="00B81ADD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3FC565" w14:textId="73BF9CF4" w:rsidR="00B81ADD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Pr="00183C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42)</w:t>
            </w:r>
          </w:p>
        </w:tc>
        <w:tc>
          <w:tcPr>
            <w:tcW w:w="236" w:type="dxa"/>
            <w:vAlign w:val="bottom"/>
          </w:tcPr>
          <w:p w14:paraId="00849D7F" w14:textId="77777777" w:rsidR="00B81ADD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9AB087" w14:textId="00DE9A92" w:rsidR="00B81ADD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B732F5F" w14:textId="77777777" w:rsidR="00B81ADD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ED05FC" w14:textId="18F5344E" w:rsidR="00B81ADD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201</w:t>
            </w:r>
          </w:p>
        </w:tc>
        <w:tc>
          <w:tcPr>
            <w:tcW w:w="270" w:type="dxa"/>
            <w:vAlign w:val="bottom"/>
          </w:tcPr>
          <w:p w14:paraId="1C0B7069" w14:textId="77777777" w:rsidR="00B81ADD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E43A24" w14:textId="46C1540A" w:rsidR="00B81ADD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245" w:type="dxa"/>
            <w:vAlign w:val="bottom"/>
          </w:tcPr>
          <w:p w14:paraId="37977AA7" w14:textId="77777777" w:rsidR="00B81ADD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493102" w14:textId="11E44AF6" w:rsidR="00B81ADD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159</w:t>
            </w:r>
          </w:p>
        </w:tc>
      </w:tr>
      <w:tr w:rsidR="00183CE5" w:rsidRPr="00183CE5" w14:paraId="0AD04D02" w14:textId="77777777" w:rsidTr="00E110FC">
        <w:tc>
          <w:tcPr>
            <w:tcW w:w="2653" w:type="dxa"/>
          </w:tcPr>
          <w:p w14:paraId="0614E922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6B408415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5180574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2595F54E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04F073BA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  <w:vAlign w:val="bottom"/>
          </w:tcPr>
          <w:p w14:paraId="17945780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0ED946E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bottom"/>
          </w:tcPr>
          <w:p w14:paraId="25640C04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A2DB6F2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16D00BF4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5" w:type="dxa"/>
            <w:vAlign w:val="bottom"/>
          </w:tcPr>
          <w:p w14:paraId="46673F4C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4" w:type="dxa"/>
            <w:gridSpan w:val="3"/>
            <w:tcBorders>
              <w:top w:val="single" w:sz="4" w:space="0" w:color="auto"/>
            </w:tcBorders>
            <w:vAlign w:val="bottom"/>
          </w:tcPr>
          <w:p w14:paraId="01F40E2C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C7FD9" w:rsidRPr="00183CE5" w14:paraId="2FD863D2" w14:textId="77777777" w:rsidTr="00E110FC">
        <w:tc>
          <w:tcPr>
            <w:tcW w:w="2653" w:type="dxa"/>
          </w:tcPr>
          <w:p w14:paraId="742700D8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ลูกหนี้สินเชื่อเพื่อผู้บริโภค</w:t>
            </w:r>
          </w:p>
          <w:p w14:paraId="17585B5E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ab/>
              <w:t>รายย่อยภายใต้การจัดการ</w:t>
            </w:r>
          </w:p>
          <w:p w14:paraId="33B5E7E9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ab/>
              <w:t xml:space="preserve">สินเชื่อร่วมทางการเงิน </w:t>
            </w:r>
            <w:r w:rsidRPr="00183C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183CE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89" w:type="dxa"/>
            <w:tcBorders>
              <w:bottom w:val="double" w:sz="4" w:space="0" w:color="auto"/>
            </w:tcBorders>
            <w:vAlign w:val="bottom"/>
          </w:tcPr>
          <w:p w14:paraId="648EA96A" w14:textId="4A20D6A4" w:rsidR="000C7FD9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5,361</w:t>
            </w:r>
          </w:p>
        </w:tc>
        <w:tc>
          <w:tcPr>
            <w:tcW w:w="236" w:type="dxa"/>
            <w:vAlign w:val="bottom"/>
          </w:tcPr>
          <w:p w14:paraId="50062432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62" w:type="dxa"/>
            <w:tcBorders>
              <w:bottom w:val="double" w:sz="4" w:space="0" w:color="auto"/>
            </w:tcBorders>
            <w:vAlign w:val="bottom"/>
          </w:tcPr>
          <w:p w14:paraId="16A76018" w14:textId="7E1C82CD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5,355</w:t>
            </w:r>
          </w:p>
        </w:tc>
        <w:tc>
          <w:tcPr>
            <w:tcW w:w="236" w:type="dxa"/>
            <w:vAlign w:val="bottom"/>
          </w:tcPr>
          <w:p w14:paraId="2E1E2899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37" w:type="dxa"/>
            <w:tcBorders>
              <w:bottom w:val="double" w:sz="4" w:space="0" w:color="auto"/>
            </w:tcBorders>
            <w:vAlign w:val="bottom"/>
          </w:tcPr>
          <w:p w14:paraId="5608520B" w14:textId="430E4286" w:rsidR="000C7FD9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485</w:t>
            </w:r>
          </w:p>
        </w:tc>
        <w:tc>
          <w:tcPr>
            <w:tcW w:w="236" w:type="dxa"/>
            <w:vAlign w:val="bottom"/>
          </w:tcPr>
          <w:p w14:paraId="18404F62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  <w:vAlign w:val="bottom"/>
          </w:tcPr>
          <w:p w14:paraId="76321ED7" w14:textId="26D2DE99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19,311</w:t>
            </w:r>
          </w:p>
        </w:tc>
        <w:tc>
          <w:tcPr>
            <w:tcW w:w="270" w:type="dxa"/>
            <w:vAlign w:val="bottom"/>
          </w:tcPr>
          <w:p w14:paraId="7BD61FCE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  <w:vAlign w:val="bottom"/>
          </w:tcPr>
          <w:p w14:paraId="608F0BDC" w14:textId="04325B11" w:rsidR="000C7FD9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5,846</w:t>
            </w:r>
          </w:p>
        </w:tc>
        <w:tc>
          <w:tcPr>
            <w:tcW w:w="245" w:type="dxa"/>
            <w:vAlign w:val="bottom"/>
          </w:tcPr>
          <w:p w14:paraId="6AC6D1A8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4" w:type="dxa"/>
            <w:gridSpan w:val="3"/>
            <w:tcBorders>
              <w:bottom w:val="double" w:sz="4" w:space="0" w:color="auto"/>
            </w:tcBorders>
            <w:vAlign w:val="bottom"/>
          </w:tcPr>
          <w:p w14:paraId="686618F5" w14:textId="02B24B42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24,666</w:t>
            </w:r>
          </w:p>
        </w:tc>
      </w:tr>
    </w:tbl>
    <w:p w14:paraId="1B7A2996" w14:textId="77777777" w:rsidR="00B92E48" w:rsidRPr="00183CE5" w:rsidRDefault="00B92E48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389A1F1B" w14:textId="77777777" w:rsidR="008539C2" w:rsidRPr="00183CE5" w:rsidRDefault="008539C2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183CE5">
        <w:rPr>
          <w:rFonts w:ascii="Angsana New" w:hAnsi="Angsana New" w:cs="Angsana New"/>
          <w:sz w:val="30"/>
          <w:szCs w:val="30"/>
        </w:rPr>
        <w:br w:type="page"/>
      </w:r>
    </w:p>
    <w:p w14:paraId="0BA830D1" w14:textId="55027C8E" w:rsidR="00BB4F4B" w:rsidRPr="00183CE5" w:rsidRDefault="00276DCA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183CE5">
        <w:rPr>
          <w:rFonts w:ascii="Angsana New" w:hAnsi="Angsana New" w:cs="Angsana New"/>
          <w:sz w:val="30"/>
          <w:szCs w:val="30"/>
        </w:rPr>
        <w:t>7.2</w:t>
      </w:r>
      <w:r w:rsidR="00A74972" w:rsidRPr="00183CE5">
        <w:rPr>
          <w:rFonts w:ascii="Angsana New" w:hAnsi="Angsana New" w:cs="Angsana New"/>
          <w:sz w:val="30"/>
          <w:szCs w:val="30"/>
        </w:rPr>
        <w:tab/>
      </w:r>
      <w:proofErr w:type="gramStart"/>
      <w:r w:rsidRPr="00183CE5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183CE5">
        <w:rPr>
          <w:rFonts w:ascii="Angsana New" w:hAnsi="Angsana New" w:cs="Angsana New" w:hint="cs"/>
          <w:sz w:val="30"/>
          <w:szCs w:val="30"/>
          <w:cs/>
        </w:rPr>
        <w:t>วันที่</w:t>
      </w:r>
      <w:proofErr w:type="gramEnd"/>
      <w:r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="00F847BA" w:rsidRPr="00183CE5">
        <w:rPr>
          <w:rFonts w:ascii="Angsana New" w:hAnsi="Angsana New" w:cs="Angsana New" w:hint="cs"/>
          <w:sz w:val="30"/>
          <w:szCs w:val="30"/>
          <w:cs/>
        </w:rPr>
        <w:t xml:space="preserve">30 </w:t>
      </w:r>
      <w:r w:rsidR="009E618D" w:rsidRPr="00183CE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941E08" w:rsidRPr="00183CE5">
        <w:rPr>
          <w:rFonts w:ascii="Angsana New" w:hAnsi="Angsana New" w:cs="Angsana New"/>
          <w:sz w:val="30"/>
          <w:szCs w:val="30"/>
          <w:cs/>
        </w:rPr>
        <w:t xml:space="preserve"> 256</w:t>
      </w:r>
      <w:r w:rsidR="00941E08" w:rsidRPr="00183CE5">
        <w:rPr>
          <w:rFonts w:ascii="Angsana New" w:hAnsi="Angsana New" w:cs="Angsana New"/>
          <w:sz w:val="30"/>
          <w:szCs w:val="30"/>
        </w:rPr>
        <w:t>2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183CE5">
        <w:rPr>
          <w:rFonts w:ascii="Angsana New" w:hAnsi="Angsana New" w:cs="Angsana New" w:hint="cs"/>
          <w:sz w:val="30"/>
          <w:szCs w:val="30"/>
          <w:cs/>
        </w:rPr>
        <w:t>และ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31 </w:t>
      </w:r>
      <w:r w:rsidRPr="00183CE5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941E08" w:rsidRPr="00183CE5">
        <w:rPr>
          <w:rFonts w:ascii="Angsana New" w:hAnsi="Angsana New" w:cs="Angsana New"/>
          <w:sz w:val="30"/>
          <w:szCs w:val="30"/>
          <w:cs/>
        </w:rPr>
        <w:t xml:space="preserve"> 256</w:t>
      </w:r>
      <w:r w:rsidR="00941E08" w:rsidRPr="00183CE5">
        <w:rPr>
          <w:rFonts w:ascii="Angsana New" w:hAnsi="Angsana New" w:cs="Angsana New"/>
          <w:sz w:val="30"/>
          <w:szCs w:val="30"/>
        </w:rPr>
        <w:t>1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="00231C05" w:rsidRPr="00183CE5">
        <w:rPr>
          <w:rFonts w:ascii="Angsana New" w:hAnsi="Angsana New" w:cs="Angsana New" w:hint="cs"/>
          <w:sz w:val="30"/>
          <w:szCs w:val="30"/>
          <w:cs/>
        </w:rPr>
        <w:t>ยอด</w:t>
      </w:r>
      <w:r w:rsidRPr="00183CE5">
        <w:rPr>
          <w:rFonts w:ascii="Angsana New" w:hAnsi="Angsana New" w:cs="Angsana New" w:hint="cs"/>
          <w:sz w:val="30"/>
          <w:szCs w:val="30"/>
          <w:cs/>
        </w:rPr>
        <w:t>ลูกหนี้สินเชื่อเพื่อผู้บริโภครายย่อยภายใต้การจัดการสินเชื่อร่วมทางการเงิน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(</w:t>
      </w:r>
      <w:r w:rsidRPr="00183CE5">
        <w:rPr>
          <w:rFonts w:ascii="Angsana New" w:hAnsi="Angsana New" w:cs="Angsana New" w:hint="cs"/>
          <w:sz w:val="30"/>
          <w:szCs w:val="30"/>
          <w:cs/>
        </w:rPr>
        <w:t>สุทธิจากดอกเบี้ยรับที่ยังไม่ถือเป็นรายได้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) </w:t>
      </w:r>
      <w:r w:rsidRPr="00183CE5">
        <w:rPr>
          <w:rFonts w:ascii="Angsana New" w:hAnsi="Angsana New" w:cs="Angsana New" w:hint="cs"/>
          <w:sz w:val="30"/>
          <w:szCs w:val="30"/>
          <w:cs/>
        </w:rPr>
        <w:t>และค่าเผื่อหนี้สงสัยจะสูญจำแนกตามอายุหนี้ค้างชำระได้ดังนี้</w:t>
      </w:r>
    </w:p>
    <w:tbl>
      <w:tblPr>
        <w:tblW w:w="9767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2205"/>
        <w:gridCol w:w="990"/>
        <w:gridCol w:w="270"/>
        <w:gridCol w:w="900"/>
        <w:gridCol w:w="270"/>
        <w:gridCol w:w="990"/>
        <w:gridCol w:w="270"/>
        <w:gridCol w:w="990"/>
        <w:gridCol w:w="270"/>
        <w:gridCol w:w="1170"/>
        <w:gridCol w:w="270"/>
        <w:gridCol w:w="1152"/>
        <w:gridCol w:w="20"/>
      </w:tblGrid>
      <w:tr w:rsidR="00183CE5" w:rsidRPr="00183CE5" w14:paraId="2087DCF2" w14:textId="77777777" w:rsidTr="00276DCA">
        <w:trPr>
          <w:gridAfter w:val="1"/>
          <w:wAfter w:w="20" w:type="dxa"/>
          <w:trHeight w:val="380"/>
        </w:trPr>
        <w:tc>
          <w:tcPr>
            <w:tcW w:w="2205" w:type="dxa"/>
          </w:tcPr>
          <w:p w14:paraId="4E658BE1" w14:textId="77777777" w:rsidR="00BB4F4B" w:rsidRPr="00183CE5" w:rsidRDefault="00BB4F4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55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542" w:type="dxa"/>
            <w:gridSpan w:val="11"/>
          </w:tcPr>
          <w:p w14:paraId="28B41B4B" w14:textId="77777777" w:rsidR="00BB4F4B" w:rsidRPr="00183CE5" w:rsidRDefault="00BB4F4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183CE5" w:rsidRPr="00183CE5" w14:paraId="409E6E98" w14:textId="77777777" w:rsidTr="00276DCA">
        <w:trPr>
          <w:trHeight w:val="272"/>
        </w:trPr>
        <w:tc>
          <w:tcPr>
            <w:tcW w:w="2205" w:type="dxa"/>
            <w:vAlign w:val="center"/>
          </w:tcPr>
          <w:p w14:paraId="1733FB72" w14:textId="77777777" w:rsidR="00BB4F4B" w:rsidRPr="00183CE5" w:rsidRDefault="00BB4F4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160" w:type="dxa"/>
            <w:gridSpan w:val="3"/>
          </w:tcPr>
          <w:p w14:paraId="4041FB7D" w14:textId="77777777" w:rsidR="00BB4F4B" w:rsidRPr="00183CE5" w:rsidRDefault="00BB4F4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44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มูลค่าลูกหนี้สินเชื่อเพื่อ</w:t>
            </w:r>
          </w:p>
        </w:tc>
        <w:tc>
          <w:tcPr>
            <w:tcW w:w="270" w:type="dxa"/>
          </w:tcPr>
          <w:p w14:paraId="3E59B14B" w14:textId="77777777" w:rsidR="00BB4F4B" w:rsidRPr="00183CE5" w:rsidRDefault="00BB4F4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250" w:type="dxa"/>
            <w:gridSpan w:val="3"/>
          </w:tcPr>
          <w:p w14:paraId="11F35DA5" w14:textId="77777777" w:rsidR="00BB4F4B" w:rsidRPr="00183CE5" w:rsidRDefault="00BB4F4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405C3CC9" w14:textId="77777777" w:rsidR="00BB4F4B" w:rsidRPr="00183CE5" w:rsidRDefault="00BB4F4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612" w:type="dxa"/>
            <w:gridSpan w:val="4"/>
          </w:tcPr>
          <w:p w14:paraId="2D94CD8D" w14:textId="77777777" w:rsidR="00BB4F4B" w:rsidRPr="00183CE5" w:rsidRDefault="00BB4F4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มูลค่าลูกหนี้สินเชื่อเพื่อ</w:t>
            </w:r>
          </w:p>
        </w:tc>
      </w:tr>
      <w:tr w:rsidR="00183CE5" w:rsidRPr="00183CE5" w14:paraId="3D485355" w14:textId="77777777" w:rsidTr="00276DCA">
        <w:trPr>
          <w:trHeight w:val="272"/>
        </w:trPr>
        <w:tc>
          <w:tcPr>
            <w:tcW w:w="2205" w:type="dxa"/>
            <w:vAlign w:val="center"/>
          </w:tcPr>
          <w:p w14:paraId="190584EE" w14:textId="77777777" w:rsidR="00BB4F4B" w:rsidRPr="00183CE5" w:rsidRDefault="00BB4F4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55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160" w:type="dxa"/>
            <w:gridSpan w:val="3"/>
          </w:tcPr>
          <w:p w14:paraId="03C94B6C" w14:textId="77777777" w:rsidR="00BB4F4B" w:rsidRPr="00183CE5" w:rsidRDefault="00BB4F4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ผู้บริโภคภายใต้การจัดการ</w:t>
            </w:r>
          </w:p>
        </w:tc>
        <w:tc>
          <w:tcPr>
            <w:tcW w:w="270" w:type="dxa"/>
          </w:tcPr>
          <w:p w14:paraId="5C5F211C" w14:textId="77777777" w:rsidR="00BB4F4B" w:rsidRPr="00183CE5" w:rsidRDefault="00BB4F4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250" w:type="dxa"/>
            <w:gridSpan w:val="3"/>
          </w:tcPr>
          <w:p w14:paraId="488615D3" w14:textId="77777777" w:rsidR="00BB4F4B" w:rsidRPr="00183CE5" w:rsidRDefault="00BB4F4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5B0013A5" w14:textId="77777777" w:rsidR="00BB4F4B" w:rsidRPr="00183CE5" w:rsidRDefault="00BB4F4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612" w:type="dxa"/>
            <w:gridSpan w:val="4"/>
          </w:tcPr>
          <w:p w14:paraId="2CFE9289" w14:textId="77777777" w:rsidR="00BB4F4B" w:rsidRPr="00183CE5" w:rsidRDefault="00BB4F4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ผู้บริโภคภายใต้การจัดการ</w:t>
            </w:r>
          </w:p>
        </w:tc>
      </w:tr>
      <w:tr w:rsidR="00183CE5" w:rsidRPr="00183CE5" w14:paraId="7285B401" w14:textId="77777777" w:rsidTr="00276DCA">
        <w:trPr>
          <w:trHeight w:val="272"/>
        </w:trPr>
        <w:tc>
          <w:tcPr>
            <w:tcW w:w="2205" w:type="dxa"/>
          </w:tcPr>
          <w:p w14:paraId="1AB1BB3F" w14:textId="77777777" w:rsidR="00BB4F4B" w:rsidRPr="00183CE5" w:rsidRDefault="00BB4F4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160" w:type="dxa"/>
            <w:gridSpan w:val="3"/>
          </w:tcPr>
          <w:p w14:paraId="2F6931C9" w14:textId="77777777" w:rsidR="00BB4F4B" w:rsidRPr="00183CE5" w:rsidRDefault="00BB4F4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สินเชื่อร่วมทางการเงิน</w:t>
            </w:r>
          </w:p>
        </w:tc>
        <w:tc>
          <w:tcPr>
            <w:tcW w:w="270" w:type="dxa"/>
          </w:tcPr>
          <w:p w14:paraId="71A7B3F3" w14:textId="77777777" w:rsidR="00BB4F4B" w:rsidRPr="00183CE5" w:rsidRDefault="00BB4F4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250" w:type="dxa"/>
            <w:gridSpan w:val="3"/>
          </w:tcPr>
          <w:p w14:paraId="49AF5981" w14:textId="77777777" w:rsidR="00BB4F4B" w:rsidRPr="00183CE5" w:rsidRDefault="00BB4F4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270" w:type="dxa"/>
          </w:tcPr>
          <w:p w14:paraId="670976D0" w14:textId="77777777" w:rsidR="00BB4F4B" w:rsidRPr="00183CE5" w:rsidRDefault="00BB4F4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612" w:type="dxa"/>
            <w:gridSpan w:val="4"/>
          </w:tcPr>
          <w:p w14:paraId="711FF84E" w14:textId="77777777" w:rsidR="00BB4F4B" w:rsidRPr="00183CE5" w:rsidRDefault="00BB4F4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สินเชื่อร่วมทางการเงิน </w:t>
            </w:r>
            <w:r w:rsidR="00A74972" w:rsidRPr="00183CE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83CE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</w:tr>
      <w:tr w:rsidR="00183CE5" w:rsidRPr="00183CE5" w14:paraId="7AC23AED" w14:textId="77777777" w:rsidTr="00231C05">
        <w:tc>
          <w:tcPr>
            <w:tcW w:w="2205" w:type="dxa"/>
            <w:vAlign w:val="center"/>
          </w:tcPr>
          <w:p w14:paraId="0E578B51" w14:textId="77777777" w:rsidR="00BB4F4B" w:rsidRPr="00183CE5" w:rsidRDefault="00BB4F4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5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</w:tcPr>
          <w:p w14:paraId="4F886D21" w14:textId="1FF9BF7F" w:rsidR="00BB4F4B" w:rsidRPr="00183CE5" w:rsidRDefault="00F847B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2" w:right="-10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30 </w:t>
            </w:r>
            <w:r w:rsidR="009E618D"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="00BB4F4B" w:rsidRPr="00183CE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FCF6880" w14:textId="77777777" w:rsidR="00BB4F4B" w:rsidRPr="00183CE5" w:rsidRDefault="00BB4F4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</w:tcPr>
          <w:p w14:paraId="12E8C45B" w14:textId="77777777" w:rsidR="00BB4F4B" w:rsidRPr="00183CE5" w:rsidRDefault="00BB4F4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14:paraId="06C17FF9" w14:textId="77777777" w:rsidR="00BB4F4B" w:rsidRPr="00183CE5" w:rsidRDefault="00BB4F4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14:paraId="48572DAD" w14:textId="77777777" w:rsidR="00BB4F4B" w:rsidRPr="00183CE5" w:rsidRDefault="00BB4F4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538024DB" w14:textId="2B8127F2" w:rsidR="00BB4F4B" w:rsidRPr="00183CE5" w:rsidRDefault="00F847B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30 </w:t>
            </w:r>
            <w:r w:rsidR="009E618D"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="00BB4F4B" w:rsidRPr="00183CE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612CBAF" w14:textId="77777777" w:rsidR="00BB4F4B" w:rsidRPr="00183CE5" w:rsidRDefault="00BB4F4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4A1CE884" w14:textId="77777777" w:rsidR="00BB4F4B" w:rsidRPr="00183CE5" w:rsidRDefault="00BB4F4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14:paraId="5210F82D" w14:textId="77777777" w:rsidR="00BB4F4B" w:rsidRPr="00183CE5" w:rsidRDefault="00BB4F4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700DC996" w14:textId="77777777" w:rsidR="00BB4F4B" w:rsidRPr="00183CE5" w:rsidRDefault="00BB4F4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170" w:type="dxa"/>
          </w:tcPr>
          <w:p w14:paraId="5BFB6744" w14:textId="61FAA05A" w:rsidR="00BB4F4B" w:rsidRPr="00183CE5" w:rsidRDefault="00F847B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30 </w:t>
            </w:r>
            <w:r w:rsidR="009E618D"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="00BB4F4B" w:rsidRPr="00183CE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6B58B92" w14:textId="77777777" w:rsidR="00BB4F4B" w:rsidRPr="00183CE5" w:rsidRDefault="00BB4F4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</w:tcPr>
          <w:p w14:paraId="0DB84126" w14:textId="77777777" w:rsidR="00BB4F4B" w:rsidRPr="00183CE5" w:rsidRDefault="00BB4F4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14:paraId="70A811DD" w14:textId="77777777" w:rsidR="00BB4F4B" w:rsidRPr="00183CE5" w:rsidRDefault="00BB4F4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183CE5" w:rsidRPr="00183CE5" w14:paraId="1EA7D3E2" w14:textId="77777777" w:rsidTr="00276DCA">
        <w:trPr>
          <w:gridAfter w:val="1"/>
          <w:wAfter w:w="20" w:type="dxa"/>
        </w:trPr>
        <w:tc>
          <w:tcPr>
            <w:tcW w:w="2205" w:type="dxa"/>
          </w:tcPr>
          <w:p w14:paraId="085B88D1" w14:textId="77777777" w:rsidR="00BB4F4B" w:rsidRPr="00183CE5" w:rsidRDefault="00BB4F4B" w:rsidP="00FE3D84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42" w:type="dxa"/>
            <w:gridSpan w:val="11"/>
          </w:tcPr>
          <w:p w14:paraId="3A9C7100" w14:textId="77777777" w:rsidR="00BB4F4B" w:rsidRPr="00183CE5" w:rsidRDefault="00BB4F4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3CE5" w:rsidRPr="00183CE5" w14:paraId="1FF08274" w14:textId="77777777" w:rsidTr="00382F61">
        <w:tc>
          <w:tcPr>
            <w:tcW w:w="2205" w:type="dxa"/>
            <w:vAlign w:val="center"/>
          </w:tcPr>
          <w:p w14:paraId="27785880" w14:textId="77777777" w:rsidR="009E6C00" w:rsidRPr="00183CE5" w:rsidRDefault="009E6C0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1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อายุลูกหนี้</w:t>
            </w:r>
          </w:p>
        </w:tc>
        <w:tc>
          <w:tcPr>
            <w:tcW w:w="990" w:type="dxa"/>
            <w:vAlign w:val="bottom"/>
          </w:tcPr>
          <w:p w14:paraId="4EE7E058" w14:textId="77777777" w:rsidR="009E6C00" w:rsidRPr="00183CE5" w:rsidRDefault="009E6C0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0967280" w14:textId="77777777" w:rsidR="009E6C00" w:rsidRPr="00183CE5" w:rsidRDefault="009E6C0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6B36CDF" w14:textId="77777777" w:rsidR="009E6C00" w:rsidRPr="00183CE5" w:rsidRDefault="009E6C0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C646EB7" w14:textId="77777777" w:rsidR="009E6C00" w:rsidRPr="00183CE5" w:rsidRDefault="009E6C0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4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33F85C2A" w14:textId="77777777" w:rsidR="009E6C00" w:rsidRPr="00183CE5" w:rsidRDefault="009E6C0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9F4907F" w14:textId="77777777" w:rsidR="009E6C00" w:rsidRPr="00183CE5" w:rsidRDefault="009E6C0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6583ECB" w14:textId="77777777" w:rsidR="009E6C00" w:rsidRPr="00183CE5" w:rsidRDefault="009E6C0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26D9F60" w14:textId="77777777" w:rsidR="009E6C00" w:rsidRPr="00183CE5" w:rsidRDefault="009E6C0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2881777" w14:textId="77777777" w:rsidR="009E6C00" w:rsidRPr="00183CE5" w:rsidRDefault="009E6C0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7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9F91828" w14:textId="77777777" w:rsidR="009E6C00" w:rsidRPr="00183CE5" w:rsidRDefault="009E6C0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74208DE5" w14:textId="77777777" w:rsidR="009E6C00" w:rsidRPr="00183CE5" w:rsidRDefault="009E6C0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3CE5" w:rsidRPr="00183CE5" w14:paraId="68453453" w14:textId="77777777" w:rsidTr="00276DCA">
        <w:tc>
          <w:tcPr>
            <w:tcW w:w="2205" w:type="dxa"/>
          </w:tcPr>
          <w:p w14:paraId="68C96425" w14:textId="77777777" w:rsidR="009E6C00" w:rsidRPr="00183CE5" w:rsidRDefault="009E6C0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1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ลูกหนี้ตามสัญญาเช่าซื้อ</w:t>
            </w:r>
          </w:p>
        </w:tc>
        <w:tc>
          <w:tcPr>
            <w:tcW w:w="990" w:type="dxa"/>
            <w:vAlign w:val="bottom"/>
          </w:tcPr>
          <w:p w14:paraId="1113CEA3" w14:textId="77777777" w:rsidR="009E6C00" w:rsidRPr="00183CE5" w:rsidRDefault="009E6C0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FEB0BF8" w14:textId="77777777" w:rsidR="009E6C00" w:rsidRPr="00183CE5" w:rsidRDefault="009E6C0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737113F" w14:textId="77777777" w:rsidR="009E6C00" w:rsidRPr="00183CE5" w:rsidRDefault="009E6C0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69D63CB" w14:textId="77777777" w:rsidR="009E6C00" w:rsidRPr="00183CE5" w:rsidRDefault="009E6C0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4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6F0A4EA4" w14:textId="77777777" w:rsidR="009E6C00" w:rsidRPr="00183CE5" w:rsidRDefault="009E6C0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977D8FE" w14:textId="77777777" w:rsidR="009E6C00" w:rsidRPr="00183CE5" w:rsidRDefault="009E6C0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5CC8C60" w14:textId="77777777" w:rsidR="009E6C00" w:rsidRPr="00183CE5" w:rsidRDefault="009E6C0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331FB58" w14:textId="77777777" w:rsidR="009E6C00" w:rsidRPr="00183CE5" w:rsidRDefault="009E6C0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F8428D8" w14:textId="77777777" w:rsidR="009E6C00" w:rsidRPr="00183CE5" w:rsidRDefault="009E6C0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7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C1FEA6C" w14:textId="77777777" w:rsidR="009E6C00" w:rsidRPr="00183CE5" w:rsidRDefault="009E6C0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3F70DFC4" w14:textId="77777777" w:rsidR="009E6C00" w:rsidRPr="00183CE5" w:rsidRDefault="009E6C0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3CE5" w:rsidRPr="00183CE5" w14:paraId="16CD51B0" w14:textId="77777777" w:rsidTr="00276DCA">
        <w:tc>
          <w:tcPr>
            <w:tcW w:w="2205" w:type="dxa"/>
          </w:tcPr>
          <w:p w14:paraId="41F530FD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1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90" w:type="dxa"/>
            <w:vAlign w:val="bottom"/>
          </w:tcPr>
          <w:p w14:paraId="766535C5" w14:textId="77C0C8DD" w:rsidR="000C7FD9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3,597</w:t>
            </w:r>
          </w:p>
        </w:tc>
        <w:tc>
          <w:tcPr>
            <w:tcW w:w="270" w:type="dxa"/>
            <w:vAlign w:val="bottom"/>
          </w:tcPr>
          <w:p w14:paraId="23CCBAEF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002C19C0" w14:textId="0CFDD4E2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12,541</w:t>
            </w:r>
          </w:p>
        </w:tc>
        <w:tc>
          <w:tcPr>
            <w:tcW w:w="270" w:type="dxa"/>
            <w:vAlign w:val="bottom"/>
          </w:tcPr>
          <w:p w14:paraId="36E493B2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4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A02EF4D" w14:textId="1AC0AD70" w:rsidR="000C7FD9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5DA34AD1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C7A18DA" w14:textId="00DC9489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60" w:lineRule="exact"/>
              <w:ind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531856BC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7C44795" w14:textId="5811E336" w:rsidR="000C7FD9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3,595</w:t>
            </w:r>
          </w:p>
        </w:tc>
        <w:tc>
          <w:tcPr>
            <w:tcW w:w="270" w:type="dxa"/>
            <w:vAlign w:val="bottom"/>
          </w:tcPr>
          <w:p w14:paraId="6FFAFE6F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0AFFEA54" w14:textId="293AF93E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12,533</w:t>
            </w:r>
          </w:p>
        </w:tc>
      </w:tr>
      <w:tr w:rsidR="00183CE5" w:rsidRPr="00183CE5" w14:paraId="2F6F6E1D" w14:textId="77777777" w:rsidTr="00276DCA">
        <w:tc>
          <w:tcPr>
            <w:tcW w:w="2205" w:type="dxa"/>
          </w:tcPr>
          <w:p w14:paraId="5DC3971D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1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990" w:type="dxa"/>
            <w:vAlign w:val="bottom"/>
          </w:tcPr>
          <w:p w14:paraId="33892CFF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08FF6F9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E027B1C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039B40A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4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20BCDFCB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8E22167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62817CD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B25F3D5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A07FC7B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F6DED2C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47309FCE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3CE5" w:rsidRPr="00183CE5" w14:paraId="44D6D123" w14:textId="77777777" w:rsidTr="00276DCA">
        <w:tc>
          <w:tcPr>
            <w:tcW w:w="2205" w:type="dxa"/>
          </w:tcPr>
          <w:p w14:paraId="60E024ED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111" w:right="-1152" w:hanging="1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ab/>
              <w:t>1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11F58280" w14:textId="4E3A9F84" w:rsidR="000C7FD9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865</w:t>
            </w:r>
          </w:p>
        </w:tc>
        <w:tc>
          <w:tcPr>
            <w:tcW w:w="270" w:type="dxa"/>
            <w:vAlign w:val="bottom"/>
          </w:tcPr>
          <w:p w14:paraId="129C1948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09829C27" w14:textId="567893EC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5,404</w:t>
            </w:r>
          </w:p>
        </w:tc>
        <w:tc>
          <w:tcPr>
            <w:tcW w:w="270" w:type="dxa"/>
            <w:vAlign w:val="bottom"/>
          </w:tcPr>
          <w:p w14:paraId="72AD3219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4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967D02E" w14:textId="6CCA5396" w:rsidR="000C7FD9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1EAA7285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BF80AE6" w14:textId="6ACF9F5C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6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70" w:type="dxa"/>
            <w:vAlign w:val="bottom"/>
          </w:tcPr>
          <w:p w14:paraId="45C6BDF8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472B792" w14:textId="0E359C98" w:rsidR="000C7FD9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861</w:t>
            </w:r>
          </w:p>
        </w:tc>
        <w:tc>
          <w:tcPr>
            <w:tcW w:w="270" w:type="dxa"/>
            <w:vAlign w:val="bottom"/>
          </w:tcPr>
          <w:p w14:paraId="6FF94C21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49EA8400" w14:textId="3A216DAE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5,378</w:t>
            </w:r>
          </w:p>
        </w:tc>
      </w:tr>
      <w:tr w:rsidR="00183CE5" w:rsidRPr="00183CE5" w14:paraId="7149E2EE" w14:textId="77777777" w:rsidTr="00276DCA">
        <w:tc>
          <w:tcPr>
            <w:tcW w:w="2205" w:type="dxa"/>
          </w:tcPr>
          <w:p w14:paraId="0021FD17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111" w:right="-1152" w:hanging="1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ab/>
              <w:t>2 - 3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32F718DF" w14:textId="0C93FCEC" w:rsidR="000C7FD9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1,329</w:t>
            </w:r>
          </w:p>
        </w:tc>
        <w:tc>
          <w:tcPr>
            <w:tcW w:w="270" w:type="dxa"/>
            <w:vAlign w:val="bottom"/>
          </w:tcPr>
          <w:p w14:paraId="4C8201B9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288EED9" w14:textId="2F797D5C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6,748</w:t>
            </w:r>
          </w:p>
        </w:tc>
        <w:tc>
          <w:tcPr>
            <w:tcW w:w="270" w:type="dxa"/>
            <w:vAlign w:val="bottom"/>
          </w:tcPr>
          <w:p w14:paraId="4A3FD01A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4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0D1F440C" w14:textId="7220BD38" w:rsidR="000C7FD9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70" w:type="dxa"/>
            <w:vAlign w:val="bottom"/>
          </w:tcPr>
          <w:p w14:paraId="03824898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3827A697" w14:textId="62CB0165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6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  <w:tc>
          <w:tcPr>
            <w:tcW w:w="270" w:type="dxa"/>
            <w:vAlign w:val="bottom"/>
          </w:tcPr>
          <w:p w14:paraId="642ED19C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32C36F1" w14:textId="7A8419EE" w:rsidR="000C7FD9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1,299</w:t>
            </w:r>
          </w:p>
        </w:tc>
        <w:tc>
          <w:tcPr>
            <w:tcW w:w="270" w:type="dxa"/>
            <w:vAlign w:val="bottom"/>
          </w:tcPr>
          <w:p w14:paraId="0244C3A0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23117F35" w14:textId="21016AC4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6,596</w:t>
            </w:r>
          </w:p>
        </w:tc>
      </w:tr>
      <w:tr w:rsidR="00183CE5" w:rsidRPr="00183CE5" w14:paraId="73311FCA" w14:textId="77777777" w:rsidTr="00276DCA">
        <w:tc>
          <w:tcPr>
            <w:tcW w:w="2205" w:type="dxa"/>
          </w:tcPr>
          <w:p w14:paraId="3A93AAAA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111" w:right="-1152" w:hanging="1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ab/>
              <w:t>4 - 6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4E070C4E" w14:textId="681F2DEA" w:rsidR="000C7FD9" w:rsidRPr="00183CE5" w:rsidRDefault="00B81ADD" w:rsidP="00424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F6FF049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04622C91" w14:textId="4E69AA55" w:rsidR="000C7FD9" w:rsidRPr="00183CE5" w:rsidRDefault="000C7FD9" w:rsidP="00424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5545685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4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4F880DB9" w14:textId="6D080108" w:rsidR="000C7FD9" w:rsidRPr="00183CE5" w:rsidRDefault="00B81ADD" w:rsidP="00424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1835124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5CCB13D" w14:textId="46B86382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36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8B83EDC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F50659E" w14:textId="38E3A8BC" w:rsidR="000C7FD9" w:rsidRPr="00183CE5" w:rsidRDefault="00B81ADD" w:rsidP="00424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A576D96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1713F1D4" w14:textId="46889EDD" w:rsidR="000C7FD9" w:rsidRPr="00183CE5" w:rsidRDefault="000B106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36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C7FD9" w:rsidRPr="00183C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83CE5" w:rsidRPr="00183CE5" w14:paraId="10F2B7C4" w14:textId="77777777" w:rsidTr="001F257F">
        <w:tc>
          <w:tcPr>
            <w:tcW w:w="2205" w:type="dxa"/>
          </w:tcPr>
          <w:p w14:paraId="3E9D770D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111" w:right="-1152" w:hanging="1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ab/>
              <w:t>7 - 9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39ED1280" w14:textId="0F31492C" w:rsidR="000C7FD9" w:rsidRPr="00183CE5" w:rsidRDefault="00B81ADD" w:rsidP="00424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6EB9E1A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81D30FA" w14:textId="46F59D99" w:rsidR="000C7FD9" w:rsidRPr="00183CE5" w:rsidRDefault="000C7FD9" w:rsidP="00424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2EC9F05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4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4A9D3F22" w14:textId="671C7B20" w:rsidR="000C7FD9" w:rsidRPr="00183CE5" w:rsidRDefault="00B81ADD" w:rsidP="00424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D8BDDAA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9C372DD" w14:textId="57ABD464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36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A1A5349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EFA10E8" w14:textId="10CD1615" w:rsidR="000C7FD9" w:rsidRPr="00183CE5" w:rsidRDefault="00B81ADD" w:rsidP="00424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A6751A6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58B41E14" w14:textId="75FFEA0D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36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83CE5" w:rsidRPr="00183CE5" w14:paraId="6D246C23" w14:textId="77777777" w:rsidTr="00DA5560">
        <w:tc>
          <w:tcPr>
            <w:tcW w:w="2205" w:type="dxa"/>
          </w:tcPr>
          <w:p w14:paraId="4A808D27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111" w:right="-1152" w:hanging="111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10 - 12 </w:t>
            </w:r>
            <w:r w:rsidRPr="00183CE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0B3FECA" w14:textId="70D0C452" w:rsidR="000C7FD9" w:rsidRPr="00183CE5" w:rsidRDefault="00B81ADD" w:rsidP="00424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4425B41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0B3BE95" w14:textId="75C2D9DF" w:rsidR="000C7FD9" w:rsidRPr="00183CE5" w:rsidRDefault="000C7FD9" w:rsidP="00424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AA3182B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4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DE312BF" w14:textId="4AAC7821" w:rsidR="000C7FD9" w:rsidRPr="00183CE5" w:rsidRDefault="00B81ADD" w:rsidP="00424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B52FD28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9C6C438" w14:textId="4F2D489B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36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9626644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EFA3B4E" w14:textId="26D4D8AE" w:rsidR="000C7FD9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0C22229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  <w:vAlign w:val="bottom"/>
          </w:tcPr>
          <w:p w14:paraId="12A55E6E" w14:textId="1747413F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36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83CE5" w:rsidRPr="00183CE5" w14:paraId="04F9F722" w14:textId="77777777" w:rsidTr="00941E08">
        <w:tc>
          <w:tcPr>
            <w:tcW w:w="2205" w:type="dxa"/>
          </w:tcPr>
          <w:p w14:paraId="2955742D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1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56A6C2" w14:textId="5C4F4537" w:rsidR="000C7FD9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5,791</w:t>
            </w:r>
          </w:p>
        </w:tc>
        <w:tc>
          <w:tcPr>
            <w:tcW w:w="270" w:type="dxa"/>
            <w:vAlign w:val="bottom"/>
          </w:tcPr>
          <w:p w14:paraId="6D483418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0371D6" w14:textId="239EC6AF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24,693</w:t>
            </w:r>
          </w:p>
        </w:tc>
        <w:tc>
          <w:tcPr>
            <w:tcW w:w="270" w:type="dxa"/>
            <w:vAlign w:val="bottom"/>
          </w:tcPr>
          <w:p w14:paraId="4D32CE9F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4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2D8639" w14:textId="70371E4E" w:rsidR="000C7FD9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</w:p>
        </w:tc>
        <w:tc>
          <w:tcPr>
            <w:tcW w:w="270" w:type="dxa"/>
            <w:vAlign w:val="bottom"/>
          </w:tcPr>
          <w:p w14:paraId="3A831817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400CF6" w14:textId="1D38F54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60" w:lineRule="exact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186</w:t>
            </w:r>
          </w:p>
        </w:tc>
        <w:tc>
          <w:tcPr>
            <w:tcW w:w="270" w:type="dxa"/>
            <w:vAlign w:val="bottom"/>
          </w:tcPr>
          <w:p w14:paraId="7E3E14B4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AD2757" w14:textId="0F68C396" w:rsidR="000C7FD9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right="-7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5,755</w:t>
            </w:r>
          </w:p>
        </w:tc>
        <w:tc>
          <w:tcPr>
            <w:tcW w:w="270" w:type="dxa"/>
            <w:vAlign w:val="bottom"/>
          </w:tcPr>
          <w:p w14:paraId="43CB0873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10076E" w14:textId="2D266622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24,507</w:t>
            </w:r>
          </w:p>
        </w:tc>
      </w:tr>
      <w:tr w:rsidR="00183CE5" w:rsidRPr="00183CE5" w14:paraId="38A20968" w14:textId="77777777" w:rsidTr="009E6C00">
        <w:trPr>
          <w:trHeight w:val="70"/>
        </w:trPr>
        <w:tc>
          <w:tcPr>
            <w:tcW w:w="2205" w:type="dxa"/>
          </w:tcPr>
          <w:p w14:paraId="048A839C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15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0E7AA3F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27B2407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9220506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28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192780E9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43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B893A4C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A8E2C4E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B469D1B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6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F05D686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E03919F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9F64A6B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</w:tcBorders>
            <w:vAlign w:val="bottom"/>
          </w:tcPr>
          <w:p w14:paraId="6891B38D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right="-10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83CE5" w:rsidRPr="00183CE5" w14:paraId="18EDB590" w14:textId="77777777" w:rsidTr="00267A52">
        <w:tc>
          <w:tcPr>
            <w:tcW w:w="2205" w:type="dxa"/>
          </w:tcPr>
          <w:p w14:paraId="3B4FA4D0" w14:textId="77777777" w:rsidR="000C7FD9" w:rsidRPr="00183CE5" w:rsidRDefault="000C7FD9" w:rsidP="00FE3D84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ลูกหนี้สินเชื่อรายย่อย</w:t>
            </w:r>
          </w:p>
        </w:tc>
        <w:tc>
          <w:tcPr>
            <w:tcW w:w="990" w:type="dxa"/>
            <w:vAlign w:val="bottom"/>
          </w:tcPr>
          <w:p w14:paraId="797284B8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95A79C9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EFEE012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E6FA63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4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22209EBA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8761BA9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6101748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6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5A0CC8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3A93684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D9D2220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6032D3A1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3CE5" w:rsidRPr="00183CE5" w14:paraId="366E4D5A" w14:textId="77777777" w:rsidTr="00267A52">
        <w:tc>
          <w:tcPr>
            <w:tcW w:w="2205" w:type="dxa"/>
          </w:tcPr>
          <w:p w14:paraId="725B0244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1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90" w:type="dxa"/>
            <w:vAlign w:val="bottom"/>
          </w:tcPr>
          <w:p w14:paraId="2872EA4F" w14:textId="1D07D978" w:rsidR="000C7FD9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70" w:type="dxa"/>
            <w:vAlign w:val="bottom"/>
          </w:tcPr>
          <w:p w14:paraId="5B939910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4863D5C6" w14:textId="3528E8D0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270" w:type="dxa"/>
            <w:vAlign w:val="bottom"/>
          </w:tcPr>
          <w:p w14:paraId="390CFA67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4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41EF035B" w14:textId="3AE37F17" w:rsidR="000C7FD9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9608DE8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center"/>
          </w:tcPr>
          <w:p w14:paraId="5830BA92" w14:textId="7D7851D2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36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0726334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F54BEE0" w14:textId="15AFA7E2" w:rsidR="000C7FD9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70" w:type="dxa"/>
            <w:vAlign w:val="bottom"/>
          </w:tcPr>
          <w:p w14:paraId="112B49F4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44C0E06B" w14:textId="0BE7D2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</w:tr>
      <w:tr w:rsidR="00183CE5" w:rsidRPr="00183CE5" w14:paraId="3DB021BF" w14:textId="77777777" w:rsidTr="00267A52">
        <w:tc>
          <w:tcPr>
            <w:tcW w:w="2205" w:type="dxa"/>
          </w:tcPr>
          <w:p w14:paraId="409A3F6D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115" w:right="-1152" w:hanging="115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990" w:type="dxa"/>
            <w:vAlign w:val="bottom"/>
          </w:tcPr>
          <w:p w14:paraId="7880083E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2C935F2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C2775D4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0E03BF3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6568D5BB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1DC5BE7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DBE4EC8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6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8E152C3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730AFDF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1D7DE39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4174ECE0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83CE5" w:rsidRPr="00183CE5" w14:paraId="137C8B9F" w14:textId="77777777" w:rsidTr="00267A52">
        <w:tc>
          <w:tcPr>
            <w:tcW w:w="2205" w:type="dxa"/>
          </w:tcPr>
          <w:p w14:paraId="290B6418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111" w:right="-1152" w:hanging="111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ab/>
              <w:t>1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350BC00A" w14:textId="512E85CB" w:rsidR="000C7FD9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1ED318E0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236E09AA" w14:textId="5781C55E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70" w:type="dxa"/>
            <w:vAlign w:val="bottom"/>
          </w:tcPr>
          <w:p w14:paraId="4F7592C0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C8BC157" w14:textId="448F5F89" w:rsidR="000C7FD9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8850E88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center"/>
          </w:tcPr>
          <w:p w14:paraId="338B4ED9" w14:textId="287D9273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36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25CB3B3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9669DD7" w14:textId="0EC849C5" w:rsidR="000C7FD9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30C20358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1E072754" w14:textId="7467FD72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</w:tr>
      <w:tr w:rsidR="00183CE5" w:rsidRPr="00183CE5" w14:paraId="59AD0D75" w14:textId="77777777" w:rsidTr="00267A52">
        <w:tc>
          <w:tcPr>
            <w:tcW w:w="2205" w:type="dxa"/>
          </w:tcPr>
          <w:p w14:paraId="2C051EE4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111" w:right="-1152" w:hanging="111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ab/>
              <w:t>2 - 3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5B7ED948" w14:textId="369D0C7E" w:rsidR="000C7FD9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70" w:type="dxa"/>
            <w:vAlign w:val="bottom"/>
          </w:tcPr>
          <w:p w14:paraId="2C6291CC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5C801580" w14:textId="5472FD0B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70" w:type="dxa"/>
            <w:vAlign w:val="bottom"/>
          </w:tcPr>
          <w:p w14:paraId="38C5B9E6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47983B3" w14:textId="4B50DDDD" w:rsidR="000C7FD9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14BE2706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DEBBF1C" w14:textId="5A6267EF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6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380F7C46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51F60DF" w14:textId="2C9A2DD6" w:rsidR="000C7FD9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70" w:type="dxa"/>
            <w:vAlign w:val="bottom"/>
          </w:tcPr>
          <w:p w14:paraId="5FD423E0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6871328C" w14:textId="0C3A2CF8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</w:tr>
      <w:tr w:rsidR="00183CE5" w:rsidRPr="00183CE5" w14:paraId="46548AC4" w14:textId="77777777" w:rsidTr="00267A52">
        <w:tc>
          <w:tcPr>
            <w:tcW w:w="2205" w:type="dxa"/>
          </w:tcPr>
          <w:p w14:paraId="5EEA3138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111" w:right="-1152" w:hanging="111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ab/>
              <w:t>4 - 6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596F2AE0" w14:textId="41F5149E" w:rsidR="000C7FD9" w:rsidRPr="00183CE5" w:rsidRDefault="00B81ADD" w:rsidP="00424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8CCC50B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02AFFF88" w14:textId="2EDBE436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70" w:type="dxa"/>
            <w:vAlign w:val="bottom"/>
          </w:tcPr>
          <w:p w14:paraId="34EAB14A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AA03628" w14:textId="785C51FB" w:rsidR="000C7FD9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F4A77F1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6E84978" w14:textId="44CEB559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6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5857502B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8AB57B7" w14:textId="31DD2E2E" w:rsidR="000C7FD9" w:rsidRPr="00183CE5" w:rsidRDefault="00B81ADD" w:rsidP="00424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050D601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482ECBFD" w14:textId="490FE6FB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="00183CE5" w:rsidRPr="00183CE5" w14:paraId="1BF0B077" w14:textId="77777777" w:rsidTr="00267A52">
        <w:tc>
          <w:tcPr>
            <w:tcW w:w="2205" w:type="dxa"/>
          </w:tcPr>
          <w:p w14:paraId="345C6396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111" w:right="-1152" w:hanging="111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ab/>
              <w:t>7 - 9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576537EC" w14:textId="7224C457" w:rsidR="000C7FD9" w:rsidRPr="00183CE5" w:rsidRDefault="00B81ADD" w:rsidP="00424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11F4F0B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092851EF" w14:textId="021D0840" w:rsidR="000C7FD9" w:rsidRPr="00183CE5" w:rsidRDefault="000C7FD9" w:rsidP="00424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ADBF7BE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3BC1D87" w14:textId="08C1FD34" w:rsidR="000C7FD9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2C56DEE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center"/>
          </w:tcPr>
          <w:p w14:paraId="5B170B8A" w14:textId="2ED2234B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36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E22A34C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1DF5F3F" w14:textId="0D416079" w:rsidR="000C7FD9" w:rsidRPr="00183CE5" w:rsidRDefault="00B81ADD" w:rsidP="00424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155B60C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3035D31C" w14:textId="4EA0B5E3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36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83CE5" w:rsidRPr="00183CE5" w14:paraId="6A8AF2FF" w14:textId="77777777" w:rsidTr="00267A52">
        <w:tc>
          <w:tcPr>
            <w:tcW w:w="2205" w:type="dxa"/>
          </w:tcPr>
          <w:p w14:paraId="7BAE9028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111" w:right="-1152" w:hanging="111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ab/>
              <w:t>10 - 12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72DD40F2" w14:textId="078D40BC" w:rsidR="000C7FD9" w:rsidRPr="00183CE5" w:rsidRDefault="00B81ADD" w:rsidP="00424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D116BD7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1062EE8D" w14:textId="066E9471" w:rsidR="000C7FD9" w:rsidRPr="00183CE5" w:rsidRDefault="000C7FD9" w:rsidP="00424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E6649BA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5272861" w14:textId="151B607A" w:rsidR="000C7FD9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A44F9D6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43317676" w14:textId="5B4177C2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36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B9A601C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C660ACE" w14:textId="2C11DCD2" w:rsidR="000C7FD9" w:rsidRPr="00183CE5" w:rsidRDefault="0042401E" w:rsidP="00424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B81ADD" w:rsidRPr="00183C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1B96B9D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4162134B" w14:textId="799C3CF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36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83CE5" w:rsidRPr="00183CE5" w14:paraId="69422EE0" w14:textId="77777777" w:rsidTr="00267A52">
        <w:tc>
          <w:tcPr>
            <w:tcW w:w="2205" w:type="dxa"/>
          </w:tcPr>
          <w:p w14:paraId="6F990DCE" w14:textId="77777777" w:rsidR="000C7FD9" w:rsidRPr="00183CE5" w:rsidRDefault="000C7FD9" w:rsidP="00FE3D84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B38AA0" w14:textId="7F8CC8E0" w:rsidR="000C7FD9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</w:t>
            </w:r>
          </w:p>
        </w:tc>
        <w:tc>
          <w:tcPr>
            <w:tcW w:w="270" w:type="dxa"/>
            <w:vAlign w:val="bottom"/>
          </w:tcPr>
          <w:p w14:paraId="4BDA0074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50444D" w14:textId="79DBDAB8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5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165</w:t>
            </w:r>
          </w:p>
        </w:tc>
        <w:tc>
          <w:tcPr>
            <w:tcW w:w="270" w:type="dxa"/>
            <w:vAlign w:val="bottom"/>
          </w:tcPr>
          <w:p w14:paraId="7358EF7F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E8DDD0" w14:textId="5650DEB8" w:rsidR="000C7FD9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360" w:lineRule="exact"/>
              <w:ind w:right="-7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41924603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94A594" w14:textId="0262C2F4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60" w:lineRule="exact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18A0D2FE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CB24E6" w14:textId="73D5B403" w:rsidR="000C7FD9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right="-7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</w:t>
            </w:r>
          </w:p>
        </w:tc>
        <w:tc>
          <w:tcPr>
            <w:tcW w:w="270" w:type="dxa"/>
            <w:vAlign w:val="bottom"/>
          </w:tcPr>
          <w:p w14:paraId="48538876" w14:textId="77777777" w:rsidR="000C7FD9" w:rsidRPr="00183CE5" w:rsidRDefault="000C7FD9" w:rsidP="00FE3D84">
            <w:pPr>
              <w:pStyle w:val="BodyText3"/>
              <w:tabs>
                <w:tab w:val="clear" w:pos="540"/>
                <w:tab w:val="decimal" w:pos="948"/>
              </w:tabs>
              <w:spacing w:line="36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A6E8EA" w14:textId="21DDB2BB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159</w:t>
            </w:r>
          </w:p>
        </w:tc>
      </w:tr>
      <w:tr w:rsidR="00183CE5" w:rsidRPr="00183CE5" w14:paraId="550944B6" w14:textId="77777777" w:rsidTr="00FA2D39">
        <w:tc>
          <w:tcPr>
            <w:tcW w:w="2205" w:type="dxa"/>
          </w:tcPr>
          <w:p w14:paraId="2B0D275C" w14:textId="77777777" w:rsidR="000C7FD9" w:rsidRPr="00183CE5" w:rsidRDefault="000C7FD9" w:rsidP="00FE3D84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2ABC20C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2402719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2288A4C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5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84E89DD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80B9E42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0C2FB95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33A400C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6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CB7D9B0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426F9CD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right="-7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649DE2D" w14:textId="77777777" w:rsidR="000C7FD9" w:rsidRPr="00183CE5" w:rsidRDefault="000C7FD9" w:rsidP="00FE3D84">
            <w:pPr>
              <w:pStyle w:val="BodyText3"/>
              <w:tabs>
                <w:tab w:val="clear" w:pos="540"/>
                <w:tab w:val="decimal" w:pos="948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</w:tcBorders>
            <w:vAlign w:val="bottom"/>
          </w:tcPr>
          <w:p w14:paraId="3ADD40BC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83CE5" w:rsidRPr="00183CE5" w14:paraId="000E7E6F" w14:textId="77777777" w:rsidTr="00FA2D39">
        <w:tc>
          <w:tcPr>
            <w:tcW w:w="2205" w:type="dxa"/>
          </w:tcPr>
          <w:p w14:paraId="5F9DE0D8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10" w:right="-558" w:hanging="2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รวมมูลค่าลูกหนี้สินเชื่อ</w:t>
            </w:r>
          </w:p>
          <w:p w14:paraId="46C7996E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10" w:right="-558" w:hanging="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เพื่อผู้บริโภคภายใต้การ</w:t>
            </w:r>
          </w:p>
          <w:p w14:paraId="7255FE6E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10" w:right="-558" w:hanging="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จัดการสินเชื่อร่วมทาง</w:t>
            </w:r>
          </w:p>
          <w:p w14:paraId="680EAA42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28" w:right="-558" w:hanging="1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 xml:space="preserve">การเงิน </w:t>
            </w: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5A6A030" w14:textId="05F248E7" w:rsidR="000C7FD9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5,883</w:t>
            </w:r>
          </w:p>
        </w:tc>
        <w:tc>
          <w:tcPr>
            <w:tcW w:w="270" w:type="dxa"/>
            <w:vAlign w:val="bottom"/>
          </w:tcPr>
          <w:p w14:paraId="345C0EBB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4AADE5BD" w14:textId="511E6A3B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24,858</w:t>
            </w:r>
          </w:p>
        </w:tc>
        <w:tc>
          <w:tcPr>
            <w:tcW w:w="270" w:type="dxa"/>
            <w:vAlign w:val="bottom"/>
          </w:tcPr>
          <w:p w14:paraId="0C535A48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4BB2EBB" w14:textId="1384DDC9" w:rsidR="000C7FD9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</w:p>
        </w:tc>
        <w:tc>
          <w:tcPr>
            <w:tcW w:w="270" w:type="dxa"/>
            <w:vAlign w:val="bottom"/>
          </w:tcPr>
          <w:p w14:paraId="4BFCAD13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7889688" w14:textId="16DE300E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60" w:lineRule="exact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192</w:t>
            </w:r>
          </w:p>
        </w:tc>
        <w:tc>
          <w:tcPr>
            <w:tcW w:w="270" w:type="dxa"/>
            <w:vAlign w:val="bottom"/>
          </w:tcPr>
          <w:p w14:paraId="0E03B713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F931B4F" w14:textId="53D0FC7E" w:rsidR="000C7FD9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right="-7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5,846</w:t>
            </w:r>
          </w:p>
        </w:tc>
        <w:tc>
          <w:tcPr>
            <w:tcW w:w="270" w:type="dxa"/>
            <w:vAlign w:val="bottom"/>
          </w:tcPr>
          <w:p w14:paraId="098B8383" w14:textId="77777777" w:rsidR="000C7FD9" w:rsidRPr="00183CE5" w:rsidRDefault="000C7FD9" w:rsidP="00FE3D84">
            <w:pPr>
              <w:pStyle w:val="BodyText3"/>
              <w:tabs>
                <w:tab w:val="clear" w:pos="540"/>
                <w:tab w:val="decimal" w:pos="948"/>
              </w:tabs>
              <w:spacing w:line="36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2" w:type="dxa"/>
            <w:gridSpan w:val="2"/>
            <w:tcBorders>
              <w:bottom w:val="double" w:sz="4" w:space="0" w:color="auto"/>
            </w:tcBorders>
            <w:vAlign w:val="bottom"/>
          </w:tcPr>
          <w:p w14:paraId="4840FBF3" w14:textId="64E63BA9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24,666</w:t>
            </w:r>
          </w:p>
        </w:tc>
      </w:tr>
    </w:tbl>
    <w:p w14:paraId="4715240B" w14:textId="351B97E3" w:rsidR="00AF2E64" w:rsidRPr="00183CE5" w:rsidRDefault="00AF2E64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90" w:hanging="690"/>
        <w:jc w:val="thaiDistribute"/>
        <w:rPr>
          <w:rFonts w:ascii="Angsana New" w:hAnsi="Angsana New" w:cs="Angsana New"/>
          <w:sz w:val="30"/>
          <w:szCs w:val="30"/>
        </w:rPr>
      </w:pPr>
      <w:r w:rsidRPr="00183CE5">
        <w:rPr>
          <w:rFonts w:ascii="Angsana New" w:hAnsi="Angsana New" w:cs="Angsana New"/>
          <w:sz w:val="30"/>
          <w:szCs w:val="30"/>
        </w:rPr>
        <w:t xml:space="preserve">7.3 </w:t>
      </w:r>
      <w:r w:rsidRPr="00183CE5">
        <w:rPr>
          <w:rFonts w:ascii="Angsana New" w:hAnsi="Angsana New" w:cs="Angsana New"/>
          <w:sz w:val="30"/>
          <w:szCs w:val="30"/>
        </w:rPr>
        <w:tab/>
      </w:r>
      <w:r w:rsidR="00C25D8B" w:rsidRPr="00183CE5">
        <w:rPr>
          <w:rFonts w:ascii="Angsana New" w:hAnsi="Angsana New" w:cs="Angsana New"/>
          <w:sz w:val="30"/>
          <w:szCs w:val="30"/>
        </w:rPr>
        <w:t xml:space="preserve">   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F847BA" w:rsidRPr="00183CE5">
        <w:rPr>
          <w:rFonts w:ascii="Angsana New" w:hAnsi="Angsana New" w:cs="Angsana New" w:hint="cs"/>
          <w:sz w:val="30"/>
          <w:szCs w:val="30"/>
          <w:cs/>
        </w:rPr>
        <w:t xml:space="preserve">30 </w:t>
      </w:r>
      <w:r w:rsidR="009E618D" w:rsidRPr="00183CE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183CE5">
        <w:rPr>
          <w:rFonts w:ascii="Angsana New" w:hAnsi="Angsana New" w:cs="Angsana New"/>
          <w:sz w:val="30"/>
          <w:szCs w:val="30"/>
        </w:rPr>
        <w:t xml:space="preserve">2562 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183CE5">
        <w:rPr>
          <w:rFonts w:ascii="Angsana New" w:hAnsi="Angsana New" w:cs="Angsana New"/>
          <w:sz w:val="30"/>
          <w:szCs w:val="30"/>
        </w:rPr>
        <w:t xml:space="preserve">31 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183CE5">
        <w:rPr>
          <w:rFonts w:ascii="Angsana New" w:hAnsi="Angsana New" w:cs="Angsana New"/>
          <w:sz w:val="30"/>
          <w:szCs w:val="30"/>
        </w:rPr>
        <w:t>2561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="00D30E13" w:rsidRPr="00183CE5">
        <w:rPr>
          <w:rFonts w:ascii="Angsana New" w:hAnsi="Angsana New" w:cs="Angsana New" w:hint="cs"/>
          <w:sz w:val="30"/>
          <w:szCs w:val="30"/>
          <w:cs/>
        </w:rPr>
        <w:t>จำนวนเงินขั้นต่ำ</w:t>
      </w:r>
      <w:r w:rsidR="00C708B3" w:rsidRPr="00183CE5">
        <w:rPr>
          <w:rFonts w:ascii="Angsana New" w:hAnsi="Angsana New" w:cs="Angsana New" w:hint="cs"/>
          <w:sz w:val="30"/>
          <w:szCs w:val="30"/>
          <w:cs/>
        </w:rPr>
        <w:t>ที่ต้องได้รับในอนาคตภายใต้</w:t>
      </w:r>
      <w:r w:rsidRPr="00183CE5">
        <w:rPr>
          <w:rFonts w:ascii="Angsana New" w:hAnsi="Angsana New" w:cs="Angsana New"/>
          <w:sz w:val="30"/>
          <w:szCs w:val="30"/>
          <w:cs/>
        </w:rPr>
        <w:t>สัญญาสินเชื่อเพื่อผู้บริโภครายย่อยภายใต้การจัดการสินเชื่อร่วมทางการเงินและมูลค่าปัจจุบันของจำนวนเงินขั้นต่ำที่ลูกหนี้ต้องจ่ายตามสัญญาสินเชื่อเพื่อผู้บริโภครายย่อยภายใต้การจัดการสินเชื่อร่วมทางการเงินแสดงได้ดังนี้</w:t>
      </w:r>
    </w:p>
    <w:p w14:paraId="11148AEC" w14:textId="77777777" w:rsidR="002A5D67" w:rsidRPr="00183CE5" w:rsidRDefault="002A5D67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90" w:hanging="69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52"/>
        <w:gridCol w:w="1530"/>
        <w:gridCol w:w="270"/>
        <w:gridCol w:w="1260"/>
        <w:gridCol w:w="270"/>
        <w:gridCol w:w="1440"/>
        <w:gridCol w:w="270"/>
        <w:gridCol w:w="1260"/>
      </w:tblGrid>
      <w:tr w:rsidR="00183CE5" w:rsidRPr="00183CE5" w14:paraId="7E0B4EBF" w14:textId="77777777" w:rsidTr="00B54189">
        <w:trPr>
          <w:trHeight w:val="371"/>
          <w:tblHeader/>
        </w:trPr>
        <w:tc>
          <w:tcPr>
            <w:tcW w:w="2952" w:type="dxa"/>
          </w:tcPr>
          <w:p w14:paraId="5C224770" w14:textId="77777777" w:rsidR="00AF2E64" w:rsidRPr="00183CE5" w:rsidRDefault="00AF2E6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6300" w:type="dxa"/>
            <w:gridSpan w:val="7"/>
          </w:tcPr>
          <w:p w14:paraId="2A1B8D5F" w14:textId="77777777" w:rsidR="00AF2E64" w:rsidRPr="00183CE5" w:rsidRDefault="00AF2E6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val="en-GB"/>
              </w:rPr>
            </w:pPr>
            <w:r w:rsidRPr="00183CE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183CE5" w:rsidRPr="00183CE5" w14:paraId="68AD0C7A" w14:textId="77777777" w:rsidTr="00FE3D84">
        <w:trPr>
          <w:trHeight w:val="60"/>
          <w:tblHeader/>
        </w:trPr>
        <w:tc>
          <w:tcPr>
            <w:tcW w:w="2952" w:type="dxa"/>
          </w:tcPr>
          <w:p w14:paraId="12D90268" w14:textId="77777777" w:rsidR="00AF2E64" w:rsidRPr="00183CE5" w:rsidRDefault="00AF2E6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3060" w:type="dxa"/>
            <w:gridSpan w:val="3"/>
          </w:tcPr>
          <w:p w14:paraId="2A3DFD90" w14:textId="28F005C1" w:rsidR="00AF2E64" w:rsidRPr="00183CE5" w:rsidRDefault="00F847B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30 </w:t>
            </w:r>
            <w:r w:rsidR="009E618D"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="00AF2E64"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AF2E64" w:rsidRPr="00183CE5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735567B" w14:textId="77777777" w:rsidR="00AF2E64" w:rsidRPr="00183CE5" w:rsidRDefault="00AF2E6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44436601" w14:textId="4678D3A9" w:rsidR="00AF2E64" w:rsidRPr="00183CE5" w:rsidRDefault="00AF2E6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lang w:val="en-GB" w:bidi="ar-SA"/>
              </w:rPr>
              <w:t xml:space="preserve">31 </w:t>
            </w:r>
            <w:r w:rsidR="00B85727"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183CE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183CE5">
              <w:rPr>
                <w:rFonts w:ascii="Angsana New" w:hAnsi="Angsana New" w:cs="Angsana New" w:hint="cs"/>
                <w:sz w:val="30"/>
                <w:szCs w:val="30"/>
                <w:lang w:val="en-GB" w:bidi="ar-SA"/>
              </w:rPr>
              <w:t>2561</w:t>
            </w:r>
          </w:p>
        </w:tc>
      </w:tr>
      <w:tr w:rsidR="00183CE5" w:rsidRPr="00183CE5" w14:paraId="7890DF8E" w14:textId="77777777" w:rsidTr="00B54189">
        <w:trPr>
          <w:tblHeader/>
        </w:trPr>
        <w:tc>
          <w:tcPr>
            <w:tcW w:w="2952" w:type="dxa"/>
          </w:tcPr>
          <w:p w14:paraId="51C49589" w14:textId="77777777" w:rsidR="00837C64" w:rsidRPr="00183CE5" w:rsidRDefault="00837C6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7DA99437" w14:textId="77777777" w:rsidR="00837C64" w:rsidRPr="00183CE5" w:rsidRDefault="00837C6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8" w:right="-5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เงินลงทุนขั้น</w:t>
            </w:r>
            <w:r w:rsidR="00754FF7" w:rsidRPr="00183CE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ต่ำ</w:t>
            </w:r>
            <w:r w:rsidRPr="00183CE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ตามสัญญา</w:t>
            </w:r>
          </w:p>
        </w:tc>
        <w:tc>
          <w:tcPr>
            <w:tcW w:w="270" w:type="dxa"/>
            <w:vAlign w:val="bottom"/>
          </w:tcPr>
          <w:p w14:paraId="6DA7EDF3" w14:textId="77777777" w:rsidR="00837C64" w:rsidRPr="00183CE5" w:rsidRDefault="00837C6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E6079BD" w14:textId="77777777" w:rsidR="00837C64" w:rsidRPr="00183CE5" w:rsidRDefault="00837C6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8" w:right="-5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270" w:type="dxa"/>
            <w:vAlign w:val="bottom"/>
          </w:tcPr>
          <w:p w14:paraId="362B283E" w14:textId="77777777" w:rsidR="00837C64" w:rsidRPr="00183CE5" w:rsidRDefault="00837C6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30B3B189" w14:textId="77777777" w:rsidR="00837C64" w:rsidRPr="00183CE5" w:rsidRDefault="00837C6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8" w:right="-53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เงินลงทุน</w:t>
            </w:r>
            <w:r w:rsidR="00754FF7" w:rsidRPr="00183CE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ขั้นต่ำ</w:t>
            </w:r>
            <w:r w:rsidRPr="00183CE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ตามสัญญา</w:t>
            </w:r>
          </w:p>
        </w:tc>
        <w:tc>
          <w:tcPr>
            <w:tcW w:w="270" w:type="dxa"/>
            <w:vAlign w:val="bottom"/>
          </w:tcPr>
          <w:p w14:paraId="78AE9488" w14:textId="77777777" w:rsidR="00837C64" w:rsidRPr="00183CE5" w:rsidRDefault="00837C6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C851559" w14:textId="77777777" w:rsidR="00837C64" w:rsidRPr="00183CE5" w:rsidRDefault="00837C6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8" w:right="-5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183CE5" w:rsidRPr="00183CE5" w14:paraId="44F19822" w14:textId="77777777" w:rsidTr="00B54189">
        <w:trPr>
          <w:tblHeader/>
        </w:trPr>
        <w:tc>
          <w:tcPr>
            <w:tcW w:w="2952" w:type="dxa"/>
          </w:tcPr>
          <w:p w14:paraId="68DD3DD3" w14:textId="77777777" w:rsidR="00AF2E64" w:rsidRPr="00183CE5" w:rsidRDefault="00AF2E6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val="en-GB"/>
              </w:rPr>
            </w:pPr>
          </w:p>
        </w:tc>
        <w:tc>
          <w:tcPr>
            <w:tcW w:w="6300" w:type="dxa"/>
            <w:gridSpan w:val="7"/>
          </w:tcPr>
          <w:p w14:paraId="0A99AF95" w14:textId="77777777" w:rsidR="00AF2E64" w:rsidRPr="00183CE5" w:rsidRDefault="00AF2E6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 w:rsidRPr="00183CE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3CE5" w:rsidRPr="00183CE5" w14:paraId="349901F0" w14:textId="77777777" w:rsidTr="00B54189">
        <w:tc>
          <w:tcPr>
            <w:tcW w:w="2952" w:type="dxa"/>
          </w:tcPr>
          <w:p w14:paraId="03662241" w14:textId="77777777" w:rsidR="002A5D67" w:rsidRPr="00183CE5" w:rsidRDefault="002A5D67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183CE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6300" w:type="dxa"/>
            <w:gridSpan w:val="7"/>
          </w:tcPr>
          <w:p w14:paraId="003CB92F" w14:textId="77777777" w:rsidR="002A5D67" w:rsidRPr="00183CE5" w:rsidRDefault="002A5D67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183CE5" w:rsidRPr="00183CE5" w14:paraId="3B7498F9" w14:textId="77777777" w:rsidTr="00B54189">
        <w:tc>
          <w:tcPr>
            <w:tcW w:w="2952" w:type="dxa"/>
          </w:tcPr>
          <w:p w14:paraId="6CEC2110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ระยะเวลาไม่เกินหนึ่งปี</w:t>
            </w:r>
          </w:p>
        </w:tc>
        <w:tc>
          <w:tcPr>
            <w:tcW w:w="1530" w:type="dxa"/>
            <w:vAlign w:val="bottom"/>
          </w:tcPr>
          <w:p w14:paraId="39BD58FA" w14:textId="2FC734D0" w:rsidR="000C7FD9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18,300</w:t>
            </w:r>
          </w:p>
        </w:tc>
        <w:tc>
          <w:tcPr>
            <w:tcW w:w="270" w:type="dxa"/>
            <w:vAlign w:val="bottom"/>
          </w:tcPr>
          <w:p w14:paraId="300B3388" w14:textId="77777777" w:rsidR="000C7FD9" w:rsidRPr="00183CE5" w:rsidRDefault="000C7FD9" w:rsidP="00FE3D84">
            <w:pPr>
              <w:tabs>
                <w:tab w:val="decimal" w:pos="792"/>
              </w:tabs>
              <w:spacing w:line="218" w:lineRule="exact"/>
              <w:ind w:left="-108" w:right="-128"/>
              <w:rPr>
                <w:szCs w:val="22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38C4B189" w14:textId="4FB43C1E" w:rsidR="000C7FD9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17,249</w:t>
            </w:r>
          </w:p>
        </w:tc>
        <w:tc>
          <w:tcPr>
            <w:tcW w:w="270" w:type="dxa"/>
            <w:vAlign w:val="bottom"/>
          </w:tcPr>
          <w:p w14:paraId="6CDBB965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446455B9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</w:rPr>
              <w:t>89,785</w:t>
            </w:r>
          </w:p>
        </w:tc>
        <w:tc>
          <w:tcPr>
            <w:tcW w:w="270" w:type="dxa"/>
            <w:vAlign w:val="bottom"/>
          </w:tcPr>
          <w:p w14:paraId="583961C3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C686197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</w:rPr>
              <w:t>73,820</w:t>
            </w:r>
          </w:p>
        </w:tc>
      </w:tr>
      <w:tr w:rsidR="00183CE5" w:rsidRPr="00183CE5" w14:paraId="72617461" w14:textId="77777777" w:rsidTr="00B54189">
        <w:trPr>
          <w:trHeight w:val="65"/>
        </w:trPr>
        <w:tc>
          <w:tcPr>
            <w:tcW w:w="2952" w:type="dxa"/>
          </w:tcPr>
          <w:p w14:paraId="031D6E5D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ระยะเวลาที่เกินหนึ่งปี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B1F9A76" w14:textId="4ACD6AA4" w:rsidR="000C7FD9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1,560</w:t>
            </w:r>
          </w:p>
        </w:tc>
        <w:tc>
          <w:tcPr>
            <w:tcW w:w="270" w:type="dxa"/>
            <w:vAlign w:val="bottom"/>
          </w:tcPr>
          <w:p w14:paraId="26756EF2" w14:textId="77777777" w:rsidR="000C7FD9" w:rsidRPr="00183CE5" w:rsidRDefault="000C7FD9" w:rsidP="00FE3D84">
            <w:pPr>
              <w:tabs>
                <w:tab w:val="decimal" w:pos="792"/>
              </w:tabs>
              <w:spacing w:line="218" w:lineRule="exact"/>
              <w:ind w:left="-108" w:right="-128"/>
              <w:rPr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22E0EBD" w14:textId="32410F83" w:rsidR="000C7FD9" w:rsidRPr="00183CE5" w:rsidRDefault="00B81AD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1,553</w:t>
            </w:r>
          </w:p>
        </w:tc>
        <w:tc>
          <w:tcPr>
            <w:tcW w:w="270" w:type="dxa"/>
            <w:vAlign w:val="bottom"/>
          </w:tcPr>
          <w:p w14:paraId="3BF80D73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3628D5BD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</w:rPr>
              <w:t>44,373</w:t>
            </w:r>
          </w:p>
        </w:tc>
        <w:tc>
          <w:tcPr>
            <w:tcW w:w="270" w:type="dxa"/>
            <w:vAlign w:val="bottom"/>
          </w:tcPr>
          <w:p w14:paraId="579C7FC9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9DF30D7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rtl/>
                <w:cs/>
                <w:lang w:val="en-GB" w:bidi="ar-SA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</w:rPr>
              <w:t>36,854</w:t>
            </w:r>
          </w:p>
        </w:tc>
      </w:tr>
      <w:tr w:rsidR="00183CE5" w:rsidRPr="00183CE5" w14:paraId="38B9DC7A" w14:textId="77777777" w:rsidTr="00B54189">
        <w:tc>
          <w:tcPr>
            <w:tcW w:w="2952" w:type="dxa"/>
          </w:tcPr>
          <w:p w14:paraId="1FBAA9FF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sz w:val="30"/>
                <w:szCs w:val="30"/>
                <w:rtl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7185FBF" w14:textId="737335E0" w:rsidR="000C7FD9" w:rsidRPr="00183CE5" w:rsidRDefault="002D51D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19,860</w:t>
            </w:r>
          </w:p>
        </w:tc>
        <w:tc>
          <w:tcPr>
            <w:tcW w:w="270" w:type="dxa"/>
            <w:vAlign w:val="bottom"/>
          </w:tcPr>
          <w:p w14:paraId="5D1E007F" w14:textId="77777777" w:rsidR="000C7FD9" w:rsidRPr="00183CE5" w:rsidRDefault="000C7FD9" w:rsidP="00FE3D84">
            <w:pPr>
              <w:tabs>
                <w:tab w:val="decimal" w:pos="792"/>
              </w:tabs>
              <w:spacing w:line="218" w:lineRule="exact"/>
              <w:ind w:left="-108" w:right="-128"/>
              <w:rPr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305E75E" w14:textId="793D8EF6" w:rsidR="000C7FD9" w:rsidRPr="00183CE5" w:rsidRDefault="002D51D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18</w:t>
            </w:r>
            <w:r w:rsidRPr="00183CE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802</w:t>
            </w:r>
          </w:p>
        </w:tc>
        <w:tc>
          <w:tcPr>
            <w:tcW w:w="270" w:type="dxa"/>
            <w:vAlign w:val="bottom"/>
          </w:tcPr>
          <w:p w14:paraId="7489FC2E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9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9C544A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</w:rPr>
              <w:t>134,158</w:t>
            </w:r>
          </w:p>
        </w:tc>
        <w:tc>
          <w:tcPr>
            <w:tcW w:w="270" w:type="dxa"/>
            <w:vAlign w:val="bottom"/>
          </w:tcPr>
          <w:p w14:paraId="445A8428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F8CD450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rtl/>
                <w:cs/>
                <w:lang w:val="en-GB" w:bidi="ar-SA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</w:rPr>
              <w:t>110,674</w:t>
            </w:r>
          </w:p>
        </w:tc>
      </w:tr>
      <w:tr w:rsidR="00183CE5" w:rsidRPr="00183CE5" w14:paraId="7872686E" w14:textId="77777777" w:rsidTr="00B54189">
        <w:tc>
          <w:tcPr>
            <w:tcW w:w="2952" w:type="dxa"/>
          </w:tcPr>
          <w:p w14:paraId="4D4BFEE0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183CE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ดอกเบี้ยเช่าซื้อที่ยังไม่ถือเป็นรายได้</w:t>
            </w:r>
          </w:p>
        </w:tc>
        <w:tc>
          <w:tcPr>
            <w:tcW w:w="1530" w:type="dxa"/>
            <w:vAlign w:val="bottom"/>
          </w:tcPr>
          <w:p w14:paraId="777DA6F2" w14:textId="464FCF71" w:rsidR="000C7FD9" w:rsidRPr="00183CE5" w:rsidRDefault="002D51D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(1,058)</w:t>
            </w:r>
          </w:p>
        </w:tc>
        <w:tc>
          <w:tcPr>
            <w:tcW w:w="270" w:type="dxa"/>
            <w:vAlign w:val="bottom"/>
          </w:tcPr>
          <w:p w14:paraId="2A7A8E5F" w14:textId="77777777" w:rsidR="000C7FD9" w:rsidRPr="00183CE5" w:rsidRDefault="000C7FD9" w:rsidP="00FE3D84">
            <w:pPr>
              <w:tabs>
                <w:tab w:val="decimal" w:pos="792"/>
              </w:tabs>
              <w:spacing w:line="218" w:lineRule="exact"/>
              <w:ind w:left="-108" w:right="-128"/>
              <w:rPr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AB4A11D" w14:textId="09E3530E" w:rsidR="000C7FD9" w:rsidRPr="00183CE5" w:rsidRDefault="002D51D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rtl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E959DC4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9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0CD245F1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</w:rPr>
              <w:t>(23,484)</w:t>
            </w:r>
          </w:p>
        </w:tc>
        <w:tc>
          <w:tcPr>
            <w:tcW w:w="270" w:type="dxa"/>
            <w:vAlign w:val="bottom"/>
          </w:tcPr>
          <w:p w14:paraId="79D1EAF1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52F08D4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183CE5" w:rsidRPr="00183CE5" w14:paraId="66AD23AD" w14:textId="77777777" w:rsidTr="00B54189">
        <w:tc>
          <w:tcPr>
            <w:tcW w:w="2952" w:type="dxa"/>
          </w:tcPr>
          <w:p w14:paraId="581D45BC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ส่วนที่ร่วมลงทุนโดยธนาคารพาณิชย์ภายใต้การจัดการ</w:t>
            </w:r>
          </w:p>
          <w:p w14:paraId="76092E36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สินเชื่อร่วมทางการเงิน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93EC38E" w14:textId="43164CC0" w:rsidR="000C7FD9" w:rsidRPr="00183CE5" w:rsidRDefault="002D51D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(13,011)</w:t>
            </w:r>
          </w:p>
        </w:tc>
        <w:tc>
          <w:tcPr>
            <w:tcW w:w="270" w:type="dxa"/>
            <w:vAlign w:val="bottom"/>
          </w:tcPr>
          <w:p w14:paraId="57E0F4D4" w14:textId="77777777" w:rsidR="000C7FD9" w:rsidRPr="00183CE5" w:rsidRDefault="000C7FD9" w:rsidP="00FE3D84">
            <w:pPr>
              <w:tabs>
                <w:tab w:val="decimal" w:pos="792"/>
              </w:tabs>
              <w:spacing w:line="218" w:lineRule="exact"/>
              <w:ind w:left="-108" w:right="-128"/>
              <w:rPr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C1D457A" w14:textId="613052A5" w:rsidR="000C7FD9" w:rsidRPr="00183CE5" w:rsidRDefault="002D51D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(13,011)</w:t>
            </w:r>
          </w:p>
        </w:tc>
        <w:tc>
          <w:tcPr>
            <w:tcW w:w="270" w:type="dxa"/>
            <w:vAlign w:val="bottom"/>
          </w:tcPr>
          <w:p w14:paraId="39FF38B4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2F3413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</w:rPr>
              <w:t>(85,981)</w:t>
            </w:r>
          </w:p>
        </w:tc>
        <w:tc>
          <w:tcPr>
            <w:tcW w:w="270" w:type="dxa"/>
            <w:vAlign w:val="bottom"/>
          </w:tcPr>
          <w:p w14:paraId="20ED78D9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141DC4C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rtl/>
                <w:cs/>
                <w:lang w:val="en-GB" w:bidi="ar-SA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</w:rPr>
              <w:t>(85,981)</w:t>
            </w:r>
          </w:p>
        </w:tc>
      </w:tr>
      <w:tr w:rsidR="00183CE5" w:rsidRPr="00183CE5" w14:paraId="5ED7AE88" w14:textId="77777777" w:rsidTr="00B54189">
        <w:tc>
          <w:tcPr>
            <w:tcW w:w="2952" w:type="dxa"/>
          </w:tcPr>
          <w:p w14:paraId="1B3E9C69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3CE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มูลค่าปัจจุบันของจำนวน</w:t>
            </w:r>
          </w:p>
          <w:p w14:paraId="4C032596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เงินขั้นต่ำที่ต้องจ่าย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FC5C33C" w14:textId="161B6E9A" w:rsidR="000C7FD9" w:rsidRPr="00183CE5" w:rsidRDefault="002D51D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5</w:t>
            </w: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791</w:t>
            </w:r>
          </w:p>
        </w:tc>
        <w:tc>
          <w:tcPr>
            <w:tcW w:w="270" w:type="dxa"/>
            <w:vAlign w:val="bottom"/>
          </w:tcPr>
          <w:p w14:paraId="50DFA32C" w14:textId="77777777" w:rsidR="000C7FD9" w:rsidRPr="00183CE5" w:rsidRDefault="000C7FD9" w:rsidP="00FE3D84">
            <w:pPr>
              <w:tabs>
                <w:tab w:val="decimal" w:pos="792"/>
              </w:tabs>
              <w:spacing w:line="218" w:lineRule="exact"/>
              <w:ind w:left="-108" w:right="-128"/>
              <w:rPr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83A8AD" w14:textId="75654D83" w:rsidR="000C7FD9" w:rsidRPr="00183CE5" w:rsidRDefault="002D51D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5</w:t>
            </w: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791</w:t>
            </w:r>
          </w:p>
        </w:tc>
        <w:tc>
          <w:tcPr>
            <w:tcW w:w="270" w:type="dxa"/>
            <w:vAlign w:val="bottom"/>
          </w:tcPr>
          <w:p w14:paraId="0BEAB896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B80DC3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24,693</w:t>
            </w:r>
          </w:p>
        </w:tc>
        <w:tc>
          <w:tcPr>
            <w:tcW w:w="270" w:type="dxa"/>
            <w:vAlign w:val="bottom"/>
          </w:tcPr>
          <w:p w14:paraId="1DF4BF51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5C5939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24,693</w:t>
            </w:r>
          </w:p>
        </w:tc>
      </w:tr>
      <w:tr w:rsidR="00183CE5" w:rsidRPr="00183CE5" w14:paraId="4A6F8405" w14:textId="77777777" w:rsidTr="00B54189">
        <w:tc>
          <w:tcPr>
            <w:tcW w:w="2952" w:type="dxa"/>
          </w:tcPr>
          <w:p w14:paraId="134F748C" w14:textId="77777777" w:rsidR="001F257F" w:rsidRPr="00183CE5" w:rsidRDefault="001F257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A36C9DE" w14:textId="77777777" w:rsidR="001F257F" w:rsidRPr="00183CE5" w:rsidRDefault="001F257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2EB2D87" w14:textId="77777777" w:rsidR="001F257F" w:rsidRPr="00183CE5" w:rsidRDefault="001F257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33E72C1" w14:textId="77777777" w:rsidR="001F257F" w:rsidRPr="00183CE5" w:rsidRDefault="001F257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DC5205E" w14:textId="77777777" w:rsidR="001F257F" w:rsidRPr="00183CE5" w:rsidRDefault="001F257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779035" w14:textId="77777777" w:rsidR="001F257F" w:rsidRPr="00183CE5" w:rsidRDefault="001F257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BE44E32" w14:textId="77777777" w:rsidR="001F257F" w:rsidRPr="00183CE5" w:rsidRDefault="001F257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098A145" w14:textId="77777777" w:rsidR="001F257F" w:rsidRPr="00183CE5" w:rsidRDefault="001F257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83CE5" w:rsidRPr="00183CE5" w14:paraId="17EC8135" w14:textId="77777777" w:rsidTr="00B54189">
        <w:tc>
          <w:tcPr>
            <w:tcW w:w="2952" w:type="dxa"/>
          </w:tcPr>
          <w:p w14:paraId="3328973F" w14:textId="77777777" w:rsidR="001F257F" w:rsidRPr="00183CE5" w:rsidRDefault="001F257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373F2726" w14:textId="77777777" w:rsidR="001F257F" w:rsidRPr="00183CE5" w:rsidRDefault="001F257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CCDBFCA" w14:textId="77777777" w:rsidR="001F257F" w:rsidRPr="00183CE5" w:rsidRDefault="001F257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C4359D6" w14:textId="77777777" w:rsidR="001F257F" w:rsidRPr="00183CE5" w:rsidRDefault="001F257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EDA3C16" w14:textId="77777777" w:rsidR="001F257F" w:rsidRPr="00183CE5" w:rsidRDefault="001F257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253FED90" w14:textId="77777777" w:rsidR="001F257F" w:rsidRPr="00183CE5" w:rsidRDefault="001F257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089716D" w14:textId="77777777" w:rsidR="001F257F" w:rsidRPr="00183CE5" w:rsidRDefault="001F257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3D11A58" w14:textId="77777777" w:rsidR="001F257F" w:rsidRPr="00183CE5" w:rsidRDefault="001F257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83CE5" w:rsidRPr="00183CE5" w14:paraId="26A8D376" w14:textId="77777777" w:rsidTr="00B54189">
        <w:tc>
          <w:tcPr>
            <w:tcW w:w="2952" w:type="dxa"/>
          </w:tcPr>
          <w:p w14:paraId="67257C8F" w14:textId="77777777" w:rsidR="001F257F" w:rsidRPr="00183CE5" w:rsidRDefault="001F257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24285D88" w14:textId="77777777" w:rsidR="001F257F" w:rsidRPr="00183CE5" w:rsidRDefault="001F257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B98ED3E" w14:textId="77777777" w:rsidR="001F257F" w:rsidRPr="00183CE5" w:rsidRDefault="001F257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4D23E42" w14:textId="77777777" w:rsidR="001F257F" w:rsidRPr="00183CE5" w:rsidRDefault="001F257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0AB68E8" w14:textId="77777777" w:rsidR="001F257F" w:rsidRPr="00183CE5" w:rsidRDefault="001F257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0AE45ABC" w14:textId="77777777" w:rsidR="001F257F" w:rsidRPr="00183CE5" w:rsidRDefault="001F257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5799897" w14:textId="77777777" w:rsidR="001F257F" w:rsidRPr="00183CE5" w:rsidRDefault="001F257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4DFBED5" w14:textId="77777777" w:rsidR="001F257F" w:rsidRPr="00183CE5" w:rsidRDefault="001F257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83CE5" w:rsidRPr="00183CE5" w14:paraId="4648D252" w14:textId="77777777" w:rsidTr="00B54189">
        <w:tc>
          <w:tcPr>
            <w:tcW w:w="2952" w:type="dxa"/>
          </w:tcPr>
          <w:p w14:paraId="35C526CA" w14:textId="77777777" w:rsidR="001F257F" w:rsidRPr="00183CE5" w:rsidRDefault="001F257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676DF3D0" w14:textId="77777777" w:rsidR="001F257F" w:rsidRPr="00183CE5" w:rsidRDefault="001F257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02F6A01" w14:textId="77777777" w:rsidR="001F257F" w:rsidRPr="00183CE5" w:rsidRDefault="001F257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6024A02" w14:textId="77777777" w:rsidR="001F257F" w:rsidRPr="00183CE5" w:rsidRDefault="001F257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0DDF790" w14:textId="77777777" w:rsidR="001F257F" w:rsidRPr="00183CE5" w:rsidRDefault="001F257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2E6F0018" w14:textId="77777777" w:rsidR="001F257F" w:rsidRPr="00183CE5" w:rsidRDefault="001F257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36355B5" w14:textId="77777777" w:rsidR="001F257F" w:rsidRPr="00183CE5" w:rsidRDefault="001F257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4DBFB69" w14:textId="77777777" w:rsidR="001F257F" w:rsidRPr="00183CE5" w:rsidRDefault="001F257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83CE5" w:rsidRPr="00183CE5" w14:paraId="6E59107F" w14:textId="77777777" w:rsidTr="00B54189">
        <w:tc>
          <w:tcPr>
            <w:tcW w:w="2952" w:type="dxa"/>
          </w:tcPr>
          <w:p w14:paraId="72B97232" w14:textId="77777777" w:rsidR="00754FF7" w:rsidRPr="00183CE5" w:rsidRDefault="00754FF7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4F5EE345" w14:textId="77777777" w:rsidR="00754FF7" w:rsidRPr="00183CE5" w:rsidRDefault="00754FF7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641B8B1" w14:textId="77777777" w:rsidR="00754FF7" w:rsidRPr="00183CE5" w:rsidRDefault="00754FF7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25723FC" w14:textId="77777777" w:rsidR="00754FF7" w:rsidRPr="00183CE5" w:rsidRDefault="00754FF7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40C518B" w14:textId="77777777" w:rsidR="00754FF7" w:rsidRPr="00183CE5" w:rsidRDefault="00754FF7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67A0F08D" w14:textId="77777777" w:rsidR="00754FF7" w:rsidRPr="00183CE5" w:rsidRDefault="00754FF7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4392DC3" w14:textId="77777777" w:rsidR="00754FF7" w:rsidRPr="00183CE5" w:rsidRDefault="00754FF7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09D51D4" w14:textId="77777777" w:rsidR="00754FF7" w:rsidRPr="00183CE5" w:rsidRDefault="00754FF7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83CE5" w:rsidRPr="00183CE5" w14:paraId="4787AC16" w14:textId="77777777" w:rsidTr="00B54189">
        <w:tc>
          <w:tcPr>
            <w:tcW w:w="2952" w:type="dxa"/>
          </w:tcPr>
          <w:p w14:paraId="69DADA36" w14:textId="77777777" w:rsidR="00754FF7" w:rsidRPr="00183CE5" w:rsidRDefault="00754FF7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0BF2300C" w14:textId="77777777" w:rsidR="00754FF7" w:rsidRPr="00183CE5" w:rsidRDefault="00754FF7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529FB72" w14:textId="77777777" w:rsidR="00754FF7" w:rsidRPr="00183CE5" w:rsidRDefault="00754FF7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6A0425F" w14:textId="77777777" w:rsidR="00754FF7" w:rsidRPr="00183CE5" w:rsidRDefault="00754FF7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D1EF6F4" w14:textId="77777777" w:rsidR="00754FF7" w:rsidRPr="00183CE5" w:rsidRDefault="00754FF7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47F4AA35" w14:textId="77777777" w:rsidR="00754FF7" w:rsidRPr="00183CE5" w:rsidRDefault="00754FF7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0329C9B" w14:textId="77777777" w:rsidR="00754FF7" w:rsidRPr="00183CE5" w:rsidRDefault="00754FF7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0AEA8A0" w14:textId="77777777" w:rsidR="00754FF7" w:rsidRPr="00183CE5" w:rsidRDefault="00754FF7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83CE5" w:rsidRPr="00183CE5" w14:paraId="1D73DF8B" w14:textId="77777777" w:rsidTr="00B54189">
        <w:tc>
          <w:tcPr>
            <w:tcW w:w="2952" w:type="dxa"/>
          </w:tcPr>
          <w:p w14:paraId="3AE1970B" w14:textId="77777777" w:rsidR="00754FF7" w:rsidRPr="00183CE5" w:rsidRDefault="00754FF7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7B6C5822" w14:textId="77777777" w:rsidR="00754FF7" w:rsidRPr="00183CE5" w:rsidRDefault="00754FF7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67E1A13" w14:textId="77777777" w:rsidR="00754FF7" w:rsidRPr="00183CE5" w:rsidRDefault="00754FF7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EBAF8FC" w14:textId="77777777" w:rsidR="00754FF7" w:rsidRPr="00183CE5" w:rsidRDefault="00754FF7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5EEAA38" w14:textId="77777777" w:rsidR="00754FF7" w:rsidRPr="00183CE5" w:rsidRDefault="00754FF7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40051BE8" w14:textId="77777777" w:rsidR="00754FF7" w:rsidRPr="00183CE5" w:rsidRDefault="00754FF7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F0C6CE6" w14:textId="77777777" w:rsidR="00754FF7" w:rsidRPr="00183CE5" w:rsidRDefault="00754FF7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ABA7052" w14:textId="77777777" w:rsidR="00754FF7" w:rsidRPr="00183CE5" w:rsidRDefault="00754FF7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83CE5" w:rsidRPr="00183CE5" w14:paraId="44E63CA9" w14:textId="77777777" w:rsidTr="00B54189">
        <w:tc>
          <w:tcPr>
            <w:tcW w:w="2952" w:type="dxa"/>
          </w:tcPr>
          <w:p w14:paraId="0153A49A" w14:textId="77777777" w:rsidR="001F257F" w:rsidRPr="00183CE5" w:rsidRDefault="001F257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00DE57E7" w14:textId="77777777" w:rsidR="001F257F" w:rsidRPr="00183CE5" w:rsidRDefault="001F257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CDEF5FC" w14:textId="77777777" w:rsidR="001F257F" w:rsidRPr="00183CE5" w:rsidRDefault="001F257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08FAB4F" w14:textId="77777777" w:rsidR="001F257F" w:rsidRPr="00183CE5" w:rsidRDefault="001F257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2ABD070" w14:textId="77777777" w:rsidR="001F257F" w:rsidRPr="00183CE5" w:rsidRDefault="001F257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74683140" w14:textId="77777777" w:rsidR="001F257F" w:rsidRPr="00183CE5" w:rsidRDefault="001F257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C3658E9" w14:textId="77777777" w:rsidR="001F257F" w:rsidRPr="00183CE5" w:rsidRDefault="001F257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BFDDBCE" w14:textId="77777777" w:rsidR="001F257F" w:rsidRPr="00183CE5" w:rsidRDefault="001F257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83CE5" w:rsidRPr="00183CE5" w14:paraId="197CE52C" w14:textId="77777777" w:rsidTr="00B54189">
        <w:tc>
          <w:tcPr>
            <w:tcW w:w="2952" w:type="dxa"/>
          </w:tcPr>
          <w:p w14:paraId="4FB1FC88" w14:textId="77777777" w:rsidR="001F257F" w:rsidRPr="00183CE5" w:rsidRDefault="001F257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7A31BEC6" w14:textId="77777777" w:rsidR="001F257F" w:rsidRPr="00183CE5" w:rsidRDefault="001F257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170BC2C" w14:textId="77777777" w:rsidR="001F257F" w:rsidRPr="00183CE5" w:rsidRDefault="001F257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CEFC2C5" w14:textId="77777777" w:rsidR="001F257F" w:rsidRPr="00183CE5" w:rsidRDefault="001F257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50FD0CA" w14:textId="77777777" w:rsidR="001F257F" w:rsidRPr="00183CE5" w:rsidRDefault="001F257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5AC9AB53" w14:textId="77777777" w:rsidR="001F257F" w:rsidRPr="00183CE5" w:rsidRDefault="001F257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5BE761C" w14:textId="77777777" w:rsidR="001F257F" w:rsidRPr="00183CE5" w:rsidRDefault="001F257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6C5B34F" w14:textId="77777777" w:rsidR="001F257F" w:rsidRPr="00183CE5" w:rsidRDefault="001F257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83CE5" w:rsidRPr="00183CE5" w14:paraId="3F4D5095" w14:textId="77777777" w:rsidTr="00B54189">
        <w:tc>
          <w:tcPr>
            <w:tcW w:w="2952" w:type="dxa"/>
          </w:tcPr>
          <w:p w14:paraId="67708C0B" w14:textId="77777777" w:rsidR="001F257F" w:rsidRPr="00183CE5" w:rsidRDefault="001F257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83CE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ลูกหนี้</w:t>
            </w:r>
            <w:r w:rsidR="00754FF7" w:rsidRPr="00183CE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สินเชื่อรายย่อย</w:t>
            </w:r>
          </w:p>
        </w:tc>
        <w:tc>
          <w:tcPr>
            <w:tcW w:w="1530" w:type="dxa"/>
            <w:vAlign w:val="bottom"/>
          </w:tcPr>
          <w:p w14:paraId="63B971A3" w14:textId="77777777" w:rsidR="001F257F" w:rsidRPr="00183CE5" w:rsidRDefault="001F257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C496CC7" w14:textId="77777777" w:rsidR="001F257F" w:rsidRPr="00183CE5" w:rsidRDefault="001F257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7DF0416" w14:textId="77777777" w:rsidR="001F257F" w:rsidRPr="00183CE5" w:rsidRDefault="001F257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1AC61CA" w14:textId="77777777" w:rsidR="001F257F" w:rsidRPr="00183CE5" w:rsidRDefault="001F257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1D3032CA" w14:textId="77777777" w:rsidR="001F257F" w:rsidRPr="00183CE5" w:rsidRDefault="001F257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D192FE5" w14:textId="77777777" w:rsidR="001F257F" w:rsidRPr="00183CE5" w:rsidRDefault="001F257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A4F4D18" w14:textId="77777777" w:rsidR="001F257F" w:rsidRPr="00183CE5" w:rsidRDefault="001F257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83CE5" w:rsidRPr="00183CE5" w14:paraId="315CB73F" w14:textId="77777777" w:rsidTr="00B54189">
        <w:tc>
          <w:tcPr>
            <w:tcW w:w="2952" w:type="dxa"/>
          </w:tcPr>
          <w:p w14:paraId="14194D2E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ระยะเวลาไม่เกินหนึ่งปี</w:t>
            </w:r>
          </w:p>
        </w:tc>
        <w:tc>
          <w:tcPr>
            <w:tcW w:w="1530" w:type="dxa"/>
            <w:vAlign w:val="bottom"/>
          </w:tcPr>
          <w:p w14:paraId="29B2AA84" w14:textId="6B506D2C" w:rsidR="000C7FD9" w:rsidRPr="00183CE5" w:rsidRDefault="002D51D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464</w:t>
            </w:r>
          </w:p>
        </w:tc>
        <w:tc>
          <w:tcPr>
            <w:tcW w:w="270" w:type="dxa"/>
            <w:vAlign w:val="bottom"/>
          </w:tcPr>
          <w:p w14:paraId="46444466" w14:textId="77777777" w:rsidR="000C7FD9" w:rsidRPr="00183CE5" w:rsidRDefault="000C7FD9" w:rsidP="00FE3D84">
            <w:pPr>
              <w:tabs>
                <w:tab w:val="decimal" w:pos="792"/>
              </w:tabs>
              <w:spacing w:line="218" w:lineRule="exact"/>
              <w:ind w:left="-108" w:right="-128"/>
              <w:rPr>
                <w:b/>
                <w:bCs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400CA9B" w14:textId="5C438275" w:rsidR="000C7FD9" w:rsidRPr="00183CE5" w:rsidRDefault="002D51D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376</w:t>
            </w:r>
          </w:p>
        </w:tc>
        <w:tc>
          <w:tcPr>
            <w:tcW w:w="270" w:type="dxa"/>
            <w:vAlign w:val="bottom"/>
          </w:tcPr>
          <w:p w14:paraId="6D697612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01E3819C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</w:rPr>
              <w:t>906</w:t>
            </w:r>
          </w:p>
        </w:tc>
        <w:tc>
          <w:tcPr>
            <w:tcW w:w="270" w:type="dxa"/>
            <w:vAlign w:val="bottom"/>
          </w:tcPr>
          <w:p w14:paraId="0FEFF4E6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392CA04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</w:rPr>
              <w:t>609</w:t>
            </w:r>
          </w:p>
        </w:tc>
      </w:tr>
      <w:tr w:rsidR="00183CE5" w:rsidRPr="00183CE5" w14:paraId="604BD1EE" w14:textId="77777777" w:rsidTr="00B54189">
        <w:tc>
          <w:tcPr>
            <w:tcW w:w="2952" w:type="dxa"/>
          </w:tcPr>
          <w:p w14:paraId="4CEEC3C7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ระยะเวลาที่เกินหนึ่งปี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ED9859A" w14:textId="3D09B4E2" w:rsidR="000C7FD9" w:rsidRPr="00183CE5" w:rsidRDefault="002D51D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9E75CC1" w14:textId="77777777" w:rsidR="000C7FD9" w:rsidRPr="00183CE5" w:rsidRDefault="000C7FD9" w:rsidP="00FE3D84">
            <w:pPr>
              <w:tabs>
                <w:tab w:val="decimal" w:pos="792"/>
              </w:tabs>
              <w:spacing w:line="218" w:lineRule="exact"/>
              <w:ind w:left="-108" w:right="-128"/>
              <w:rPr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BDE4309" w14:textId="24F09826" w:rsidR="000C7FD9" w:rsidRPr="00183CE5" w:rsidRDefault="002D51D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8BE91E6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F01865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</w:rPr>
              <w:t>431</w:t>
            </w:r>
          </w:p>
        </w:tc>
        <w:tc>
          <w:tcPr>
            <w:tcW w:w="270" w:type="dxa"/>
            <w:vAlign w:val="bottom"/>
          </w:tcPr>
          <w:p w14:paraId="12E4AD7E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9E0633C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</w:rPr>
              <w:t>356</w:t>
            </w:r>
          </w:p>
        </w:tc>
      </w:tr>
      <w:tr w:rsidR="00183CE5" w:rsidRPr="00183CE5" w14:paraId="6908D255" w14:textId="77777777" w:rsidTr="00B54189">
        <w:tc>
          <w:tcPr>
            <w:tcW w:w="2952" w:type="dxa"/>
          </w:tcPr>
          <w:p w14:paraId="57C18F32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79F550B" w14:textId="7A7E54ED" w:rsidR="000C7FD9" w:rsidRPr="00183CE5" w:rsidRDefault="002D51D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464</w:t>
            </w:r>
          </w:p>
        </w:tc>
        <w:tc>
          <w:tcPr>
            <w:tcW w:w="270" w:type="dxa"/>
            <w:vAlign w:val="bottom"/>
          </w:tcPr>
          <w:p w14:paraId="768E65B4" w14:textId="77777777" w:rsidR="000C7FD9" w:rsidRPr="00183CE5" w:rsidRDefault="000C7FD9" w:rsidP="00FE3D84">
            <w:pPr>
              <w:tabs>
                <w:tab w:val="decimal" w:pos="792"/>
              </w:tabs>
              <w:spacing w:line="218" w:lineRule="exact"/>
              <w:ind w:left="-108" w:right="-128"/>
              <w:rPr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FE09B02" w14:textId="1B7C3DE1" w:rsidR="000C7FD9" w:rsidRPr="00183CE5" w:rsidRDefault="002D51D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376</w:t>
            </w:r>
          </w:p>
        </w:tc>
        <w:tc>
          <w:tcPr>
            <w:tcW w:w="270" w:type="dxa"/>
            <w:vAlign w:val="bottom"/>
          </w:tcPr>
          <w:p w14:paraId="76A775DD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618CD5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</w:rPr>
              <w:t>1,337</w:t>
            </w:r>
          </w:p>
        </w:tc>
        <w:tc>
          <w:tcPr>
            <w:tcW w:w="270" w:type="dxa"/>
            <w:vAlign w:val="bottom"/>
          </w:tcPr>
          <w:p w14:paraId="6664906F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B05CFFC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</w:rPr>
              <w:t>965</w:t>
            </w:r>
          </w:p>
        </w:tc>
      </w:tr>
      <w:tr w:rsidR="00183CE5" w:rsidRPr="00183CE5" w14:paraId="6C093E59" w14:textId="77777777" w:rsidTr="00B54189">
        <w:tc>
          <w:tcPr>
            <w:tcW w:w="2952" w:type="dxa"/>
          </w:tcPr>
          <w:p w14:paraId="1279F447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3CE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ดอกเบี้ยรับที่ยังไม่ถือเป็นรายได้</w:t>
            </w:r>
          </w:p>
        </w:tc>
        <w:tc>
          <w:tcPr>
            <w:tcW w:w="1530" w:type="dxa"/>
            <w:vAlign w:val="bottom"/>
          </w:tcPr>
          <w:p w14:paraId="6B9D02C2" w14:textId="0B151432" w:rsidR="000C7FD9" w:rsidRPr="00183CE5" w:rsidRDefault="002D51D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20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(88)</w:t>
            </w:r>
          </w:p>
        </w:tc>
        <w:tc>
          <w:tcPr>
            <w:tcW w:w="270" w:type="dxa"/>
            <w:vAlign w:val="bottom"/>
          </w:tcPr>
          <w:p w14:paraId="017FCACF" w14:textId="77777777" w:rsidR="000C7FD9" w:rsidRPr="00183CE5" w:rsidRDefault="000C7FD9" w:rsidP="00FE3D84">
            <w:pPr>
              <w:tabs>
                <w:tab w:val="decimal" w:pos="792"/>
              </w:tabs>
              <w:spacing w:line="218" w:lineRule="exact"/>
              <w:ind w:left="-108" w:right="-128"/>
              <w:rPr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E942445" w14:textId="1CF80488" w:rsidR="000C7FD9" w:rsidRPr="00183CE5" w:rsidRDefault="002D51D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4401FF8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1B173537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20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</w:rPr>
              <w:t>(372)</w:t>
            </w:r>
          </w:p>
        </w:tc>
        <w:tc>
          <w:tcPr>
            <w:tcW w:w="270" w:type="dxa"/>
            <w:vAlign w:val="bottom"/>
          </w:tcPr>
          <w:p w14:paraId="64613F14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1BDDE63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183CE5" w:rsidRPr="00183CE5" w14:paraId="08930374" w14:textId="77777777" w:rsidTr="00B54189">
        <w:tc>
          <w:tcPr>
            <w:tcW w:w="2952" w:type="dxa"/>
          </w:tcPr>
          <w:p w14:paraId="39A9D9FD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2" w:hanging="312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83CE5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 xml:space="preserve"> </w:t>
            </w: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ส่วนที่ร่วมลงทุนโดย</w:t>
            </w:r>
          </w:p>
          <w:p w14:paraId="441CA0D7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ธนาคารพาณิชย์ภายใต้การจัดการสินเชื่อร่วมทางการเงิน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9534175" w14:textId="35D3E4A9" w:rsidR="000C7FD9" w:rsidRPr="00183CE5" w:rsidRDefault="002D51D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20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(284)</w:t>
            </w:r>
          </w:p>
        </w:tc>
        <w:tc>
          <w:tcPr>
            <w:tcW w:w="270" w:type="dxa"/>
            <w:vAlign w:val="bottom"/>
          </w:tcPr>
          <w:p w14:paraId="2A02E7D1" w14:textId="77777777" w:rsidR="000C7FD9" w:rsidRPr="00183CE5" w:rsidRDefault="000C7FD9" w:rsidP="00FE3D84">
            <w:pPr>
              <w:tabs>
                <w:tab w:val="decimal" w:pos="792"/>
              </w:tabs>
              <w:spacing w:line="218" w:lineRule="exact"/>
              <w:ind w:left="-108" w:right="-128"/>
              <w:rPr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C840D40" w14:textId="427F1353" w:rsidR="000C7FD9" w:rsidRPr="00183CE5" w:rsidRDefault="002D51D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(284)</w:t>
            </w:r>
          </w:p>
        </w:tc>
        <w:tc>
          <w:tcPr>
            <w:tcW w:w="270" w:type="dxa"/>
            <w:vAlign w:val="bottom"/>
          </w:tcPr>
          <w:p w14:paraId="00FD1F4E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A698A7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20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</w:rPr>
              <w:t>(800)</w:t>
            </w:r>
          </w:p>
        </w:tc>
        <w:tc>
          <w:tcPr>
            <w:tcW w:w="270" w:type="dxa"/>
            <w:vAlign w:val="bottom"/>
          </w:tcPr>
          <w:p w14:paraId="573B03AD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E08F45B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</w:rPr>
              <w:t>(800)</w:t>
            </w:r>
          </w:p>
        </w:tc>
      </w:tr>
      <w:tr w:rsidR="00183CE5" w:rsidRPr="00183CE5" w14:paraId="4C53881E" w14:textId="77777777" w:rsidTr="00B54189">
        <w:tc>
          <w:tcPr>
            <w:tcW w:w="2952" w:type="dxa"/>
          </w:tcPr>
          <w:p w14:paraId="0AF83C0E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3CE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มูลค่าปัจจุบันของจำนวน</w:t>
            </w:r>
          </w:p>
          <w:p w14:paraId="7024A06D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183CE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เงินขั้นต่ำที่ต้องจ่าย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2B7068" w14:textId="69FC5B50" w:rsidR="000C7FD9" w:rsidRPr="00183CE5" w:rsidRDefault="002D51D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92</w:t>
            </w:r>
          </w:p>
        </w:tc>
        <w:tc>
          <w:tcPr>
            <w:tcW w:w="270" w:type="dxa"/>
            <w:vAlign w:val="bottom"/>
          </w:tcPr>
          <w:p w14:paraId="45841488" w14:textId="77777777" w:rsidR="000C7FD9" w:rsidRPr="00183CE5" w:rsidRDefault="000C7FD9" w:rsidP="00FE3D84">
            <w:pPr>
              <w:tabs>
                <w:tab w:val="decimal" w:pos="792"/>
              </w:tabs>
              <w:spacing w:line="218" w:lineRule="exact"/>
              <w:ind w:left="-108" w:right="-128"/>
              <w:rPr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147B92" w14:textId="0F62740C" w:rsidR="000C7FD9" w:rsidRPr="00183CE5" w:rsidRDefault="002D51D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92</w:t>
            </w:r>
          </w:p>
        </w:tc>
        <w:tc>
          <w:tcPr>
            <w:tcW w:w="270" w:type="dxa"/>
            <w:vAlign w:val="bottom"/>
          </w:tcPr>
          <w:p w14:paraId="67D58BE5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64B3C6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3CE5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165</w:t>
            </w:r>
          </w:p>
        </w:tc>
        <w:tc>
          <w:tcPr>
            <w:tcW w:w="270" w:type="dxa"/>
            <w:vAlign w:val="bottom"/>
          </w:tcPr>
          <w:p w14:paraId="605175C4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1FBAF1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3CE5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165</w:t>
            </w:r>
          </w:p>
        </w:tc>
      </w:tr>
      <w:tr w:rsidR="00183CE5" w:rsidRPr="00183CE5" w14:paraId="612F366C" w14:textId="77777777" w:rsidTr="00B54189">
        <w:tc>
          <w:tcPr>
            <w:tcW w:w="2952" w:type="dxa"/>
          </w:tcPr>
          <w:p w14:paraId="3B99B533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2C93840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C7FB71B" w14:textId="77777777" w:rsidR="000C7FD9" w:rsidRPr="00183CE5" w:rsidRDefault="000C7FD9" w:rsidP="00FE3D84">
            <w:pPr>
              <w:tabs>
                <w:tab w:val="decimal" w:pos="792"/>
              </w:tabs>
              <w:spacing w:line="218" w:lineRule="exact"/>
              <w:ind w:left="-108" w:right="-128"/>
              <w:rPr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AA06810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6C5252C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2FF062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E25D2EB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C1949C1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C7FD9" w:rsidRPr="00183CE5" w14:paraId="1406B3B6" w14:textId="77777777" w:rsidTr="00B54189">
        <w:tc>
          <w:tcPr>
            <w:tcW w:w="2952" w:type="dxa"/>
          </w:tcPr>
          <w:p w14:paraId="6B47A7BF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83CE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รวมมูลค่าปัจจุบันของจำนวนเงินขั้นต่ำที่ต้องจ่าย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36FB3469" w14:textId="6E83FAC9" w:rsidR="000C7FD9" w:rsidRPr="00183CE5" w:rsidRDefault="002D51D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5,883</w:t>
            </w:r>
          </w:p>
        </w:tc>
        <w:tc>
          <w:tcPr>
            <w:tcW w:w="270" w:type="dxa"/>
            <w:vAlign w:val="bottom"/>
          </w:tcPr>
          <w:p w14:paraId="5E167AE2" w14:textId="77777777" w:rsidR="000C7FD9" w:rsidRPr="00183CE5" w:rsidRDefault="000C7FD9" w:rsidP="00FE3D84">
            <w:pPr>
              <w:tabs>
                <w:tab w:val="decimal" w:pos="792"/>
              </w:tabs>
              <w:spacing w:line="218" w:lineRule="exact"/>
              <w:ind w:left="-108" w:right="-128"/>
              <w:rPr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F7508AB" w14:textId="704C53DA" w:rsidR="000C7FD9" w:rsidRPr="00183CE5" w:rsidRDefault="002D51D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5,883</w:t>
            </w:r>
          </w:p>
        </w:tc>
        <w:tc>
          <w:tcPr>
            <w:tcW w:w="270" w:type="dxa"/>
            <w:vAlign w:val="bottom"/>
          </w:tcPr>
          <w:p w14:paraId="67DA566B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3E323FF5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3CE5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24,858</w:t>
            </w:r>
          </w:p>
        </w:tc>
        <w:tc>
          <w:tcPr>
            <w:tcW w:w="270" w:type="dxa"/>
            <w:vAlign w:val="bottom"/>
          </w:tcPr>
          <w:p w14:paraId="28CC61DD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3D3162E" w14:textId="77777777" w:rsidR="000C7FD9" w:rsidRPr="00183CE5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3CE5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24,858</w:t>
            </w:r>
          </w:p>
        </w:tc>
      </w:tr>
    </w:tbl>
    <w:p w14:paraId="60290E27" w14:textId="77777777" w:rsidR="001E10AC" w:rsidRPr="00183CE5" w:rsidRDefault="001E10AC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90" w:hanging="690"/>
        <w:jc w:val="thaiDistribute"/>
        <w:rPr>
          <w:rFonts w:ascii="Angsana New" w:hAnsi="Angsana New" w:cs="Angsana New"/>
          <w:sz w:val="30"/>
          <w:szCs w:val="30"/>
        </w:rPr>
      </w:pPr>
    </w:p>
    <w:p w14:paraId="2210E17C" w14:textId="77777777" w:rsidR="00C25D8B" w:rsidRPr="00183CE5" w:rsidRDefault="00C25D8B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90" w:hanging="690"/>
        <w:jc w:val="thaiDistribute"/>
        <w:rPr>
          <w:rFonts w:ascii="Angsana New" w:hAnsi="Angsana New" w:cs="Angsana New"/>
          <w:sz w:val="30"/>
          <w:szCs w:val="30"/>
        </w:rPr>
      </w:pPr>
      <w:r w:rsidRPr="00183CE5">
        <w:rPr>
          <w:rFonts w:ascii="Angsana New" w:hAnsi="Angsana New" w:cs="Angsana New"/>
          <w:sz w:val="30"/>
          <w:szCs w:val="30"/>
        </w:rPr>
        <w:t xml:space="preserve">7.4 </w:t>
      </w:r>
      <w:r w:rsidRPr="00183CE5">
        <w:rPr>
          <w:rFonts w:ascii="Angsana New" w:hAnsi="Angsana New" w:cs="Angsana New"/>
          <w:sz w:val="30"/>
          <w:szCs w:val="30"/>
        </w:rPr>
        <w:tab/>
        <w:t xml:space="preserve">   </w:t>
      </w:r>
      <w:r w:rsidRPr="00183CE5">
        <w:rPr>
          <w:rFonts w:ascii="Angsana New" w:hAnsi="Angsana New" w:cs="Angsana New" w:hint="cs"/>
          <w:sz w:val="30"/>
          <w:szCs w:val="30"/>
          <w:cs/>
        </w:rPr>
        <w:t>สัญญาสินเชื่อเพื่อผู้บริโภครายย่อย</w:t>
      </w:r>
      <w:r w:rsidRPr="00183CE5">
        <w:rPr>
          <w:rFonts w:ascii="Angsana New" w:hAnsi="Angsana New" w:cs="Angsana New"/>
          <w:sz w:val="30"/>
          <w:szCs w:val="30"/>
          <w:cs/>
        </w:rPr>
        <w:t>ภายใต้การจัดการสินเชื่อร่วมทางการเงินของบริษัทย่อยมีระยะเวลาการกู้ยืมตามสัญญาโดยประมาณ 2 - 4 ปี และกำหนดชำระเงินต้นในอัตราคงที่ตลอดอายุสัญญาเงินกู้</w:t>
      </w:r>
    </w:p>
    <w:p w14:paraId="7CA71A6D" w14:textId="77777777" w:rsidR="00EA46F0" w:rsidRPr="00183CE5" w:rsidRDefault="00EA46F0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90" w:hanging="690"/>
        <w:jc w:val="thaiDistribute"/>
        <w:rPr>
          <w:rFonts w:ascii="Angsana New" w:hAnsi="Angsana New" w:cs="Angsana New"/>
          <w:sz w:val="30"/>
          <w:szCs w:val="30"/>
        </w:rPr>
      </w:pPr>
    </w:p>
    <w:p w14:paraId="31ADB345" w14:textId="4635FCE0" w:rsidR="002D22DD" w:rsidRPr="00183CE5" w:rsidRDefault="002D22DD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90" w:hanging="690"/>
        <w:jc w:val="thaiDistribute"/>
        <w:rPr>
          <w:rFonts w:ascii="Angsana New" w:hAnsi="Angsana New" w:cs="Angsana New"/>
          <w:sz w:val="30"/>
          <w:szCs w:val="30"/>
        </w:rPr>
      </w:pPr>
      <w:r w:rsidRPr="00183CE5">
        <w:rPr>
          <w:rFonts w:ascii="Angsana New" w:hAnsi="Angsana New" w:cs="Angsana New"/>
          <w:sz w:val="30"/>
          <w:szCs w:val="30"/>
        </w:rPr>
        <w:t xml:space="preserve">7.5 </w:t>
      </w:r>
      <w:r w:rsidRPr="00183CE5">
        <w:rPr>
          <w:rFonts w:ascii="Angsana New" w:hAnsi="Angsana New" w:cs="Angsana New"/>
          <w:sz w:val="30"/>
          <w:szCs w:val="30"/>
        </w:rPr>
        <w:tab/>
      </w:r>
      <w:r w:rsidRPr="00183CE5">
        <w:rPr>
          <w:rFonts w:ascii="Angsana New" w:hAnsi="Angsana New" w:cs="Angsana New"/>
          <w:sz w:val="30"/>
          <w:szCs w:val="30"/>
          <w:cs/>
        </w:rPr>
        <w:t xml:space="preserve">   ณ วันที่ </w:t>
      </w:r>
      <w:r w:rsidR="00F847BA" w:rsidRPr="00183CE5">
        <w:rPr>
          <w:rFonts w:ascii="Angsana New" w:hAnsi="Angsana New" w:cs="Angsana New"/>
          <w:sz w:val="30"/>
          <w:szCs w:val="30"/>
          <w:cs/>
        </w:rPr>
        <w:t xml:space="preserve">30 </w:t>
      </w:r>
      <w:r w:rsidR="009E618D" w:rsidRPr="00183CE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256</w:t>
      </w:r>
      <w:r w:rsidR="000F17E5" w:rsidRPr="00183CE5">
        <w:rPr>
          <w:rFonts w:ascii="Angsana New" w:hAnsi="Angsana New" w:cs="Angsana New"/>
          <w:sz w:val="28"/>
          <w:szCs w:val="28"/>
        </w:rPr>
        <w:t>2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และ 31 ธันวาคม 256</w:t>
      </w:r>
      <w:r w:rsidRPr="00183CE5">
        <w:rPr>
          <w:rFonts w:ascii="Angsana New" w:hAnsi="Angsana New" w:cs="Angsana New"/>
          <w:sz w:val="28"/>
          <w:szCs w:val="28"/>
        </w:rPr>
        <w:t>1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บริษัทย่อย</w:t>
      </w:r>
      <w:r w:rsidR="00921CCA" w:rsidRPr="00183CE5">
        <w:rPr>
          <w:rFonts w:ascii="Angsana New" w:hAnsi="Angsana New" w:cs="Angsana New"/>
          <w:sz w:val="30"/>
          <w:szCs w:val="30"/>
          <w:cs/>
        </w:rPr>
        <w:t>ของบริษัท</w:t>
      </w:r>
      <w:r w:rsidRPr="00183CE5">
        <w:rPr>
          <w:rFonts w:ascii="Angsana New" w:hAnsi="Angsana New" w:cs="Angsana New"/>
          <w:sz w:val="30"/>
          <w:szCs w:val="30"/>
          <w:cs/>
        </w:rPr>
        <w:t>ได้โอนสิทธิเร</w:t>
      </w:r>
      <w:r w:rsidR="008539C2" w:rsidRPr="00183CE5">
        <w:rPr>
          <w:rFonts w:ascii="Angsana New" w:hAnsi="Angsana New" w:cs="Angsana New"/>
          <w:sz w:val="30"/>
          <w:szCs w:val="30"/>
          <w:cs/>
        </w:rPr>
        <w:t>ียกร้องในลูกหนี้ตามสัญญาเช่าซื้อ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ภายใต้การจัดการสินเชื่อร่วมทางการเงินส่วนที่ร่วมลงทุนโดยธนาคารพาณิชย์ (หักดอกเบี้ยที่ยังไม่ถือเป็นรายได้) จำนวน </w:t>
      </w:r>
      <w:proofErr w:type="gramStart"/>
      <w:r w:rsidR="009E02B4" w:rsidRPr="00183CE5">
        <w:rPr>
          <w:rFonts w:ascii="Angsana New" w:hAnsi="Angsana New" w:cs="Angsana New"/>
          <w:sz w:val="30"/>
          <w:szCs w:val="30"/>
        </w:rPr>
        <w:t>5,914</w:t>
      </w:r>
      <w:r w:rsidR="00881468" w:rsidRPr="00183CE5">
        <w:rPr>
          <w:rFonts w:ascii="Angsana New" w:hAnsi="Angsana New" w:cs="Angsana New"/>
          <w:sz w:val="30"/>
          <w:szCs w:val="30"/>
        </w:rPr>
        <w:t xml:space="preserve"> </w:t>
      </w:r>
      <w:r w:rsidR="00963667"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183CE5">
        <w:rPr>
          <w:rFonts w:ascii="Angsana New" w:hAnsi="Angsana New" w:cs="Angsana New"/>
          <w:sz w:val="30"/>
          <w:szCs w:val="30"/>
          <w:cs/>
        </w:rPr>
        <w:t>ล้านรูเปียอินโดนีเซีย</w:t>
      </w:r>
      <w:proofErr w:type="gramEnd"/>
      <w:r w:rsidRPr="00183CE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183CE5">
        <w:rPr>
          <w:rFonts w:ascii="Angsana New" w:hAnsi="Angsana New" w:cs="Angsana New"/>
          <w:sz w:val="30"/>
          <w:szCs w:val="30"/>
        </w:rPr>
        <w:t>38,214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ล้านรูเปียอินโดนีเซีย ตามลำดับ เพื่อค้ำประกันวงเงินสินเชื่อร่วมทางการเงินกับธนาคารพาณิชย์ที่เกี่ยวข้องกันแห่งหนึ่ง</w:t>
      </w:r>
    </w:p>
    <w:p w14:paraId="6FC338A7" w14:textId="77777777" w:rsidR="00567D44" w:rsidRPr="00183CE5" w:rsidRDefault="00567D44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90" w:hanging="690"/>
        <w:jc w:val="thaiDistribute"/>
        <w:rPr>
          <w:rFonts w:ascii="Angsana New" w:hAnsi="Angsana New" w:cs="Angsana New"/>
          <w:sz w:val="30"/>
          <w:szCs w:val="30"/>
        </w:rPr>
      </w:pPr>
    </w:p>
    <w:p w14:paraId="2F614FA9" w14:textId="341DD2AC" w:rsidR="001E10AC" w:rsidRPr="00183CE5" w:rsidRDefault="002D22DD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90"/>
        <w:jc w:val="thaiDistribute"/>
        <w:rPr>
          <w:rFonts w:ascii="Angsana New" w:hAnsi="Angsana New" w:cs="Angsana New"/>
          <w:sz w:val="30"/>
          <w:szCs w:val="30"/>
        </w:rPr>
      </w:pPr>
      <w:r w:rsidRPr="00183CE5">
        <w:rPr>
          <w:rFonts w:ascii="Angsana New" w:hAnsi="Angsana New" w:cs="Angsana New"/>
          <w:sz w:val="30"/>
          <w:szCs w:val="30"/>
        </w:rPr>
        <w:tab/>
      </w:r>
      <w:r w:rsidRPr="00183CE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0849D1" w:rsidRPr="00183CE5">
        <w:rPr>
          <w:rFonts w:ascii="Angsana New" w:hAnsi="Angsana New" w:cs="Angsana New"/>
          <w:sz w:val="30"/>
          <w:szCs w:val="30"/>
          <w:cs/>
        </w:rPr>
        <w:t xml:space="preserve">30 </w:t>
      </w:r>
      <w:r w:rsidR="009E618D" w:rsidRPr="00183CE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256</w:t>
      </w:r>
      <w:r w:rsidRPr="00183CE5">
        <w:rPr>
          <w:rFonts w:ascii="Angsana New" w:hAnsi="Angsana New" w:cs="Angsana New"/>
          <w:sz w:val="28"/>
          <w:szCs w:val="28"/>
        </w:rPr>
        <w:t>2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และ 31 ธันวาคม 256</w:t>
      </w:r>
      <w:r w:rsidRPr="00183CE5">
        <w:rPr>
          <w:rFonts w:ascii="Angsana New" w:hAnsi="Angsana New" w:cs="Angsana New"/>
          <w:sz w:val="28"/>
          <w:szCs w:val="28"/>
        </w:rPr>
        <w:t>1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บริษัทย่อย</w:t>
      </w:r>
      <w:r w:rsidR="00921CCA" w:rsidRPr="00183CE5">
        <w:rPr>
          <w:rFonts w:ascii="Angsana New" w:hAnsi="Angsana New" w:cs="Angsana New"/>
          <w:sz w:val="30"/>
          <w:szCs w:val="30"/>
          <w:cs/>
        </w:rPr>
        <w:t>ของบริษัท</w:t>
      </w:r>
      <w:r w:rsidRPr="00183CE5">
        <w:rPr>
          <w:rFonts w:ascii="Angsana New" w:hAnsi="Angsana New" w:cs="Angsana New"/>
          <w:sz w:val="30"/>
          <w:szCs w:val="30"/>
          <w:cs/>
        </w:rPr>
        <w:t>ได้โอนสิทธิเรียกร้องใน</w:t>
      </w:r>
      <w:r w:rsidR="00921CCA" w:rsidRPr="00183CE5">
        <w:rPr>
          <w:rFonts w:ascii="Angsana New" w:hAnsi="Angsana New" w:cs="Angsana New"/>
          <w:sz w:val="30"/>
          <w:szCs w:val="30"/>
          <w:cs/>
        </w:rPr>
        <w:t>ยอด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ลูกหนี้สินเชื่อรายย่อยภายใต้การจัดการสินเชื่อร่วมทางการเงิน (หักดอกเบี้ยที่ยังไม่ถือเป็นรายได้) จำนวน </w:t>
      </w:r>
      <w:r w:rsidR="009E02B4" w:rsidRPr="00183CE5">
        <w:rPr>
          <w:rFonts w:ascii="Angsana New" w:hAnsi="Angsana New" w:cs="Angsana New"/>
          <w:sz w:val="30"/>
          <w:szCs w:val="30"/>
        </w:rPr>
        <w:t xml:space="preserve">129 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ล้านรูเปียอินโดนีเซีย และ </w:t>
      </w:r>
      <w:r w:rsidRPr="00183CE5">
        <w:rPr>
          <w:rFonts w:ascii="Angsana New" w:hAnsi="Angsana New" w:cs="Angsana New"/>
          <w:sz w:val="30"/>
          <w:szCs w:val="30"/>
        </w:rPr>
        <w:t>356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ล้านรูเปียอินโดนีเซีย ตามลำดับ เพื่อค้ำประกันวงเงินสินเชื่อที่ได้รับจากธนาคารพาณิชย์</w:t>
      </w:r>
    </w:p>
    <w:p w14:paraId="4339DCF0" w14:textId="77777777" w:rsidR="00590FA5" w:rsidRPr="00183CE5" w:rsidRDefault="00590FA5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90"/>
        <w:jc w:val="thaiDistribute"/>
        <w:rPr>
          <w:rFonts w:ascii="Angsana New" w:hAnsi="Angsana New" w:cs="Angsana New"/>
          <w:sz w:val="30"/>
          <w:szCs w:val="30"/>
        </w:rPr>
      </w:pPr>
    </w:p>
    <w:p w14:paraId="1DDDB529" w14:textId="169E11A5" w:rsidR="002D22DD" w:rsidRPr="00183CE5" w:rsidRDefault="002D22DD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90" w:hanging="690"/>
        <w:jc w:val="thaiDistribute"/>
        <w:rPr>
          <w:rFonts w:ascii="Angsana New" w:hAnsi="Angsana New" w:cs="Angsana New"/>
          <w:sz w:val="30"/>
          <w:szCs w:val="30"/>
        </w:rPr>
      </w:pPr>
      <w:r w:rsidRPr="00183CE5">
        <w:rPr>
          <w:rFonts w:ascii="Angsana New" w:hAnsi="Angsana New" w:cs="Angsana New"/>
          <w:sz w:val="30"/>
          <w:szCs w:val="30"/>
        </w:rPr>
        <w:t>7.6</w:t>
      </w:r>
      <w:r w:rsidRPr="00183CE5">
        <w:rPr>
          <w:rFonts w:ascii="Angsana New" w:hAnsi="Angsana New" w:cs="Angsana New"/>
          <w:sz w:val="30"/>
          <w:szCs w:val="30"/>
        </w:rPr>
        <w:tab/>
      </w:r>
      <w:r w:rsidRPr="00183CE5">
        <w:rPr>
          <w:rFonts w:ascii="Angsana New" w:hAnsi="Angsana New" w:cs="Angsana New"/>
          <w:sz w:val="30"/>
          <w:szCs w:val="30"/>
        </w:rPr>
        <w:tab/>
      </w:r>
      <w:r w:rsidRPr="00183CE5">
        <w:rPr>
          <w:rFonts w:ascii="Angsana New" w:hAnsi="Angsana New" w:cs="Angsana New"/>
          <w:sz w:val="30"/>
          <w:szCs w:val="30"/>
          <w:cs/>
        </w:rPr>
        <w:t xml:space="preserve">บริษัทย่อยแห่งหนึ่งทำสัญญาการให้วงเงินสินเชื่อร่วมทางการเงินกับธนาคารพาณิชย์ที่เกี่ยวข้องกันแห่งหนึ่ง เพื่อให้วงเงินสินเชื่อร่วมทางการเงินหมุนเวียนจำนวน </w:t>
      </w:r>
      <w:r w:rsidRPr="00183CE5">
        <w:rPr>
          <w:rFonts w:ascii="Angsana New" w:hAnsi="Angsana New" w:cs="Angsana New"/>
          <w:sz w:val="30"/>
          <w:szCs w:val="30"/>
        </w:rPr>
        <w:t>100,000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ล้านรูเปียอินโดนีเซีย ในระหว่างปี </w:t>
      </w:r>
      <w:r w:rsidRPr="00183CE5">
        <w:rPr>
          <w:rFonts w:ascii="Angsana New" w:hAnsi="Angsana New" w:cs="Angsana New"/>
          <w:sz w:val="30"/>
          <w:szCs w:val="30"/>
        </w:rPr>
        <w:t>2560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="00EA46F0" w:rsidRPr="00183CE5">
        <w:rPr>
          <w:rFonts w:ascii="Angsana New" w:hAnsi="Angsana New" w:cs="Angsana New"/>
          <w:sz w:val="30"/>
          <w:szCs w:val="30"/>
        </w:rPr>
        <w:t xml:space="preserve">        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บริษัทย่อยมีการทำสัญญาการให้วงเงินสินเชื่อร่วมเพิ่มเติม โดยมียอดวงเงินสินเชื่อไม่หมุนเวียนทั้งหมด </w:t>
      </w:r>
      <w:r w:rsidR="00EA46F0" w:rsidRPr="00183CE5">
        <w:rPr>
          <w:rFonts w:ascii="Angsana New" w:hAnsi="Angsana New" w:cs="Angsana New"/>
          <w:sz w:val="30"/>
          <w:szCs w:val="30"/>
        </w:rPr>
        <w:t xml:space="preserve">     </w:t>
      </w:r>
      <w:r w:rsidRPr="00183CE5">
        <w:rPr>
          <w:rFonts w:ascii="Angsana New" w:hAnsi="Angsana New" w:cs="Angsana New"/>
          <w:sz w:val="30"/>
          <w:szCs w:val="30"/>
        </w:rPr>
        <w:t>200,000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ล้านรูเปียอินโดนีเซีย วัตถุประสงค์ของสัญญาสินเชื่อร่วมทางการเงินดังกล่าวเพื่อใช้ในการปล่อยสินเชื่อให้กับผู้บริโภครายย่อยซื้อเครื่องมือและเครื่องจักรทางการเกษตร ยานพาหนะ แผงพลังงานแสงอาทิตย์ และเครื่องใช้ขนาดใหญ่ในครัวเรือน สัญญามีระยะเวลา </w:t>
      </w:r>
      <w:r w:rsidRPr="00183CE5">
        <w:rPr>
          <w:rFonts w:ascii="Angsana New" w:hAnsi="Angsana New" w:cs="Angsana New"/>
          <w:sz w:val="30"/>
          <w:szCs w:val="30"/>
        </w:rPr>
        <w:t>72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เดือนนับจากวันที่ที่เบิกเงิน หรือตามที่ทั้งสองฝ่ายตกลงเพื่อต่ออายุสัญญาออกไป อัตราดอกเบี้ยตามสัญญาสินเชื่อร่วมนี้เท่ากับร้อยละ </w:t>
      </w:r>
      <w:r w:rsidRPr="00183CE5">
        <w:rPr>
          <w:rFonts w:ascii="Angsana New" w:hAnsi="Angsana New" w:cs="Angsana New"/>
          <w:sz w:val="30"/>
          <w:szCs w:val="30"/>
        </w:rPr>
        <w:t xml:space="preserve">13 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ต่อปี สัญญาสินเชื่อร่วมทางการเงินดังกล่าวค้ำประกันโดยสินทรัพย์ของผู้ขอสินเชื่อ ณ วันที่ </w:t>
      </w:r>
      <w:r w:rsidR="000849D1" w:rsidRPr="00183CE5">
        <w:rPr>
          <w:rFonts w:ascii="Angsana New" w:hAnsi="Angsana New" w:cs="Angsana New"/>
          <w:sz w:val="30"/>
          <w:szCs w:val="30"/>
          <w:cs/>
        </w:rPr>
        <w:t xml:space="preserve">30 </w:t>
      </w:r>
      <w:r w:rsidR="009E618D" w:rsidRPr="00183CE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183CE5">
        <w:rPr>
          <w:rFonts w:ascii="Angsana New" w:hAnsi="Angsana New" w:cs="Angsana New"/>
          <w:sz w:val="30"/>
          <w:szCs w:val="30"/>
        </w:rPr>
        <w:t>256</w:t>
      </w:r>
      <w:r w:rsidR="00590FA5" w:rsidRPr="00183CE5">
        <w:rPr>
          <w:rFonts w:ascii="Angsana New" w:hAnsi="Angsana New" w:cs="Angsana New"/>
          <w:sz w:val="30"/>
          <w:szCs w:val="30"/>
        </w:rPr>
        <w:t>2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183CE5">
        <w:rPr>
          <w:rFonts w:ascii="Angsana New" w:hAnsi="Angsana New" w:cs="Angsana New"/>
          <w:sz w:val="30"/>
          <w:szCs w:val="30"/>
        </w:rPr>
        <w:t>31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183CE5">
        <w:rPr>
          <w:rFonts w:ascii="Angsana New" w:hAnsi="Angsana New" w:cs="Angsana New"/>
          <w:sz w:val="30"/>
          <w:szCs w:val="30"/>
        </w:rPr>
        <w:t>256</w:t>
      </w:r>
      <w:r w:rsidR="00590FA5" w:rsidRPr="00183CE5">
        <w:rPr>
          <w:rFonts w:ascii="Angsana New" w:hAnsi="Angsana New" w:cs="Angsana New"/>
          <w:sz w:val="30"/>
          <w:szCs w:val="30"/>
        </w:rPr>
        <w:t>1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มีวงเงินสินเชื่อร่วมตามสัญญาสินเชื่อที่ยังมิได้เบิกใช้จำนวน </w:t>
      </w:r>
      <w:r w:rsidRPr="00183CE5">
        <w:rPr>
          <w:rFonts w:ascii="Angsana New" w:hAnsi="Angsana New" w:cs="Angsana New"/>
          <w:sz w:val="30"/>
          <w:szCs w:val="30"/>
        </w:rPr>
        <w:t>137,235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ล้านรูเปียอินโดนีเซีย</w:t>
      </w:r>
    </w:p>
    <w:p w14:paraId="5D7BB4CB" w14:textId="77777777" w:rsidR="00324F4C" w:rsidRPr="00183CE5" w:rsidRDefault="00324F4C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90" w:hanging="690"/>
        <w:jc w:val="thaiDistribute"/>
        <w:rPr>
          <w:rFonts w:ascii="Angsana New" w:hAnsi="Angsana New" w:cs="Angsana New"/>
          <w:sz w:val="30"/>
          <w:szCs w:val="30"/>
        </w:rPr>
      </w:pPr>
    </w:p>
    <w:p w14:paraId="6DD3B3D9" w14:textId="0A382087" w:rsidR="002D22DD" w:rsidRPr="00183CE5" w:rsidRDefault="002D22DD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90"/>
        <w:jc w:val="thaiDistribute"/>
        <w:rPr>
          <w:rFonts w:ascii="Angsana New" w:hAnsi="Angsana New" w:cs="Angsana New"/>
          <w:sz w:val="30"/>
          <w:szCs w:val="30"/>
        </w:rPr>
      </w:pPr>
      <w:bookmarkStart w:id="11" w:name="_Hlk24103448"/>
      <w:r w:rsidRPr="00183CE5">
        <w:rPr>
          <w:rFonts w:ascii="Angsana New" w:hAnsi="Angsana New" w:cs="Angsana New"/>
          <w:sz w:val="30"/>
          <w:szCs w:val="30"/>
          <w:cs/>
        </w:rPr>
        <w:tab/>
        <w:t xml:space="preserve">ตั้งแต่เดือน พฤศจิกายน </w:t>
      </w:r>
      <w:r w:rsidRPr="00183CE5">
        <w:rPr>
          <w:rFonts w:ascii="Angsana New" w:hAnsi="Angsana New" w:cs="Angsana New"/>
          <w:sz w:val="30"/>
          <w:szCs w:val="30"/>
        </w:rPr>
        <w:t xml:space="preserve">2560 </w:t>
      </w:r>
      <w:proofErr w:type="spellStart"/>
      <w:r w:rsidR="00137DAB" w:rsidRPr="00183CE5">
        <w:rPr>
          <w:rFonts w:ascii="Angsana New" w:hAnsi="Angsana New" w:cs="Angsana New"/>
          <w:sz w:val="30"/>
          <w:szCs w:val="30"/>
        </w:rPr>
        <w:t>JTrust</w:t>
      </w:r>
      <w:proofErr w:type="spellEnd"/>
      <w:r w:rsidR="00137DAB" w:rsidRPr="00183CE5">
        <w:rPr>
          <w:rFonts w:ascii="Angsana New" w:hAnsi="Angsana New" w:cs="Angsana New"/>
          <w:sz w:val="30"/>
          <w:szCs w:val="30"/>
        </w:rPr>
        <w:t xml:space="preserve"> Group</w:t>
      </w:r>
      <w:r w:rsidRPr="00183CE5">
        <w:rPr>
          <w:rFonts w:ascii="Angsana New" w:hAnsi="Angsana New" w:cs="Angsana New"/>
          <w:sz w:val="30"/>
          <w:szCs w:val="30"/>
        </w:rPr>
        <w:t xml:space="preserve"> </w:t>
      </w:r>
      <w:r w:rsidRPr="00183CE5">
        <w:rPr>
          <w:rFonts w:ascii="Angsana New" w:hAnsi="Angsana New" w:cs="Angsana New"/>
          <w:sz w:val="30"/>
          <w:szCs w:val="30"/>
          <w:cs/>
        </w:rPr>
        <w:t>ได้ระงับการให้สินเชื่อร่วมทางการเงินแก่</w:t>
      </w:r>
      <w:r w:rsidR="001F6FA7" w:rsidRPr="00183CE5">
        <w:rPr>
          <w:rFonts w:ascii="Angsana New" w:hAnsi="Angsana New" w:cs="Angsana New"/>
          <w:sz w:val="30"/>
          <w:szCs w:val="30"/>
        </w:rPr>
        <w:t xml:space="preserve"> PT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</w:t>
      </w:r>
      <w:r w:rsidR="00137DAB" w:rsidRPr="00183CE5">
        <w:rPr>
          <w:rFonts w:ascii="Angsana New" w:hAnsi="Angsana New" w:cs="Angsana New"/>
          <w:sz w:val="30"/>
          <w:szCs w:val="30"/>
        </w:rPr>
        <w:t>Group Lease Finance Indonesia (</w:t>
      </w:r>
      <w:r w:rsidR="001F6FA7" w:rsidRPr="00183CE5">
        <w:rPr>
          <w:rFonts w:ascii="Angsana New" w:hAnsi="Angsana New" w:cs="Angsana New"/>
          <w:sz w:val="30"/>
          <w:szCs w:val="30"/>
        </w:rPr>
        <w:t>“</w:t>
      </w:r>
      <w:r w:rsidRPr="00183CE5">
        <w:rPr>
          <w:rFonts w:ascii="Angsana New" w:hAnsi="Angsana New" w:cs="Angsana New"/>
          <w:sz w:val="30"/>
          <w:szCs w:val="30"/>
        </w:rPr>
        <w:t>GLFI</w:t>
      </w:r>
      <w:r w:rsidR="001F6FA7" w:rsidRPr="00183CE5">
        <w:rPr>
          <w:rFonts w:ascii="Angsana New" w:hAnsi="Angsana New" w:cs="Angsana New"/>
          <w:sz w:val="30"/>
          <w:szCs w:val="30"/>
        </w:rPr>
        <w:t>”</w:t>
      </w:r>
      <w:r w:rsidR="00137DAB" w:rsidRPr="00183CE5">
        <w:rPr>
          <w:rFonts w:ascii="Angsana New" w:hAnsi="Angsana New" w:cs="Angsana New"/>
          <w:sz w:val="30"/>
          <w:szCs w:val="30"/>
        </w:rPr>
        <w:t>)</w:t>
      </w:r>
      <w:r w:rsidRPr="00183CE5">
        <w:rPr>
          <w:rFonts w:ascii="Angsana New" w:hAnsi="Angsana New" w:cs="Angsana New"/>
          <w:sz w:val="30"/>
          <w:szCs w:val="30"/>
        </w:rPr>
        <w:t xml:space="preserve"> 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เป็นการชั่วคราว ซึ่งส่งผลกระทบต่อการปล่อยสินเชื่อแก่ผู้ขอสินเชื่อรายใหม่ของ </w:t>
      </w:r>
      <w:r w:rsidRPr="00183CE5">
        <w:rPr>
          <w:rFonts w:ascii="Angsana New" w:hAnsi="Angsana New" w:cs="Angsana New"/>
          <w:sz w:val="30"/>
          <w:szCs w:val="30"/>
        </w:rPr>
        <w:t xml:space="preserve">GLFI </w:t>
      </w:r>
      <w:r w:rsidRPr="00183CE5">
        <w:rPr>
          <w:rFonts w:ascii="Angsana New" w:hAnsi="Angsana New" w:cs="Angsana New"/>
          <w:sz w:val="30"/>
          <w:szCs w:val="30"/>
          <w:cs/>
        </w:rPr>
        <w:t>แต่ไม่กระทบต่อลูกหนี้สินเชื่อรายเดิม ซึ่งสัญญาการให้วงเงินสินเชื่อร่วมทางการเงินนี้ยังมีผลบังคับใช้ และจะกลับมาเริ่มดำเนินงานตามปกติได้เมื่อการดำเนินการทางกฎหมายเป็นอันสิ้นสุดลง</w:t>
      </w:r>
      <w:r w:rsidR="00590FA5" w:rsidRPr="00183CE5">
        <w:rPr>
          <w:rFonts w:ascii="Angsana New" w:hAnsi="Angsana New" w:cs="Angsana New"/>
          <w:sz w:val="30"/>
          <w:szCs w:val="30"/>
        </w:rPr>
        <w:t xml:space="preserve"> </w:t>
      </w:r>
      <w:r w:rsidR="00C56167" w:rsidRPr="00183CE5">
        <w:rPr>
          <w:rFonts w:ascii="Angsana New" w:hAnsi="Angsana New" w:cs="Angsana New"/>
          <w:sz w:val="30"/>
          <w:szCs w:val="30"/>
          <w:cs/>
        </w:rPr>
        <w:t>นอกจากนี้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 สินเชื่อร่วมทางการเงินดังกล่าวอยู่ระหว่างกระบวนการทางกฎหมาย</w:t>
      </w:r>
      <w:r w:rsidR="00B36550" w:rsidRPr="00183CE5">
        <w:rPr>
          <w:rFonts w:ascii="Angsana New" w:hAnsi="Angsana New" w:cs="Angsana New"/>
          <w:sz w:val="30"/>
          <w:szCs w:val="30"/>
          <w:cs/>
        </w:rPr>
        <w:t xml:space="preserve">โดย </w:t>
      </w:r>
      <w:proofErr w:type="spellStart"/>
      <w:r w:rsidR="00754FF7" w:rsidRPr="00183CE5">
        <w:rPr>
          <w:rFonts w:ascii="Angsana New" w:hAnsi="Angsana New" w:cs="Angsana New"/>
          <w:sz w:val="30"/>
          <w:szCs w:val="30"/>
        </w:rPr>
        <w:t>JTrust</w:t>
      </w:r>
      <w:proofErr w:type="spellEnd"/>
      <w:r w:rsidR="00754FF7" w:rsidRPr="00183CE5">
        <w:rPr>
          <w:rFonts w:ascii="Angsana New" w:hAnsi="Angsana New" w:cs="Angsana New"/>
          <w:sz w:val="30"/>
          <w:szCs w:val="30"/>
        </w:rPr>
        <w:t xml:space="preserve"> </w:t>
      </w:r>
      <w:r w:rsidR="00B36550" w:rsidRPr="00183CE5">
        <w:rPr>
          <w:rFonts w:ascii="Angsana New" w:hAnsi="Angsana New" w:cs="Angsana New"/>
          <w:sz w:val="30"/>
          <w:szCs w:val="30"/>
        </w:rPr>
        <w:t>Group</w:t>
      </w:r>
      <w:r w:rsidR="00B36550" w:rsidRPr="00183CE5">
        <w:rPr>
          <w:rFonts w:ascii="Angsana New" w:hAnsi="Angsana New" w:cs="Angsana New"/>
          <w:sz w:val="30"/>
          <w:szCs w:val="30"/>
          <w:cs/>
        </w:rPr>
        <w:t xml:space="preserve"> ตามความในหมายเหตุประกอบงบการเงิน</w:t>
      </w:r>
      <w:r w:rsidR="00EE1F6F" w:rsidRPr="00183CE5">
        <w:rPr>
          <w:rFonts w:ascii="Angsana New" w:hAnsi="Angsana New" w:cs="Angsana New"/>
          <w:sz w:val="30"/>
          <w:szCs w:val="30"/>
          <w:cs/>
        </w:rPr>
        <w:t xml:space="preserve">ข้อ </w:t>
      </w:r>
      <w:r w:rsidR="003C45F1" w:rsidRPr="00183CE5">
        <w:rPr>
          <w:rFonts w:ascii="Angsana New" w:hAnsi="Angsana New" w:cs="Angsana New"/>
          <w:sz w:val="30"/>
          <w:szCs w:val="30"/>
        </w:rPr>
        <w:t>18</w:t>
      </w:r>
    </w:p>
    <w:bookmarkEnd w:id="11"/>
    <w:p w14:paraId="6DA77F72" w14:textId="77777777" w:rsidR="00B36550" w:rsidRPr="00183CE5" w:rsidRDefault="001E10AC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183CE5">
        <w:rPr>
          <w:rFonts w:ascii="Angsana New" w:hAnsi="Angsana New" w:cs="Angsana New"/>
          <w:sz w:val="30"/>
          <w:szCs w:val="30"/>
          <w:cs/>
        </w:rPr>
        <w:br w:type="page"/>
      </w:r>
    </w:p>
    <w:p w14:paraId="4DD11CBE" w14:textId="77777777" w:rsidR="00804175" w:rsidRPr="00183CE5" w:rsidRDefault="00A22132" w:rsidP="00FE3D84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bookmarkStart w:id="12" w:name="_Toc23425268"/>
      <w:r w:rsidRPr="00183CE5">
        <w:rPr>
          <w:rFonts w:ascii="Angsana New" w:hAnsi="Angsana New" w:cs="Angsana New"/>
          <w:sz w:val="30"/>
          <w:szCs w:val="30"/>
          <w:u w:val="none"/>
          <w:cs/>
          <w:lang w:val="th-TH"/>
        </w:rPr>
        <w:t>ลูกหนี้</w:t>
      </w:r>
      <w:r w:rsidR="000F17E5" w:rsidRPr="00183CE5">
        <w:rPr>
          <w:rFonts w:ascii="Angsana New" w:hAnsi="Angsana New" w:cs="Angsana New"/>
          <w:sz w:val="30"/>
          <w:szCs w:val="30"/>
          <w:u w:val="none"/>
          <w:cs/>
          <w:lang w:val="th-TH"/>
        </w:rPr>
        <w:t>สินเชื่อ</w:t>
      </w:r>
      <w:r w:rsidRPr="00183CE5">
        <w:rPr>
          <w:rFonts w:ascii="Angsana New" w:hAnsi="Angsana New" w:cs="Angsana New"/>
          <w:sz w:val="30"/>
          <w:szCs w:val="30"/>
          <w:u w:val="none"/>
          <w:cs/>
          <w:lang w:val="th-TH"/>
        </w:rPr>
        <w:t>ภาคธุรกิจ</w:t>
      </w:r>
      <w:r w:rsidR="009A6682" w:rsidRPr="00183CE5">
        <w:rPr>
          <w:rFonts w:ascii="Angsana New" w:hAnsi="Angsana New" w:cs="Angsana New"/>
          <w:sz w:val="30"/>
          <w:szCs w:val="30"/>
          <w:u w:val="none"/>
          <w:cs/>
          <w:lang w:val="th-TH"/>
        </w:rPr>
        <w:t>และดอกเบี้ยค้างรับ</w:t>
      </w:r>
      <w:bookmarkEnd w:id="12"/>
    </w:p>
    <w:p w14:paraId="6A488741" w14:textId="77777777" w:rsidR="00EA3346" w:rsidRPr="00183CE5" w:rsidRDefault="00EA3346" w:rsidP="00FE3D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rPr>
          <w:rFonts w:ascii="Angsana New" w:hAnsi="Angsana New"/>
          <w:sz w:val="30"/>
          <w:szCs w:val="30"/>
          <w:cs/>
        </w:rPr>
      </w:pPr>
    </w:p>
    <w:p w14:paraId="7B79A778" w14:textId="77777777" w:rsidR="00B36550" w:rsidRPr="00183CE5" w:rsidRDefault="00BC2AA0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183CE5">
        <w:rPr>
          <w:rFonts w:ascii="Angsana New" w:hAnsi="Angsana New" w:cs="Angsana New"/>
          <w:sz w:val="30"/>
          <w:szCs w:val="30"/>
        </w:rPr>
        <w:t>8.1</w:t>
      </w:r>
      <w:r w:rsidRPr="00183CE5">
        <w:rPr>
          <w:rFonts w:ascii="Angsana New" w:hAnsi="Angsana New" w:cs="Angsana New"/>
          <w:sz w:val="30"/>
          <w:szCs w:val="30"/>
        </w:rPr>
        <w:tab/>
      </w:r>
      <w:r w:rsidR="00B36550" w:rsidRPr="00183CE5">
        <w:rPr>
          <w:rFonts w:ascii="Angsana New" w:hAnsi="Angsana New" w:cs="Angsana New"/>
          <w:sz w:val="30"/>
          <w:szCs w:val="30"/>
          <w:cs/>
          <w:lang w:val="th-TH"/>
        </w:rPr>
        <w:t>บริษัทได้ให้เงินกู้ยื</w:t>
      </w:r>
      <w:r w:rsidR="00754FF7" w:rsidRPr="00183CE5">
        <w:rPr>
          <w:rFonts w:ascii="Angsana New" w:hAnsi="Angsana New" w:cs="Angsana New"/>
          <w:sz w:val="30"/>
          <w:szCs w:val="30"/>
          <w:cs/>
          <w:lang w:val="th-TH"/>
        </w:rPr>
        <w:t>ม</w:t>
      </w:r>
      <w:r w:rsidR="00B36550" w:rsidRPr="00183CE5">
        <w:rPr>
          <w:rFonts w:ascii="Angsana New" w:hAnsi="Angsana New" w:cs="Angsana New"/>
          <w:sz w:val="30"/>
          <w:szCs w:val="30"/>
          <w:cs/>
          <w:lang w:val="th-TH"/>
        </w:rPr>
        <w:t>แก่บริษัทย่อยในสิงคโปร์</w:t>
      </w:r>
      <w:r w:rsidR="00EA3346" w:rsidRPr="00183CE5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C56167" w:rsidRPr="00183CE5">
        <w:rPr>
          <w:rFonts w:ascii="Angsana New" w:hAnsi="Angsana New" w:cs="Angsana New"/>
          <w:sz w:val="30"/>
          <w:szCs w:val="30"/>
          <w:cs/>
          <w:lang w:val="th-TH"/>
        </w:rPr>
        <w:t>และ</w:t>
      </w:r>
      <w:r w:rsidR="00B36550" w:rsidRPr="00183CE5">
        <w:rPr>
          <w:rFonts w:ascii="Angsana New" w:hAnsi="Angsana New" w:cs="Angsana New"/>
          <w:sz w:val="30"/>
          <w:szCs w:val="30"/>
          <w:cs/>
          <w:lang w:val="th-TH"/>
        </w:rPr>
        <w:t>บริษัทย่อย</w:t>
      </w:r>
      <w:r w:rsidR="00C56167" w:rsidRPr="00183CE5">
        <w:rPr>
          <w:rFonts w:ascii="Angsana New" w:hAnsi="Angsana New" w:cs="Angsana New"/>
          <w:sz w:val="30"/>
          <w:szCs w:val="30"/>
          <w:cs/>
          <w:lang w:val="th-TH"/>
        </w:rPr>
        <w:t>ดังกล่าว</w:t>
      </w:r>
      <w:r w:rsidR="00B36550" w:rsidRPr="00183CE5">
        <w:rPr>
          <w:rFonts w:ascii="Angsana New" w:hAnsi="Angsana New" w:cs="Angsana New"/>
          <w:sz w:val="30"/>
          <w:szCs w:val="30"/>
          <w:cs/>
          <w:lang w:val="th-TH"/>
        </w:rPr>
        <w:t>ได้ให้</w:t>
      </w:r>
      <w:r w:rsidR="002A4595" w:rsidRPr="00183CE5">
        <w:rPr>
          <w:rFonts w:ascii="Angsana New" w:hAnsi="Angsana New" w:cs="Angsana New"/>
          <w:sz w:val="30"/>
          <w:szCs w:val="30"/>
          <w:cs/>
          <w:lang w:val="th-TH"/>
        </w:rPr>
        <w:t>สินเชื่อภาคธุรกิจแก่</w:t>
      </w:r>
      <w:r w:rsidR="00B36550" w:rsidRPr="00183CE5">
        <w:rPr>
          <w:rFonts w:ascii="Angsana New" w:hAnsi="Angsana New" w:cs="Angsana New"/>
          <w:sz w:val="30"/>
          <w:szCs w:val="30"/>
          <w:cs/>
          <w:lang w:val="th-TH"/>
        </w:rPr>
        <w:t>บริษัทอื่นใน</w:t>
      </w:r>
      <w:r w:rsidR="00C56167" w:rsidRPr="00183CE5">
        <w:rPr>
          <w:rFonts w:ascii="Angsana New" w:hAnsi="Angsana New" w:cs="Angsana New"/>
          <w:sz w:val="30"/>
          <w:szCs w:val="30"/>
          <w:cs/>
          <w:lang w:val="th-TH"/>
        </w:rPr>
        <w:t>ประเทศ</w:t>
      </w:r>
      <w:r w:rsidR="00B36550" w:rsidRPr="00183CE5">
        <w:rPr>
          <w:rFonts w:ascii="Angsana New" w:hAnsi="Angsana New" w:cs="Angsana New"/>
          <w:sz w:val="30"/>
          <w:szCs w:val="30"/>
          <w:cs/>
          <w:lang w:val="th-TH"/>
        </w:rPr>
        <w:t>ไซปรัสและ</w:t>
      </w:r>
      <w:r w:rsidR="00C56167" w:rsidRPr="00183CE5">
        <w:rPr>
          <w:rFonts w:ascii="Angsana New" w:hAnsi="Angsana New" w:cs="Angsana New"/>
          <w:sz w:val="30"/>
          <w:szCs w:val="30"/>
          <w:cs/>
          <w:lang w:val="th-TH"/>
        </w:rPr>
        <w:t>ประเทศ</w:t>
      </w:r>
      <w:r w:rsidR="00B36550" w:rsidRPr="00183CE5">
        <w:rPr>
          <w:rFonts w:ascii="Angsana New" w:hAnsi="Angsana New" w:cs="Angsana New"/>
          <w:sz w:val="30"/>
          <w:szCs w:val="30"/>
          <w:cs/>
          <w:lang w:val="th-TH"/>
        </w:rPr>
        <w:t>สิงคโปร์ รายละเอียดของ</w:t>
      </w:r>
      <w:r w:rsidR="00A22132" w:rsidRPr="00183CE5">
        <w:rPr>
          <w:rFonts w:ascii="Angsana New" w:hAnsi="Angsana New" w:cs="Angsana New"/>
          <w:sz w:val="30"/>
          <w:szCs w:val="30"/>
          <w:cs/>
          <w:lang w:val="th-TH"/>
        </w:rPr>
        <w:t>ลูกหนี้</w:t>
      </w:r>
      <w:r w:rsidR="00E9270F" w:rsidRPr="00183CE5">
        <w:rPr>
          <w:rFonts w:ascii="Angsana New" w:hAnsi="Angsana New" w:cs="Angsana New"/>
          <w:sz w:val="30"/>
          <w:szCs w:val="30"/>
          <w:cs/>
          <w:lang w:val="th-TH"/>
        </w:rPr>
        <w:t>สินเชื่อภ</w:t>
      </w:r>
      <w:r w:rsidR="00A22132" w:rsidRPr="00183CE5">
        <w:rPr>
          <w:rFonts w:ascii="Angsana New" w:hAnsi="Angsana New" w:cs="Angsana New"/>
          <w:sz w:val="30"/>
          <w:szCs w:val="30"/>
          <w:cs/>
          <w:lang w:val="th-TH"/>
        </w:rPr>
        <w:t>าคธุรกิจ</w:t>
      </w:r>
      <w:r w:rsidR="00B36550" w:rsidRPr="00183CE5">
        <w:rPr>
          <w:rFonts w:ascii="Angsana New" w:hAnsi="Angsana New" w:cs="Angsana New"/>
          <w:sz w:val="30"/>
          <w:szCs w:val="30"/>
          <w:cs/>
          <w:lang w:val="th-TH"/>
        </w:rPr>
        <w:t xml:space="preserve"> แสดงได้ดังนี้</w:t>
      </w:r>
    </w:p>
    <w:tbl>
      <w:tblPr>
        <w:tblpPr w:leftFromText="180" w:rightFromText="180" w:vertAnchor="text" w:horzAnchor="margin" w:tblpX="428" w:tblpY="183"/>
        <w:tblW w:w="9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70"/>
        <w:gridCol w:w="1260"/>
        <w:gridCol w:w="180"/>
        <w:gridCol w:w="1170"/>
        <w:gridCol w:w="185"/>
        <w:gridCol w:w="1339"/>
        <w:gridCol w:w="186"/>
        <w:gridCol w:w="984"/>
        <w:gridCol w:w="6"/>
      </w:tblGrid>
      <w:tr w:rsidR="00183CE5" w:rsidRPr="00183CE5" w14:paraId="71DD6303" w14:textId="77777777" w:rsidTr="0099255E">
        <w:trPr>
          <w:gridAfter w:val="1"/>
          <w:wAfter w:w="6" w:type="dxa"/>
          <w:cantSplit/>
          <w:trHeight w:val="80"/>
          <w:tblHeader/>
        </w:trPr>
        <w:tc>
          <w:tcPr>
            <w:tcW w:w="3060" w:type="dxa"/>
            <w:shd w:val="clear" w:color="auto" w:fill="auto"/>
            <w:vAlign w:val="bottom"/>
          </w:tcPr>
          <w:p w14:paraId="051AA527" w14:textId="77777777" w:rsidR="00B36550" w:rsidRPr="00183CE5" w:rsidRDefault="00B3655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A3E74B3" w14:textId="77777777" w:rsidR="00B36550" w:rsidRPr="00183CE5" w:rsidRDefault="0062234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อัตราดอกเบี้ย</w:t>
            </w:r>
          </w:p>
        </w:tc>
        <w:tc>
          <w:tcPr>
            <w:tcW w:w="5304" w:type="dxa"/>
            <w:gridSpan w:val="7"/>
          </w:tcPr>
          <w:p w14:paraId="790FE552" w14:textId="77777777" w:rsidR="00B36550" w:rsidRPr="00183CE5" w:rsidRDefault="00B3655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183CE5" w:rsidRPr="00183CE5" w14:paraId="016F53E7" w14:textId="77777777" w:rsidTr="0099255E">
        <w:trPr>
          <w:cantSplit/>
          <w:trHeight w:val="258"/>
          <w:tblHeader/>
        </w:trPr>
        <w:tc>
          <w:tcPr>
            <w:tcW w:w="3060" w:type="dxa"/>
            <w:shd w:val="clear" w:color="auto" w:fill="auto"/>
            <w:vAlign w:val="bottom"/>
          </w:tcPr>
          <w:p w14:paraId="552C5D67" w14:textId="77777777" w:rsidR="00B36550" w:rsidRPr="00183CE5" w:rsidRDefault="0039284E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กลุ่มบริษัทในประเทศ</w:t>
            </w:r>
          </w:p>
        </w:tc>
        <w:tc>
          <w:tcPr>
            <w:tcW w:w="1170" w:type="dxa"/>
          </w:tcPr>
          <w:p w14:paraId="2208273D" w14:textId="77777777" w:rsidR="00B36550" w:rsidRPr="00183CE5" w:rsidRDefault="00B3655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10" w:type="dxa"/>
            <w:gridSpan w:val="3"/>
          </w:tcPr>
          <w:p w14:paraId="2DD61B70" w14:textId="286F44D9" w:rsidR="00B36550" w:rsidRPr="00183CE5" w:rsidRDefault="000849D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 xml:space="preserve">30 </w:t>
            </w:r>
            <w:r w:rsidR="009E618D"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="00B36550"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B36550" w:rsidRPr="00183CE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5" w:type="dxa"/>
          </w:tcPr>
          <w:p w14:paraId="09E76E15" w14:textId="77777777" w:rsidR="00B36550" w:rsidRPr="00183CE5" w:rsidRDefault="00B3655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515" w:type="dxa"/>
            <w:gridSpan w:val="4"/>
          </w:tcPr>
          <w:p w14:paraId="0E76DFAB" w14:textId="77777777" w:rsidR="00B36550" w:rsidRPr="00183CE5" w:rsidRDefault="00B3655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183CE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183CE5" w:rsidRPr="00183CE5" w14:paraId="22CC8370" w14:textId="77777777" w:rsidTr="0099255E">
        <w:trPr>
          <w:cantSplit/>
          <w:trHeight w:val="258"/>
          <w:tblHeader/>
        </w:trPr>
        <w:tc>
          <w:tcPr>
            <w:tcW w:w="3060" w:type="dxa"/>
            <w:shd w:val="clear" w:color="auto" w:fill="auto"/>
            <w:vAlign w:val="bottom"/>
          </w:tcPr>
          <w:p w14:paraId="26F281E9" w14:textId="77777777" w:rsidR="0099255E" w:rsidRPr="00183CE5" w:rsidRDefault="0099255E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06E9BF1" w14:textId="77777777" w:rsidR="0099255E" w:rsidRPr="00183CE5" w:rsidRDefault="0099255E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(ร้อยละต่อปี)</w:t>
            </w:r>
          </w:p>
        </w:tc>
        <w:tc>
          <w:tcPr>
            <w:tcW w:w="5310" w:type="dxa"/>
            <w:gridSpan w:val="8"/>
          </w:tcPr>
          <w:p w14:paraId="6E6138CA" w14:textId="77777777" w:rsidR="0099255E" w:rsidRPr="00183CE5" w:rsidRDefault="0099255E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 xml:space="preserve">    </w:t>
            </w:r>
            <w:r w:rsidRPr="00183CE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83C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183CE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83CE5" w:rsidRPr="00183CE5" w14:paraId="6C32FB0E" w14:textId="77777777" w:rsidTr="006B659A">
        <w:trPr>
          <w:cantSplit/>
          <w:trHeight w:val="258"/>
        </w:trPr>
        <w:tc>
          <w:tcPr>
            <w:tcW w:w="3060" w:type="dxa"/>
          </w:tcPr>
          <w:p w14:paraId="1ADB2274" w14:textId="77777777" w:rsidR="00BC2AA0" w:rsidRPr="00183CE5" w:rsidRDefault="00BC2AA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3C5698C" w14:textId="77777777" w:rsidR="00BC2AA0" w:rsidRPr="00183CE5" w:rsidRDefault="00BC2AA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43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76EFC8C" w14:textId="77777777" w:rsidR="00BC2AA0" w:rsidRPr="00183CE5" w:rsidRDefault="00754FF7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เหรียญ</w:t>
            </w:r>
            <w:r w:rsidR="00BC2AA0"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สหรัฐอเมริกา</w:t>
            </w:r>
          </w:p>
        </w:tc>
        <w:tc>
          <w:tcPr>
            <w:tcW w:w="180" w:type="dxa"/>
            <w:vAlign w:val="bottom"/>
          </w:tcPr>
          <w:p w14:paraId="67DB54C8" w14:textId="77777777" w:rsidR="00BC2AA0" w:rsidRPr="00183CE5" w:rsidRDefault="00BC2AA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4507943" w14:textId="77777777" w:rsidR="00BC2AA0" w:rsidRPr="00183CE5" w:rsidRDefault="00BC2AA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บาท</w:t>
            </w:r>
          </w:p>
        </w:tc>
        <w:tc>
          <w:tcPr>
            <w:tcW w:w="185" w:type="dxa"/>
            <w:vAlign w:val="bottom"/>
          </w:tcPr>
          <w:p w14:paraId="7E48DBCC" w14:textId="77777777" w:rsidR="00BC2AA0" w:rsidRPr="00183CE5" w:rsidRDefault="00BC2AA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39" w:type="dxa"/>
            <w:vAlign w:val="bottom"/>
          </w:tcPr>
          <w:p w14:paraId="4C2526DB" w14:textId="77777777" w:rsidR="00BC2AA0" w:rsidRPr="00183CE5" w:rsidRDefault="00754FF7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เหรียญ</w:t>
            </w:r>
            <w:r w:rsidR="00BC2AA0"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สหรัฐอเมริกา</w:t>
            </w:r>
          </w:p>
        </w:tc>
        <w:tc>
          <w:tcPr>
            <w:tcW w:w="186" w:type="dxa"/>
            <w:vAlign w:val="bottom"/>
          </w:tcPr>
          <w:p w14:paraId="4850823D" w14:textId="77777777" w:rsidR="00BC2AA0" w:rsidRPr="00183CE5" w:rsidRDefault="00BC2AA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3A14077" w14:textId="77777777" w:rsidR="00BC2AA0" w:rsidRPr="00183CE5" w:rsidRDefault="00BC2AA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บาท</w:t>
            </w:r>
          </w:p>
        </w:tc>
      </w:tr>
      <w:tr w:rsidR="00183CE5" w:rsidRPr="00183CE5" w14:paraId="630688B8" w14:textId="77777777" w:rsidTr="006B659A">
        <w:trPr>
          <w:cantSplit/>
          <w:trHeight w:val="258"/>
        </w:trPr>
        <w:tc>
          <w:tcPr>
            <w:tcW w:w="3060" w:type="dxa"/>
          </w:tcPr>
          <w:p w14:paraId="7AD64284" w14:textId="77777777" w:rsidR="00A8123B" w:rsidRPr="00183CE5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ไซปรัส</w:t>
            </w:r>
          </w:p>
        </w:tc>
        <w:tc>
          <w:tcPr>
            <w:tcW w:w="1170" w:type="dxa"/>
            <w:vAlign w:val="bottom"/>
          </w:tcPr>
          <w:p w14:paraId="08C2BAAB" w14:textId="77777777" w:rsidR="00A8123B" w:rsidRPr="00183CE5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14.5 - 17.0</w:t>
            </w:r>
          </w:p>
        </w:tc>
        <w:tc>
          <w:tcPr>
            <w:tcW w:w="1260" w:type="dxa"/>
            <w:vAlign w:val="bottom"/>
          </w:tcPr>
          <w:p w14:paraId="317FD736" w14:textId="21B7E45B" w:rsidR="00A8123B" w:rsidRPr="00183CE5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4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9,243</w:t>
            </w:r>
          </w:p>
        </w:tc>
        <w:tc>
          <w:tcPr>
            <w:tcW w:w="180" w:type="dxa"/>
            <w:vAlign w:val="bottom"/>
          </w:tcPr>
          <w:p w14:paraId="10700916" w14:textId="77777777" w:rsidR="00A8123B" w:rsidRPr="00183CE5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5195BFF" w14:textId="21155D57" w:rsidR="00A8123B" w:rsidRPr="00183CE5" w:rsidRDefault="009E02B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79" w:right="-62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282,754</w:t>
            </w:r>
          </w:p>
        </w:tc>
        <w:tc>
          <w:tcPr>
            <w:tcW w:w="185" w:type="dxa"/>
            <w:vAlign w:val="bottom"/>
          </w:tcPr>
          <w:p w14:paraId="28EB18A9" w14:textId="77777777" w:rsidR="00A8123B" w:rsidRPr="00183CE5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39" w:type="dxa"/>
            <w:vAlign w:val="bottom"/>
          </w:tcPr>
          <w:p w14:paraId="5E1DC8C2" w14:textId="0AB3F136" w:rsidR="00A8123B" w:rsidRPr="00183CE5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4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9,243</w:t>
            </w:r>
          </w:p>
        </w:tc>
        <w:tc>
          <w:tcPr>
            <w:tcW w:w="186" w:type="dxa"/>
            <w:vAlign w:val="bottom"/>
          </w:tcPr>
          <w:p w14:paraId="37ABB19D" w14:textId="77777777" w:rsidR="00A8123B" w:rsidRPr="00183CE5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0C9A688" w14:textId="77777777" w:rsidR="00A8123B" w:rsidRPr="00183CE5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79" w:right="-6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299,926</w:t>
            </w:r>
          </w:p>
        </w:tc>
      </w:tr>
      <w:tr w:rsidR="00183CE5" w:rsidRPr="00183CE5" w14:paraId="2298F3A3" w14:textId="77777777" w:rsidTr="006B659A">
        <w:trPr>
          <w:cantSplit/>
          <w:trHeight w:val="258"/>
        </w:trPr>
        <w:tc>
          <w:tcPr>
            <w:tcW w:w="3060" w:type="dxa"/>
          </w:tcPr>
          <w:p w14:paraId="0CB7E878" w14:textId="77777777" w:rsidR="00A8123B" w:rsidRPr="00183CE5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1170" w:type="dxa"/>
            <w:vAlign w:val="bottom"/>
          </w:tcPr>
          <w:p w14:paraId="065DED1C" w14:textId="77777777" w:rsidR="00A8123B" w:rsidRPr="00183CE5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14.5 - 25.0</w:t>
            </w:r>
          </w:p>
        </w:tc>
        <w:tc>
          <w:tcPr>
            <w:tcW w:w="1260" w:type="dxa"/>
            <w:vAlign w:val="bottom"/>
          </w:tcPr>
          <w:p w14:paraId="5C5DF069" w14:textId="26C0351A" w:rsidR="00A8123B" w:rsidRPr="00183CE5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4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36,106</w:t>
            </w:r>
          </w:p>
        </w:tc>
        <w:tc>
          <w:tcPr>
            <w:tcW w:w="180" w:type="dxa"/>
            <w:vAlign w:val="bottom"/>
          </w:tcPr>
          <w:p w14:paraId="1ADCD08D" w14:textId="77777777" w:rsidR="00A8123B" w:rsidRPr="00183CE5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43973FC" w14:textId="28B4098D" w:rsidR="00A8123B" w:rsidRPr="00183CE5" w:rsidRDefault="009E02B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79" w:right="-6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1,104,548</w:t>
            </w:r>
          </w:p>
        </w:tc>
        <w:tc>
          <w:tcPr>
            <w:tcW w:w="185" w:type="dxa"/>
            <w:vAlign w:val="bottom"/>
          </w:tcPr>
          <w:p w14:paraId="4B235E51" w14:textId="77777777" w:rsidR="00A8123B" w:rsidRPr="00183CE5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39" w:type="dxa"/>
            <w:vAlign w:val="bottom"/>
          </w:tcPr>
          <w:p w14:paraId="26E6261D" w14:textId="197385AF" w:rsidR="00A8123B" w:rsidRPr="00183CE5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4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36,106</w:t>
            </w:r>
          </w:p>
        </w:tc>
        <w:tc>
          <w:tcPr>
            <w:tcW w:w="186" w:type="dxa"/>
            <w:vAlign w:val="bottom"/>
          </w:tcPr>
          <w:p w14:paraId="6650F475" w14:textId="77777777" w:rsidR="00A8123B" w:rsidRPr="00183CE5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ABF291C" w14:textId="77777777" w:rsidR="00A8123B" w:rsidRPr="00183CE5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79" w:right="-6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1,171,628</w:t>
            </w:r>
          </w:p>
        </w:tc>
      </w:tr>
      <w:tr w:rsidR="00183CE5" w:rsidRPr="00183CE5" w14:paraId="54F12948" w14:textId="77777777" w:rsidTr="006B659A">
        <w:trPr>
          <w:cantSplit/>
          <w:trHeight w:val="258"/>
        </w:trPr>
        <w:tc>
          <w:tcPr>
            <w:tcW w:w="3060" w:type="dxa"/>
          </w:tcPr>
          <w:p w14:paraId="60C76D3C" w14:textId="77777777" w:rsidR="00A8123B" w:rsidRPr="00183CE5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170" w:type="dxa"/>
            <w:vAlign w:val="bottom"/>
          </w:tcPr>
          <w:p w14:paraId="5DB67967" w14:textId="77777777" w:rsidR="00A8123B" w:rsidRPr="00183CE5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5.0 - 10.0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C5C3FC2" w14:textId="4A4AC28B" w:rsidR="00A8123B" w:rsidRPr="00183CE5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43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</w:t>
            </w:r>
            <w:r w:rsidR="00451EA4" w:rsidRPr="00183CE5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337</w:t>
            </w:r>
          </w:p>
        </w:tc>
        <w:tc>
          <w:tcPr>
            <w:tcW w:w="180" w:type="dxa"/>
            <w:vAlign w:val="bottom"/>
          </w:tcPr>
          <w:p w14:paraId="3A06B910" w14:textId="77777777" w:rsidR="00A8123B" w:rsidRPr="00183CE5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F66E82" w14:textId="727665E5" w:rsidR="00A8123B" w:rsidRPr="00183CE5" w:rsidRDefault="009E02B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79" w:right="-6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40,909</w:t>
            </w:r>
          </w:p>
        </w:tc>
        <w:tc>
          <w:tcPr>
            <w:tcW w:w="185" w:type="dxa"/>
            <w:vAlign w:val="bottom"/>
          </w:tcPr>
          <w:p w14:paraId="3EFA46F2" w14:textId="77777777" w:rsidR="00A8123B" w:rsidRPr="00183CE5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228083F6" w14:textId="40144115" w:rsidR="00A8123B" w:rsidRPr="00183CE5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4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1,166</w:t>
            </w:r>
          </w:p>
        </w:tc>
        <w:tc>
          <w:tcPr>
            <w:tcW w:w="186" w:type="dxa"/>
            <w:vAlign w:val="bottom"/>
          </w:tcPr>
          <w:p w14:paraId="37534A3C" w14:textId="77777777" w:rsidR="00A8123B" w:rsidRPr="00183CE5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1153BFC8" w14:textId="77777777" w:rsidR="00A8123B" w:rsidRPr="00183CE5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79" w:right="-6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37,837</w:t>
            </w:r>
          </w:p>
        </w:tc>
      </w:tr>
      <w:tr w:rsidR="00183CE5" w:rsidRPr="00183CE5" w14:paraId="40101CED" w14:textId="77777777" w:rsidTr="006B659A">
        <w:trPr>
          <w:cantSplit/>
          <w:trHeight w:val="258"/>
        </w:trPr>
        <w:tc>
          <w:tcPr>
            <w:tcW w:w="3060" w:type="dxa"/>
          </w:tcPr>
          <w:p w14:paraId="42C98FE4" w14:textId="77777777" w:rsidR="00A8123B" w:rsidRPr="00183CE5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hanging="27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รวมลูกหนี้สินเชื่อภาคธุรกิจ</w:t>
            </w:r>
          </w:p>
        </w:tc>
        <w:tc>
          <w:tcPr>
            <w:tcW w:w="1170" w:type="dxa"/>
            <w:vAlign w:val="bottom"/>
          </w:tcPr>
          <w:p w14:paraId="49A1E469" w14:textId="77777777" w:rsidR="00A8123B" w:rsidRPr="00183CE5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C46E07" w14:textId="0CCA1BCA" w:rsidR="00A8123B" w:rsidRPr="00183CE5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43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46,</w:t>
            </w:r>
            <w:r w:rsidR="00451EA4" w:rsidRPr="00183CE5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686</w:t>
            </w:r>
          </w:p>
        </w:tc>
        <w:tc>
          <w:tcPr>
            <w:tcW w:w="180" w:type="dxa"/>
            <w:vAlign w:val="bottom"/>
          </w:tcPr>
          <w:p w14:paraId="24BDF33D" w14:textId="77777777" w:rsidR="00A8123B" w:rsidRPr="00183CE5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62925D5" w14:textId="754F49C0" w:rsidR="00A8123B" w:rsidRPr="00183CE5" w:rsidRDefault="009E02B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79" w:right="-6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1,428,211</w:t>
            </w:r>
          </w:p>
        </w:tc>
        <w:tc>
          <w:tcPr>
            <w:tcW w:w="185" w:type="dxa"/>
            <w:vAlign w:val="bottom"/>
          </w:tcPr>
          <w:p w14:paraId="139D1879" w14:textId="77777777" w:rsidR="00A8123B" w:rsidRPr="00183CE5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C0A75D" w14:textId="1427E833" w:rsidR="00A8123B" w:rsidRPr="00183CE5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4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46,515</w:t>
            </w:r>
          </w:p>
        </w:tc>
        <w:tc>
          <w:tcPr>
            <w:tcW w:w="186" w:type="dxa"/>
            <w:vAlign w:val="bottom"/>
          </w:tcPr>
          <w:p w14:paraId="55E14040" w14:textId="77777777" w:rsidR="00A8123B" w:rsidRPr="00183CE5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3D6AAA32" w14:textId="77777777" w:rsidR="00A8123B" w:rsidRPr="00183CE5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79" w:right="-6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1,509,391</w:t>
            </w:r>
          </w:p>
        </w:tc>
      </w:tr>
      <w:tr w:rsidR="00183CE5" w:rsidRPr="00183CE5" w14:paraId="0C57777D" w14:textId="77777777" w:rsidTr="006B659A">
        <w:trPr>
          <w:cantSplit/>
          <w:trHeight w:val="258"/>
        </w:trPr>
        <w:tc>
          <w:tcPr>
            <w:tcW w:w="3060" w:type="dxa"/>
          </w:tcPr>
          <w:p w14:paraId="453284FE" w14:textId="77777777" w:rsidR="00A8123B" w:rsidRPr="00183CE5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170" w:type="dxa"/>
            <w:vAlign w:val="bottom"/>
          </w:tcPr>
          <w:p w14:paraId="3E24D665" w14:textId="77777777" w:rsidR="00A8123B" w:rsidRPr="00183CE5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641BD88" w14:textId="77777777" w:rsidR="00A8123B" w:rsidRPr="00183CE5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310BFE8" w14:textId="77777777" w:rsidR="00A8123B" w:rsidRPr="00183CE5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49EF547" w14:textId="3A9BC53C" w:rsidR="00A8123B" w:rsidRPr="00183CE5" w:rsidRDefault="009E02B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79" w:right="-6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43,767</w:t>
            </w:r>
          </w:p>
        </w:tc>
        <w:tc>
          <w:tcPr>
            <w:tcW w:w="185" w:type="dxa"/>
            <w:vAlign w:val="bottom"/>
          </w:tcPr>
          <w:p w14:paraId="1134A85F" w14:textId="77777777" w:rsidR="00A8123B" w:rsidRPr="00183CE5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39" w:type="dxa"/>
            <w:tcBorders>
              <w:top w:val="double" w:sz="4" w:space="0" w:color="auto"/>
            </w:tcBorders>
            <w:vAlign w:val="bottom"/>
          </w:tcPr>
          <w:p w14:paraId="2C2BF67E" w14:textId="77777777" w:rsidR="00A8123B" w:rsidRPr="00183CE5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6" w:type="dxa"/>
            <w:vAlign w:val="bottom"/>
          </w:tcPr>
          <w:p w14:paraId="2D9BF92C" w14:textId="77777777" w:rsidR="00A8123B" w:rsidRPr="00183CE5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53B2C5B4" w14:textId="77777777" w:rsidR="00A8123B" w:rsidRPr="00183CE5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79" w:right="-6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50,461</w:t>
            </w:r>
          </w:p>
        </w:tc>
      </w:tr>
      <w:tr w:rsidR="00183CE5" w:rsidRPr="00183CE5" w14:paraId="6B33C29D" w14:textId="77777777" w:rsidTr="006B659A">
        <w:trPr>
          <w:cantSplit/>
          <w:trHeight w:val="258"/>
        </w:trPr>
        <w:tc>
          <w:tcPr>
            <w:tcW w:w="3060" w:type="dxa"/>
          </w:tcPr>
          <w:p w14:paraId="128FBBDF" w14:textId="77777777" w:rsidR="00A8123B" w:rsidRPr="00183CE5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hanging="2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รวมลูกหนี้สินเชื่อภาคธุรกิจและดอกเบี้ยค้างรับ</w:t>
            </w:r>
          </w:p>
        </w:tc>
        <w:tc>
          <w:tcPr>
            <w:tcW w:w="1170" w:type="dxa"/>
            <w:vAlign w:val="bottom"/>
          </w:tcPr>
          <w:p w14:paraId="2F271C1A" w14:textId="77777777" w:rsidR="00A8123B" w:rsidRPr="00183CE5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A6DCCDE" w14:textId="77777777" w:rsidR="00A8123B" w:rsidRPr="00183CE5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15915B3" w14:textId="77777777" w:rsidR="00A8123B" w:rsidRPr="00183CE5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1A23E95" w14:textId="7F0DF487" w:rsidR="00A8123B" w:rsidRPr="00183CE5" w:rsidRDefault="009E02B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79" w:right="-6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1,471,978</w:t>
            </w:r>
          </w:p>
        </w:tc>
        <w:tc>
          <w:tcPr>
            <w:tcW w:w="185" w:type="dxa"/>
            <w:vAlign w:val="bottom"/>
          </w:tcPr>
          <w:p w14:paraId="0847A9B5" w14:textId="77777777" w:rsidR="00A8123B" w:rsidRPr="00183CE5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39" w:type="dxa"/>
            <w:vAlign w:val="bottom"/>
          </w:tcPr>
          <w:p w14:paraId="4046347C" w14:textId="77777777" w:rsidR="00A8123B" w:rsidRPr="00183CE5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6" w:type="dxa"/>
            <w:vAlign w:val="bottom"/>
          </w:tcPr>
          <w:p w14:paraId="60584792" w14:textId="77777777" w:rsidR="00A8123B" w:rsidRPr="00183CE5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35BE93AA" w14:textId="77777777" w:rsidR="00A8123B" w:rsidRPr="00183CE5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79" w:right="-6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1,559,852</w:t>
            </w:r>
          </w:p>
        </w:tc>
      </w:tr>
      <w:tr w:rsidR="00183CE5" w:rsidRPr="00183CE5" w14:paraId="61369E1A" w14:textId="77777777" w:rsidTr="006B659A">
        <w:trPr>
          <w:cantSplit/>
          <w:trHeight w:val="258"/>
        </w:trPr>
        <w:tc>
          <w:tcPr>
            <w:tcW w:w="3060" w:type="dxa"/>
          </w:tcPr>
          <w:p w14:paraId="3BBDE36B" w14:textId="77777777" w:rsidR="00A8123B" w:rsidRPr="00183CE5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  <w:p w14:paraId="7ECA4660" w14:textId="77777777" w:rsidR="00A8123B" w:rsidRPr="00183CE5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สำหรับลูกหนี้สินเชื่อภาคธุรกิจและดอกเบี้ยค้างรับ</w:t>
            </w:r>
          </w:p>
        </w:tc>
        <w:tc>
          <w:tcPr>
            <w:tcW w:w="1170" w:type="dxa"/>
            <w:vAlign w:val="bottom"/>
          </w:tcPr>
          <w:p w14:paraId="30FACE28" w14:textId="77777777" w:rsidR="00A8123B" w:rsidRPr="00183CE5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0C3A2FC" w14:textId="77777777" w:rsidR="00A8123B" w:rsidRPr="00183CE5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C5057D8" w14:textId="77777777" w:rsidR="00A8123B" w:rsidRPr="00183CE5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146B916" w14:textId="22DF0FEB" w:rsidR="00A8123B" w:rsidRPr="00183CE5" w:rsidRDefault="009E02B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79" w:right="-6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(1,430,832)</w:t>
            </w:r>
          </w:p>
        </w:tc>
        <w:tc>
          <w:tcPr>
            <w:tcW w:w="185" w:type="dxa"/>
            <w:vAlign w:val="bottom"/>
          </w:tcPr>
          <w:p w14:paraId="11373CA3" w14:textId="77777777" w:rsidR="00A8123B" w:rsidRPr="00183CE5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39" w:type="dxa"/>
            <w:vAlign w:val="bottom"/>
          </w:tcPr>
          <w:p w14:paraId="0F1E032C" w14:textId="77777777" w:rsidR="00A8123B" w:rsidRPr="00183CE5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6" w:type="dxa"/>
            <w:vAlign w:val="bottom"/>
          </w:tcPr>
          <w:p w14:paraId="0D6C78AE" w14:textId="77777777" w:rsidR="00A8123B" w:rsidRPr="00183CE5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55E6432" w14:textId="77777777" w:rsidR="00A8123B" w:rsidRPr="00183CE5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79" w:right="-6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(1,517,729)</w:t>
            </w:r>
          </w:p>
        </w:tc>
      </w:tr>
      <w:tr w:rsidR="00183CE5" w:rsidRPr="00183CE5" w14:paraId="2AC0C9D1" w14:textId="77777777" w:rsidTr="006B659A">
        <w:trPr>
          <w:cantSplit/>
          <w:trHeight w:val="258"/>
        </w:trPr>
        <w:tc>
          <w:tcPr>
            <w:tcW w:w="3060" w:type="dxa"/>
          </w:tcPr>
          <w:p w14:paraId="075C3C07" w14:textId="77777777" w:rsidR="00A8123B" w:rsidRPr="00183CE5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1170" w:type="dxa"/>
            <w:vAlign w:val="bottom"/>
          </w:tcPr>
          <w:p w14:paraId="78779BFA" w14:textId="77777777" w:rsidR="00A8123B" w:rsidRPr="00183CE5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FA7B1F2" w14:textId="77777777" w:rsidR="00A8123B" w:rsidRPr="00183CE5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F624895" w14:textId="77777777" w:rsidR="00A8123B" w:rsidRPr="00183CE5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8877AC1" w14:textId="7E90EA88" w:rsidR="00A8123B" w:rsidRPr="00183CE5" w:rsidRDefault="009E02B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79" w:right="-6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(41,146)</w:t>
            </w:r>
          </w:p>
        </w:tc>
        <w:tc>
          <w:tcPr>
            <w:tcW w:w="185" w:type="dxa"/>
            <w:vAlign w:val="bottom"/>
          </w:tcPr>
          <w:p w14:paraId="007D3D6C" w14:textId="77777777" w:rsidR="00A8123B" w:rsidRPr="00183CE5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39" w:type="dxa"/>
            <w:vAlign w:val="bottom"/>
          </w:tcPr>
          <w:p w14:paraId="5FA9FCB9" w14:textId="77777777" w:rsidR="00A8123B" w:rsidRPr="00183CE5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6" w:type="dxa"/>
            <w:vAlign w:val="bottom"/>
          </w:tcPr>
          <w:p w14:paraId="175130A8" w14:textId="77777777" w:rsidR="00A8123B" w:rsidRPr="00183CE5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20C46E1B" w14:textId="77777777" w:rsidR="00A8123B" w:rsidRPr="00183CE5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79" w:right="-6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(42,123)</w:t>
            </w:r>
          </w:p>
        </w:tc>
      </w:tr>
      <w:tr w:rsidR="00183CE5" w:rsidRPr="00183CE5" w14:paraId="35CD6744" w14:textId="77777777" w:rsidTr="006B659A">
        <w:trPr>
          <w:cantSplit/>
          <w:trHeight w:val="243"/>
        </w:trPr>
        <w:tc>
          <w:tcPr>
            <w:tcW w:w="3060" w:type="dxa"/>
          </w:tcPr>
          <w:p w14:paraId="410B1FC2" w14:textId="77777777" w:rsidR="00A8123B" w:rsidRPr="00183CE5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5" w:hanging="28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ลูกหนี้สินเชื่อภาคธุรกิจและดอกเบี้ยค้างรับที่ถึงกำหนดชำระเกินกว่าหนึ่งปี</w:t>
            </w:r>
          </w:p>
        </w:tc>
        <w:tc>
          <w:tcPr>
            <w:tcW w:w="1170" w:type="dxa"/>
            <w:vAlign w:val="bottom"/>
          </w:tcPr>
          <w:p w14:paraId="62CE1E3B" w14:textId="77777777" w:rsidR="00A8123B" w:rsidRPr="00183CE5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86AA596" w14:textId="77777777" w:rsidR="00A8123B" w:rsidRPr="00183CE5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E5F3166" w14:textId="77777777" w:rsidR="00A8123B" w:rsidRPr="00183CE5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F701F4" w14:textId="18825D51" w:rsidR="00A8123B" w:rsidRPr="00183CE5" w:rsidRDefault="009E02B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79" w:right="-6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5" w:type="dxa"/>
            <w:vAlign w:val="bottom"/>
          </w:tcPr>
          <w:p w14:paraId="0312B6B3" w14:textId="77777777" w:rsidR="00A8123B" w:rsidRPr="00183CE5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39" w:type="dxa"/>
            <w:vAlign w:val="bottom"/>
          </w:tcPr>
          <w:p w14:paraId="7FF7A852" w14:textId="77777777" w:rsidR="00A8123B" w:rsidRPr="00183CE5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6" w:type="dxa"/>
            <w:vAlign w:val="bottom"/>
          </w:tcPr>
          <w:p w14:paraId="5B0153F1" w14:textId="77777777" w:rsidR="00A8123B" w:rsidRPr="00183CE5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FE2296" w14:textId="77777777" w:rsidR="00A8123B" w:rsidRPr="00183CE5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C81ACC3" w14:textId="77777777" w:rsidR="00A8123B" w:rsidRPr="00183CE5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3FF7EE9" w14:textId="77777777" w:rsidR="00EA3346" w:rsidRPr="00183CE5" w:rsidRDefault="00EA3346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  <w:cs/>
        </w:rPr>
      </w:pPr>
    </w:p>
    <w:p w14:paraId="1BB47701" w14:textId="641B56F5" w:rsidR="00E64D81" w:rsidRPr="00183CE5" w:rsidRDefault="00E64D81" w:rsidP="00FE3D8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83CE5">
        <w:rPr>
          <w:rFonts w:ascii="Angsana New" w:hAnsi="Angsana New" w:cs="Angsana New"/>
          <w:sz w:val="30"/>
          <w:szCs w:val="30"/>
          <w:cs/>
        </w:rPr>
        <w:t xml:space="preserve">ในเดือนเมษายน </w:t>
      </w:r>
      <w:r w:rsidRPr="00183CE5">
        <w:rPr>
          <w:rFonts w:ascii="Angsana New" w:hAnsi="Angsana New" w:cs="Angsana New"/>
          <w:sz w:val="30"/>
          <w:szCs w:val="30"/>
        </w:rPr>
        <w:t>2561</w:t>
      </w:r>
      <w:r w:rsidRPr="00183CE5">
        <w:rPr>
          <w:rFonts w:ascii="Angsana New" w:hAnsi="Angsana New" w:cs="Angsana New" w:hint="cs"/>
          <w:sz w:val="30"/>
          <w:szCs w:val="30"/>
          <w:cs/>
        </w:rPr>
        <w:t xml:space="preserve"> ผู้บริหารของบริษัทย่อยได้ส่งหนังสือแจ้งการชำระคืนสำหรับ</w:t>
      </w:r>
      <w:r w:rsidR="00593DE3" w:rsidRPr="00183CE5">
        <w:rPr>
          <w:rFonts w:ascii="Angsana New" w:hAnsi="Angsana New" w:cs="Angsana New" w:hint="cs"/>
          <w:sz w:val="30"/>
          <w:szCs w:val="30"/>
          <w:cs/>
        </w:rPr>
        <w:t>สินเชื่อภาคธุรกิจ</w:t>
      </w:r>
      <w:r w:rsidRPr="00183CE5">
        <w:rPr>
          <w:rFonts w:ascii="Angsana New" w:hAnsi="Angsana New" w:cs="Angsana New" w:hint="cs"/>
          <w:sz w:val="30"/>
          <w:szCs w:val="30"/>
          <w:cs/>
        </w:rPr>
        <w:t xml:space="preserve">ที่เหลืออยู่และดอกเบี้ยคงค้างที่ถึงกำหนดชำระถึงวันที่ </w:t>
      </w:r>
      <w:r w:rsidRPr="00183CE5">
        <w:rPr>
          <w:rFonts w:ascii="Angsana New" w:hAnsi="Angsana New" w:cs="Angsana New"/>
          <w:sz w:val="30"/>
          <w:szCs w:val="30"/>
        </w:rPr>
        <w:t>31</w:t>
      </w:r>
      <w:r w:rsidRPr="00183CE5">
        <w:rPr>
          <w:rFonts w:ascii="Angsana New" w:hAnsi="Angsana New" w:cs="Angsana New" w:hint="cs"/>
          <w:sz w:val="30"/>
          <w:szCs w:val="30"/>
          <w:cs/>
        </w:rPr>
        <w:t xml:space="preserve"> พฤษภาคม </w:t>
      </w:r>
      <w:r w:rsidRPr="00183CE5">
        <w:rPr>
          <w:rFonts w:ascii="Angsana New" w:hAnsi="Angsana New" w:cs="Angsana New"/>
          <w:sz w:val="30"/>
          <w:szCs w:val="30"/>
        </w:rPr>
        <w:t xml:space="preserve">2561 </w:t>
      </w:r>
      <w:r w:rsidRPr="00183CE5">
        <w:rPr>
          <w:rFonts w:ascii="Angsana New" w:hAnsi="Angsana New" w:cs="Angsana New" w:hint="cs"/>
          <w:sz w:val="30"/>
          <w:szCs w:val="30"/>
          <w:cs/>
        </w:rPr>
        <w:t xml:space="preserve">ทั้งหมดให้แก่ผู้กู้กลุ่มสิงคโปร์และไซปรัส จนถึงวันที่ </w:t>
      </w:r>
      <w:r w:rsidR="000849D1" w:rsidRPr="00183CE5">
        <w:rPr>
          <w:rFonts w:ascii="Angsana New" w:hAnsi="Angsana New" w:cs="Angsana New" w:hint="cs"/>
          <w:sz w:val="30"/>
          <w:szCs w:val="30"/>
          <w:cs/>
        </w:rPr>
        <w:t xml:space="preserve">30 </w:t>
      </w:r>
      <w:r w:rsidR="00CB38E1" w:rsidRPr="00183CE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0849D1" w:rsidRPr="00183C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83CE5">
        <w:rPr>
          <w:rFonts w:ascii="Angsana New" w:hAnsi="Angsana New" w:cs="Angsana New"/>
          <w:sz w:val="30"/>
          <w:szCs w:val="30"/>
        </w:rPr>
        <w:t>2562</w:t>
      </w:r>
      <w:r w:rsidRPr="00183CE5">
        <w:rPr>
          <w:rFonts w:ascii="Angsana New" w:hAnsi="Angsana New" w:cs="Angsana New" w:hint="cs"/>
          <w:sz w:val="30"/>
          <w:szCs w:val="30"/>
          <w:cs/>
        </w:rPr>
        <w:t xml:space="preserve"> บริษัทย่อยยังไม่ได้รับการชำระเงินต้นหรือดอกเบี้ยจาก</w:t>
      </w:r>
      <w:r w:rsidR="002A4595" w:rsidRPr="00183CE5">
        <w:rPr>
          <w:rFonts w:ascii="Angsana New" w:hAnsi="Angsana New" w:cs="Angsana New" w:hint="cs"/>
          <w:sz w:val="30"/>
          <w:szCs w:val="30"/>
          <w:cs/>
        </w:rPr>
        <w:t>สินเชื่อ</w:t>
      </w:r>
      <w:r w:rsidR="00C27F92" w:rsidRPr="00183CE5">
        <w:rPr>
          <w:rFonts w:ascii="Angsana New" w:hAnsi="Angsana New" w:cs="Angsana New" w:hint="cs"/>
          <w:sz w:val="30"/>
          <w:szCs w:val="30"/>
          <w:cs/>
        </w:rPr>
        <w:t>ภาคธุรกิจ</w:t>
      </w:r>
      <w:r w:rsidRPr="00183CE5">
        <w:rPr>
          <w:rFonts w:ascii="Angsana New" w:hAnsi="Angsana New" w:cs="Angsana New" w:hint="cs"/>
          <w:sz w:val="30"/>
          <w:szCs w:val="30"/>
          <w:cs/>
        </w:rPr>
        <w:t>ดังกล่าว</w:t>
      </w:r>
      <w:r w:rsidR="006B0774" w:rsidRPr="00183CE5">
        <w:rPr>
          <w:rFonts w:ascii="Angsana New" w:hAnsi="Angsana New" w:cs="Angsana New"/>
          <w:sz w:val="30"/>
          <w:szCs w:val="30"/>
        </w:rPr>
        <w:t xml:space="preserve"> </w:t>
      </w:r>
    </w:p>
    <w:p w14:paraId="75462A57" w14:textId="77777777" w:rsidR="0099255E" w:rsidRPr="00183CE5" w:rsidRDefault="0099255E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  <w:cs/>
        </w:rPr>
      </w:pPr>
    </w:p>
    <w:p w14:paraId="1FD348AA" w14:textId="54F85F2D" w:rsidR="000B39FE" w:rsidRPr="00183CE5" w:rsidRDefault="008420BE" w:rsidP="00FE3D8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83CE5">
        <w:rPr>
          <w:rFonts w:ascii="Angsana New" w:hAnsi="Angsana New" w:cs="Angsana New" w:hint="cs"/>
          <w:sz w:val="30"/>
          <w:szCs w:val="30"/>
          <w:cs/>
        </w:rPr>
        <w:t xml:space="preserve">จากผลของการผิดนัดชำระหนี้ของเงินกู้ยืมและเรื่องอื่นๆ ซึ่งทำให้บริษัทไม่สามารถได้รับชำระเงิน </w:t>
      </w:r>
      <w:r w:rsidR="00575D99" w:rsidRPr="00183CE5">
        <w:rPr>
          <w:rFonts w:ascii="Angsana New" w:hAnsi="Angsana New" w:cs="Angsana New"/>
          <w:sz w:val="30"/>
          <w:szCs w:val="30"/>
        </w:rPr>
        <w:br/>
      </w:r>
      <w:r w:rsidRPr="00183CE5">
        <w:rPr>
          <w:rFonts w:ascii="Angsana New" w:hAnsi="Angsana New" w:cs="Angsana New" w:hint="cs"/>
          <w:sz w:val="30"/>
          <w:szCs w:val="30"/>
          <w:cs/>
        </w:rPr>
        <w:t>ณ วันที่</w:t>
      </w:r>
      <w:r w:rsidR="00575D99" w:rsidRPr="00183CE5">
        <w:rPr>
          <w:rFonts w:ascii="Angsana New" w:hAnsi="Angsana New" w:cs="Angsana New"/>
          <w:sz w:val="30"/>
          <w:szCs w:val="30"/>
        </w:rPr>
        <w:t xml:space="preserve"> </w:t>
      </w:r>
      <w:r w:rsidR="00AD6C0C" w:rsidRPr="00183CE5">
        <w:rPr>
          <w:rFonts w:ascii="Angsana New" w:hAnsi="Angsana New" w:cs="Angsana New" w:hint="cs"/>
          <w:sz w:val="30"/>
          <w:szCs w:val="30"/>
          <w:cs/>
        </w:rPr>
        <w:t>30 กันยายน</w:t>
      </w:r>
      <w:r w:rsidR="00756A1D" w:rsidRPr="00183C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83CE5">
        <w:rPr>
          <w:rFonts w:ascii="Angsana New" w:hAnsi="Angsana New" w:cs="Angsana New"/>
          <w:sz w:val="30"/>
          <w:szCs w:val="30"/>
        </w:rPr>
        <w:t>2562</w:t>
      </w:r>
      <w:r w:rsidR="00DB32AF" w:rsidRPr="00183CE5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DB32AF" w:rsidRPr="00183CE5">
        <w:rPr>
          <w:rFonts w:ascii="Angsana New" w:hAnsi="Angsana New" w:cs="Angsana New"/>
          <w:sz w:val="30"/>
          <w:szCs w:val="30"/>
        </w:rPr>
        <w:t xml:space="preserve"> 31 </w:t>
      </w:r>
      <w:r w:rsidR="00DB32AF" w:rsidRPr="00183CE5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DB32AF" w:rsidRPr="00183CE5">
        <w:rPr>
          <w:rFonts w:ascii="Angsana New" w:hAnsi="Angsana New" w:cs="Angsana New"/>
          <w:sz w:val="30"/>
          <w:szCs w:val="30"/>
        </w:rPr>
        <w:t xml:space="preserve"> 2561</w:t>
      </w:r>
      <w:r w:rsidRPr="00183CE5">
        <w:rPr>
          <w:rFonts w:ascii="Angsana New" w:hAnsi="Angsana New" w:cs="Angsana New"/>
          <w:sz w:val="30"/>
          <w:szCs w:val="30"/>
        </w:rPr>
        <w:t xml:space="preserve"> </w:t>
      </w:r>
      <w:r w:rsidRPr="00183CE5">
        <w:rPr>
          <w:rFonts w:ascii="Angsana New" w:hAnsi="Angsana New" w:cs="Angsana New" w:hint="cs"/>
          <w:sz w:val="30"/>
          <w:szCs w:val="30"/>
          <w:cs/>
        </w:rPr>
        <w:t>ผู้บริหารเชื่อว่าการตั้งสำรองเผื่อขาดทุนสำหรับ</w:t>
      </w:r>
      <w:r w:rsidR="000B39FE" w:rsidRPr="00183CE5">
        <w:rPr>
          <w:rFonts w:ascii="Angsana New" w:hAnsi="Angsana New" w:cs="Angsana New" w:hint="cs"/>
          <w:sz w:val="30"/>
          <w:szCs w:val="30"/>
          <w:cs/>
        </w:rPr>
        <w:t>เงินให้กู้ยืมกับกลุ่มลูกหนี้ไซปรัสและสิงคโปร์</w:t>
      </w:r>
      <w:r w:rsidR="005317C4" w:rsidRPr="00183CE5">
        <w:rPr>
          <w:rFonts w:ascii="Angsana New" w:hAnsi="Angsana New" w:cs="Angsana New" w:hint="cs"/>
          <w:sz w:val="30"/>
          <w:szCs w:val="30"/>
          <w:cs/>
        </w:rPr>
        <w:t>เต็มจำนวน</w:t>
      </w:r>
      <w:r w:rsidR="000B39FE" w:rsidRPr="00183CE5">
        <w:rPr>
          <w:rFonts w:ascii="Angsana New" w:hAnsi="Angsana New" w:cs="Angsana New" w:hint="cs"/>
          <w:sz w:val="30"/>
          <w:szCs w:val="30"/>
          <w:cs/>
        </w:rPr>
        <w:t>นั้นเหมาะสมตามนโยบายการบัญชีของกลุ่มบริษัท</w:t>
      </w:r>
    </w:p>
    <w:p w14:paraId="07975B62" w14:textId="77777777" w:rsidR="0099255E" w:rsidRPr="00183CE5" w:rsidRDefault="00C87867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83CE5">
        <w:rPr>
          <w:rFonts w:ascii="Angsana New" w:hAnsi="Angsana New" w:cs="Angsana New"/>
          <w:sz w:val="30"/>
          <w:szCs w:val="30"/>
          <w:cs/>
          <w:lang w:val="en-GB"/>
        </w:rPr>
        <w:t>ตามที่ได้อธิบายเพิ่มเติมไว้ในงบการเงิน</w:t>
      </w:r>
      <w:r w:rsidRPr="00183CE5">
        <w:rPr>
          <w:rFonts w:ascii="Angsana New" w:hAnsi="Angsana New" w:cs="Angsana New"/>
          <w:sz w:val="30"/>
          <w:szCs w:val="30"/>
          <w:lang w:val="en-GB" w:bidi="ar-SA"/>
        </w:rPr>
        <w:t xml:space="preserve"> </w:t>
      </w:r>
      <w:r w:rsidRPr="00183CE5">
        <w:rPr>
          <w:rFonts w:ascii="Angsana New" w:hAnsi="Angsana New" w:cs="Angsana New"/>
          <w:sz w:val="30"/>
          <w:szCs w:val="30"/>
          <w:cs/>
          <w:lang w:val="en-GB"/>
        </w:rPr>
        <w:t>ณ</w:t>
      </w:r>
      <w:r w:rsidRPr="00183CE5">
        <w:rPr>
          <w:rFonts w:ascii="Angsana New" w:hAnsi="Angsana New" w:cs="Angsana New"/>
          <w:sz w:val="30"/>
          <w:szCs w:val="30"/>
          <w:lang w:val="en-GB" w:bidi="ar-SA"/>
        </w:rPr>
        <w:t xml:space="preserve"> </w:t>
      </w:r>
      <w:r w:rsidRPr="00183CE5">
        <w:rPr>
          <w:rFonts w:ascii="Angsana New" w:hAnsi="Angsana New" w:cs="Angsana New"/>
          <w:sz w:val="30"/>
          <w:szCs w:val="30"/>
          <w:cs/>
          <w:lang w:val="en-GB"/>
        </w:rPr>
        <w:t>วันที่</w:t>
      </w:r>
      <w:r w:rsidRPr="00183CE5">
        <w:rPr>
          <w:rFonts w:ascii="Angsana New" w:hAnsi="Angsana New" w:cs="Angsana New"/>
          <w:sz w:val="30"/>
          <w:szCs w:val="30"/>
          <w:lang w:val="en-GB" w:bidi="ar-SA"/>
        </w:rPr>
        <w:t xml:space="preserve"> 31 </w:t>
      </w:r>
      <w:r w:rsidRPr="00183CE5">
        <w:rPr>
          <w:rFonts w:ascii="Angsana New" w:hAnsi="Angsana New" w:cs="Angsana New"/>
          <w:sz w:val="30"/>
          <w:szCs w:val="30"/>
          <w:cs/>
          <w:lang w:val="en-GB"/>
        </w:rPr>
        <w:t>ธันวาคม</w:t>
      </w:r>
      <w:r w:rsidRPr="00183CE5">
        <w:rPr>
          <w:rFonts w:ascii="Angsana New" w:hAnsi="Angsana New" w:cs="Angsana New"/>
          <w:sz w:val="30"/>
          <w:szCs w:val="30"/>
          <w:lang w:val="en-GB" w:bidi="ar-SA"/>
        </w:rPr>
        <w:t xml:space="preserve"> 2561 </w:t>
      </w:r>
      <w:r w:rsidRPr="00183CE5">
        <w:rPr>
          <w:rFonts w:ascii="Angsana New" w:hAnsi="Angsana New" w:cs="Angsana New"/>
          <w:sz w:val="30"/>
          <w:szCs w:val="30"/>
          <w:cs/>
          <w:lang w:val="en-GB"/>
        </w:rPr>
        <w:t>ที่ตรวจสอบแล้ว</w:t>
      </w:r>
      <w:r w:rsidRPr="00183CE5">
        <w:rPr>
          <w:rFonts w:ascii="Angsana New" w:hAnsi="Angsana New" w:cs="Angsana New"/>
          <w:sz w:val="30"/>
          <w:szCs w:val="30"/>
          <w:lang w:val="en-GB" w:bidi="ar-SA"/>
        </w:rPr>
        <w:t xml:space="preserve"> </w:t>
      </w:r>
      <w:r w:rsidRPr="00183CE5">
        <w:rPr>
          <w:rFonts w:ascii="Angsana New" w:hAnsi="Angsana New" w:cs="Angsana New"/>
          <w:sz w:val="30"/>
          <w:szCs w:val="30"/>
          <w:cs/>
          <w:lang w:val="en-GB"/>
        </w:rPr>
        <w:t>วันที่</w:t>
      </w:r>
      <w:r w:rsidRPr="00183CE5">
        <w:rPr>
          <w:rFonts w:ascii="Angsana New" w:hAnsi="Angsana New" w:cs="Angsana New"/>
          <w:sz w:val="30"/>
          <w:szCs w:val="30"/>
          <w:lang w:val="en-GB" w:bidi="ar-SA"/>
        </w:rPr>
        <w:t xml:space="preserve"> 19 </w:t>
      </w:r>
      <w:r w:rsidRPr="00183CE5">
        <w:rPr>
          <w:rFonts w:ascii="Angsana New" w:hAnsi="Angsana New" w:cs="Angsana New"/>
          <w:sz w:val="30"/>
          <w:szCs w:val="30"/>
          <w:cs/>
          <w:lang w:val="en-GB"/>
        </w:rPr>
        <w:t>ตุลาคม</w:t>
      </w:r>
      <w:r w:rsidRPr="00183CE5">
        <w:rPr>
          <w:rFonts w:ascii="Angsana New" w:hAnsi="Angsana New" w:cs="Angsana New"/>
          <w:sz w:val="30"/>
          <w:szCs w:val="30"/>
          <w:lang w:val="en-GB" w:bidi="ar-SA"/>
        </w:rPr>
        <w:t xml:space="preserve"> 2560 </w:t>
      </w:r>
      <w:r w:rsidRPr="00183CE5">
        <w:rPr>
          <w:rFonts w:ascii="Angsana New" w:hAnsi="Angsana New" w:cs="Angsana New"/>
          <w:sz w:val="30"/>
          <w:szCs w:val="30"/>
          <w:cs/>
          <w:lang w:val="en-GB"/>
        </w:rPr>
        <w:t>สำนักงานคณะกรรมการกำกับหลักทรัพย์และตลาดหลักทรัพย์</w:t>
      </w:r>
      <w:r w:rsidRPr="00183CE5">
        <w:rPr>
          <w:rFonts w:ascii="Angsana New" w:hAnsi="Angsana New" w:cs="Angsana New"/>
          <w:sz w:val="30"/>
          <w:szCs w:val="30"/>
          <w:lang w:val="en-GB" w:bidi="ar-SA"/>
        </w:rPr>
        <w:t xml:space="preserve"> (“</w:t>
      </w:r>
      <w:r w:rsidRPr="00183CE5">
        <w:rPr>
          <w:rFonts w:ascii="Angsana New" w:hAnsi="Angsana New" w:cs="Angsana New"/>
          <w:sz w:val="30"/>
          <w:szCs w:val="30"/>
          <w:cs/>
          <w:lang w:val="en-GB"/>
        </w:rPr>
        <w:t>ก</w:t>
      </w:r>
      <w:r w:rsidRPr="00183CE5">
        <w:rPr>
          <w:rFonts w:ascii="Angsana New" w:hAnsi="Angsana New" w:cs="Angsana New"/>
          <w:sz w:val="30"/>
          <w:szCs w:val="30"/>
          <w:lang w:val="en-GB" w:bidi="ar-SA"/>
        </w:rPr>
        <w:t>.</w:t>
      </w:r>
      <w:r w:rsidRPr="00183CE5">
        <w:rPr>
          <w:rFonts w:ascii="Angsana New" w:hAnsi="Angsana New" w:cs="Angsana New"/>
          <w:sz w:val="30"/>
          <w:szCs w:val="30"/>
          <w:cs/>
          <w:lang w:val="en-GB"/>
        </w:rPr>
        <w:t>ล</w:t>
      </w:r>
      <w:r w:rsidRPr="00183CE5">
        <w:rPr>
          <w:rFonts w:ascii="Angsana New" w:hAnsi="Angsana New" w:cs="Angsana New"/>
          <w:sz w:val="30"/>
          <w:szCs w:val="30"/>
          <w:lang w:val="en-GB" w:bidi="ar-SA"/>
        </w:rPr>
        <w:t>.</w:t>
      </w:r>
      <w:r w:rsidRPr="00183CE5">
        <w:rPr>
          <w:rFonts w:ascii="Angsana New" w:hAnsi="Angsana New" w:cs="Angsana New"/>
          <w:sz w:val="30"/>
          <w:szCs w:val="30"/>
          <w:cs/>
          <w:lang w:val="en-GB"/>
        </w:rPr>
        <w:t>ต</w:t>
      </w:r>
      <w:r w:rsidRPr="00183CE5">
        <w:rPr>
          <w:rFonts w:ascii="Angsana New" w:hAnsi="Angsana New" w:cs="Angsana New"/>
          <w:sz w:val="30"/>
          <w:szCs w:val="30"/>
          <w:lang w:val="en-GB" w:bidi="ar-SA"/>
        </w:rPr>
        <w:t xml:space="preserve">.”) </w:t>
      </w:r>
      <w:r w:rsidRPr="00183CE5">
        <w:rPr>
          <w:rFonts w:ascii="Angsana New" w:hAnsi="Angsana New" w:cs="Angsana New"/>
          <w:sz w:val="30"/>
          <w:szCs w:val="30"/>
          <w:cs/>
          <w:lang w:val="en-GB"/>
        </w:rPr>
        <w:t>ได้มีหนังสือแจ้งมายังบริษัทให้ดำเนินการแก้ไขงบการเงิน</w:t>
      </w:r>
      <w:r w:rsidRPr="00183CE5">
        <w:rPr>
          <w:rFonts w:ascii="Angsana New" w:hAnsi="Angsana New" w:cs="Angsana New"/>
          <w:sz w:val="30"/>
          <w:szCs w:val="30"/>
          <w:lang w:val="en-GB" w:bidi="ar-SA"/>
        </w:rPr>
        <w:t xml:space="preserve"> </w:t>
      </w:r>
      <w:r w:rsidRPr="00183CE5">
        <w:rPr>
          <w:rFonts w:ascii="Angsana New" w:hAnsi="Angsana New" w:cs="Angsana New"/>
          <w:sz w:val="30"/>
          <w:szCs w:val="30"/>
          <w:cs/>
          <w:lang w:val="en-GB"/>
        </w:rPr>
        <w:t>แบบแสดงรายการข้อมูลประจำปี</w:t>
      </w:r>
      <w:r w:rsidRPr="00183CE5">
        <w:rPr>
          <w:rFonts w:ascii="Angsana New" w:hAnsi="Angsana New" w:cs="Angsana New"/>
          <w:sz w:val="30"/>
          <w:szCs w:val="30"/>
          <w:lang w:val="en-GB" w:bidi="ar-SA"/>
        </w:rPr>
        <w:t xml:space="preserve"> (56-1) </w:t>
      </w:r>
      <w:r w:rsidRPr="00183CE5">
        <w:rPr>
          <w:rFonts w:ascii="Angsana New" w:hAnsi="Angsana New" w:cs="Angsana New"/>
          <w:sz w:val="30"/>
          <w:szCs w:val="30"/>
          <w:cs/>
          <w:lang w:val="en-GB"/>
        </w:rPr>
        <w:t>และรายงานประจำปี</w:t>
      </w:r>
      <w:r w:rsidRPr="00183CE5">
        <w:rPr>
          <w:rFonts w:ascii="Angsana New" w:hAnsi="Angsana New" w:cs="Angsana New"/>
          <w:sz w:val="30"/>
          <w:szCs w:val="30"/>
          <w:lang w:val="en-GB" w:bidi="ar-SA"/>
        </w:rPr>
        <w:t xml:space="preserve"> (56-2) </w:t>
      </w:r>
      <w:r w:rsidRPr="00183CE5">
        <w:rPr>
          <w:rFonts w:ascii="Angsana New" w:hAnsi="Angsana New" w:cs="Angsana New"/>
          <w:sz w:val="30"/>
          <w:szCs w:val="30"/>
          <w:cs/>
          <w:lang w:val="en-GB"/>
        </w:rPr>
        <w:t>ของบริษัทให้ถูกต้อง</w:t>
      </w:r>
      <w:r w:rsidRPr="00183CE5">
        <w:rPr>
          <w:rFonts w:ascii="Angsana New" w:hAnsi="Angsana New" w:cs="Angsana New"/>
          <w:sz w:val="30"/>
          <w:szCs w:val="30"/>
          <w:lang w:val="en-GB" w:bidi="ar-SA"/>
        </w:rPr>
        <w:t xml:space="preserve"> </w:t>
      </w:r>
      <w:r w:rsidRPr="00183CE5">
        <w:rPr>
          <w:rFonts w:ascii="Angsana New" w:hAnsi="Angsana New" w:cs="Angsana New"/>
          <w:sz w:val="30"/>
          <w:szCs w:val="30"/>
          <w:cs/>
          <w:lang w:val="en-GB"/>
        </w:rPr>
        <w:t>เนื่องจากวันที่</w:t>
      </w:r>
      <w:r w:rsidRPr="00183CE5">
        <w:rPr>
          <w:rFonts w:ascii="Angsana New" w:hAnsi="Angsana New" w:cs="Angsana New"/>
          <w:sz w:val="30"/>
          <w:szCs w:val="30"/>
          <w:lang w:val="en-GB" w:bidi="ar-SA"/>
        </w:rPr>
        <w:t xml:space="preserve"> 16 </w:t>
      </w:r>
      <w:r w:rsidRPr="00183CE5">
        <w:rPr>
          <w:rFonts w:ascii="Angsana New" w:hAnsi="Angsana New" w:cs="Angsana New"/>
          <w:sz w:val="30"/>
          <w:szCs w:val="30"/>
          <w:cs/>
          <w:lang w:val="en-GB"/>
        </w:rPr>
        <w:t>ตุลาคม</w:t>
      </w:r>
      <w:r w:rsidRPr="00183CE5">
        <w:rPr>
          <w:rFonts w:ascii="Angsana New" w:hAnsi="Angsana New" w:cs="Angsana New"/>
          <w:sz w:val="30"/>
          <w:szCs w:val="30"/>
          <w:lang w:val="en-GB" w:bidi="ar-SA"/>
        </w:rPr>
        <w:t xml:space="preserve"> 2560 </w:t>
      </w:r>
      <w:r w:rsidRPr="00183CE5">
        <w:rPr>
          <w:rFonts w:ascii="Angsana New" w:hAnsi="Angsana New" w:cs="Angsana New"/>
          <w:sz w:val="30"/>
          <w:szCs w:val="30"/>
          <w:cs/>
          <w:lang w:val="en-GB"/>
        </w:rPr>
        <w:t>ก</w:t>
      </w:r>
      <w:r w:rsidRPr="00183CE5">
        <w:rPr>
          <w:rFonts w:ascii="Angsana New" w:hAnsi="Angsana New" w:cs="Angsana New"/>
          <w:sz w:val="30"/>
          <w:szCs w:val="30"/>
          <w:lang w:val="en-GB" w:bidi="ar-SA"/>
        </w:rPr>
        <w:t>.</w:t>
      </w:r>
      <w:r w:rsidRPr="00183CE5">
        <w:rPr>
          <w:rFonts w:ascii="Angsana New" w:hAnsi="Angsana New" w:cs="Angsana New"/>
          <w:sz w:val="30"/>
          <w:szCs w:val="30"/>
          <w:cs/>
          <w:lang w:val="en-GB"/>
        </w:rPr>
        <w:t>ล</w:t>
      </w:r>
      <w:r w:rsidRPr="00183CE5">
        <w:rPr>
          <w:rFonts w:ascii="Angsana New" w:hAnsi="Angsana New" w:cs="Angsana New"/>
          <w:sz w:val="30"/>
          <w:szCs w:val="30"/>
          <w:lang w:val="en-GB" w:bidi="ar-SA"/>
        </w:rPr>
        <w:t>.</w:t>
      </w:r>
      <w:r w:rsidRPr="00183CE5">
        <w:rPr>
          <w:rFonts w:ascii="Angsana New" w:hAnsi="Angsana New" w:cs="Angsana New"/>
          <w:sz w:val="30"/>
          <w:szCs w:val="30"/>
          <w:cs/>
          <w:lang w:val="en-GB"/>
        </w:rPr>
        <w:t>ต</w:t>
      </w:r>
      <w:r w:rsidRPr="00183CE5">
        <w:rPr>
          <w:rFonts w:ascii="Angsana New" w:hAnsi="Angsana New" w:cs="Angsana New"/>
          <w:sz w:val="30"/>
          <w:szCs w:val="30"/>
          <w:lang w:val="en-GB" w:bidi="ar-SA"/>
        </w:rPr>
        <w:t>.</w:t>
      </w:r>
      <w:r w:rsidRPr="00183CE5">
        <w:rPr>
          <w:rFonts w:ascii="Angsana New" w:hAnsi="Angsana New" w:cs="Angsana New"/>
          <w:sz w:val="30"/>
          <w:szCs w:val="30"/>
          <w:cs/>
          <w:lang w:val="en-GB"/>
        </w:rPr>
        <w:t>ได้เปิดเผยถึงการกล่าวโทษอดีตผู้บริหารท่านหนึ่งต่อกรมสอบสวนคดีพิเศษ</w:t>
      </w:r>
      <w:r w:rsidRPr="00183CE5">
        <w:rPr>
          <w:rFonts w:ascii="Angsana New" w:hAnsi="Angsana New" w:cs="Angsana New"/>
          <w:sz w:val="30"/>
          <w:szCs w:val="30"/>
          <w:lang w:val="en-GB" w:bidi="ar-SA"/>
        </w:rPr>
        <w:t xml:space="preserve"> (“</w:t>
      </w:r>
      <w:r w:rsidRPr="00183CE5">
        <w:rPr>
          <w:rFonts w:ascii="Angsana New" w:hAnsi="Angsana New" w:cs="Angsana New"/>
          <w:sz w:val="30"/>
          <w:szCs w:val="30"/>
          <w:cs/>
          <w:lang w:val="en-GB"/>
        </w:rPr>
        <w:t>ดีเอสไอ</w:t>
      </w:r>
      <w:r w:rsidRPr="00183CE5">
        <w:rPr>
          <w:rFonts w:ascii="Angsana New" w:hAnsi="Angsana New" w:cs="Angsana New"/>
          <w:sz w:val="30"/>
          <w:szCs w:val="30"/>
          <w:lang w:val="en-GB" w:bidi="ar-SA"/>
        </w:rPr>
        <w:t xml:space="preserve">”) </w:t>
      </w:r>
      <w:r w:rsidRPr="00183CE5">
        <w:rPr>
          <w:rFonts w:ascii="Angsana New" w:hAnsi="Angsana New" w:cs="Angsana New"/>
          <w:sz w:val="30"/>
          <w:szCs w:val="30"/>
          <w:cs/>
          <w:lang w:val="en-GB"/>
        </w:rPr>
        <w:t>กรณีทุจริต</w:t>
      </w:r>
      <w:r w:rsidRPr="00183CE5">
        <w:rPr>
          <w:rFonts w:ascii="Angsana New" w:hAnsi="Angsana New" w:cs="Angsana New"/>
          <w:sz w:val="30"/>
          <w:szCs w:val="30"/>
          <w:lang w:val="en-GB" w:bidi="ar-SA"/>
        </w:rPr>
        <w:t xml:space="preserve"> </w:t>
      </w:r>
      <w:r w:rsidRPr="00183CE5">
        <w:rPr>
          <w:rFonts w:ascii="Angsana New" w:hAnsi="Angsana New" w:cs="Angsana New"/>
          <w:sz w:val="30"/>
          <w:szCs w:val="30"/>
          <w:cs/>
          <w:lang w:val="en-GB"/>
        </w:rPr>
        <w:t>เบียดบังทรัพย์สินของบริษัท</w:t>
      </w:r>
      <w:r w:rsidRPr="00183CE5">
        <w:rPr>
          <w:rFonts w:ascii="Angsana New" w:hAnsi="Angsana New" w:cs="Angsana New"/>
          <w:sz w:val="30"/>
          <w:szCs w:val="30"/>
          <w:lang w:val="en-GB" w:bidi="ar-SA"/>
        </w:rPr>
        <w:t xml:space="preserve"> </w:t>
      </w:r>
      <w:r w:rsidRPr="00183CE5">
        <w:rPr>
          <w:rFonts w:ascii="Angsana New" w:hAnsi="Angsana New" w:cs="Angsana New"/>
          <w:sz w:val="30"/>
          <w:szCs w:val="30"/>
          <w:cs/>
          <w:lang w:val="en-GB"/>
        </w:rPr>
        <w:t>และทำบัญชีไม่ถูกต้อง</w:t>
      </w:r>
      <w:r w:rsidRPr="00183CE5">
        <w:rPr>
          <w:rFonts w:ascii="Angsana New" w:hAnsi="Angsana New" w:cs="Angsana New"/>
          <w:sz w:val="30"/>
          <w:szCs w:val="30"/>
          <w:lang w:val="en-GB" w:bidi="ar-SA"/>
        </w:rPr>
        <w:t xml:space="preserve"> </w:t>
      </w:r>
      <w:r w:rsidRPr="00183CE5">
        <w:rPr>
          <w:rFonts w:ascii="Angsana New" w:hAnsi="Angsana New" w:cs="Angsana New"/>
          <w:sz w:val="30"/>
          <w:szCs w:val="30"/>
          <w:cs/>
          <w:lang w:val="en-GB"/>
        </w:rPr>
        <w:t>โดยทำธุรกรรมอำพรางผ่านบริษัทที่เกี่ยวข้องในต่างประเทศหลายแห่ง</w:t>
      </w:r>
      <w:r w:rsidRPr="00183CE5">
        <w:rPr>
          <w:rFonts w:ascii="Angsana New" w:hAnsi="Angsana New" w:cs="Angsana New"/>
          <w:sz w:val="30"/>
          <w:szCs w:val="30"/>
          <w:lang w:val="en-GB" w:bidi="ar-SA"/>
        </w:rPr>
        <w:t xml:space="preserve"> </w:t>
      </w:r>
      <w:r w:rsidRPr="00183CE5">
        <w:rPr>
          <w:rFonts w:ascii="Angsana New" w:hAnsi="Angsana New" w:cs="Angsana New"/>
          <w:sz w:val="30"/>
          <w:szCs w:val="30"/>
          <w:cs/>
          <w:lang w:val="en-GB"/>
        </w:rPr>
        <w:t>เพื่อให้ผลประกอบการของกลุ่มบริษัทสูงเกินความจริง</w:t>
      </w:r>
      <w:r w:rsidRPr="00183CE5">
        <w:rPr>
          <w:rFonts w:ascii="Angsana New" w:hAnsi="Angsana New" w:cs="Angsana New"/>
          <w:sz w:val="30"/>
          <w:szCs w:val="30"/>
          <w:lang w:val="en-GB" w:bidi="ar-SA"/>
        </w:rPr>
        <w:t xml:space="preserve"> </w:t>
      </w:r>
      <w:r w:rsidRPr="00183CE5">
        <w:rPr>
          <w:rFonts w:ascii="Angsana New" w:hAnsi="Angsana New" w:cs="Angsana New"/>
          <w:sz w:val="30"/>
          <w:szCs w:val="30"/>
          <w:cs/>
          <w:lang w:val="en-GB"/>
        </w:rPr>
        <w:t>ดังนั้นบริษัทได้ทำการปรับปรุงงบการเงินปี</w:t>
      </w:r>
      <w:r w:rsidRPr="00183CE5">
        <w:rPr>
          <w:rFonts w:ascii="Angsana New" w:hAnsi="Angsana New" w:cs="Angsana New"/>
          <w:sz w:val="30"/>
          <w:szCs w:val="30"/>
          <w:lang w:val="en-GB" w:bidi="ar-SA"/>
        </w:rPr>
        <w:t xml:space="preserve"> 2560 </w:t>
      </w:r>
      <w:r w:rsidRPr="00183CE5">
        <w:rPr>
          <w:rFonts w:ascii="Angsana New" w:hAnsi="Angsana New" w:cs="Angsana New"/>
          <w:sz w:val="30"/>
          <w:szCs w:val="30"/>
          <w:cs/>
          <w:lang w:val="en-GB"/>
        </w:rPr>
        <w:t>และ</w:t>
      </w:r>
      <w:r w:rsidRPr="00183CE5">
        <w:rPr>
          <w:rFonts w:ascii="Angsana New" w:hAnsi="Angsana New" w:cs="Angsana New"/>
          <w:sz w:val="30"/>
          <w:szCs w:val="30"/>
          <w:lang w:val="en-GB" w:bidi="ar-SA"/>
        </w:rPr>
        <w:t xml:space="preserve"> 2559 </w:t>
      </w:r>
      <w:r w:rsidRPr="00183CE5">
        <w:rPr>
          <w:rFonts w:ascii="Angsana New" w:hAnsi="Angsana New" w:cs="Angsana New"/>
          <w:sz w:val="30"/>
          <w:szCs w:val="30"/>
          <w:cs/>
          <w:lang w:val="en-GB"/>
        </w:rPr>
        <w:t>โดยกลับรายการดอกเบี้ยรับของลูกหนี้สินเชื่อภาคธุรกิจและตั้งค่าเผื่อหนี้สงสัยจะสูญสำหรับลูกหนี้สินเชื่อภาคธุรกิจและดอกเบี้ยค้างรับเต็มจำนวน</w:t>
      </w:r>
      <w:r w:rsidRPr="00183CE5">
        <w:rPr>
          <w:rFonts w:ascii="Angsana New" w:hAnsi="Angsana New" w:cs="Angsana New"/>
          <w:sz w:val="30"/>
          <w:szCs w:val="30"/>
          <w:lang w:val="en-GB" w:bidi="ar-SA"/>
        </w:rPr>
        <w:t xml:space="preserve"> </w:t>
      </w:r>
      <w:r w:rsidRPr="00183CE5">
        <w:rPr>
          <w:rFonts w:ascii="Angsana New" w:hAnsi="Angsana New" w:cs="Angsana New"/>
          <w:sz w:val="30"/>
          <w:szCs w:val="30"/>
          <w:cs/>
          <w:lang w:val="en-GB"/>
        </w:rPr>
        <w:t>และจะบันทึกรายการที่จะได้รับคืนในงวดที่ได้รับ</w:t>
      </w:r>
      <w:r w:rsidRPr="00183CE5">
        <w:rPr>
          <w:rFonts w:ascii="Angsana New" w:hAnsi="Angsana New" w:cs="Angsana New"/>
          <w:sz w:val="30"/>
          <w:szCs w:val="30"/>
          <w:lang w:val="en-GB" w:bidi="ar-SA"/>
        </w:rPr>
        <w:t xml:space="preserve"> </w:t>
      </w:r>
      <w:r w:rsidRPr="00183CE5">
        <w:rPr>
          <w:rFonts w:ascii="Angsana New" w:hAnsi="Angsana New" w:cs="Angsana New"/>
          <w:sz w:val="30"/>
          <w:szCs w:val="30"/>
          <w:cs/>
          <w:lang w:val="en-GB"/>
        </w:rPr>
        <w:t>ผู้บริหารรับรู้ว่าการสืบสวนของดีเอสไอต่ออดีตผู้บริหารยังอยู่ในกระบวนการสอบสวน</w:t>
      </w:r>
      <w:r w:rsidRPr="00183CE5">
        <w:rPr>
          <w:rFonts w:ascii="Angsana New" w:hAnsi="Angsana New" w:cs="Angsana New"/>
          <w:sz w:val="30"/>
          <w:szCs w:val="30"/>
          <w:lang w:val="en-GB" w:bidi="ar-SA"/>
        </w:rPr>
        <w:t xml:space="preserve"> </w:t>
      </w:r>
      <w:r w:rsidRPr="00183CE5">
        <w:rPr>
          <w:rFonts w:ascii="Angsana New" w:hAnsi="Angsana New" w:cs="Angsana New"/>
          <w:sz w:val="30"/>
          <w:szCs w:val="30"/>
          <w:cs/>
          <w:lang w:val="en-GB"/>
        </w:rPr>
        <w:t>แต่ในปัจจุบันยังไม่พบว่ามีเรื่องอื่นที่อาจจะเกิดขึ้นต่อบริษัทจากการสอบสวน</w:t>
      </w:r>
    </w:p>
    <w:p w14:paraId="549965DD" w14:textId="77777777" w:rsidR="00EA3346" w:rsidRPr="00183CE5" w:rsidRDefault="00EA3346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1BE5B005" w14:textId="3EC196F8" w:rsidR="00D21E9D" w:rsidRPr="00183CE5" w:rsidRDefault="004B45DE" w:rsidP="00FE3D84">
      <w:pPr>
        <w:pStyle w:val="block"/>
        <w:spacing w:after="0" w:line="240" w:lineRule="atLeast"/>
        <w:ind w:left="518" w:right="-43" w:hanging="518"/>
        <w:rPr>
          <w:rFonts w:ascii="Angsana New" w:hAnsi="Angsana New" w:cs="Angsana New"/>
          <w:sz w:val="30"/>
          <w:szCs w:val="30"/>
          <w:lang w:val="en-US" w:bidi="th-TH"/>
        </w:rPr>
      </w:pPr>
      <w:r w:rsidRPr="00183CE5">
        <w:rPr>
          <w:rFonts w:ascii="Angsana New" w:hAnsi="Angsana New" w:cs="Angsana New"/>
          <w:sz w:val="30"/>
          <w:szCs w:val="30"/>
          <w:lang w:val="en-US" w:bidi="th-TH"/>
        </w:rPr>
        <w:t>8.2</w:t>
      </w:r>
      <w:r w:rsidRPr="00183CE5">
        <w:rPr>
          <w:rFonts w:ascii="Angsana New" w:hAnsi="Angsana New" w:cs="Angsana New"/>
          <w:sz w:val="30"/>
          <w:szCs w:val="30"/>
          <w:lang w:val="en-US" w:bidi="th-TH"/>
        </w:rPr>
        <w:tab/>
      </w:r>
      <w:r w:rsidRPr="00183CE5">
        <w:rPr>
          <w:rFonts w:ascii="Angsana New" w:hAnsi="Angsana New" w:cs="Angsana New" w:hint="cs"/>
          <w:sz w:val="30"/>
          <w:szCs w:val="30"/>
          <w:cs/>
          <w:lang w:val="en-US" w:bidi="th-TH"/>
        </w:rPr>
        <w:t>ณ</w:t>
      </w:r>
      <w:r w:rsidRPr="00183CE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183CE5">
        <w:rPr>
          <w:rFonts w:ascii="Angsana New" w:hAnsi="Angsana New" w:cs="Angsana New" w:hint="cs"/>
          <w:sz w:val="30"/>
          <w:szCs w:val="30"/>
          <w:cs/>
          <w:lang w:val="en-US" w:bidi="th-TH"/>
        </w:rPr>
        <w:t>วันที่</w:t>
      </w:r>
      <w:r w:rsidRPr="00183CE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0849D1" w:rsidRPr="00183CE5">
        <w:rPr>
          <w:rFonts w:ascii="Angsana New" w:hAnsi="Angsana New" w:cs="Angsana New" w:hint="cs"/>
          <w:sz w:val="30"/>
          <w:szCs w:val="30"/>
          <w:cs/>
        </w:rPr>
        <w:t>30</w:t>
      </w:r>
      <w:r w:rsidR="00CB38E1" w:rsidRPr="00183CE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กันยายน</w:t>
      </w:r>
      <w:r w:rsidR="000849D1" w:rsidRPr="00183CE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C1274A" w:rsidRPr="00183CE5">
        <w:rPr>
          <w:rFonts w:ascii="Angsana New" w:hAnsi="Angsana New" w:cs="Angsana New"/>
          <w:sz w:val="30"/>
          <w:szCs w:val="30"/>
          <w:lang w:val="en-US" w:bidi="th-TH"/>
        </w:rPr>
        <w:t xml:space="preserve">2562 </w:t>
      </w:r>
      <w:r w:rsidR="00C1274A" w:rsidRPr="00183CE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และ </w:t>
      </w:r>
      <w:r w:rsidR="00C1274A" w:rsidRPr="00183CE5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Pr="00183CE5">
        <w:rPr>
          <w:rFonts w:ascii="Angsana New" w:hAnsi="Angsana New" w:cs="Angsana New" w:hint="cs"/>
          <w:sz w:val="30"/>
          <w:szCs w:val="30"/>
          <w:cs/>
          <w:lang w:val="en-US" w:bidi="th-TH"/>
        </w:rPr>
        <w:t>ธันวาคม</w:t>
      </w:r>
      <w:r w:rsidRPr="00183CE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2561 </w:t>
      </w:r>
      <w:r w:rsidRPr="00183CE5">
        <w:rPr>
          <w:rFonts w:ascii="Angsana New" w:hAnsi="Angsana New" w:cs="Angsana New" w:hint="cs"/>
          <w:sz w:val="30"/>
          <w:szCs w:val="30"/>
          <w:cs/>
          <w:lang w:val="en-US" w:bidi="th-TH"/>
        </w:rPr>
        <w:t>ยอดคงเหลือของทั้งลูกหนี้</w:t>
      </w:r>
      <w:r w:rsidR="00593DE3" w:rsidRPr="00183CE5">
        <w:rPr>
          <w:rFonts w:ascii="Angsana New" w:hAnsi="Angsana New" w:cs="Angsana New" w:hint="cs"/>
          <w:sz w:val="30"/>
          <w:szCs w:val="30"/>
          <w:cs/>
          <w:lang w:val="en-US" w:bidi="th-TH"/>
        </w:rPr>
        <w:t>สินเชื่อภาคธุรกิจ</w:t>
      </w:r>
      <w:r w:rsidRPr="00183CE5">
        <w:rPr>
          <w:rFonts w:ascii="Angsana New" w:hAnsi="Angsana New" w:cs="Angsana New" w:hint="cs"/>
          <w:sz w:val="30"/>
          <w:szCs w:val="30"/>
          <w:cs/>
          <w:lang w:val="en-US" w:bidi="th-TH"/>
        </w:rPr>
        <w:t>ภายใต้ข้อพิพาท</w:t>
      </w:r>
      <w:r w:rsidRPr="00183CE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183CE5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และลูกหนี้</w:t>
      </w:r>
      <w:r w:rsidR="00593DE3" w:rsidRPr="00183CE5">
        <w:rPr>
          <w:rFonts w:ascii="Angsana New" w:hAnsi="Angsana New" w:cs="Angsana New" w:hint="cs"/>
          <w:sz w:val="30"/>
          <w:szCs w:val="30"/>
          <w:cs/>
          <w:lang w:val="en-US" w:bidi="th-TH"/>
        </w:rPr>
        <w:t>สินเชื่อภาคธุรกิจ</w:t>
      </w:r>
      <w:r w:rsidR="002A4595" w:rsidRPr="00183CE5">
        <w:rPr>
          <w:rFonts w:ascii="Angsana New" w:hAnsi="Angsana New" w:cs="Angsana New" w:hint="cs"/>
          <w:sz w:val="30"/>
          <w:szCs w:val="30"/>
          <w:cs/>
          <w:lang w:val="en-US" w:bidi="th-TH"/>
        </w:rPr>
        <w:t>อื่น</w:t>
      </w:r>
      <w:r w:rsidR="00C56167" w:rsidRPr="00183CE5">
        <w:rPr>
          <w:rFonts w:ascii="Angsana New" w:hAnsi="Angsana New" w:cs="Angsana New" w:hint="cs"/>
          <w:sz w:val="30"/>
          <w:szCs w:val="30"/>
          <w:cs/>
          <w:lang w:val="en-US" w:bidi="th-TH"/>
        </w:rPr>
        <w:t>แก่</w:t>
      </w:r>
      <w:r w:rsidRPr="00183CE5">
        <w:rPr>
          <w:rFonts w:ascii="Angsana New" w:hAnsi="Angsana New" w:cs="Angsana New" w:hint="cs"/>
          <w:sz w:val="30"/>
          <w:szCs w:val="30"/>
          <w:cs/>
          <w:lang w:val="en-US" w:bidi="th-TH"/>
        </w:rPr>
        <w:t>ผู้กู้กลุ่มสิงคโปร์และไซปรัสแสดงได้ดังนี้</w:t>
      </w:r>
    </w:p>
    <w:tbl>
      <w:tblPr>
        <w:tblpPr w:leftFromText="180" w:rightFromText="180" w:vertAnchor="text" w:horzAnchor="margin" w:tblpX="428" w:tblpY="183"/>
        <w:tblW w:w="9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80"/>
        <w:gridCol w:w="1350"/>
        <w:gridCol w:w="180"/>
        <w:gridCol w:w="1350"/>
      </w:tblGrid>
      <w:tr w:rsidR="00183CE5" w:rsidRPr="00183CE5" w14:paraId="63ACA7C5" w14:textId="77777777" w:rsidTr="00816972">
        <w:trPr>
          <w:cantSplit/>
          <w:tblHeader/>
        </w:trPr>
        <w:tc>
          <w:tcPr>
            <w:tcW w:w="6210" w:type="dxa"/>
            <w:shd w:val="clear" w:color="auto" w:fill="auto"/>
            <w:vAlign w:val="bottom"/>
          </w:tcPr>
          <w:p w14:paraId="559E7666" w14:textId="77777777" w:rsidR="00D21E9D" w:rsidRPr="00183CE5" w:rsidRDefault="00D21E9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B3104F1" w14:textId="77777777" w:rsidR="00D21E9D" w:rsidRPr="00183CE5" w:rsidRDefault="00D21E9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0" w:type="dxa"/>
            <w:gridSpan w:val="3"/>
          </w:tcPr>
          <w:p w14:paraId="62975BE1" w14:textId="77777777" w:rsidR="00D21E9D" w:rsidRPr="00183CE5" w:rsidRDefault="00D21E9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183CE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183CE5" w:rsidRPr="00183CE5" w14:paraId="321F55BB" w14:textId="77777777" w:rsidTr="00816972">
        <w:trPr>
          <w:cantSplit/>
          <w:tblHeader/>
        </w:trPr>
        <w:tc>
          <w:tcPr>
            <w:tcW w:w="6210" w:type="dxa"/>
            <w:shd w:val="clear" w:color="auto" w:fill="auto"/>
            <w:vAlign w:val="bottom"/>
          </w:tcPr>
          <w:p w14:paraId="71AD1305" w14:textId="77777777" w:rsidR="00D21E9D" w:rsidRPr="00183CE5" w:rsidRDefault="00D21E9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17BF9A95" w14:textId="77777777" w:rsidR="00D21E9D" w:rsidRPr="00183CE5" w:rsidRDefault="00D21E9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2C9A1208" w14:textId="622BF6D1" w:rsidR="00D21E9D" w:rsidRPr="00183CE5" w:rsidRDefault="000849D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30 </w:t>
            </w:r>
            <w:r w:rsidR="00CB38E1"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="00D21E9D"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D21E9D" w:rsidRPr="00183CE5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2DB296D2" w14:textId="77777777" w:rsidR="00D21E9D" w:rsidRPr="00183CE5" w:rsidRDefault="00D21E9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3750CEEE" w14:textId="02CC9A26" w:rsidR="00D21E9D" w:rsidRPr="00183CE5" w:rsidRDefault="00451EA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31</w:t>
            </w:r>
            <w:r w:rsidR="00D21E9D"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183CE5" w:rsidRPr="00183CE5" w14:paraId="3D0EB121" w14:textId="77777777" w:rsidTr="00816972">
        <w:trPr>
          <w:cantSplit/>
        </w:trPr>
        <w:tc>
          <w:tcPr>
            <w:tcW w:w="6210" w:type="dxa"/>
          </w:tcPr>
          <w:p w14:paraId="7728B588" w14:textId="77777777" w:rsidR="00D21E9D" w:rsidRPr="00183CE5" w:rsidRDefault="00D21E9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6FC910FF" w14:textId="77777777" w:rsidR="00D21E9D" w:rsidRPr="00183CE5" w:rsidRDefault="00D21E9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880" w:type="dxa"/>
            <w:gridSpan w:val="3"/>
          </w:tcPr>
          <w:p w14:paraId="0F9E0ABD" w14:textId="77777777" w:rsidR="00D21E9D" w:rsidRPr="00183CE5" w:rsidRDefault="00D21E9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  <w:r w:rsidRPr="00183CE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183CE5" w:rsidRPr="00183CE5" w14:paraId="7E134666" w14:textId="77777777" w:rsidTr="00D21E9D">
        <w:trPr>
          <w:cantSplit/>
        </w:trPr>
        <w:tc>
          <w:tcPr>
            <w:tcW w:w="6210" w:type="dxa"/>
          </w:tcPr>
          <w:p w14:paraId="77AE08DD" w14:textId="77777777" w:rsidR="00D21E9D" w:rsidRPr="00183CE5" w:rsidRDefault="00D21E9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แสดงอยู่ในงบแสดงฐานะการเงินดังนี้</w:t>
            </w:r>
          </w:p>
        </w:tc>
        <w:tc>
          <w:tcPr>
            <w:tcW w:w="180" w:type="dxa"/>
          </w:tcPr>
          <w:p w14:paraId="6A970A3B" w14:textId="77777777" w:rsidR="00D21E9D" w:rsidRPr="00183CE5" w:rsidRDefault="00D21E9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3F7074B1" w14:textId="77777777" w:rsidR="00D21E9D" w:rsidRPr="00183CE5" w:rsidRDefault="00D21E9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8397C6C" w14:textId="77777777" w:rsidR="00D21E9D" w:rsidRPr="00183CE5" w:rsidRDefault="00D21E9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30671812" w14:textId="77777777" w:rsidR="00D21E9D" w:rsidRPr="00183CE5" w:rsidRDefault="00D21E9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183CE5" w:rsidRPr="00183CE5" w14:paraId="7779A141" w14:textId="77777777" w:rsidTr="00D21E9D">
        <w:trPr>
          <w:cantSplit/>
        </w:trPr>
        <w:tc>
          <w:tcPr>
            <w:tcW w:w="6210" w:type="dxa"/>
          </w:tcPr>
          <w:p w14:paraId="4480AB6B" w14:textId="77777777" w:rsidR="004A2E7F" w:rsidRPr="00183CE5" w:rsidRDefault="004A2E7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</w:t>
            </w:r>
            <w:r w:rsidR="00593DE3"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สินเชื่อภาคธุรกิจ</w:t>
            </w: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ภายใต้ข้อพิพาท</w:t>
            </w:r>
          </w:p>
        </w:tc>
        <w:tc>
          <w:tcPr>
            <w:tcW w:w="180" w:type="dxa"/>
          </w:tcPr>
          <w:p w14:paraId="173D0529" w14:textId="77777777" w:rsidR="004A2E7F" w:rsidRPr="00183CE5" w:rsidRDefault="004A2E7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1AFBAED8" w14:textId="07A4E268" w:rsidR="004A2E7F" w:rsidRPr="00183CE5" w:rsidRDefault="009E02B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552,987</w:t>
            </w:r>
          </w:p>
        </w:tc>
        <w:tc>
          <w:tcPr>
            <w:tcW w:w="180" w:type="dxa"/>
          </w:tcPr>
          <w:p w14:paraId="446F49BE" w14:textId="77777777" w:rsidR="004A2E7F" w:rsidRPr="00183CE5" w:rsidRDefault="004A2E7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7C6CDD7B" w14:textId="77777777" w:rsidR="004A2E7F" w:rsidRPr="00183CE5" w:rsidRDefault="004A2E7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</w:rPr>
              <w:t>586,571</w:t>
            </w:r>
          </w:p>
        </w:tc>
      </w:tr>
      <w:tr w:rsidR="00183CE5" w:rsidRPr="00183CE5" w14:paraId="3BE30065" w14:textId="77777777" w:rsidTr="00D21E9D">
        <w:trPr>
          <w:cantSplit/>
        </w:trPr>
        <w:tc>
          <w:tcPr>
            <w:tcW w:w="6210" w:type="dxa"/>
          </w:tcPr>
          <w:p w14:paraId="102C3845" w14:textId="77777777" w:rsidR="001810CD" w:rsidRPr="00183CE5" w:rsidRDefault="004A2E7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3CE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183CE5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ค่าเผื่อหนี้สงสัยจะสูญสำหรับลูกหนี้</w:t>
            </w:r>
            <w:r w:rsidR="00754FF7"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สินเชื่อ</w:t>
            </w:r>
          </w:p>
          <w:p w14:paraId="0B777A13" w14:textId="77777777" w:rsidR="004A2E7F" w:rsidRPr="00183CE5" w:rsidRDefault="001810C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45" w:hanging="735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ภาคธุรกิจ</w:t>
            </w:r>
            <w:r w:rsidR="004A2E7F"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ภายใต้ข้อพิพาท</w:t>
            </w:r>
          </w:p>
        </w:tc>
        <w:tc>
          <w:tcPr>
            <w:tcW w:w="180" w:type="dxa"/>
          </w:tcPr>
          <w:p w14:paraId="0192D790" w14:textId="77777777" w:rsidR="004A2E7F" w:rsidRPr="00183CE5" w:rsidRDefault="004A2E7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511066E7" w14:textId="77777777" w:rsidR="009E02B4" w:rsidRPr="00183CE5" w:rsidRDefault="009E02B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79646CAD" w14:textId="5EC545B7" w:rsidR="000606AB" w:rsidRPr="00183CE5" w:rsidRDefault="009E02B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(552,987)</w:t>
            </w:r>
          </w:p>
        </w:tc>
        <w:tc>
          <w:tcPr>
            <w:tcW w:w="180" w:type="dxa"/>
          </w:tcPr>
          <w:p w14:paraId="1CAA1FFD" w14:textId="77777777" w:rsidR="004A2E7F" w:rsidRPr="00183CE5" w:rsidRDefault="004A2E7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4599E495" w14:textId="77777777" w:rsidR="004A2E7F" w:rsidRPr="00183CE5" w:rsidRDefault="004A2E7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</w:rPr>
              <w:t>(586,571)</w:t>
            </w:r>
          </w:p>
        </w:tc>
      </w:tr>
      <w:tr w:rsidR="00183CE5" w:rsidRPr="00183CE5" w14:paraId="5CE1AF5D" w14:textId="77777777" w:rsidTr="00D21E9D">
        <w:trPr>
          <w:cantSplit/>
        </w:trPr>
        <w:tc>
          <w:tcPr>
            <w:tcW w:w="6210" w:type="dxa"/>
          </w:tcPr>
          <w:p w14:paraId="0E92FB7C" w14:textId="77777777" w:rsidR="00AD03A6" w:rsidRPr="00183CE5" w:rsidRDefault="004A2E7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83CE5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ลูกหนี้</w:t>
            </w:r>
            <w:r w:rsidR="00593DE3"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สินเชื่อภาคธุรกิจ</w:t>
            </w: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ภายใต้ข้อพิพาทส่วนที่ถึงกำหนด</w:t>
            </w:r>
          </w:p>
          <w:p w14:paraId="37C680E4" w14:textId="77777777" w:rsidR="004A2E7F" w:rsidRPr="00183CE5" w:rsidRDefault="00AD03A6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   </w:t>
            </w:r>
            <w:r w:rsidR="004A2E7F"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ชำระในหนึ่งปี</w:t>
            </w:r>
          </w:p>
        </w:tc>
        <w:tc>
          <w:tcPr>
            <w:tcW w:w="180" w:type="dxa"/>
          </w:tcPr>
          <w:p w14:paraId="554B712F" w14:textId="77777777" w:rsidR="004A2E7F" w:rsidRPr="00183CE5" w:rsidRDefault="004A2E7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7BF7345" w14:textId="77777777" w:rsidR="009E02B4" w:rsidRPr="00183CE5" w:rsidRDefault="009E02B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4A42076B" w14:textId="2E4E2A74" w:rsidR="000606AB" w:rsidRPr="00183CE5" w:rsidRDefault="009E02B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62236A90" w14:textId="77777777" w:rsidR="004A2E7F" w:rsidRPr="00183CE5" w:rsidRDefault="004A2E7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3BBF63A" w14:textId="77777777" w:rsidR="004A2E7F" w:rsidRPr="00183CE5" w:rsidRDefault="004A2E7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183CE5" w:rsidRPr="00183CE5" w14:paraId="39ECA061" w14:textId="77777777" w:rsidTr="00D21E9D">
        <w:trPr>
          <w:cantSplit/>
        </w:trPr>
        <w:tc>
          <w:tcPr>
            <w:tcW w:w="6210" w:type="dxa"/>
          </w:tcPr>
          <w:p w14:paraId="591167A3" w14:textId="77777777" w:rsidR="004A2E7F" w:rsidRPr="00183CE5" w:rsidRDefault="004A2E7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5" w:hanging="285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ลูกหนี้</w:t>
            </w:r>
            <w:r w:rsidR="00593DE3" w:rsidRPr="00183CE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สินเชื่อภาคธุรกิจ</w:t>
            </w:r>
            <w:r w:rsidRPr="00183CE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ภายใต้ข้อพิพาทส่วนที่ถึงกำหนดชำระเกินกว่าหนึ่งปี</w:t>
            </w:r>
          </w:p>
        </w:tc>
        <w:tc>
          <w:tcPr>
            <w:tcW w:w="180" w:type="dxa"/>
          </w:tcPr>
          <w:p w14:paraId="0BC1C4CA" w14:textId="77777777" w:rsidR="004A2E7F" w:rsidRPr="00183CE5" w:rsidRDefault="004A2E7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3A7346E" w14:textId="6584AF83" w:rsidR="004A2E7F" w:rsidRPr="00183CE5" w:rsidRDefault="009E02B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60931888" w14:textId="77777777" w:rsidR="004A2E7F" w:rsidRPr="00183CE5" w:rsidRDefault="004A2E7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20F892" w14:textId="77777777" w:rsidR="004A2E7F" w:rsidRPr="00183CE5" w:rsidRDefault="004A2E7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</w:tr>
      <w:tr w:rsidR="00183CE5" w:rsidRPr="00183CE5" w14:paraId="0D8D881E" w14:textId="77777777" w:rsidTr="00642937">
        <w:trPr>
          <w:cantSplit/>
          <w:trHeight w:val="272"/>
        </w:trPr>
        <w:tc>
          <w:tcPr>
            <w:tcW w:w="6210" w:type="dxa"/>
          </w:tcPr>
          <w:p w14:paraId="45D16A93" w14:textId="77777777" w:rsidR="004A2E7F" w:rsidRPr="00183CE5" w:rsidRDefault="004A2E7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2"/>
                <w:szCs w:val="32"/>
                <w:lang w:val="en-GB" w:bidi="ar-SA"/>
              </w:rPr>
            </w:pPr>
          </w:p>
        </w:tc>
        <w:tc>
          <w:tcPr>
            <w:tcW w:w="180" w:type="dxa"/>
          </w:tcPr>
          <w:p w14:paraId="0DF2723B" w14:textId="77777777" w:rsidR="004A2E7F" w:rsidRPr="00183CE5" w:rsidRDefault="004A2E7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32"/>
                <w:szCs w:val="32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914F955" w14:textId="77777777" w:rsidR="004A2E7F" w:rsidRPr="00183CE5" w:rsidRDefault="004A2E7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Theme="majorBidi" w:hAnsiTheme="majorBidi" w:cstheme="majorBidi"/>
                <w:sz w:val="32"/>
                <w:szCs w:val="32"/>
                <w:lang w:val="en-GB" w:bidi="ar-SA"/>
              </w:rPr>
            </w:pPr>
          </w:p>
        </w:tc>
        <w:tc>
          <w:tcPr>
            <w:tcW w:w="180" w:type="dxa"/>
          </w:tcPr>
          <w:p w14:paraId="24ADF8B0" w14:textId="77777777" w:rsidR="004A2E7F" w:rsidRPr="00183CE5" w:rsidRDefault="004A2E7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 w:cs="Angsana New"/>
                <w:sz w:val="32"/>
                <w:szCs w:val="32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12A445D" w14:textId="77777777" w:rsidR="004A2E7F" w:rsidRPr="00183CE5" w:rsidRDefault="004A2E7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="Angsana New" w:hAnsi="Angsana New" w:cs="Angsana New"/>
                <w:sz w:val="32"/>
                <w:szCs w:val="32"/>
                <w:lang w:val="en-GB" w:bidi="ar-SA"/>
              </w:rPr>
            </w:pPr>
          </w:p>
        </w:tc>
      </w:tr>
      <w:tr w:rsidR="00183CE5" w:rsidRPr="00183CE5" w14:paraId="0832425E" w14:textId="77777777" w:rsidTr="00D21E9D">
        <w:trPr>
          <w:cantSplit/>
        </w:trPr>
        <w:tc>
          <w:tcPr>
            <w:tcW w:w="6210" w:type="dxa"/>
          </w:tcPr>
          <w:p w14:paraId="09ABA2B2" w14:textId="77777777" w:rsidR="000606AB" w:rsidRPr="00183CE5" w:rsidRDefault="000606A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ลูกหนี้สินเชื่อภาคธุรกิจและดอกเบี้ยค้างรับ</w:t>
            </w:r>
          </w:p>
        </w:tc>
        <w:tc>
          <w:tcPr>
            <w:tcW w:w="180" w:type="dxa"/>
          </w:tcPr>
          <w:p w14:paraId="188D3832" w14:textId="77777777" w:rsidR="000606AB" w:rsidRPr="00183CE5" w:rsidRDefault="000606A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7CB18C1C" w14:textId="5E056F57" w:rsidR="000606AB" w:rsidRPr="00183CE5" w:rsidRDefault="009E02B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918,99</w:t>
            </w:r>
            <w:r w:rsidR="00747F40" w:rsidRPr="00183CE5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425905FB" w14:textId="77777777" w:rsidR="000606AB" w:rsidRPr="00183CE5" w:rsidRDefault="000606A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6C47591B" w14:textId="77777777" w:rsidR="000606AB" w:rsidRPr="00183CE5" w:rsidRDefault="000606A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</w:rPr>
              <w:t>973,281</w:t>
            </w:r>
          </w:p>
        </w:tc>
      </w:tr>
      <w:tr w:rsidR="00183CE5" w:rsidRPr="00183CE5" w14:paraId="18A32A49" w14:textId="77777777" w:rsidTr="00D21E9D">
        <w:trPr>
          <w:cantSplit/>
        </w:trPr>
        <w:tc>
          <w:tcPr>
            <w:tcW w:w="6210" w:type="dxa"/>
          </w:tcPr>
          <w:p w14:paraId="0B28D6CF" w14:textId="77777777" w:rsidR="000606AB" w:rsidRPr="00183CE5" w:rsidRDefault="000606A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83CE5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ค่าเผื่อหนี้สงสัยจะสูญสำหรับลูกหนี้สินเชื่อภาคธุกิจ</w:t>
            </w:r>
          </w:p>
          <w:p w14:paraId="38C581B1" w14:textId="77777777" w:rsidR="000606AB" w:rsidRPr="00183CE5" w:rsidRDefault="000606A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  และดอกเบี้ยค้างรับ</w:t>
            </w:r>
          </w:p>
        </w:tc>
        <w:tc>
          <w:tcPr>
            <w:tcW w:w="180" w:type="dxa"/>
          </w:tcPr>
          <w:p w14:paraId="0C0D2983" w14:textId="77777777" w:rsidR="000606AB" w:rsidRPr="00183CE5" w:rsidRDefault="000606A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0288CF3C" w14:textId="77777777" w:rsidR="009E02B4" w:rsidRPr="00183CE5" w:rsidRDefault="009E02B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6FFE41A1" w14:textId="5A12A113" w:rsidR="000606AB" w:rsidRPr="00183CE5" w:rsidRDefault="009E02B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(877,84</w:t>
            </w:r>
            <w:r w:rsidR="00747F40" w:rsidRPr="00183CE5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183CE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828C2CA" w14:textId="77777777" w:rsidR="000606AB" w:rsidRPr="00183CE5" w:rsidRDefault="000606A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1EC57841" w14:textId="77777777" w:rsidR="000606AB" w:rsidRPr="00183CE5" w:rsidRDefault="000606A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</w:rPr>
              <w:t>(931,158)</w:t>
            </w:r>
          </w:p>
        </w:tc>
      </w:tr>
      <w:tr w:rsidR="00183CE5" w:rsidRPr="00183CE5" w14:paraId="1502DFA9" w14:textId="77777777" w:rsidTr="00D21E9D">
        <w:trPr>
          <w:cantSplit/>
        </w:trPr>
        <w:tc>
          <w:tcPr>
            <w:tcW w:w="6210" w:type="dxa"/>
          </w:tcPr>
          <w:p w14:paraId="4699EFBC" w14:textId="77777777" w:rsidR="000606AB" w:rsidRPr="00183CE5" w:rsidRDefault="000606A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55" w:hanging="55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83CE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83CE5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ลูกหนี้สินเชื่อภาคธุรกิจและดอกเบี้ยค้างรับส่วนที่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ถึงกำหนดชำระในหนึ่งปี</w:t>
            </w:r>
          </w:p>
        </w:tc>
        <w:tc>
          <w:tcPr>
            <w:tcW w:w="180" w:type="dxa"/>
          </w:tcPr>
          <w:p w14:paraId="1A8EE880" w14:textId="77777777" w:rsidR="000606AB" w:rsidRPr="00183CE5" w:rsidRDefault="000606A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1770FAA5" w14:textId="77777777" w:rsidR="009E02B4" w:rsidRPr="00183CE5" w:rsidRDefault="009E02B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777A2ADF" w14:textId="5582D6A2" w:rsidR="000606AB" w:rsidRPr="00183CE5" w:rsidRDefault="009E02B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(41,146)</w:t>
            </w:r>
          </w:p>
        </w:tc>
        <w:tc>
          <w:tcPr>
            <w:tcW w:w="180" w:type="dxa"/>
          </w:tcPr>
          <w:p w14:paraId="24CBABF1" w14:textId="77777777" w:rsidR="000606AB" w:rsidRPr="00183CE5" w:rsidRDefault="000606A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34900B00" w14:textId="77777777" w:rsidR="000606AB" w:rsidRPr="00183CE5" w:rsidRDefault="000606A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lang w:val="en-GB" w:bidi="ar-SA"/>
              </w:rPr>
              <w:t>(42,123)</w:t>
            </w:r>
          </w:p>
        </w:tc>
      </w:tr>
      <w:tr w:rsidR="00183CE5" w:rsidRPr="00183CE5" w14:paraId="4561F31D" w14:textId="77777777" w:rsidTr="000606AB">
        <w:trPr>
          <w:cantSplit/>
        </w:trPr>
        <w:tc>
          <w:tcPr>
            <w:tcW w:w="6210" w:type="dxa"/>
          </w:tcPr>
          <w:p w14:paraId="2A4B1603" w14:textId="77777777" w:rsidR="004A2E7F" w:rsidRPr="00183CE5" w:rsidRDefault="004A2E7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5" w:hanging="285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ลูกหนี้</w:t>
            </w:r>
            <w:r w:rsidR="00593DE3" w:rsidRPr="00183CE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สินเชื่อภาคธุรกิจ</w:t>
            </w:r>
            <w:r w:rsidRPr="00183CE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และดอกเบี้ยค้างรับส่วนที่</w:t>
            </w:r>
            <w:r w:rsidR="00C56167" w:rsidRPr="00183CE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183CE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ถึงกำหนดชำระเกินกว่าหนึ่งปี</w:t>
            </w:r>
          </w:p>
        </w:tc>
        <w:tc>
          <w:tcPr>
            <w:tcW w:w="180" w:type="dxa"/>
          </w:tcPr>
          <w:p w14:paraId="1D982CBC" w14:textId="77777777" w:rsidR="004A2E7F" w:rsidRPr="00183CE5" w:rsidRDefault="004A2E7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F8F240" w14:textId="644C44BC" w:rsidR="004A2E7F" w:rsidRPr="00183CE5" w:rsidRDefault="009E02B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767265CD" w14:textId="77777777" w:rsidR="004A2E7F" w:rsidRPr="00183CE5" w:rsidRDefault="004A2E7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B860B0" w14:textId="77777777" w:rsidR="004A2E7F" w:rsidRPr="00183CE5" w:rsidRDefault="004A2E7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</w:tr>
    </w:tbl>
    <w:p w14:paraId="59B87BB2" w14:textId="1C1BB17B" w:rsidR="00816972" w:rsidRPr="00183CE5" w:rsidRDefault="00816972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183CE5">
        <w:rPr>
          <w:rFonts w:asciiTheme="majorBidi" w:hAnsiTheme="majorBidi" w:cstheme="majorBidi"/>
          <w:sz w:val="30"/>
          <w:szCs w:val="30"/>
        </w:rPr>
        <w:t>8.3</w:t>
      </w:r>
      <w:r w:rsidRPr="00183CE5">
        <w:rPr>
          <w:rFonts w:asciiTheme="majorBidi" w:hAnsiTheme="majorBidi" w:cstheme="majorBidi"/>
          <w:sz w:val="30"/>
          <w:szCs w:val="30"/>
        </w:rPr>
        <w:tab/>
      </w:r>
      <w:r w:rsidRPr="00183CE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07869" w:rsidRPr="00183CE5">
        <w:rPr>
          <w:rFonts w:ascii="Angsana New" w:hAnsi="Angsana New" w:cs="Angsana New" w:hint="cs"/>
          <w:sz w:val="30"/>
          <w:szCs w:val="30"/>
          <w:cs/>
        </w:rPr>
        <w:t xml:space="preserve">30 </w:t>
      </w:r>
      <w:r w:rsidR="00CB38E1" w:rsidRPr="00183CE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C1274A" w:rsidRPr="00183CE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1274A" w:rsidRPr="00183CE5">
        <w:rPr>
          <w:rFonts w:asciiTheme="majorBidi" w:hAnsiTheme="majorBidi" w:cstheme="majorBidi"/>
          <w:sz w:val="30"/>
          <w:szCs w:val="30"/>
        </w:rPr>
        <w:t xml:space="preserve">2562 </w:t>
      </w:r>
      <w:r w:rsidR="00C1274A" w:rsidRPr="00183CE5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C1274A" w:rsidRPr="00183CE5">
        <w:rPr>
          <w:rFonts w:asciiTheme="majorBidi" w:hAnsiTheme="majorBidi" w:cstheme="majorBidi"/>
          <w:sz w:val="30"/>
          <w:szCs w:val="30"/>
        </w:rPr>
        <w:t xml:space="preserve">31 </w:t>
      </w:r>
      <w:r w:rsidRPr="00183CE5">
        <w:rPr>
          <w:rFonts w:asciiTheme="majorBidi" w:hAnsiTheme="majorBidi" w:cstheme="majorBidi"/>
          <w:sz w:val="30"/>
          <w:szCs w:val="30"/>
          <w:cs/>
        </w:rPr>
        <w:t>ธันวาคม 2561 ยอดคงเหลือของทั้งลูกหนี้</w:t>
      </w:r>
      <w:r w:rsidR="00593DE3" w:rsidRPr="00183CE5">
        <w:rPr>
          <w:rFonts w:asciiTheme="majorBidi" w:hAnsiTheme="majorBidi" w:cstheme="majorBidi"/>
          <w:sz w:val="30"/>
          <w:szCs w:val="30"/>
          <w:cs/>
        </w:rPr>
        <w:t>สินเชื่อภาคธุรกิจ</w:t>
      </w:r>
      <w:r w:rsidRPr="00183CE5">
        <w:rPr>
          <w:rFonts w:asciiTheme="majorBidi" w:hAnsiTheme="majorBidi" w:cstheme="majorBidi"/>
          <w:sz w:val="30"/>
          <w:szCs w:val="30"/>
          <w:cs/>
        </w:rPr>
        <w:t>ภายใต้ข้อพิพาท และลูกหนี้</w:t>
      </w:r>
      <w:r w:rsidR="00593DE3" w:rsidRPr="00183CE5">
        <w:rPr>
          <w:rFonts w:asciiTheme="majorBidi" w:hAnsiTheme="majorBidi" w:cstheme="majorBidi"/>
          <w:sz w:val="30"/>
          <w:szCs w:val="30"/>
          <w:cs/>
        </w:rPr>
        <w:t>สินเชื่อภาคธุรกิจ</w:t>
      </w:r>
      <w:r w:rsidR="002A4595" w:rsidRPr="00183CE5">
        <w:rPr>
          <w:rFonts w:asciiTheme="majorBidi" w:hAnsiTheme="majorBidi" w:cstheme="majorBidi" w:hint="cs"/>
          <w:sz w:val="30"/>
          <w:szCs w:val="30"/>
          <w:cs/>
        </w:rPr>
        <w:t xml:space="preserve">อื่น </w:t>
      </w:r>
      <w:r w:rsidRPr="00183CE5">
        <w:rPr>
          <w:rFonts w:asciiTheme="majorBidi" w:hAnsiTheme="majorBidi" w:cstheme="majorBidi"/>
          <w:sz w:val="30"/>
          <w:szCs w:val="30"/>
          <w:cs/>
        </w:rPr>
        <w:t>จำแนกตามอายุหนี้ค้างชำระได้ดังนี้</w:t>
      </w:r>
    </w:p>
    <w:p w14:paraId="156E458A" w14:textId="77777777" w:rsidR="00694F90" w:rsidRPr="00183CE5" w:rsidRDefault="00694F90" w:rsidP="00FE3D84">
      <w:pPr>
        <w:pStyle w:val="block"/>
        <w:spacing w:after="0" w:line="240" w:lineRule="auto"/>
        <w:ind w:left="518" w:right="-45" w:hanging="518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817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2205"/>
        <w:gridCol w:w="1080"/>
        <w:gridCol w:w="236"/>
        <w:gridCol w:w="1069"/>
        <w:gridCol w:w="236"/>
        <w:gridCol w:w="1069"/>
        <w:gridCol w:w="236"/>
        <w:gridCol w:w="1076"/>
        <w:gridCol w:w="236"/>
        <w:gridCol w:w="1078"/>
        <w:gridCol w:w="245"/>
        <w:gridCol w:w="1051"/>
      </w:tblGrid>
      <w:tr w:rsidR="00183CE5" w:rsidRPr="00183CE5" w14:paraId="423F1A83" w14:textId="77777777" w:rsidTr="00694F90">
        <w:trPr>
          <w:trHeight w:val="380"/>
        </w:trPr>
        <w:tc>
          <w:tcPr>
            <w:tcW w:w="2205" w:type="dxa"/>
          </w:tcPr>
          <w:p w14:paraId="426E8BDC" w14:textId="77777777" w:rsidR="00816972" w:rsidRPr="00183CE5" w:rsidRDefault="00816972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612" w:type="dxa"/>
            <w:gridSpan w:val="11"/>
          </w:tcPr>
          <w:p w14:paraId="25F850C3" w14:textId="77777777" w:rsidR="00816972" w:rsidRPr="00183CE5" w:rsidRDefault="00816972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183CE5" w:rsidRPr="00183CE5" w14:paraId="04251711" w14:textId="77777777" w:rsidTr="00694F90">
        <w:trPr>
          <w:trHeight w:val="272"/>
        </w:trPr>
        <w:tc>
          <w:tcPr>
            <w:tcW w:w="2205" w:type="dxa"/>
            <w:vAlign w:val="center"/>
          </w:tcPr>
          <w:p w14:paraId="09E8ECFC" w14:textId="77777777" w:rsidR="00816972" w:rsidRPr="00183CE5" w:rsidRDefault="00816972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85" w:type="dxa"/>
            <w:gridSpan w:val="3"/>
            <w:vAlign w:val="center"/>
          </w:tcPr>
          <w:p w14:paraId="47D82769" w14:textId="77777777" w:rsidR="00816972" w:rsidRPr="00183CE5" w:rsidRDefault="00816972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4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ลูกหนี้</w:t>
            </w:r>
            <w:r w:rsidR="00754FF7"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สินเชื่อ</w:t>
            </w:r>
            <w:r w:rsidR="00B54189"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ภาคธุรกิจ</w:t>
            </w:r>
          </w:p>
        </w:tc>
        <w:tc>
          <w:tcPr>
            <w:tcW w:w="236" w:type="dxa"/>
          </w:tcPr>
          <w:p w14:paraId="4A6CB2E6" w14:textId="77777777" w:rsidR="00816972" w:rsidRPr="00183CE5" w:rsidRDefault="00816972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81" w:type="dxa"/>
            <w:gridSpan w:val="3"/>
          </w:tcPr>
          <w:p w14:paraId="4717ED88" w14:textId="77777777" w:rsidR="00816972" w:rsidRPr="00183CE5" w:rsidRDefault="00816972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7C005B49" w14:textId="77777777" w:rsidR="00816972" w:rsidRPr="00183CE5" w:rsidRDefault="00816972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374" w:type="dxa"/>
            <w:gridSpan w:val="3"/>
          </w:tcPr>
          <w:p w14:paraId="34BAFA67" w14:textId="77777777" w:rsidR="00816972" w:rsidRPr="00183CE5" w:rsidRDefault="00816972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ลูกหนี้</w:t>
            </w:r>
            <w:r w:rsidR="00754FF7"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สินเชื่อ</w:t>
            </w:r>
            <w:r w:rsidR="00B54189"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ภาคธุรกิจ</w:t>
            </w:r>
          </w:p>
        </w:tc>
      </w:tr>
      <w:tr w:rsidR="00183CE5" w:rsidRPr="00183CE5" w14:paraId="6BF6F420" w14:textId="77777777" w:rsidTr="00694F90">
        <w:trPr>
          <w:trHeight w:val="272"/>
        </w:trPr>
        <w:tc>
          <w:tcPr>
            <w:tcW w:w="2205" w:type="dxa"/>
          </w:tcPr>
          <w:p w14:paraId="1DF28BE5" w14:textId="77777777" w:rsidR="00816972" w:rsidRPr="00183CE5" w:rsidRDefault="00816972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85" w:type="dxa"/>
            <w:gridSpan w:val="3"/>
            <w:vAlign w:val="center"/>
          </w:tcPr>
          <w:p w14:paraId="7CED83D0" w14:textId="77777777" w:rsidR="00816972" w:rsidRPr="00183CE5" w:rsidRDefault="00816972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และดอกเบี้ยค้างรับ</w:t>
            </w:r>
          </w:p>
        </w:tc>
        <w:tc>
          <w:tcPr>
            <w:tcW w:w="236" w:type="dxa"/>
          </w:tcPr>
          <w:p w14:paraId="3EE6C889" w14:textId="77777777" w:rsidR="00816972" w:rsidRPr="00183CE5" w:rsidRDefault="00816972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81" w:type="dxa"/>
            <w:gridSpan w:val="3"/>
          </w:tcPr>
          <w:p w14:paraId="36A800EB" w14:textId="77777777" w:rsidR="00816972" w:rsidRPr="00183CE5" w:rsidRDefault="00816972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236" w:type="dxa"/>
          </w:tcPr>
          <w:p w14:paraId="66380658" w14:textId="77777777" w:rsidR="00816972" w:rsidRPr="00183CE5" w:rsidRDefault="00816972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374" w:type="dxa"/>
            <w:gridSpan w:val="3"/>
          </w:tcPr>
          <w:p w14:paraId="0E58490B" w14:textId="77777777" w:rsidR="00816972" w:rsidRPr="00183CE5" w:rsidRDefault="00816972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และดอกเบี้ยค้างรับ  </w:t>
            </w:r>
            <w:r w:rsidR="00694F90"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183CE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</w:tr>
      <w:tr w:rsidR="00183CE5" w:rsidRPr="00183CE5" w14:paraId="4FCC3844" w14:textId="77777777" w:rsidTr="00694F90">
        <w:tc>
          <w:tcPr>
            <w:tcW w:w="2205" w:type="dxa"/>
          </w:tcPr>
          <w:p w14:paraId="7C005440" w14:textId="77777777" w:rsidR="00816972" w:rsidRPr="00183CE5" w:rsidRDefault="00816972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3AD195B" w14:textId="28C7B353" w:rsidR="00816972" w:rsidRPr="00183CE5" w:rsidRDefault="0073457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30 </w:t>
            </w:r>
            <w:r w:rsidR="00CB38E1"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  <w:p w14:paraId="12B28683" w14:textId="77777777" w:rsidR="00816972" w:rsidRPr="00183CE5" w:rsidRDefault="00816972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65DF09E2" w14:textId="77777777" w:rsidR="00816972" w:rsidRPr="00183CE5" w:rsidRDefault="00816972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9" w:type="dxa"/>
          </w:tcPr>
          <w:p w14:paraId="388B0914" w14:textId="77777777" w:rsidR="00816972" w:rsidRPr="00183CE5" w:rsidRDefault="00816972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14:paraId="48E82646" w14:textId="77777777" w:rsidR="00816972" w:rsidRPr="00183CE5" w:rsidRDefault="00816972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14:paraId="0D111563" w14:textId="77777777" w:rsidR="00816972" w:rsidRPr="00183CE5" w:rsidRDefault="00816972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9" w:type="dxa"/>
          </w:tcPr>
          <w:p w14:paraId="636E3527" w14:textId="32621205" w:rsidR="00816972" w:rsidRPr="00183CE5" w:rsidRDefault="0073457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30 </w:t>
            </w:r>
            <w:r w:rsidR="00CB38E1"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  <w:p w14:paraId="15FA103B" w14:textId="77777777" w:rsidR="00816972" w:rsidRPr="00183CE5" w:rsidRDefault="00816972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354D72F6" w14:textId="77777777" w:rsidR="00816972" w:rsidRPr="00183CE5" w:rsidRDefault="00816972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</w:tcPr>
          <w:p w14:paraId="774024CD" w14:textId="77777777" w:rsidR="00816972" w:rsidRPr="00183CE5" w:rsidRDefault="00816972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14:paraId="72D0B9B7" w14:textId="77777777" w:rsidR="00816972" w:rsidRPr="00183CE5" w:rsidRDefault="00816972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4C719B63" w14:textId="77777777" w:rsidR="00816972" w:rsidRPr="00183CE5" w:rsidRDefault="00816972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078" w:type="dxa"/>
          </w:tcPr>
          <w:p w14:paraId="3D63132F" w14:textId="55F48E46" w:rsidR="00816972" w:rsidRPr="00183CE5" w:rsidRDefault="0073457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30 </w:t>
            </w:r>
            <w:r w:rsidR="00CB38E1"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  <w:p w14:paraId="1CE3D355" w14:textId="77777777" w:rsidR="00816972" w:rsidRPr="00183CE5" w:rsidRDefault="00816972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45" w:type="dxa"/>
          </w:tcPr>
          <w:p w14:paraId="6B2F34E0" w14:textId="77777777" w:rsidR="00816972" w:rsidRPr="00183CE5" w:rsidRDefault="00816972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1" w:type="dxa"/>
          </w:tcPr>
          <w:p w14:paraId="0D0C5CC8" w14:textId="77777777" w:rsidR="00816972" w:rsidRPr="00183CE5" w:rsidRDefault="00816972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14:paraId="2E500B3F" w14:textId="77777777" w:rsidR="00816972" w:rsidRPr="00183CE5" w:rsidRDefault="00816972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183CE5" w:rsidRPr="00183CE5" w14:paraId="7A9CFCFC" w14:textId="77777777" w:rsidTr="00694F90">
        <w:tc>
          <w:tcPr>
            <w:tcW w:w="2205" w:type="dxa"/>
          </w:tcPr>
          <w:p w14:paraId="6897745F" w14:textId="77777777" w:rsidR="00816972" w:rsidRPr="00183CE5" w:rsidRDefault="004B2D2E" w:rsidP="00FE3D8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อายุหนี้</w:t>
            </w:r>
          </w:p>
        </w:tc>
        <w:tc>
          <w:tcPr>
            <w:tcW w:w="7612" w:type="dxa"/>
            <w:gridSpan w:val="11"/>
          </w:tcPr>
          <w:p w14:paraId="15586164" w14:textId="77777777" w:rsidR="00816972" w:rsidRPr="00183CE5" w:rsidRDefault="00816972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3CE5" w:rsidRPr="00183CE5" w14:paraId="2727C1F6" w14:textId="77777777" w:rsidTr="00E943CA">
        <w:tc>
          <w:tcPr>
            <w:tcW w:w="2205" w:type="dxa"/>
          </w:tcPr>
          <w:p w14:paraId="73A25092" w14:textId="77777777" w:rsidR="00C31F0B" w:rsidRPr="00183CE5" w:rsidRDefault="00C31F0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1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34F9E926" w14:textId="5E757187" w:rsidR="00C31F0B" w:rsidRPr="00183CE5" w:rsidRDefault="009E02B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41,146</w:t>
            </w:r>
          </w:p>
        </w:tc>
        <w:tc>
          <w:tcPr>
            <w:tcW w:w="236" w:type="dxa"/>
            <w:vAlign w:val="bottom"/>
          </w:tcPr>
          <w:p w14:paraId="7272373C" w14:textId="77777777" w:rsidR="00C31F0B" w:rsidRPr="00183CE5" w:rsidRDefault="00C31F0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72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69" w:type="dxa"/>
            <w:vAlign w:val="center"/>
          </w:tcPr>
          <w:p w14:paraId="22BDF03C" w14:textId="77777777" w:rsidR="00C31F0B" w:rsidRPr="00183CE5" w:rsidRDefault="00C31F0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42,123</w:t>
            </w:r>
          </w:p>
        </w:tc>
        <w:tc>
          <w:tcPr>
            <w:tcW w:w="236" w:type="dxa"/>
            <w:vAlign w:val="center"/>
          </w:tcPr>
          <w:p w14:paraId="6BB5F5F3" w14:textId="77777777" w:rsidR="00C31F0B" w:rsidRPr="00183CE5" w:rsidRDefault="00C31F0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9" w:type="dxa"/>
          </w:tcPr>
          <w:p w14:paraId="3EA96868" w14:textId="1E35CD64" w:rsidR="00C31F0B" w:rsidRPr="00183CE5" w:rsidRDefault="00BC42C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041744D0" w14:textId="77777777" w:rsidR="00C31F0B" w:rsidRPr="00183CE5" w:rsidRDefault="00C31F0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  <w:vAlign w:val="center"/>
          </w:tcPr>
          <w:p w14:paraId="0BB789AD" w14:textId="77777777" w:rsidR="00C31F0B" w:rsidRPr="00183CE5" w:rsidRDefault="00C31F0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1B296879" w14:textId="77777777" w:rsidR="00C31F0B" w:rsidRPr="00183CE5" w:rsidRDefault="00C31F0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</w:tcPr>
          <w:p w14:paraId="1E99AD65" w14:textId="737C704B" w:rsidR="00C31F0B" w:rsidRPr="00183CE5" w:rsidRDefault="00BC42C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41,146</w:t>
            </w:r>
          </w:p>
        </w:tc>
        <w:tc>
          <w:tcPr>
            <w:tcW w:w="245" w:type="dxa"/>
            <w:vAlign w:val="center"/>
          </w:tcPr>
          <w:p w14:paraId="089DC174" w14:textId="77777777" w:rsidR="00C31F0B" w:rsidRPr="00183CE5" w:rsidRDefault="00C31F0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51" w:type="dxa"/>
            <w:vAlign w:val="center"/>
          </w:tcPr>
          <w:p w14:paraId="271336BD" w14:textId="77777777" w:rsidR="00C31F0B" w:rsidRPr="00183CE5" w:rsidRDefault="00C31F0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42,123</w:t>
            </w:r>
          </w:p>
        </w:tc>
      </w:tr>
      <w:tr w:rsidR="00183CE5" w:rsidRPr="00183CE5" w14:paraId="1813B6BD" w14:textId="77777777" w:rsidTr="00E943CA">
        <w:tc>
          <w:tcPr>
            <w:tcW w:w="2205" w:type="dxa"/>
          </w:tcPr>
          <w:p w14:paraId="3B48B0EA" w14:textId="77777777" w:rsidR="00C31F0B" w:rsidRPr="00183CE5" w:rsidRDefault="00C31F0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152" w:hanging="115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1080" w:type="dxa"/>
          </w:tcPr>
          <w:p w14:paraId="6EB7E3D6" w14:textId="77777777" w:rsidR="00C31F0B" w:rsidRPr="00183CE5" w:rsidRDefault="00C31F0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FAC78FD" w14:textId="77777777" w:rsidR="00C31F0B" w:rsidRPr="00183CE5" w:rsidRDefault="00C31F0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69" w:type="dxa"/>
            <w:vAlign w:val="center"/>
          </w:tcPr>
          <w:p w14:paraId="36AA3948" w14:textId="77777777" w:rsidR="00C31F0B" w:rsidRPr="00183CE5" w:rsidRDefault="00C31F0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center"/>
          </w:tcPr>
          <w:p w14:paraId="3B6461EA" w14:textId="77777777" w:rsidR="00C31F0B" w:rsidRPr="00183CE5" w:rsidRDefault="00C31F0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69" w:type="dxa"/>
          </w:tcPr>
          <w:p w14:paraId="150D10EC" w14:textId="77777777" w:rsidR="00C31F0B" w:rsidRPr="00183CE5" w:rsidRDefault="00C31F0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14EE914" w14:textId="77777777" w:rsidR="00C31F0B" w:rsidRPr="00183CE5" w:rsidRDefault="00C31F0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  <w:vAlign w:val="center"/>
          </w:tcPr>
          <w:p w14:paraId="3B5078B6" w14:textId="77777777" w:rsidR="00C31F0B" w:rsidRPr="00183CE5" w:rsidRDefault="00C31F0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center"/>
          </w:tcPr>
          <w:p w14:paraId="1933ACCB" w14:textId="77777777" w:rsidR="00C31F0B" w:rsidRPr="00183CE5" w:rsidRDefault="00C31F0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</w:tcPr>
          <w:p w14:paraId="6E78B6F1" w14:textId="77777777" w:rsidR="00C31F0B" w:rsidRPr="00183CE5" w:rsidRDefault="00C31F0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vAlign w:val="center"/>
          </w:tcPr>
          <w:p w14:paraId="280F3B88" w14:textId="77777777" w:rsidR="00C31F0B" w:rsidRPr="00183CE5" w:rsidRDefault="00C31F0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51" w:type="dxa"/>
            <w:vAlign w:val="center"/>
          </w:tcPr>
          <w:p w14:paraId="6B6B8D2C" w14:textId="77777777" w:rsidR="00C31F0B" w:rsidRPr="00183CE5" w:rsidRDefault="00C31F0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83CE5" w:rsidRPr="00183CE5" w14:paraId="18E08160" w14:textId="77777777" w:rsidTr="00E943CA">
        <w:tc>
          <w:tcPr>
            <w:tcW w:w="2205" w:type="dxa"/>
          </w:tcPr>
          <w:p w14:paraId="47563DE9" w14:textId="77777777" w:rsidR="00C31F0B" w:rsidRPr="00183CE5" w:rsidRDefault="00C31F0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hanging="120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ab/>
              <w:t>1 - 6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5291F7E6" w14:textId="09A0807B" w:rsidR="00C31F0B" w:rsidRPr="00183CE5" w:rsidRDefault="009E02B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4E00DBE" w14:textId="77777777" w:rsidR="00C31F0B" w:rsidRPr="00183CE5" w:rsidRDefault="00C31F0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9" w:type="dxa"/>
            <w:vAlign w:val="center"/>
          </w:tcPr>
          <w:p w14:paraId="627C0E09" w14:textId="77777777" w:rsidR="00C31F0B" w:rsidRPr="00183CE5" w:rsidRDefault="00C31F0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4C334B35" w14:textId="77777777" w:rsidR="00C31F0B" w:rsidRPr="00183CE5" w:rsidRDefault="00C31F0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9" w:type="dxa"/>
          </w:tcPr>
          <w:p w14:paraId="66D90538" w14:textId="11152DFA" w:rsidR="00C31F0B" w:rsidRPr="00183CE5" w:rsidRDefault="00BC42C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2EAA34CC" w14:textId="77777777" w:rsidR="00C31F0B" w:rsidRPr="00183CE5" w:rsidRDefault="00C31F0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  <w:vAlign w:val="center"/>
          </w:tcPr>
          <w:p w14:paraId="52B84ED3" w14:textId="77777777" w:rsidR="00C31F0B" w:rsidRPr="00183CE5" w:rsidRDefault="00C31F0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03B4D0E5" w14:textId="77777777" w:rsidR="00C31F0B" w:rsidRPr="00183CE5" w:rsidRDefault="00C31F0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</w:tcPr>
          <w:p w14:paraId="4ABE854E" w14:textId="1FE30A08" w:rsidR="00C31F0B" w:rsidRPr="00183CE5" w:rsidRDefault="00BC42C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</w:p>
        </w:tc>
        <w:tc>
          <w:tcPr>
            <w:tcW w:w="245" w:type="dxa"/>
            <w:vAlign w:val="center"/>
          </w:tcPr>
          <w:p w14:paraId="0A0CF04F" w14:textId="77777777" w:rsidR="00C31F0B" w:rsidRPr="00183CE5" w:rsidRDefault="00C31F0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1" w:type="dxa"/>
            <w:vAlign w:val="center"/>
          </w:tcPr>
          <w:p w14:paraId="2D6BBA8D" w14:textId="77777777" w:rsidR="00C31F0B" w:rsidRPr="00183CE5" w:rsidRDefault="00C31F0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83CE5" w:rsidRPr="00183CE5" w14:paraId="7DAFF6B7" w14:textId="77777777" w:rsidTr="00E943CA">
        <w:tc>
          <w:tcPr>
            <w:tcW w:w="2205" w:type="dxa"/>
          </w:tcPr>
          <w:p w14:paraId="77D004A8" w14:textId="77777777" w:rsidR="00C31F0B" w:rsidRPr="00183CE5" w:rsidRDefault="00C31F0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hanging="120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ab/>
              <w:t>7 - 12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024F977F" w14:textId="04B75E12" w:rsidR="00C31F0B" w:rsidRPr="00183CE5" w:rsidRDefault="009E02B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2739D5B" w14:textId="77777777" w:rsidR="00C31F0B" w:rsidRPr="00183CE5" w:rsidRDefault="00C31F0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9" w:type="dxa"/>
            <w:vAlign w:val="center"/>
          </w:tcPr>
          <w:p w14:paraId="68688B11" w14:textId="77777777" w:rsidR="00C31F0B" w:rsidRPr="00183CE5" w:rsidRDefault="00C31F0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1,472,210</w:t>
            </w:r>
          </w:p>
        </w:tc>
        <w:tc>
          <w:tcPr>
            <w:tcW w:w="236" w:type="dxa"/>
            <w:vAlign w:val="center"/>
          </w:tcPr>
          <w:p w14:paraId="0DAC084F" w14:textId="77777777" w:rsidR="00C31F0B" w:rsidRPr="00183CE5" w:rsidRDefault="00C31F0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9" w:type="dxa"/>
          </w:tcPr>
          <w:p w14:paraId="1BC77F37" w14:textId="74918F95" w:rsidR="00C31F0B" w:rsidRPr="00183CE5" w:rsidRDefault="00BC42C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4F682384" w14:textId="77777777" w:rsidR="00C31F0B" w:rsidRPr="00183CE5" w:rsidRDefault="00C31F0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  <w:vAlign w:val="center"/>
          </w:tcPr>
          <w:p w14:paraId="6927642E" w14:textId="77777777" w:rsidR="00C31F0B" w:rsidRPr="00183CE5" w:rsidRDefault="00C31F0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(1,472,210)</w:t>
            </w:r>
          </w:p>
        </w:tc>
        <w:tc>
          <w:tcPr>
            <w:tcW w:w="236" w:type="dxa"/>
            <w:vAlign w:val="center"/>
          </w:tcPr>
          <w:p w14:paraId="273B21C3" w14:textId="77777777" w:rsidR="00C31F0B" w:rsidRPr="00183CE5" w:rsidRDefault="00C31F0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</w:tcPr>
          <w:p w14:paraId="228B02A5" w14:textId="246D0869" w:rsidR="00C31F0B" w:rsidRPr="00183CE5" w:rsidRDefault="00BC42C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  <w:vAlign w:val="center"/>
          </w:tcPr>
          <w:p w14:paraId="49F12E63" w14:textId="77777777" w:rsidR="00C31F0B" w:rsidRPr="00183CE5" w:rsidRDefault="00C31F0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1" w:type="dxa"/>
            <w:vAlign w:val="center"/>
          </w:tcPr>
          <w:p w14:paraId="448D5984" w14:textId="77777777" w:rsidR="00C31F0B" w:rsidRPr="00183CE5" w:rsidRDefault="00C31F0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83CE5" w:rsidRPr="00183CE5" w14:paraId="7349F250" w14:textId="77777777" w:rsidTr="00837C64">
        <w:tc>
          <w:tcPr>
            <w:tcW w:w="2205" w:type="dxa"/>
          </w:tcPr>
          <w:p w14:paraId="6298BB8C" w14:textId="77777777" w:rsidR="00C31F0B" w:rsidRPr="00183CE5" w:rsidRDefault="00C31F0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hanging="120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นานกว่า </w:t>
            </w:r>
            <w:r w:rsidRPr="00183CE5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185FC773" w14:textId="2AF14380" w:rsidR="00C31F0B" w:rsidRPr="00183CE5" w:rsidRDefault="009E02B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1,430,832</w:t>
            </w:r>
          </w:p>
        </w:tc>
        <w:tc>
          <w:tcPr>
            <w:tcW w:w="236" w:type="dxa"/>
            <w:vAlign w:val="bottom"/>
          </w:tcPr>
          <w:p w14:paraId="2D73353C" w14:textId="77777777" w:rsidR="00C31F0B" w:rsidRPr="00183CE5" w:rsidRDefault="00C31F0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9" w:type="dxa"/>
            <w:vAlign w:val="center"/>
          </w:tcPr>
          <w:p w14:paraId="37CE09F3" w14:textId="77777777" w:rsidR="00C31F0B" w:rsidRPr="00183CE5" w:rsidRDefault="00C31F0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45,519</w:t>
            </w:r>
          </w:p>
        </w:tc>
        <w:tc>
          <w:tcPr>
            <w:tcW w:w="236" w:type="dxa"/>
            <w:vAlign w:val="center"/>
          </w:tcPr>
          <w:p w14:paraId="7660903B" w14:textId="77777777" w:rsidR="00C31F0B" w:rsidRPr="00183CE5" w:rsidRDefault="00C31F0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9" w:type="dxa"/>
          </w:tcPr>
          <w:p w14:paraId="718A2948" w14:textId="3F3EED8B" w:rsidR="00C31F0B" w:rsidRPr="00183CE5" w:rsidRDefault="00BC42C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(1,430,832)</w:t>
            </w:r>
          </w:p>
        </w:tc>
        <w:tc>
          <w:tcPr>
            <w:tcW w:w="236" w:type="dxa"/>
            <w:vAlign w:val="center"/>
          </w:tcPr>
          <w:p w14:paraId="5C5EA71D" w14:textId="77777777" w:rsidR="00C31F0B" w:rsidRPr="00183CE5" w:rsidRDefault="00C31F0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  <w:vAlign w:val="center"/>
          </w:tcPr>
          <w:p w14:paraId="363DFC65" w14:textId="77777777" w:rsidR="00C31F0B" w:rsidRPr="00183CE5" w:rsidRDefault="00C31F0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(45,519)</w:t>
            </w:r>
          </w:p>
        </w:tc>
        <w:tc>
          <w:tcPr>
            <w:tcW w:w="236" w:type="dxa"/>
            <w:vAlign w:val="center"/>
          </w:tcPr>
          <w:p w14:paraId="03088803" w14:textId="77777777" w:rsidR="00C31F0B" w:rsidRPr="00183CE5" w:rsidRDefault="00C31F0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</w:tcPr>
          <w:p w14:paraId="79567BFB" w14:textId="05E863B0" w:rsidR="00C31F0B" w:rsidRPr="00183CE5" w:rsidRDefault="00BC42C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  <w:vAlign w:val="center"/>
          </w:tcPr>
          <w:p w14:paraId="05DF426D" w14:textId="77777777" w:rsidR="00C31F0B" w:rsidRPr="00183CE5" w:rsidRDefault="00C31F0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1" w:type="dxa"/>
            <w:vAlign w:val="center"/>
          </w:tcPr>
          <w:p w14:paraId="61040BEA" w14:textId="77777777" w:rsidR="00C31F0B" w:rsidRPr="00183CE5" w:rsidRDefault="00C31F0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31F0B" w:rsidRPr="00183CE5" w14:paraId="656CA1D4" w14:textId="77777777" w:rsidTr="00EA1DA2">
        <w:tc>
          <w:tcPr>
            <w:tcW w:w="2205" w:type="dxa"/>
          </w:tcPr>
          <w:p w14:paraId="76E1CCE3" w14:textId="77777777" w:rsidR="00C31F0B" w:rsidRPr="00183CE5" w:rsidRDefault="00C31F0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7E1AF9" w14:textId="45A67726" w:rsidR="00C31F0B" w:rsidRPr="00183CE5" w:rsidRDefault="00BC42C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1,471,978</w:t>
            </w:r>
          </w:p>
        </w:tc>
        <w:tc>
          <w:tcPr>
            <w:tcW w:w="236" w:type="dxa"/>
            <w:vAlign w:val="bottom"/>
          </w:tcPr>
          <w:p w14:paraId="33DD9BB3" w14:textId="77777777" w:rsidR="00C31F0B" w:rsidRPr="00183CE5" w:rsidRDefault="00C31F0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14:paraId="57AAE251" w14:textId="77777777" w:rsidR="00C31F0B" w:rsidRPr="00183CE5" w:rsidRDefault="00C31F0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44"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1,559,852</w:t>
            </w:r>
          </w:p>
        </w:tc>
        <w:tc>
          <w:tcPr>
            <w:tcW w:w="236" w:type="dxa"/>
          </w:tcPr>
          <w:p w14:paraId="51B9116B" w14:textId="77777777" w:rsidR="00C31F0B" w:rsidRPr="00183CE5" w:rsidRDefault="00C31F0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14:paraId="43DE2776" w14:textId="667C2C1B" w:rsidR="00C31F0B" w:rsidRPr="00183CE5" w:rsidRDefault="00BC42C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(1,430,832)</w:t>
            </w:r>
          </w:p>
        </w:tc>
        <w:tc>
          <w:tcPr>
            <w:tcW w:w="236" w:type="dxa"/>
          </w:tcPr>
          <w:p w14:paraId="3C9CC1CB" w14:textId="77777777" w:rsidR="00C31F0B" w:rsidRPr="00183CE5" w:rsidRDefault="00C31F0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64C3601C" w14:textId="77777777" w:rsidR="00C31F0B" w:rsidRPr="00183CE5" w:rsidRDefault="00C31F0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88"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(1,517,729)</w:t>
            </w:r>
          </w:p>
        </w:tc>
        <w:tc>
          <w:tcPr>
            <w:tcW w:w="236" w:type="dxa"/>
          </w:tcPr>
          <w:p w14:paraId="364B0A6F" w14:textId="77777777" w:rsidR="00C31F0B" w:rsidRPr="00183CE5" w:rsidRDefault="00C31F0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77DC0C41" w14:textId="38D14C9D" w:rsidR="00C31F0B" w:rsidRPr="00183CE5" w:rsidRDefault="00BC42C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41,146</w:t>
            </w:r>
          </w:p>
        </w:tc>
        <w:tc>
          <w:tcPr>
            <w:tcW w:w="245" w:type="dxa"/>
          </w:tcPr>
          <w:p w14:paraId="4FCF01D7" w14:textId="77777777" w:rsidR="00C31F0B" w:rsidRPr="00183CE5" w:rsidRDefault="00C31F0B" w:rsidP="00FE3D84">
            <w:pPr>
              <w:pStyle w:val="BodyText3"/>
              <w:rPr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5386620E" w14:textId="77777777" w:rsidR="00C31F0B" w:rsidRPr="00183CE5" w:rsidRDefault="00C31F0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42,123</w:t>
            </w:r>
          </w:p>
        </w:tc>
      </w:tr>
    </w:tbl>
    <w:p w14:paraId="13892DB1" w14:textId="77777777" w:rsidR="00644985" w:rsidRPr="00183CE5" w:rsidRDefault="00644985" w:rsidP="00FE3D84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0AA9374" w14:textId="77777777" w:rsidR="00816972" w:rsidRPr="00183CE5" w:rsidRDefault="00816972" w:rsidP="00FE3D84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183CE5">
        <w:rPr>
          <w:rFonts w:asciiTheme="majorBidi" w:hAnsiTheme="majorBidi" w:cstheme="majorBidi"/>
          <w:sz w:val="30"/>
          <w:szCs w:val="30"/>
          <w:cs/>
          <w:lang w:val="en-US" w:bidi="th-TH"/>
        </w:rPr>
        <w:t>ลูกหนี้</w:t>
      </w:r>
      <w:r w:rsidR="00593DE3" w:rsidRPr="00183CE5">
        <w:rPr>
          <w:rFonts w:asciiTheme="majorBidi" w:hAnsiTheme="majorBidi" w:cstheme="majorBidi"/>
          <w:sz w:val="30"/>
          <w:szCs w:val="30"/>
          <w:cs/>
          <w:lang w:val="en-US" w:bidi="th-TH"/>
        </w:rPr>
        <w:t>สินเชื่อภาคธุรกิจ</w:t>
      </w:r>
      <w:r w:rsidRPr="00183CE5">
        <w:rPr>
          <w:rFonts w:asciiTheme="majorBidi" w:hAnsiTheme="majorBidi" w:cstheme="majorBidi"/>
          <w:sz w:val="30"/>
          <w:szCs w:val="30"/>
          <w:cs/>
          <w:lang w:val="en-US" w:bidi="th-TH"/>
        </w:rPr>
        <w:t>ภายใต้ข้อพิพาทและ</w:t>
      </w:r>
      <w:r w:rsidR="001B584F" w:rsidRPr="00183CE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ลูกหนี้</w:t>
      </w:r>
      <w:r w:rsidR="00593DE3" w:rsidRPr="00183CE5">
        <w:rPr>
          <w:rFonts w:asciiTheme="majorBidi" w:hAnsiTheme="majorBidi" w:cstheme="majorBidi"/>
          <w:sz w:val="30"/>
          <w:szCs w:val="30"/>
          <w:cs/>
          <w:lang w:val="en-US" w:bidi="th-TH"/>
        </w:rPr>
        <w:t>สินเชื่อภาคธุรกิจ</w:t>
      </w:r>
      <w:r w:rsidR="00106658" w:rsidRPr="00183CE5">
        <w:rPr>
          <w:rFonts w:asciiTheme="majorBidi" w:hAnsiTheme="majorBidi" w:cstheme="majorBidi"/>
          <w:sz w:val="30"/>
          <w:szCs w:val="30"/>
          <w:cs/>
          <w:lang w:val="en-US" w:bidi="th-TH"/>
        </w:rPr>
        <w:t>อื่น</w:t>
      </w:r>
      <w:r w:rsidRPr="00183CE5">
        <w:rPr>
          <w:rFonts w:asciiTheme="majorBidi" w:hAnsiTheme="majorBidi" w:cstheme="majorBidi"/>
          <w:sz w:val="30"/>
          <w:szCs w:val="30"/>
          <w:cs/>
          <w:lang w:val="en-US" w:bidi="th-TH"/>
        </w:rPr>
        <w:t>ของบริษัทย่อยเหล่านี้มีหลักทรัพย์ค้ำประกัน</w:t>
      </w:r>
      <w:r w:rsidR="00084FB1" w:rsidRPr="00183CE5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183CE5">
        <w:rPr>
          <w:rFonts w:asciiTheme="majorBidi" w:hAnsiTheme="majorBidi" w:cstheme="majorBidi"/>
          <w:sz w:val="30"/>
          <w:szCs w:val="30"/>
          <w:cs/>
          <w:lang w:val="en-US" w:bidi="th-TH"/>
        </w:rPr>
        <w:t>อันประกอบด้วย อสังหาริมทรัพย์ใน</w:t>
      </w:r>
      <w:r w:rsidR="004B2D2E" w:rsidRPr="00183CE5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ประเทศญี่ปุ่น </w:t>
      </w:r>
      <w:r w:rsidRPr="00183CE5">
        <w:rPr>
          <w:rFonts w:asciiTheme="majorBidi" w:hAnsiTheme="majorBidi" w:cstheme="majorBidi"/>
          <w:sz w:val="30"/>
          <w:szCs w:val="30"/>
          <w:cs/>
          <w:lang w:val="en-US" w:bidi="th-TH"/>
        </w:rPr>
        <w:t>เกาะไซปรัสและประเทศบราซิล</w:t>
      </w:r>
      <w:r w:rsidRPr="00183CE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183CE5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พันธบัตรรัฐบาลไซปรัส </w:t>
      </w:r>
      <w:r w:rsidR="00FF42FD" w:rsidRPr="00183CE5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Pr="00183CE5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หุ้นในบริษัทอื่นในต่างประเทศ </w:t>
      </w:r>
    </w:p>
    <w:p w14:paraId="7AE78CCC" w14:textId="77777777" w:rsidR="008539C2" w:rsidRPr="00183CE5" w:rsidRDefault="008539C2" w:rsidP="00FE3D84">
      <w:pPr>
        <w:rPr>
          <w:rFonts w:cstheme="minorBidi"/>
          <w:lang w:val="th-TH"/>
        </w:rPr>
      </w:pPr>
    </w:p>
    <w:p w14:paraId="20116F23" w14:textId="77777777" w:rsidR="005E3333" w:rsidRPr="00183CE5" w:rsidRDefault="005E3333" w:rsidP="00FE3D84">
      <w:pPr>
        <w:rPr>
          <w:rFonts w:cstheme="minorBidi"/>
          <w:cs/>
          <w:lang w:val="th-TH"/>
        </w:rPr>
        <w:sectPr w:rsidR="005E3333" w:rsidRPr="00183CE5" w:rsidSect="00F607E3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326"/>
        </w:sectPr>
      </w:pPr>
    </w:p>
    <w:p w14:paraId="57E16376" w14:textId="77777777" w:rsidR="005E3333" w:rsidRPr="00183CE5" w:rsidRDefault="005E3333" w:rsidP="00FE3D84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bookmarkStart w:id="13" w:name="_Toc23425269"/>
      <w:r w:rsidRPr="00183CE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เงินลงทุนในบริษัทร่วม</w:t>
      </w:r>
      <w:bookmarkEnd w:id="13"/>
    </w:p>
    <w:p w14:paraId="7CB18639" w14:textId="77777777" w:rsidR="006F1268" w:rsidRPr="00183CE5" w:rsidRDefault="006F1268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Angsana New" w:hAnsi="Angsana New" w:cstheme="minorBidi"/>
          <w:sz w:val="26"/>
          <w:szCs w:val="26"/>
          <w:cs/>
        </w:rPr>
      </w:pPr>
    </w:p>
    <w:tbl>
      <w:tblPr>
        <w:tblW w:w="1524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166"/>
        <w:gridCol w:w="1177"/>
        <w:gridCol w:w="178"/>
        <w:gridCol w:w="981"/>
        <w:gridCol w:w="670"/>
        <w:gridCol w:w="178"/>
        <w:gridCol w:w="770"/>
        <w:gridCol w:w="178"/>
        <w:gridCol w:w="722"/>
        <w:gridCol w:w="178"/>
        <w:gridCol w:w="725"/>
        <w:gridCol w:w="36"/>
        <w:gridCol w:w="178"/>
        <w:gridCol w:w="838"/>
        <w:gridCol w:w="178"/>
        <w:gridCol w:w="843"/>
        <w:gridCol w:w="183"/>
        <w:gridCol w:w="804"/>
        <w:gridCol w:w="178"/>
        <w:gridCol w:w="812"/>
        <w:gridCol w:w="180"/>
        <w:gridCol w:w="900"/>
        <w:gridCol w:w="178"/>
        <w:gridCol w:w="904"/>
        <w:gridCol w:w="187"/>
        <w:gridCol w:w="803"/>
        <w:gridCol w:w="178"/>
        <w:gridCol w:w="927"/>
        <w:gridCol w:w="18"/>
      </w:tblGrid>
      <w:tr w:rsidR="00183CE5" w:rsidRPr="00183CE5" w14:paraId="20AF2C5D" w14:textId="77777777" w:rsidTr="00C3647B">
        <w:trPr>
          <w:gridAfter w:val="1"/>
          <w:wAfter w:w="18" w:type="dxa"/>
          <w:cantSplit/>
          <w:trHeight w:val="374"/>
          <w:tblHeader/>
        </w:trPr>
        <w:tc>
          <w:tcPr>
            <w:tcW w:w="1166" w:type="dxa"/>
          </w:tcPr>
          <w:p w14:paraId="4177292D" w14:textId="77777777" w:rsidR="00175169" w:rsidRPr="00183CE5" w:rsidRDefault="00175169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13736F8E" w14:textId="77777777" w:rsidR="00175169" w:rsidRPr="00183CE5" w:rsidRDefault="00175169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E8B43A5" w14:textId="77777777" w:rsidR="00175169" w:rsidRPr="00183CE5" w:rsidRDefault="00175169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4FAEFF76" w14:textId="77777777" w:rsidR="00175169" w:rsidRPr="00183CE5" w:rsidRDefault="00175169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18" w:type="dxa"/>
            <w:gridSpan w:val="3"/>
            <w:vAlign w:val="bottom"/>
          </w:tcPr>
          <w:p w14:paraId="078B28A3" w14:textId="77777777" w:rsidR="00175169" w:rsidRPr="00183CE5" w:rsidRDefault="00175169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0A2B5BB" w14:textId="77777777" w:rsidR="00175169" w:rsidRPr="00183CE5" w:rsidRDefault="00175169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1" w:type="dxa"/>
            <w:gridSpan w:val="4"/>
            <w:vAlign w:val="bottom"/>
          </w:tcPr>
          <w:p w14:paraId="7D228977" w14:textId="77777777" w:rsidR="00175169" w:rsidRPr="00183CE5" w:rsidRDefault="00175169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100A5D3" w14:textId="77777777" w:rsidR="00175169" w:rsidRPr="00183CE5" w:rsidRDefault="00175169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3" w:type="dxa"/>
            <w:gridSpan w:val="15"/>
            <w:vAlign w:val="bottom"/>
          </w:tcPr>
          <w:p w14:paraId="00E65DF5" w14:textId="77777777" w:rsidR="00175169" w:rsidRPr="00183CE5" w:rsidRDefault="00A4031A" w:rsidP="00FE3D84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83CE5" w:rsidRPr="00183CE5" w14:paraId="11CDFDBA" w14:textId="77777777" w:rsidTr="00C3647B">
        <w:trPr>
          <w:cantSplit/>
          <w:trHeight w:val="1066"/>
          <w:tblHeader/>
        </w:trPr>
        <w:tc>
          <w:tcPr>
            <w:tcW w:w="1166" w:type="dxa"/>
            <w:vAlign w:val="bottom"/>
          </w:tcPr>
          <w:p w14:paraId="7B45B3A4" w14:textId="77777777" w:rsidR="002C02A0" w:rsidRPr="00183CE5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3C098756" w14:textId="77777777" w:rsidR="002C02A0" w:rsidRPr="00183CE5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78" w:type="dxa"/>
            <w:vAlign w:val="bottom"/>
          </w:tcPr>
          <w:p w14:paraId="5499CDED" w14:textId="77777777" w:rsidR="002C02A0" w:rsidRPr="00183CE5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2B7DD537" w14:textId="77777777" w:rsidR="002C02A0" w:rsidRPr="00183CE5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cs/>
              </w:rPr>
              <w:t>สถานที่</w:t>
            </w:r>
          </w:p>
          <w:p w14:paraId="156969D6" w14:textId="77777777" w:rsidR="002C02A0" w:rsidRPr="00183CE5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cs/>
              </w:rPr>
              <w:t>จ</w:t>
            </w:r>
            <w:r w:rsidRPr="00183CE5">
              <w:rPr>
                <w:rFonts w:asciiTheme="majorBidi" w:hAnsiTheme="majorBidi" w:cstheme="majorBidi" w:hint="cs"/>
                <w:sz w:val="26"/>
                <w:szCs w:val="26"/>
                <w:cs/>
              </w:rPr>
              <w:t>ดทะเบียน</w:t>
            </w:r>
          </w:p>
        </w:tc>
        <w:tc>
          <w:tcPr>
            <w:tcW w:w="1618" w:type="dxa"/>
            <w:gridSpan w:val="3"/>
            <w:vAlign w:val="bottom"/>
          </w:tcPr>
          <w:p w14:paraId="080DFBD4" w14:textId="77777777" w:rsidR="002C02A0" w:rsidRPr="00183CE5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3CE5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สัดส่วน                   ความเป็นเจ้าของ</w:t>
            </w:r>
          </w:p>
        </w:tc>
        <w:tc>
          <w:tcPr>
            <w:tcW w:w="178" w:type="dxa"/>
            <w:vAlign w:val="bottom"/>
          </w:tcPr>
          <w:p w14:paraId="1B82B9A0" w14:textId="77777777" w:rsidR="002C02A0" w:rsidRPr="00183CE5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1" w:type="dxa"/>
            <w:gridSpan w:val="4"/>
            <w:vAlign w:val="bottom"/>
          </w:tcPr>
          <w:p w14:paraId="0117FF27" w14:textId="77777777" w:rsidR="002C02A0" w:rsidRPr="00183CE5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0A42E59" w14:textId="77777777" w:rsidR="002C02A0" w:rsidRPr="00183CE5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cs/>
              </w:rPr>
              <w:t>ทุนที่ชำระแล้ว</w:t>
            </w:r>
          </w:p>
        </w:tc>
        <w:tc>
          <w:tcPr>
            <w:tcW w:w="178" w:type="dxa"/>
            <w:vAlign w:val="bottom"/>
          </w:tcPr>
          <w:p w14:paraId="0592C223" w14:textId="77777777" w:rsidR="002C02A0" w:rsidRPr="00183CE5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59" w:type="dxa"/>
            <w:gridSpan w:val="3"/>
            <w:vAlign w:val="bottom"/>
          </w:tcPr>
          <w:p w14:paraId="6A2E615C" w14:textId="77777777" w:rsidR="002C02A0" w:rsidRPr="00183CE5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05A082A" w14:textId="77777777" w:rsidR="002C02A0" w:rsidRPr="00183CE5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3" w:type="dxa"/>
            <w:vAlign w:val="bottom"/>
          </w:tcPr>
          <w:p w14:paraId="68F7E71B" w14:textId="77777777" w:rsidR="002C02A0" w:rsidRPr="00183CE5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4" w:type="dxa"/>
            <w:gridSpan w:val="3"/>
            <w:vAlign w:val="bottom"/>
          </w:tcPr>
          <w:p w14:paraId="0969EB53" w14:textId="77777777" w:rsidR="002C02A0" w:rsidRPr="00183CE5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F7593F0" w14:textId="77777777" w:rsidR="002C02A0" w:rsidRPr="00183CE5" w:rsidRDefault="00B23B48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3CE5">
              <w:rPr>
                <w:rFonts w:asciiTheme="majorBidi" w:hAnsiTheme="majorBidi" w:cstheme="majorBidi" w:hint="cs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80" w:type="dxa"/>
            <w:vAlign w:val="bottom"/>
          </w:tcPr>
          <w:p w14:paraId="1CB92E4A" w14:textId="77777777" w:rsidR="002C02A0" w:rsidRPr="00183CE5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07318708" w14:textId="77777777" w:rsidR="002C02A0" w:rsidRPr="00183CE5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</w:t>
            </w:r>
          </w:p>
          <w:p w14:paraId="1215EF96" w14:textId="77777777" w:rsidR="002C02A0" w:rsidRPr="00183CE5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187" w:type="dxa"/>
            <w:vAlign w:val="bottom"/>
          </w:tcPr>
          <w:p w14:paraId="6E951160" w14:textId="77777777" w:rsidR="002C02A0" w:rsidRPr="00183CE5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6" w:type="dxa"/>
            <w:gridSpan w:val="4"/>
            <w:vAlign w:val="bottom"/>
          </w:tcPr>
          <w:p w14:paraId="67C87F71" w14:textId="77777777" w:rsidR="002C02A0" w:rsidRPr="00183CE5" w:rsidRDefault="00B23B48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3CE5">
              <w:rPr>
                <w:rFonts w:asciiTheme="majorBidi" w:hAnsiTheme="majorBidi" w:cstheme="majorBidi" w:hint="cs"/>
                <w:sz w:val="26"/>
                <w:szCs w:val="26"/>
                <w:cs/>
              </w:rPr>
              <w:t>วิธีส่วนได้เสีย</w:t>
            </w:r>
            <w:r w:rsidR="002C02A0" w:rsidRPr="00183CE5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สุทธิ</w:t>
            </w:r>
          </w:p>
        </w:tc>
      </w:tr>
      <w:tr w:rsidR="00183CE5" w:rsidRPr="00183CE5" w14:paraId="34C10731" w14:textId="77777777" w:rsidTr="00C3647B">
        <w:trPr>
          <w:gridAfter w:val="1"/>
          <w:wAfter w:w="18" w:type="dxa"/>
          <w:cantSplit/>
          <w:trHeight w:val="1080"/>
          <w:tblHeader/>
        </w:trPr>
        <w:tc>
          <w:tcPr>
            <w:tcW w:w="1166" w:type="dxa"/>
          </w:tcPr>
          <w:p w14:paraId="268B7CB9" w14:textId="77777777" w:rsidR="002C02A0" w:rsidRPr="00183CE5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</w:tcPr>
          <w:p w14:paraId="503C88DE" w14:textId="77777777" w:rsidR="002C02A0" w:rsidRPr="00183CE5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3D5B8750" w14:textId="77777777" w:rsidR="002C02A0" w:rsidRPr="00183CE5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7B62D9A8" w14:textId="77777777" w:rsidR="002C02A0" w:rsidRPr="00183CE5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0" w:type="dxa"/>
            <w:vAlign w:val="bottom"/>
          </w:tcPr>
          <w:p w14:paraId="1A44FAD1" w14:textId="0A91823F" w:rsidR="002C02A0" w:rsidRPr="00183CE5" w:rsidRDefault="002C02A0" w:rsidP="00FE3D84">
            <w:pPr>
              <w:tabs>
                <w:tab w:val="clear" w:pos="680"/>
              </w:tabs>
              <w:ind w:left="-81" w:right="-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C11717" w:rsidRPr="00183CE5">
              <w:rPr>
                <w:rFonts w:asciiTheme="majorBidi" w:hAnsiTheme="majorBidi" w:cstheme="majorBidi" w:hint="cs"/>
                <w:sz w:val="26"/>
                <w:szCs w:val="26"/>
                <w:cs/>
              </w:rPr>
              <w:t>0</w:t>
            </w:r>
            <w:r w:rsidRPr="00183CE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B38E1" w:rsidRPr="00183CE5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183C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183CE5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78" w:type="dxa"/>
            <w:vAlign w:val="bottom"/>
          </w:tcPr>
          <w:p w14:paraId="6356F645" w14:textId="77777777" w:rsidR="002C02A0" w:rsidRPr="00183CE5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0" w:type="dxa"/>
            <w:vAlign w:val="bottom"/>
          </w:tcPr>
          <w:p w14:paraId="1A32A6CF" w14:textId="77777777" w:rsidR="002C02A0" w:rsidRPr="00183CE5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243622B3" w14:textId="77777777" w:rsidR="002C02A0" w:rsidRPr="00183CE5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183CE5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78" w:type="dxa"/>
          </w:tcPr>
          <w:p w14:paraId="4BDDFC27" w14:textId="77777777" w:rsidR="002C02A0" w:rsidRPr="00183CE5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2" w:type="dxa"/>
            <w:vAlign w:val="bottom"/>
          </w:tcPr>
          <w:p w14:paraId="1E1F36D1" w14:textId="4F17EEF6" w:rsidR="002C02A0" w:rsidRPr="00183CE5" w:rsidRDefault="00C11717" w:rsidP="00FE3D84">
            <w:pPr>
              <w:tabs>
                <w:tab w:val="clear" w:pos="680"/>
              </w:tabs>
              <w:ind w:left="-82" w:right="-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183CE5">
              <w:rPr>
                <w:rFonts w:asciiTheme="majorBidi" w:hAnsiTheme="majorBidi" w:cstheme="majorBidi" w:hint="cs"/>
                <w:sz w:val="26"/>
                <w:szCs w:val="26"/>
                <w:cs/>
              </w:rPr>
              <w:t>0</w:t>
            </w:r>
            <w:r w:rsidRPr="00183CE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B38E1" w:rsidRPr="00183CE5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="002C02A0" w:rsidRPr="00183CE5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78" w:type="dxa"/>
            <w:vAlign w:val="bottom"/>
          </w:tcPr>
          <w:p w14:paraId="2E86B0D1" w14:textId="77777777" w:rsidR="002C02A0" w:rsidRPr="00183CE5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dxa"/>
            <w:gridSpan w:val="2"/>
            <w:vAlign w:val="bottom"/>
          </w:tcPr>
          <w:p w14:paraId="003A00F2" w14:textId="77777777" w:rsidR="002C02A0" w:rsidRPr="00183CE5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4C42EE2C" w14:textId="77777777" w:rsidR="002C02A0" w:rsidRPr="00183CE5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183CE5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78" w:type="dxa"/>
          </w:tcPr>
          <w:p w14:paraId="3EB7F8E9" w14:textId="77777777" w:rsidR="002C02A0" w:rsidRPr="00183CE5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8" w:type="dxa"/>
            <w:vAlign w:val="bottom"/>
          </w:tcPr>
          <w:p w14:paraId="32D4CC3A" w14:textId="33A01DFF" w:rsidR="002C02A0" w:rsidRPr="00183CE5" w:rsidRDefault="00C11717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183CE5">
              <w:rPr>
                <w:rFonts w:asciiTheme="majorBidi" w:hAnsiTheme="majorBidi" w:cstheme="majorBidi" w:hint="cs"/>
                <w:sz w:val="26"/>
                <w:szCs w:val="26"/>
                <w:cs/>
              </w:rPr>
              <w:t>0</w:t>
            </w:r>
            <w:r w:rsidRPr="00183CE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B38E1" w:rsidRPr="00183CE5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="002C02A0" w:rsidRPr="00183CE5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78" w:type="dxa"/>
            <w:vAlign w:val="bottom"/>
          </w:tcPr>
          <w:p w14:paraId="28AB8EC9" w14:textId="77777777" w:rsidR="002C02A0" w:rsidRPr="00183CE5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3" w:type="dxa"/>
            <w:vAlign w:val="bottom"/>
          </w:tcPr>
          <w:p w14:paraId="589173F5" w14:textId="77777777" w:rsidR="002C02A0" w:rsidRPr="00183CE5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5F1A6E05" w14:textId="77777777" w:rsidR="002C02A0" w:rsidRPr="00183CE5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183CE5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83" w:type="dxa"/>
          </w:tcPr>
          <w:p w14:paraId="13FBA4DD" w14:textId="77777777" w:rsidR="002C02A0" w:rsidRPr="00183CE5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4" w:type="dxa"/>
            <w:vAlign w:val="bottom"/>
          </w:tcPr>
          <w:p w14:paraId="37F06D1B" w14:textId="707C8263" w:rsidR="002C02A0" w:rsidRPr="00183CE5" w:rsidRDefault="00C11717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183CE5">
              <w:rPr>
                <w:rFonts w:asciiTheme="majorBidi" w:hAnsiTheme="majorBidi" w:cstheme="majorBidi" w:hint="cs"/>
                <w:sz w:val="26"/>
                <w:szCs w:val="26"/>
                <w:cs/>
              </w:rPr>
              <w:t>0</w:t>
            </w:r>
            <w:r w:rsidRPr="00183CE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B38E1" w:rsidRPr="00183CE5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="002C02A0" w:rsidRPr="00183CE5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78" w:type="dxa"/>
            <w:vAlign w:val="bottom"/>
          </w:tcPr>
          <w:p w14:paraId="1D966ED7" w14:textId="77777777" w:rsidR="002C02A0" w:rsidRPr="00183CE5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2F26F344" w14:textId="77777777" w:rsidR="002C02A0" w:rsidRPr="00183CE5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044F4449" w14:textId="77777777" w:rsidR="002C02A0" w:rsidRPr="00183CE5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183CE5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80" w:type="dxa"/>
          </w:tcPr>
          <w:p w14:paraId="6FFB4A0E" w14:textId="77777777" w:rsidR="002C02A0" w:rsidRPr="00183CE5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654FB5E" w14:textId="52458CA4" w:rsidR="002C02A0" w:rsidRPr="00183CE5" w:rsidRDefault="00C11717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183CE5">
              <w:rPr>
                <w:rFonts w:asciiTheme="majorBidi" w:hAnsiTheme="majorBidi" w:cstheme="majorBidi" w:hint="cs"/>
                <w:sz w:val="26"/>
                <w:szCs w:val="26"/>
                <w:cs/>
              </w:rPr>
              <w:t>0</w:t>
            </w:r>
            <w:r w:rsidRPr="00183CE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B38E1" w:rsidRPr="00183CE5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="002C02A0" w:rsidRPr="00183CE5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78" w:type="dxa"/>
            <w:vAlign w:val="bottom"/>
          </w:tcPr>
          <w:p w14:paraId="553BF76D" w14:textId="77777777" w:rsidR="002C02A0" w:rsidRPr="00183CE5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vAlign w:val="bottom"/>
          </w:tcPr>
          <w:p w14:paraId="788FE5DD" w14:textId="77777777" w:rsidR="002C02A0" w:rsidRPr="00183CE5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43724440" w14:textId="77777777" w:rsidR="002C02A0" w:rsidRPr="00183CE5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183CE5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87" w:type="dxa"/>
          </w:tcPr>
          <w:p w14:paraId="11B1138F" w14:textId="77777777" w:rsidR="002C02A0" w:rsidRPr="00183CE5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vAlign w:val="bottom"/>
          </w:tcPr>
          <w:p w14:paraId="5148134A" w14:textId="6E38B8BE" w:rsidR="002C02A0" w:rsidRPr="00183CE5" w:rsidRDefault="00C11717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183CE5">
              <w:rPr>
                <w:rFonts w:asciiTheme="majorBidi" w:hAnsiTheme="majorBidi" w:cstheme="majorBidi" w:hint="cs"/>
                <w:sz w:val="26"/>
                <w:szCs w:val="26"/>
                <w:cs/>
              </w:rPr>
              <w:t>0</w:t>
            </w:r>
            <w:r w:rsidRPr="00183CE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B38E1" w:rsidRPr="00183CE5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="002C02A0" w:rsidRPr="00183CE5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78" w:type="dxa"/>
            <w:vAlign w:val="bottom"/>
          </w:tcPr>
          <w:p w14:paraId="5518DC84" w14:textId="77777777" w:rsidR="002C02A0" w:rsidRPr="00183CE5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35D09D9A" w14:textId="77777777" w:rsidR="002C02A0" w:rsidRPr="00183CE5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1F3AFB22" w14:textId="77777777" w:rsidR="002C02A0" w:rsidRPr="00183CE5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183CE5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183CE5" w:rsidRPr="00183CE5" w14:paraId="12C5A577" w14:textId="77777777" w:rsidTr="00C3647B">
        <w:trPr>
          <w:gridAfter w:val="1"/>
          <w:wAfter w:w="18" w:type="dxa"/>
          <w:cantSplit/>
          <w:trHeight w:val="275"/>
        </w:trPr>
        <w:tc>
          <w:tcPr>
            <w:tcW w:w="1166" w:type="dxa"/>
          </w:tcPr>
          <w:p w14:paraId="6C3DB359" w14:textId="77777777" w:rsidR="003374D4" w:rsidRPr="00183CE5" w:rsidRDefault="003374D4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</w:tcPr>
          <w:p w14:paraId="1616414A" w14:textId="77777777" w:rsidR="003374D4" w:rsidRPr="00183CE5" w:rsidRDefault="003374D4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6ED37358" w14:textId="77777777" w:rsidR="003374D4" w:rsidRPr="00183CE5" w:rsidRDefault="003374D4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40FCF167" w14:textId="77777777" w:rsidR="003374D4" w:rsidRPr="00183CE5" w:rsidRDefault="003374D4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18" w:type="dxa"/>
            <w:gridSpan w:val="3"/>
          </w:tcPr>
          <w:p w14:paraId="42C5CEC4" w14:textId="77777777" w:rsidR="003374D4" w:rsidRPr="00183CE5" w:rsidRDefault="003374D4" w:rsidP="00FE3D84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183CE5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ร้อยละ</w:t>
            </w:r>
          </w:p>
        </w:tc>
        <w:tc>
          <w:tcPr>
            <w:tcW w:w="178" w:type="dxa"/>
          </w:tcPr>
          <w:p w14:paraId="399A0095" w14:textId="77777777" w:rsidR="003374D4" w:rsidRPr="00183CE5" w:rsidRDefault="003374D4" w:rsidP="00FE3D84">
            <w:pP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625" w:type="dxa"/>
            <w:gridSpan w:val="3"/>
          </w:tcPr>
          <w:p w14:paraId="641523A0" w14:textId="73488946" w:rsidR="003374D4" w:rsidRPr="00183CE5" w:rsidRDefault="003374D4" w:rsidP="00265661">
            <w:pPr>
              <w:jc w:val="center"/>
              <w:rPr>
                <w:rFonts w:asciiTheme="majorBidi" w:hAnsiTheme="majorBidi" w:cs="Angsana New"/>
                <w:i/>
                <w:iCs/>
                <w:sz w:val="26"/>
                <w:szCs w:val="26"/>
              </w:rPr>
            </w:pPr>
          </w:p>
        </w:tc>
        <w:tc>
          <w:tcPr>
            <w:tcW w:w="214" w:type="dxa"/>
            <w:gridSpan w:val="2"/>
          </w:tcPr>
          <w:p w14:paraId="1A04A69D" w14:textId="77777777" w:rsidR="003374D4" w:rsidRPr="00183CE5" w:rsidRDefault="003374D4" w:rsidP="00FE3D84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093" w:type="dxa"/>
            <w:gridSpan w:val="15"/>
          </w:tcPr>
          <w:p w14:paraId="3F78A7AE" w14:textId="77777777" w:rsidR="003374D4" w:rsidRPr="00183CE5" w:rsidRDefault="003374D4" w:rsidP="00FE3D84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</w:t>
            </w:r>
            <w:r w:rsidRPr="00183CE5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</w:t>
            </w:r>
            <w:r w:rsidRPr="00183CE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183CE5" w:rsidRPr="00183CE5" w14:paraId="03086B8D" w14:textId="77777777" w:rsidTr="00C3647B">
        <w:trPr>
          <w:gridAfter w:val="1"/>
          <w:wAfter w:w="18" w:type="dxa"/>
          <w:cantSplit/>
          <w:trHeight w:val="275"/>
        </w:trPr>
        <w:tc>
          <w:tcPr>
            <w:tcW w:w="1166" w:type="dxa"/>
          </w:tcPr>
          <w:p w14:paraId="4369853F" w14:textId="77777777" w:rsidR="002C02A0" w:rsidRPr="00183CE5" w:rsidRDefault="002C02A0" w:rsidP="00FE3D84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77" w:type="dxa"/>
          </w:tcPr>
          <w:p w14:paraId="42299282" w14:textId="77777777" w:rsidR="002C02A0" w:rsidRPr="00183CE5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4FE67026" w14:textId="77777777" w:rsidR="002C02A0" w:rsidRPr="00183CE5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5669435C" w14:textId="77777777" w:rsidR="002C02A0" w:rsidRPr="00183CE5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0" w:type="dxa"/>
          </w:tcPr>
          <w:p w14:paraId="1F4A0D4C" w14:textId="77777777" w:rsidR="002C02A0" w:rsidRPr="00183CE5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76ECCD29" w14:textId="77777777" w:rsidR="002C02A0" w:rsidRPr="00183CE5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0" w:type="dxa"/>
          </w:tcPr>
          <w:p w14:paraId="758792B4" w14:textId="77777777" w:rsidR="002C02A0" w:rsidRPr="00183CE5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6D140A7C" w14:textId="77777777" w:rsidR="002C02A0" w:rsidRPr="00183CE5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2" w:type="dxa"/>
          </w:tcPr>
          <w:p w14:paraId="34E32412" w14:textId="77777777" w:rsidR="002C02A0" w:rsidRPr="00183CE5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08EB851C" w14:textId="77777777" w:rsidR="002C02A0" w:rsidRPr="00183CE5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dxa"/>
            <w:gridSpan w:val="2"/>
          </w:tcPr>
          <w:p w14:paraId="4E5E29FC" w14:textId="77777777" w:rsidR="002C02A0" w:rsidRPr="00183CE5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0D7D85D6" w14:textId="77777777" w:rsidR="002C02A0" w:rsidRPr="00183CE5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8" w:type="dxa"/>
          </w:tcPr>
          <w:p w14:paraId="23841BB1" w14:textId="77777777" w:rsidR="002C02A0" w:rsidRPr="00183CE5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1E270A94" w14:textId="77777777" w:rsidR="002C02A0" w:rsidRPr="00183CE5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3" w:type="dxa"/>
          </w:tcPr>
          <w:p w14:paraId="5ACD88DC" w14:textId="77777777" w:rsidR="002C02A0" w:rsidRPr="00183CE5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</w:tcPr>
          <w:p w14:paraId="1A084980" w14:textId="77777777" w:rsidR="002C02A0" w:rsidRPr="00183CE5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4" w:type="dxa"/>
          </w:tcPr>
          <w:p w14:paraId="4AF8645A" w14:textId="77777777" w:rsidR="002C02A0" w:rsidRPr="00183CE5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362EBB05" w14:textId="77777777" w:rsidR="002C02A0" w:rsidRPr="00183CE5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</w:tcPr>
          <w:p w14:paraId="39C97EFE" w14:textId="77777777" w:rsidR="002C02A0" w:rsidRPr="00183CE5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2199764" w14:textId="77777777" w:rsidR="002C02A0" w:rsidRPr="00183CE5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AD184E3" w14:textId="77777777" w:rsidR="002C02A0" w:rsidRPr="00183CE5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42E3BCBA" w14:textId="77777777" w:rsidR="002C02A0" w:rsidRPr="00183CE5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</w:tcPr>
          <w:p w14:paraId="35CC0842" w14:textId="77777777" w:rsidR="002C02A0" w:rsidRPr="00183CE5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7" w:type="dxa"/>
          </w:tcPr>
          <w:p w14:paraId="6F6599E6" w14:textId="77777777" w:rsidR="002C02A0" w:rsidRPr="00183CE5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</w:tcPr>
          <w:p w14:paraId="27CE092A" w14:textId="77777777" w:rsidR="002C02A0" w:rsidRPr="00183CE5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2642466F" w14:textId="77777777" w:rsidR="002C02A0" w:rsidRPr="00183CE5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5794D050" w14:textId="77777777" w:rsidR="002C02A0" w:rsidRPr="00183CE5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83CE5" w:rsidRPr="00183CE5" w14:paraId="5B411ED7" w14:textId="77777777" w:rsidTr="00C3647B">
        <w:trPr>
          <w:gridAfter w:val="1"/>
          <w:wAfter w:w="18" w:type="dxa"/>
          <w:cantSplit/>
          <w:trHeight w:val="275"/>
        </w:trPr>
        <w:tc>
          <w:tcPr>
            <w:tcW w:w="1166" w:type="dxa"/>
          </w:tcPr>
          <w:p w14:paraId="7512B592" w14:textId="77777777" w:rsidR="00C3647B" w:rsidRPr="00183CE5" w:rsidRDefault="00C3647B" w:rsidP="00C3647B">
            <w:pPr>
              <w:ind w:left="98" w:hanging="98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</w:rPr>
              <w:t xml:space="preserve">Commercial Credit and Finance PLC </w:t>
            </w:r>
          </w:p>
        </w:tc>
        <w:tc>
          <w:tcPr>
            <w:tcW w:w="1177" w:type="dxa"/>
          </w:tcPr>
          <w:p w14:paraId="69CC8877" w14:textId="532A1187" w:rsidR="00C3647B" w:rsidRPr="00183CE5" w:rsidRDefault="00C3647B" w:rsidP="00C3647B">
            <w:pPr>
              <w:ind w:left="107" w:hanging="107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ธุรกิจสินเชื่อรายย่อย </w:t>
            </w:r>
            <w:r w:rsidR="00340EC6" w:rsidRPr="00183CE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สินเชื่อ </w:t>
            </w:r>
            <w:r w:rsidRPr="00183CE5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และธุรกิจเช่าซื้อ</w:t>
            </w:r>
          </w:p>
        </w:tc>
        <w:tc>
          <w:tcPr>
            <w:tcW w:w="178" w:type="dxa"/>
          </w:tcPr>
          <w:p w14:paraId="669C39AF" w14:textId="77777777" w:rsidR="00C3647B" w:rsidRPr="00183CE5" w:rsidRDefault="00C3647B" w:rsidP="00C3647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125DE377" w14:textId="5EA7E4FA" w:rsidR="00C3647B" w:rsidRPr="00183CE5" w:rsidRDefault="00C3647B" w:rsidP="00C3647B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183CE5">
              <w:rPr>
                <w:rFonts w:asciiTheme="majorBidi" w:hAnsiTheme="majorBidi" w:cstheme="majorBidi"/>
                <w:sz w:val="26"/>
                <w:szCs w:val="26"/>
                <w:cs/>
              </w:rPr>
              <w:t>ศรีลังกา</w:t>
            </w:r>
          </w:p>
        </w:tc>
        <w:tc>
          <w:tcPr>
            <w:tcW w:w="670" w:type="dxa"/>
          </w:tcPr>
          <w:p w14:paraId="36EC0D7E" w14:textId="7515DB81" w:rsidR="00C3647B" w:rsidRPr="00183CE5" w:rsidRDefault="00C3647B" w:rsidP="00C3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</w:rPr>
              <w:t>29.99</w:t>
            </w:r>
          </w:p>
        </w:tc>
        <w:tc>
          <w:tcPr>
            <w:tcW w:w="178" w:type="dxa"/>
          </w:tcPr>
          <w:p w14:paraId="18CE7CA2" w14:textId="77777777" w:rsidR="00C3647B" w:rsidRPr="00183CE5" w:rsidRDefault="00C3647B" w:rsidP="00C3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0" w:type="dxa"/>
          </w:tcPr>
          <w:p w14:paraId="44900EDF" w14:textId="4071738E" w:rsidR="00C3647B" w:rsidRPr="00183CE5" w:rsidRDefault="00C3647B" w:rsidP="00C3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</w:rPr>
              <w:t>29.99</w:t>
            </w:r>
          </w:p>
        </w:tc>
        <w:tc>
          <w:tcPr>
            <w:tcW w:w="178" w:type="dxa"/>
          </w:tcPr>
          <w:p w14:paraId="65974771" w14:textId="77777777" w:rsidR="00C3647B" w:rsidRPr="00183CE5" w:rsidRDefault="00C3647B" w:rsidP="00C3647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2" w:type="dxa"/>
          </w:tcPr>
          <w:p w14:paraId="62DA36FE" w14:textId="77777777" w:rsidR="00AA7F0B" w:rsidRPr="00183CE5" w:rsidRDefault="00AA7F0B" w:rsidP="00AA7F0B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</w:rPr>
              <w:t>318,074</w:t>
            </w:r>
          </w:p>
          <w:p w14:paraId="54952D7E" w14:textId="5427558E" w:rsidR="00C3647B" w:rsidRPr="00183CE5" w:rsidRDefault="00C3647B" w:rsidP="00AA7F0B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พันรูปีศรีลังกา</w:t>
            </w:r>
          </w:p>
        </w:tc>
        <w:tc>
          <w:tcPr>
            <w:tcW w:w="178" w:type="dxa"/>
          </w:tcPr>
          <w:p w14:paraId="79FF0BD8" w14:textId="77777777" w:rsidR="00C3647B" w:rsidRPr="00183CE5" w:rsidRDefault="00C3647B" w:rsidP="00C3647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dxa"/>
            <w:gridSpan w:val="2"/>
          </w:tcPr>
          <w:p w14:paraId="223BB65D" w14:textId="77777777" w:rsidR="00AA7F0B" w:rsidRPr="00183CE5" w:rsidRDefault="00AA7F0B" w:rsidP="00AA7F0B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</w:rPr>
              <w:t>318,074</w:t>
            </w:r>
          </w:p>
          <w:p w14:paraId="57CC82D0" w14:textId="67CFC588" w:rsidR="00C3647B" w:rsidRPr="00183CE5" w:rsidRDefault="00AA7F0B" w:rsidP="00AA7F0B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พันรูปีศรีลังกา</w:t>
            </w:r>
          </w:p>
        </w:tc>
        <w:tc>
          <w:tcPr>
            <w:tcW w:w="178" w:type="dxa"/>
          </w:tcPr>
          <w:p w14:paraId="5BC34997" w14:textId="77777777" w:rsidR="00C3647B" w:rsidRPr="00183CE5" w:rsidRDefault="00C3647B" w:rsidP="00C3647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8" w:type="dxa"/>
            <w:tcBorders>
              <w:bottom w:val="nil"/>
            </w:tcBorders>
          </w:tcPr>
          <w:p w14:paraId="6DEB1280" w14:textId="02BFA943" w:rsidR="00C3647B" w:rsidRPr="00183CE5" w:rsidRDefault="00C3647B" w:rsidP="00C3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</w:rPr>
              <w:t>2,492,602</w:t>
            </w:r>
          </w:p>
        </w:tc>
        <w:tc>
          <w:tcPr>
            <w:tcW w:w="178" w:type="dxa"/>
            <w:tcBorders>
              <w:bottom w:val="nil"/>
            </w:tcBorders>
          </w:tcPr>
          <w:p w14:paraId="6E31A0DF" w14:textId="77777777" w:rsidR="00C3647B" w:rsidRPr="00183CE5" w:rsidRDefault="00C3647B" w:rsidP="00C3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3" w:type="dxa"/>
            <w:tcBorders>
              <w:bottom w:val="nil"/>
            </w:tcBorders>
          </w:tcPr>
          <w:p w14:paraId="00F58C44" w14:textId="0433E38D" w:rsidR="00C3647B" w:rsidRPr="00183CE5" w:rsidRDefault="00C3647B" w:rsidP="00C3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</w:rPr>
              <w:t>2,492,602</w:t>
            </w:r>
          </w:p>
        </w:tc>
        <w:tc>
          <w:tcPr>
            <w:tcW w:w="183" w:type="dxa"/>
            <w:tcBorders>
              <w:bottom w:val="nil"/>
            </w:tcBorders>
          </w:tcPr>
          <w:p w14:paraId="6712CCEA" w14:textId="77777777" w:rsidR="00C3647B" w:rsidRPr="00183CE5" w:rsidRDefault="00C3647B" w:rsidP="00C3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4" w:type="dxa"/>
            <w:tcBorders>
              <w:bottom w:val="nil"/>
            </w:tcBorders>
            <w:shd w:val="clear" w:color="auto" w:fill="auto"/>
          </w:tcPr>
          <w:p w14:paraId="574C2066" w14:textId="19323D24" w:rsidR="00C3647B" w:rsidRPr="00183CE5" w:rsidRDefault="00C3647B" w:rsidP="00C3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</w:rPr>
              <w:t>2,535,907</w:t>
            </w:r>
          </w:p>
        </w:tc>
        <w:tc>
          <w:tcPr>
            <w:tcW w:w="178" w:type="dxa"/>
            <w:tcBorders>
              <w:bottom w:val="nil"/>
            </w:tcBorders>
            <w:shd w:val="clear" w:color="auto" w:fill="auto"/>
          </w:tcPr>
          <w:p w14:paraId="6FBD1FF4" w14:textId="77777777" w:rsidR="00C3647B" w:rsidRPr="00183CE5" w:rsidRDefault="00C3647B" w:rsidP="00C3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E83C3DF" w14:textId="05C4F379" w:rsidR="00C3647B" w:rsidRPr="00183CE5" w:rsidRDefault="00C3647B" w:rsidP="00C3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nil"/>
            </w:tcBorders>
            <w:shd w:val="clear" w:color="auto" w:fill="auto"/>
          </w:tcPr>
          <w:p w14:paraId="3FFDFB2F" w14:textId="01981B2C" w:rsidR="00C3647B" w:rsidRPr="00183CE5" w:rsidRDefault="00C3647B" w:rsidP="00C3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</w:rPr>
              <w:t>2,558,988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0D9A0442" w14:textId="77777777" w:rsidR="00C3647B" w:rsidRPr="00183CE5" w:rsidRDefault="00C3647B" w:rsidP="00C3647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68A204B5" w14:textId="008DD900" w:rsidR="00C3647B" w:rsidRPr="00183CE5" w:rsidRDefault="00C3647B" w:rsidP="00C3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</w:rPr>
              <w:t>(582,085)</w:t>
            </w:r>
          </w:p>
        </w:tc>
        <w:tc>
          <w:tcPr>
            <w:tcW w:w="178" w:type="dxa"/>
            <w:tcBorders>
              <w:bottom w:val="nil"/>
            </w:tcBorders>
            <w:shd w:val="clear" w:color="auto" w:fill="auto"/>
          </w:tcPr>
          <w:p w14:paraId="2A9B7E74" w14:textId="77777777" w:rsidR="00C3647B" w:rsidRPr="00183CE5" w:rsidRDefault="00C3647B" w:rsidP="00C3647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tcBorders>
              <w:bottom w:val="nil"/>
            </w:tcBorders>
            <w:shd w:val="clear" w:color="auto" w:fill="auto"/>
          </w:tcPr>
          <w:p w14:paraId="2A4EF4CB" w14:textId="4362DF68" w:rsidR="00C3647B" w:rsidRPr="00183CE5" w:rsidRDefault="00C3647B" w:rsidP="00C3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</w:rPr>
              <w:t>(582,085)</w:t>
            </w:r>
          </w:p>
        </w:tc>
        <w:tc>
          <w:tcPr>
            <w:tcW w:w="187" w:type="dxa"/>
            <w:tcBorders>
              <w:bottom w:val="nil"/>
            </w:tcBorders>
            <w:shd w:val="clear" w:color="auto" w:fill="auto"/>
          </w:tcPr>
          <w:p w14:paraId="3211E29E" w14:textId="77777777" w:rsidR="00C3647B" w:rsidRPr="00183CE5" w:rsidRDefault="00C3647B" w:rsidP="00C3647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bottom w:val="nil"/>
            </w:tcBorders>
            <w:shd w:val="clear" w:color="auto" w:fill="auto"/>
          </w:tcPr>
          <w:p w14:paraId="732F9D30" w14:textId="58F9236F" w:rsidR="00C3647B" w:rsidRPr="00183CE5" w:rsidRDefault="00C3647B" w:rsidP="00C3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</w:rPr>
              <w:t>1,95</w:t>
            </w:r>
            <w:r w:rsidR="00643C00" w:rsidRPr="00183CE5">
              <w:rPr>
                <w:rFonts w:asciiTheme="majorBidi" w:hAnsiTheme="majorBidi" w:cstheme="majorBidi"/>
                <w:sz w:val="26"/>
                <w:szCs w:val="26"/>
              </w:rPr>
              <w:t>5,006</w:t>
            </w:r>
          </w:p>
        </w:tc>
        <w:tc>
          <w:tcPr>
            <w:tcW w:w="178" w:type="dxa"/>
            <w:tcBorders>
              <w:bottom w:val="nil"/>
            </w:tcBorders>
            <w:shd w:val="clear" w:color="auto" w:fill="auto"/>
          </w:tcPr>
          <w:p w14:paraId="04AE39D2" w14:textId="77777777" w:rsidR="00C3647B" w:rsidRPr="00183CE5" w:rsidRDefault="00C3647B" w:rsidP="00C3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bottom w:val="nil"/>
            </w:tcBorders>
            <w:shd w:val="clear" w:color="auto" w:fill="auto"/>
          </w:tcPr>
          <w:p w14:paraId="2AECD8AD" w14:textId="553911BE" w:rsidR="00C3647B" w:rsidRPr="00183CE5" w:rsidRDefault="00C3647B" w:rsidP="00C3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</w:rPr>
              <w:t>1,976,903</w:t>
            </w:r>
          </w:p>
        </w:tc>
      </w:tr>
    </w:tbl>
    <w:p w14:paraId="6C490E92" w14:textId="77777777" w:rsidR="00175169" w:rsidRPr="00183CE5" w:rsidRDefault="00175169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Times New Roman" w:hAnsi="Times New Roman"/>
          <w:sz w:val="26"/>
          <w:szCs w:val="26"/>
          <w:lang w:bidi="ar-SA"/>
        </w:rPr>
      </w:pPr>
    </w:p>
    <w:p w14:paraId="49C0E987" w14:textId="02DB5F39" w:rsidR="00ED3E8B" w:rsidRPr="00183CE5" w:rsidRDefault="00A4031A" w:rsidP="00FE3D84">
      <w:pPr>
        <w:jc w:val="both"/>
        <w:rPr>
          <w:rFonts w:ascii="Angsana New" w:hAnsi="Angsana New" w:cs="Angsana New"/>
          <w:sz w:val="26"/>
          <w:szCs w:val="26"/>
          <w:cs/>
        </w:rPr>
      </w:pPr>
      <w:r w:rsidRPr="00183CE5">
        <w:rPr>
          <w:rFonts w:ascii="Angsana New" w:hAnsi="Angsana New" w:cs="Angsana New"/>
          <w:sz w:val="26"/>
          <w:szCs w:val="26"/>
        </w:rPr>
        <w:t xml:space="preserve">Commercial Credit and Finance PLC (“CCF”) </w:t>
      </w:r>
      <w:r w:rsidR="005F622C" w:rsidRPr="00183CE5">
        <w:rPr>
          <w:rFonts w:ascii="Angsana New" w:hAnsi="Angsana New" w:cs="Angsana New"/>
          <w:sz w:val="26"/>
          <w:szCs w:val="26"/>
          <w:cs/>
        </w:rPr>
        <w:t xml:space="preserve">เป็นบริษัทจดทะเบียนในตลาดหลักทรัพย์ประเทศศรีลังกา </w:t>
      </w:r>
      <w:r w:rsidR="005F622C" w:rsidRPr="00183CE5">
        <w:rPr>
          <w:rFonts w:ascii="Angsana New" w:hAnsi="Angsana New" w:cs="Angsana New"/>
          <w:sz w:val="26"/>
          <w:szCs w:val="26"/>
        </w:rPr>
        <w:t>(</w:t>
      </w:r>
      <w:r w:rsidRPr="00183CE5">
        <w:rPr>
          <w:rFonts w:ascii="Angsana New" w:hAnsi="Angsana New" w:cs="Angsana New"/>
          <w:sz w:val="26"/>
          <w:szCs w:val="26"/>
        </w:rPr>
        <w:t xml:space="preserve">“CSE”) </w:t>
      </w:r>
      <w:r w:rsidR="00935757" w:rsidRPr="00183CE5">
        <w:rPr>
          <w:rFonts w:ascii="Angsana New" w:hAnsi="Angsana New" w:cs="Angsana New" w:hint="cs"/>
          <w:sz w:val="26"/>
          <w:szCs w:val="26"/>
          <w:cs/>
        </w:rPr>
        <w:t>อย่างไรก็ตาม</w:t>
      </w:r>
      <w:r w:rsidR="00AD177E" w:rsidRPr="00183CE5">
        <w:rPr>
          <w:rFonts w:ascii="Angsana New" w:hAnsi="Angsana New" w:cs="Angsana New" w:hint="cs"/>
          <w:sz w:val="26"/>
          <w:szCs w:val="26"/>
          <w:cs/>
        </w:rPr>
        <w:t xml:space="preserve">ผู้บริหารและที่ปรึกษาทางการเงินภายนอกอื่นได้ให้ข้อสรุปว่า </w:t>
      </w:r>
      <w:r w:rsidR="00AD177E" w:rsidRPr="00183CE5">
        <w:rPr>
          <w:rFonts w:ascii="Angsana New" w:hAnsi="Angsana New" w:cs="Angsana New"/>
          <w:sz w:val="26"/>
          <w:szCs w:val="26"/>
        </w:rPr>
        <w:t xml:space="preserve">CSE </w:t>
      </w:r>
      <w:r w:rsidR="00AD177E" w:rsidRPr="00183CE5">
        <w:rPr>
          <w:rFonts w:ascii="Angsana New" w:hAnsi="Angsana New" w:cs="Angsana New" w:hint="cs"/>
          <w:sz w:val="26"/>
          <w:szCs w:val="26"/>
          <w:cs/>
        </w:rPr>
        <w:t xml:space="preserve">เป็นตลาดที่มีสภาพคล่องต่ำ และไม่ถือเป็นตลาดที่ซื้อขายคล่อง ราคาตลาดของ </w:t>
      </w:r>
      <w:r w:rsidR="00AD177E" w:rsidRPr="00183CE5">
        <w:rPr>
          <w:rFonts w:ascii="Angsana New" w:hAnsi="Angsana New" w:cs="Angsana New"/>
          <w:sz w:val="26"/>
          <w:szCs w:val="26"/>
        </w:rPr>
        <w:t xml:space="preserve">CCF </w:t>
      </w:r>
      <w:r w:rsidR="00AD177E" w:rsidRPr="00183CE5">
        <w:rPr>
          <w:rFonts w:ascii="Angsana New" w:hAnsi="Angsana New" w:cs="Angsana New" w:hint="cs"/>
          <w:sz w:val="26"/>
          <w:szCs w:val="26"/>
          <w:cs/>
        </w:rPr>
        <w:t xml:space="preserve">จึงไม่ถือเป็นมูลค่ายุติธรรมของ </w:t>
      </w:r>
      <w:r w:rsidR="00AD177E" w:rsidRPr="00183CE5">
        <w:rPr>
          <w:rFonts w:ascii="Angsana New" w:hAnsi="Angsana New" w:cs="Angsana New"/>
          <w:sz w:val="26"/>
          <w:szCs w:val="26"/>
        </w:rPr>
        <w:t xml:space="preserve">CCF </w:t>
      </w:r>
    </w:p>
    <w:p w14:paraId="08CBCEDE" w14:textId="77777777" w:rsidR="000D63C5" w:rsidRPr="00183CE5" w:rsidRDefault="000D63C5" w:rsidP="00FE3D84">
      <w:pPr>
        <w:jc w:val="both"/>
        <w:rPr>
          <w:rFonts w:ascii="Angsana New" w:hAnsi="Angsana New" w:cs="Angsana New"/>
          <w:sz w:val="26"/>
          <w:szCs w:val="26"/>
        </w:rPr>
      </w:pPr>
    </w:p>
    <w:p w14:paraId="0DCBC091" w14:textId="77777777" w:rsidR="001305B6" w:rsidRPr="00183CE5" w:rsidRDefault="00ED3E8B" w:rsidP="00FE3D84">
      <w:pPr>
        <w:jc w:val="both"/>
        <w:rPr>
          <w:rFonts w:ascii="Angsana New" w:hAnsi="Angsana New" w:cs="Angsana New"/>
          <w:sz w:val="26"/>
          <w:szCs w:val="26"/>
        </w:rPr>
      </w:pPr>
      <w:r w:rsidRPr="00183CE5">
        <w:rPr>
          <w:rFonts w:ascii="Angsana New" w:hAnsi="Angsana New" w:cs="Angsana New"/>
          <w:sz w:val="26"/>
          <w:szCs w:val="26"/>
          <w:cs/>
        </w:rPr>
        <w:t>ใน</w:t>
      </w:r>
      <w:r w:rsidR="00935757" w:rsidRPr="00183CE5">
        <w:rPr>
          <w:rFonts w:ascii="Angsana New" w:hAnsi="Angsana New" w:cs="Angsana New" w:hint="cs"/>
          <w:sz w:val="26"/>
          <w:szCs w:val="26"/>
          <w:cs/>
        </w:rPr>
        <w:t>ระหว่าง</w:t>
      </w:r>
      <w:r w:rsidRPr="00183CE5">
        <w:rPr>
          <w:rFonts w:ascii="Angsana New" w:hAnsi="Angsana New" w:cs="Angsana New"/>
          <w:sz w:val="26"/>
          <w:szCs w:val="26"/>
          <w:cs/>
        </w:rPr>
        <w:t xml:space="preserve">ปี </w:t>
      </w:r>
      <w:r w:rsidRPr="00183CE5">
        <w:rPr>
          <w:rFonts w:ascii="Angsana New" w:hAnsi="Angsana New" w:cs="Angsana New"/>
          <w:sz w:val="26"/>
          <w:szCs w:val="26"/>
        </w:rPr>
        <w:t xml:space="preserve">2561 </w:t>
      </w:r>
      <w:r w:rsidRPr="00183CE5">
        <w:rPr>
          <w:rFonts w:ascii="Angsana New" w:hAnsi="Angsana New" w:cs="Angsana New"/>
          <w:sz w:val="26"/>
          <w:szCs w:val="26"/>
          <w:cs/>
        </w:rPr>
        <w:t>กลุ่ม</w:t>
      </w:r>
      <w:r w:rsidR="00B23B48" w:rsidRPr="00183CE5">
        <w:rPr>
          <w:rFonts w:ascii="Angsana New" w:hAnsi="Angsana New" w:cs="Angsana New" w:hint="cs"/>
          <w:sz w:val="26"/>
          <w:szCs w:val="26"/>
          <w:cs/>
        </w:rPr>
        <w:t>บริษัท</w:t>
      </w:r>
      <w:r w:rsidRPr="00183CE5">
        <w:rPr>
          <w:rFonts w:ascii="Angsana New" w:hAnsi="Angsana New" w:cs="Angsana New"/>
          <w:sz w:val="26"/>
          <w:szCs w:val="26"/>
          <w:cs/>
        </w:rPr>
        <w:t>ได้ทำ</w:t>
      </w:r>
      <w:r w:rsidR="005F622C" w:rsidRPr="00183CE5">
        <w:rPr>
          <w:rFonts w:ascii="Angsana New" w:hAnsi="Angsana New" w:cs="Angsana New"/>
          <w:sz w:val="26"/>
          <w:szCs w:val="26"/>
          <w:cs/>
        </w:rPr>
        <w:t>การทดสอบการด้อยค่า</w:t>
      </w:r>
      <w:r w:rsidR="001E10AC" w:rsidRPr="00183CE5">
        <w:rPr>
          <w:rFonts w:ascii="Angsana New" w:hAnsi="Angsana New" w:cs="Angsana New" w:hint="cs"/>
          <w:sz w:val="26"/>
          <w:szCs w:val="26"/>
          <w:cs/>
        </w:rPr>
        <w:t>ของ</w:t>
      </w:r>
      <w:r w:rsidR="005F622C" w:rsidRPr="00183CE5">
        <w:rPr>
          <w:rFonts w:ascii="Angsana New" w:hAnsi="Angsana New" w:cs="Angsana New"/>
          <w:sz w:val="26"/>
          <w:szCs w:val="26"/>
          <w:cs/>
        </w:rPr>
        <w:t xml:space="preserve">เงินลงทุนใน </w:t>
      </w:r>
      <w:r w:rsidR="005F622C" w:rsidRPr="00183CE5">
        <w:rPr>
          <w:rFonts w:ascii="Angsana New" w:hAnsi="Angsana New" w:cs="Angsana New"/>
          <w:sz w:val="26"/>
          <w:szCs w:val="26"/>
        </w:rPr>
        <w:t xml:space="preserve">CCF </w:t>
      </w:r>
      <w:r w:rsidR="00B23B48" w:rsidRPr="00183CE5">
        <w:rPr>
          <w:rFonts w:ascii="Angsana New" w:hAnsi="Angsana New" w:cs="Angsana New" w:hint="cs"/>
          <w:sz w:val="26"/>
          <w:szCs w:val="26"/>
          <w:cs/>
        </w:rPr>
        <w:t>ซึ่ง</w:t>
      </w:r>
      <w:r w:rsidR="005F622C" w:rsidRPr="00183CE5">
        <w:rPr>
          <w:rFonts w:ascii="Angsana New" w:hAnsi="Angsana New" w:cs="Angsana New"/>
          <w:sz w:val="26"/>
          <w:szCs w:val="26"/>
          <w:cs/>
        </w:rPr>
        <w:t xml:space="preserve">ไม่ได้เกิดการด้อยค่าแต่อย่างใด ทั้งนี้ เป็นไปตามที่ </w:t>
      </w:r>
      <w:proofErr w:type="spellStart"/>
      <w:r w:rsidR="005F622C" w:rsidRPr="00183CE5">
        <w:rPr>
          <w:rFonts w:ascii="Angsana New" w:hAnsi="Angsana New" w:cs="Angsana New"/>
          <w:sz w:val="26"/>
          <w:szCs w:val="26"/>
        </w:rPr>
        <w:t>Gajma</w:t>
      </w:r>
      <w:proofErr w:type="spellEnd"/>
      <w:r w:rsidR="005F622C" w:rsidRPr="00183CE5">
        <w:rPr>
          <w:rFonts w:ascii="Angsana New" w:hAnsi="Angsana New" w:cs="Angsana New"/>
          <w:sz w:val="26"/>
          <w:szCs w:val="26"/>
        </w:rPr>
        <w:t xml:space="preserve"> &amp; Co </w:t>
      </w:r>
      <w:r w:rsidR="005F622C" w:rsidRPr="00183CE5">
        <w:rPr>
          <w:rFonts w:ascii="Angsana New" w:hAnsi="Angsana New" w:cs="Angsana New"/>
          <w:sz w:val="26"/>
          <w:szCs w:val="26"/>
          <w:cs/>
        </w:rPr>
        <w:t>สำนักงานที่ปรึกษาและผู้ประเมินอิสระในประเทศศรีลังกาได้ทำการประเมินมูลค่าเงินลงทุน</w:t>
      </w:r>
      <w:r w:rsidR="000D63C5" w:rsidRPr="00183CE5">
        <w:rPr>
          <w:rFonts w:ascii="Angsana New" w:hAnsi="Angsana New" w:cs="Angsana New" w:hint="cs"/>
          <w:sz w:val="26"/>
          <w:szCs w:val="26"/>
          <w:cs/>
        </w:rPr>
        <w:t xml:space="preserve">ลงวันที่ </w:t>
      </w:r>
      <w:r w:rsidR="000D63C5" w:rsidRPr="00183CE5">
        <w:rPr>
          <w:rFonts w:ascii="Angsana New" w:hAnsi="Angsana New" w:cs="Angsana New"/>
          <w:sz w:val="26"/>
          <w:szCs w:val="26"/>
        </w:rPr>
        <w:t xml:space="preserve">22 </w:t>
      </w:r>
      <w:r w:rsidR="000D63C5" w:rsidRPr="00183CE5">
        <w:rPr>
          <w:rFonts w:ascii="Angsana New" w:hAnsi="Angsana New" w:cs="Angsana New" w:hint="cs"/>
          <w:sz w:val="26"/>
          <w:szCs w:val="26"/>
          <w:cs/>
        </w:rPr>
        <w:t xml:space="preserve">กุมภาพันธ์ </w:t>
      </w:r>
      <w:r w:rsidR="000D63C5" w:rsidRPr="00183CE5">
        <w:rPr>
          <w:rFonts w:ascii="Angsana New" w:hAnsi="Angsana New" w:cs="Angsana New"/>
          <w:sz w:val="26"/>
          <w:szCs w:val="26"/>
        </w:rPr>
        <w:t xml:space="preserve">2562 </w:t>
      </w:r>
      <w:r w:rsidR="005F622C" w:rsidRPr="00183CE5">
        <w:rPr>
          <w:rFonts w:ascii="Angsana New" w:hAnsi="Angsana New" w:cs="Angsana New"/>
          <w:sz w:val="26"/>
          <w:szCs w:val="26"/>
          <w:cs/>
        </w:rPr>
        <w:t xml:space="preserve">ใน </w:t>
      </w:r>
      <w:r w:rsidR="005F622C" w:rsidRPr="00183CE5">
        <w:rPr>
          <w:rFonts w:ascii="Angsana New" w:hAnsi="Angsana New" w:cs="Angsana New"/>
          <w:sz w:val="26"/>
          <w:szCs w:val="26"/>
        </w:rPr>
        <w:t xml:space="preserve">CCF </w:t>
      </w:r>
      <w:r w:rsidR="005F622C" w:rsidRPr="00183CE5">
        <w:rPr>
          <w:rFonts w:ascii="Angsana New" w:hAnsi="Angsana New" w:cs="Angsana New"/>
          <w:sz w:val="26"/>
          <w:szCs w:val="26"/>
          <w:cs/>
        </w:rPr>
        <w:t>มากกว่ามูลค่าคงเหลือ</w:t>
      </w:r>
      <w:r w:rsidRPr="00183CE5">
        <w:rPr>
          <w:rFonts w:ascii="Angsana New" w:hAnsi="Angsana New" w:cs="Angsana New"/>
          <w:sz w:val="26"/>
          <w:szCs w:val="26"/>
          <w:cs/>
        </w:rPr>
        <w:t xml:space="preserve"> ผู้บริหาร</w:t>
      </w:r>
      <w:r w:rsidR="00611585" w:rsidRPr="00183CE5">
        <w:rPr>
          <w:rFonts w:ascii="Angsana New" w:hAnsi="Angsana New" w:cs="Angsana New" w:hint="cs"/>
          <w:sz w:val="26"/>
          <w:szCs w:val="26"/>
          <w:cs/>
        </w:rPr>
        <w:t>ได้</w:t>
      </w:r>
      <w:r w:rsidRPr="00183CE5">
        <w:rPr>
          <w:rFonts w:ascii="Angsana New" w:hAnsi="Angsana New" w:cs="Angsana New"/>
          <w:sz w:val="26"/>
          <w:szCs w:val="26"/>
          <w:cs/>
        </w:rPr>
        <w:t xml:space="preserve">ติดตามผลการดำเนินงานของ </w:t>
      </w:r>
      <w:r w:rsidRPr="00183CE5">
        <w:rPr>
          <w:rFonts w:ascii="Angsana New" w:hAnsi="Angsana New" w:cs="Angsana New"/>
          <w:sz w:val="26"/>
          <w:szCs w:val="26"/>
        </w:rPr>
        <w:t>CCF</w:t>
      </w:r>
      <w:r w:rsidR="00611585" w:rsidRPr="00183CE5">
        <w:rPr>
          <w:rFonts w:ascii="Angsana New" w:hAnsi="Angsana New" w:cs="Angsana New" w:hint="cs"/>
          <w:sz w:val="26"/>
          <w:szCs w:val="26"/>
          <w:cs/>
        </w:rPr>
        <w:t xml:space="preserve"> อย่างต่อเนื่อง</w:t>
      </w:r>
    </w:p>
    <w:p w14:paraId="5CA72AB4" w14:textId="77777777" w:rsidR="00935757" w:rsidRPr="00183CE5" w:rsidRDefault="00935757" w:rsidP="00FE3D84">
      <w:pPr>
        <w:jc w:val="both"/>
        <w:rPr>
          <w:rFonts w:ascii="Angsana New" w:hAnsi="Angsana New" w:cs="Angsana New"/>
          <w:sz w:val="26"/>
          <w:szCs w:val="26"/>
        </w:rPr>
      </w:pPr>
    </w:p>
    <w:p w14:paraId="639C8D86" w14:textId="01560CF3" w:rsidR="005E3333" w:rsidRPr="00183CE5" w:rsidRDefault="00451EA4" w:rsidP="00FE3D84">
      <w:pPr>
        <w:tabs>
          <w:tab w:val="left" w:pos="9990"/>
        </w:tabs>
        <w:jc w:val="both"/>
        <w:rPr>
          <w:rFonts w:ascii="Angsana New" w:hAnsi="Angsana New" w:cs="Angsana New"/>
          <w:sz w:val="26"/>
          <w:szCs w:val="26"/>
          <w:cs/>
        </w:rPr>
      </w:pPr>
      <w:r w:rsidRPr="00183CE5">
        <w:rPr>
          <w:rFonts w:ascii="Angsana New" w:hAnsi="Angsana New" w:cs="Angsana New" w:hint="cs"/>
          <w:sz w:val="26"/>
          <w:szCs w:val="26"/>
          <w:cs/>
        </w:rPr>
        <w:t>บริษัท</w:t>
      </w:r>
      <w:r w:rsidR="00816A85" w:rsidRPr="00183CE5">
        <w:rPr>
          <w:rFonts w:ascii="Angsana New" w:hAnsi="Angsana New" w:cs="Angsana New" w:hint="cs"/>
          <w:sz w:val="26"/>
          <w:szCs w:val="26"/>
          <w:cs/>
        </w:rPr>
        <w:t>รับรู้เงินปันผลรับจากบริษัทร่วมดังกล่าวในงบการเงินเฉพาะกิจการ</w:t>
      </w:r>
      <w:r w:rsidR="00935757" w:rsidRPr="00183CE5">
        <w:rPr>
          <w:rFonts w:ascii="Angsana New" w:hAnsi="Angsana New" w:cs="Angsana New" w:hint="cs"/>
          <w:sz w:val="26"/>
          <w:szCs w:val="26"/>
          <w:cs/>
        </w:rPr>
        <w:t>สำหรับ</w:t>
      </w:r>
      <w:r w:rsidR="00816A85" w:rsidRPr="00183CE5">
        <w:rPr>
          <w:rFonts w:ascii="Angsana New" w:hAnsi="Angsana New" w:cs="Angsana New" w:hint="cs"/>
          <w:sz w:val="26"/>
          <w:szCs w:val="26"/>
          <w:cs/>
        </w:rPr>
        <w:t>งวดสามเดือนและ</w:t>
      </w:r>
      <w:r w:rsidR="00A8123B" w:rsidRPr="00183CE5">
        <w:rPr>
          <w:rFonts w:ascii="Angsana New" w:hAnsi="Angsana New" w:cs="Angsana New" w:hint="cs"/>
          <w:sz w:val="26"/>
          <w:szCs w:val="26"/>
          <w:cs/>
        </w:rPr>
        <w:t>เก้าเ</w:t>
      </w:r>
      <w:r w:rsidR="00935757" w:rsidRPr="00183CE5">
        <w:rPr>
          <w:rFonts w:ascii="Angsana New" w:hAnsi="Angsana New" w:cs="Angsana New" w:hint="cs"/>
          <w:sz w:val="26"/>
          <w:szCs w:val="26"/>
          <w:cs/>
        </w:rPr>
        <w:t>ดือนสิ้นสุดวันที่</w:t>
      </w:r>
      <w:r w:rsidR="00935757" w:rsidRPr="00183CE5">
        <w:rPr>
          <w:rFonts w:ascii="Angsana New" w:hAnsi="Angsana New" w:cs="Angsana New"/>
          <w:sz w:val="26"/>
          <w:szCs w:val="26"/>
          <w:cs/>
        </w:rPr>
        <w:t xml:space="preserve"> </w:t>
      </w:r>
      <w:r w:rsidR="00C11717" w:rsidRPr="00183CE5">
        <w:rPr>
          <w:rFonts w:ascii="Angsana New" w:hAnsi="Angsana New" w:cs="Angsana New" w:hint="cs"/>
          <w:sz w:val="26"/>
          <w:szCs w:val="26"/>
          <w:cs/>
        </w:rPr>
        <w:t xml:space="preserve">30 </w:t>
      </w:r>
      <w:r w:rsidR="00CB38E1" w:rsidRPr="00183CE5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="00935757" w:rsidRPr="00183CE5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="00935757" w:rsidRPr="00183CE5">
        <w:rPr>
          <w:rFonts w:ascii="Angsana New" w:hAnsi="Angsana New" w:cs="Angsana New"/>
          <w:sz w:val="26"/>
          <w:szCs w:val="26"/>
        </w:rPr>
        <w:t xml:space="preserve">2562 </w:t>
      </w:r>
      <w:r w:rsidR="00935757" w:rsidRPr="00183CE5">
        <w:rPr>
          <w:rFonts w:ascii="Angsana New" w:hAnsi="Angsana New" w:cs="Angsana New" w:hint="cs"/>
          <w:sz w:val="26"/>
          <w:szCs w:val="26"/>
          <w:cs/>
        </w:rPr>
        <w:t xml:space="preserve">และ </w:t>
      </w:r>
      <w:r w:rsidR="00935757" w:rsidRPr="00183CE5">
        <w:rPr>
          <w:rFonts w:ascii="Angsana New" w:hAnsi="Angsana New" w:cs="Angsana New"/>
          <w:sz w:val="26"/>
          <w:szCs w:val="26"/>
        </w:rPr>
        <w:t>2561</w:t>
      </w:r>
      <w:r w:rsidR="00816A85" w:rsidRPr="00183CE5">
        <w:rPr>
          <w:rFonts w:ascii="Angsana New" w:hAnsi="Angsana New" w:cs="Angsana New" w:hint="cs"/>
          <w:sz w:val="26"/>
          <w:szCs w:val="26"/>
          <w:cs/>
        </w:rPr>
        <w:t xml:space="preserve"> จำนวน 16.04 ล้านบาท และ </w:t>
      </w:r>
      <w:r w:rsidR="00816A85" w:rsidRPr="00183CE5">
        <w:rPr>
          <w:rFonts w:ascii="Angsana New" w:hAnsi="Angsana New" w:cs="Angsana New"/>
          <w:sz w:val="26"/>
          <w:szCs w:val="26"/>
        </w:rPr>
        <w:t>16.61</w:t>
      </w:r>
      <w:r w:rsidR="00816A85" w:rsidRPr="00183CE5">
        <w:rPr>
          <w:rFonts w:ascii="Angsana New" w:hAnsi="Angsana New" w:cs="Angsana New" w:hint="cs"/>
          <w:sz w:val="26"/>
          <w:szCs w:val="26"/>
          <w:cs/>
        </w:rPr>
        <w:t xml:space="preserve"> ล้านบาท ตามลำดับ</w:t>
      </w:r>
    </w:p>
    <w:p w14:paraId="07EE310A" w14:textId="77777777" w:rsidR="005E3333" w:rsidRPr="00183CE5" w:rsidRDefault="005E3333" w:rsidP="00FE3D84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bookmarkStart w:id="14" w:name="_Toc23425270"/>
      <w:r w:rsidRPr="00183CE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เงินลงทุนในบริษัท</w:t>
      </w:r>
      <w:r w:rsidRPr="00183CE5">
        <w:rPr>
          <w:rFonts w:asciiTheme="majorBidi" w:hAnsiTheme="majorBidi" w:cstheme="majorBidi" w:hint="cs"/>
          <w:sz w:val="30"/>
          <w:szCs w:val="30"/>
          <w:u w:val="none"/>
          <w:cs/>
        </w:rPr>
        <w:t>ย่อย</w:t>
      </w:r>
      <w:bookmarkEnd w:id="14"/>
    </w:p>
    <w:p w14:paraId="57DBFA90" w14:textId="77777777" w:rsidR="005E3333" w:rsidRPr="00183CE5" w:rsidRDefault="005E3333" w:rsidP="00FE3D84">
      <w:pPr>
        <w:spacing w:line="240" w:lineRule="auto"/>
        <w:ind w:right="14"/>
        <w:jc w:val="both"/>
        <w:rPr>
          <w:szCs w:val="16"/>
        </w:rPr>
      </w:pPr>
    </w:p>
    <w:tbl>
      <w:tblPr>
        <w:tblW w:w="152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99"/>
        <w:gridCol w:w="180"/>
        <w:gridCol w:w="630"/>
        <w:gridCol w:w="180"/>
        <w:gridCol w:w="720"/>
        <w:gridCol w:w="180"/>
        <w:gridCol w:w="896"/>
        <w:gridCol w:w="183"/>
        <w:gridCol w:w="990"/>
        <w:gridCol w:w="181"/>
        <w:gridCol w:w="900"/>
        <w:gridCol w:w="180"/>
        <w:gridCol w:w="900"/>
        <w:gridCol w:w="180"/>
        <w:gridCol w:w="990"/>
        <w:gridCol w:w="180"/>
        <w:gridCol w:w="993"/>
        <w:gridCol w:w="180"/>
        <w:gridCol w:w="900"/>
        <w:gridCol w:w="180"/>
        <w:gridCol w:w="900"/>
        <w:gridCol w:w="180"/>
        <w:gridCol w:w="709"/>
        <w:gridCol w:w="199"/>
        <w:gridCol w:w="800"/>
      </w:tblGrid>
      <w:tr w:rsidR="00183CE5" w:rsidRPr="00183CE5" w14:paraId="3FA1B7BC" w14:textId="77777777" w:rsidTr="00C21245">
        <w:trPr>
          <w:cantSplit/>
          <w:trHeight w:val="193"/>
          <w:tblHeader/>
        </w:trPr>
        <w:tc>
          <w:tcPr>
            <w:tcW w:w="2699" w:type="dxa"/>
            <w:vAlign w:val="bottom"/>
          </w:tcPr>
          <w:p w14:paraId="2D284D6A" w14:textId="77777777" w:rsidR="005E3333" w:rsidRPr="00183CE5" w:rsidRDefault="005E3333" w:rsidP="00FE3D84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E2EB2F2" w14:textId="77777777" w:rsidR="005E3333" w:rsidRPr="00183CE5" w:rsidRDefault="005E3333" w:rsidP="00FE3D84">
            <w:pPr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6093ED24" w14:textId="77777777" w:rsidR="005E3333" w:rsidRPr="00183CE5" w:rsidRDefault="005E3333" w:rsidP="00FE3D84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5FD6867" w14:textId="77777777" w:rsidR="005E3333" w:rsidRPr="00183CE5" w:rsidRDefault="005E3333" w:rsidP="00FE3D84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69" w:type="dxa"/>
            <w:gridSpan w:val="3"/>
            <w:vAlign w:val="bottom"/>
          </w:tcPr>
          <w:p w14:paraId="059B0798" w14:textId="77777777" w:rsidR="005E3333" w:rsidRPr="00183CE5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277F1355" w14:textId="77777777" w:rsidR="005E3333" w:rsidRPr="00183CE5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6"/>
                <w:szCs w:val="26"/>
              </w:rPr>
            </w:pPr>
          </w:p>
        </w:tc>
        <w:tc>
          <w:tcPr>
            <w:tcW w:w="8371" w:type="dxa"/>
            <w:gridSpan w:val="15"/>
            <w:vAlign w:val="bottom"/>
          </w:tcPr>
          <w:p w14:paraId="511577CC" w14:textId="77777777" w:rsidR="005E3333" w:rsidRPr="00183CE5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  <w:r w:rsidRPr="00183CE5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183CE5" w:rsidRPr="00183CE5" w14:paraId="2692903E" w14:textId="77777777" w:rsidTr="00C21245">
        <w:trPr>
          <w:cantSplit/>
          <w:trHeight w:val="594"/>
          <w:tblHeader/>
        </w:trPr>
        <w:tc>
          <w:tcPr>
            <w:tcW w:w="2699" w:type="dxa"/>
            <w:vAlign w:val="bottom"/>
          </w:tcPr>
          <w:p w14:paraId="3A126CFB" w14:textId="77777777" w:rsidR="005E3333" w:rsidRPr="00183CE5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80" w:type="dxa"/>
            <w:vAlign w:val="bottom"/>
          </w:tcPr>
          <w:p w14:paraId="6FEBB02C" w14:textId="77777777" w:rsidR="005E3333" w:rsidRPr="00183CE5" w:rsidRDefault="005E3333" w:rsidP="00FE3D84">
            <w:pPr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3FD283C4" w14:textId="77777777" w:rsidR="005E3333" w:rsidRPr="00183CE5" w:rsidRDefault="005E3333" w:rsidP="00FE3D84">
            <w:pPr>
              <w:tabs>
                <w:tab w:val="clear" w:pos="227"/>
                <w:tab w:val="clear" w:pos="454"/>
                <w:tab w:val="left" w:pos="550"/>
                <w:tab w:val="left" w:pos="73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  <w:cs/>
              </w:rPr>
              <w:t>สัดส่วน</w:t>
            </w:r>
            <w:r w:rsidRPr="00183C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                  ความเป็นเจ้าของ</w:t>
            </w:r>
          </w:p>
        </w:tc>
        <w:tc>
          <w:tcPr>
            <w:tcW w:w="180" w:type="dxa"/>
            <w:vAlign w:val="bottom"/>
          </w:tcPr>
          <w:p w14:paraId="0A15D2BE" w14:textId="77777777" w:rsidR="005E3333" w:rsidRPr="00183CE5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69" w:type="dxa"/>
            <w:gridSpan w:val="3"/>
            <w:vAlign w:val="bottom"/>
          </w:tcPr>
          <w:p w14:paraId="02428304" w14:textId="77777777" w:rsidR="005E3333" w:rsidRPr="00183CE5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  <w:p w14:paraId="4CA8E893" w14:textId="77777777" w:rsidR="005E3333" w:rsidRPr="00183CE5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183CE5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ทุนที่ชำระแล้ว</w:t>
            </w:r>
          </w:p>
        </w:tc>
        <w:tc>
          <w:tcPr>
            <w:tcW w:w="181" w:type="dxa"/>
            <w:vAlign w:val="bottom"/>
          </w:tcPr>
          <w:p w14:paraId="06EF2B1F" w14:textId="77777777" w:rsidR="005E3333" w:rsidRPr="00183CE5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2055F4F8" w14:textId="77777777" w:rsidR="005E3333" w:rsidRPr="00183CE5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  <w:p w14:paraId="1CA3841F" w14:textId="77777777" w:rsidR="005E3333" w:rsidRPr="00183CE5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183CE5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48104B50" w14:textId="77777777" w:rsidR="005E3333" w:rsidRPr="00183CE5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2163" w:type="dxa"/>
            <w:gridSpan w:val="3"/>
            <w:vAlign w:val="bottom"/>
          </w:tcPr>
          <w:p w14:paraId="342622CA" w14:textId="77777777" w:rsidR="005E3333" w:rsidRPr="00183CE5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  <w:p w14:paraId="36117A59" w14:textId="77777777" w:rsidR="005E3333" w:rsidRPr="00183CE5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183CE5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ค่าเผื่อการด้อยค่า</w:t>
            </w:r>
          </w:p>
        </w:tc>
        <w:tc>
          <w:tcPr>
            <w:tcW w:w="180" w:type="dxa"/>
            <w:vAlign w:val="bottom"/>
          </w:tcPr>
          <w:p w14:paraId="578F6F70" w14:textId="77777777" w:rsidR="005E3333" w:rsidRPr="00183CE5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34B303FD" w14:textId="77777777" w:rsidR="005E3333" w:rsidRPr="00183CE5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  <w:p w14:paraId="52ACD4C1" w14:textId="77777777" w:rsidR="005E3333" w:rsidRPr="00183CE5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183CE5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 xml:space="preserve">ราคาทุน </w:t>
            </w:r>
            <w:r w:rsidRPr="00183CE5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 xml:space="preserve">– </w:t>
            </w:r>
            <w:r w:rsidRPr="00183CE5"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4B6AD3C4" w14:textId="77777777" w:rsidR="005E3333" w:rsidRPr="00183CE5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708" w:type="dxa"/>
            <w:gridSpan w:val="3"/>
            <w:vAlign w:val="bottom"/>
          </w:tcPr>
          <w:p w14:paraId="5C4AF65F" w14:textId="77777777" w:rsidR="005E3333" w:rsidRPr="00183CE5" w:rsidRDefault="005E3333" w:rsidP="00FE3D84">
            <w:pPr>
              <w:pStyle w:val="acctmergecolhdg"/>
              <w:spacing w:line="240" w:lineRule="atLeast"/>
              <w:ind w:left="-75"/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</w:pPr>
            <w:r w:rsidRPr="00183CE5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>รายได้</w:t>
            </w:r>
            <w:r w:rsidRPr="00183CE5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เงินปันผล</w:t>
            </w:r>
            <w:r w:rsidRPr="00183CE5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>รับจาก</w:t>
            </w:r>
          </w:p>
          <w:p w14:paraId="42DA7121" w14:textId="77777777" w:rsidR="005E3333" w:rsidRPr="00183CE5" w:rsidRDefault="005E3333" w:rsidP="00FE3D84">
            <w:pPr>
              <w:pStyle w:val="acctmergecolhdg"/>
              <w:spacing w:line="240" w:lineRule="atLeast"/>
              <w:ind w:left="-85" w:right="-77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183CE5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บริษัทย่อย</w:t>
            </w:r>
            <w:r w:rsidRPr="00183CE5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>สำหรับ</w:t>
            </w:r>
            <w:r w:rsidRPr="00183CE5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งวด</w:t>
            </w:r>
          </w:p>
          <w:p w14:paraId="5132D7ED" w14:textId="3D5AA3B5" w:rsidR="005E3333" w:rsidRPr="00183CE5" w:rsidRDefault="00E87AD0" w:rsidP="00FE3D84">
            <w:pPr>
              <w:pStyle w:val="acctmergecolhdg"/>
              <w:spacing w:line="240" w:lineRule="atLeast"/>
              <w:ind w:left="-85" w:right="-77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183CE5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>เก้าเดือนสิ้นสุด</w:t>
            </w:r>
            <w:r w:rsidR="005E3333" w:rsidRPr="00183CE5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>วันที่</w:t>
            </w:r>
          </w:p>
        </w:tc>
      </w:tr>
      <w:tr w:rsidR="00183CE5" w:rsidRPr="00183CE5" w14:paraId="61D08E6E" w14:textId="77777777" w:rsidTr="00C21245">
        <w:trPr>
          <w:cantSplit/>
          <w:trHeight w:val="594"/>
          <w:tblHeader/>
        </w:trPr>
        <w:tc>
          <w:tcPr>
            <w:tcW w:w="2699" w:type="dxa"/>
            <w:vAlign w:val="bottom"/>
          </w:tcPr>
          <w:p w14:paraId="5FB458A3" w14:textId="77777777" w:rsidR="005E3333" w:rsidRPr="00183CE5" w:rsidRDefault="005E3333" w:rsidP="00FE3D84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4B9554F" w14:textId="77777777" w:rsidR="005E3333" w:rsidRPr="00183CE5" w:rsidRDefault="005E3333" w:rsidP="00FE3D84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750A8758" w14:textId="11BE52E4" w:rsidR="005E3333" w:rsidRPr="00183CE5" w:rsidRDefault="005E3333" w:rsidP="00FE3D84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183CE5">
              <w:rPr>
                <w:rFonts w:ascii="Angsana New" w:hAnsi="Angsana New" w:cs="Angsana New" w:hint="cs"/>
                <w:sz w:val="24"/>
                <w:szCs w:val="24"/>
                <w:cs/>
              </w:rPr>
              <w:t>0</w:t>
            </w:r>
            <w:r w:rsidRPr="00183CE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CB38E1" w:rsidRPr="00183CE5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Pr="00183CE5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80" w:type="dxa"/>
            <w:vAlign w:val="bottom"/>
          </w:tcPr>
          <w:p w14:paraId="2FF73E65" w14:textId="77777777" w:rsidR="005E3333" w:rsidRPr="00183CE5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B21733F" w14:textId="77777777" w:rsidR="005E3333" w:rsidRPr="00183CE5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0D4F0777" w14:textId="77777777" w:rsidR="005E3333" w:rsidRPr="00183CE5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183CE5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</w:tcPr>
          <w:p w14:paraId="2BDE0FF6" w14:textId="77777777" w:rsidR="005E3333" w:rsidRPr="00183CE5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01171EE5" w14:textId="324624B4" w:rsidR="005E3333" w:rsidRPr="00183CE5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183CE5">
              <w:rPr>
                <w:rFonts w:ascii="Angsana New" w:hAnsi="Angsana New" w:cs="Angsana New" w:hint="cs"/>
                <w:sz w:val="24"/>
                <w:szCs w:val="24"/>
                <w:cs/>
              </w:rPr>
              <w:t>0</w:t>
            </w:r>
            <w:r w:rsidRPr="00183CE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CB38E1" w:rsidRPr="00183CE5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Pr="00183CE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183CE5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83" w:type="dxa"/>
            <w:vAlign w:val="bottom"/>
          </w:tcPr>
          <w:p w14:paraId="6F08F874" w14:textId="77777777" w:rsidR="005E3333" w:rsidRPr="00183CE5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6305C00" w14:textId="77777777" w:rsidR="005E3333" w:rsidRPr="00183CE5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4846338E" w14:textId="77777777" w:rsidR="005E3333" w:rsidRPr="00183CE5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183CE5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81" w:type="dxa"/>
          </w:tcPr>
          <w:p w14:paraId="4834BA55" w14:textId="77777777" w:rsidR="005E3333" w:rsidRPr="00183CE5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9DD305D" w14:textId="7B5E03F4" w:rsidR="005E3333" w:rsidRPr="00183CE5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183CE5">
              <w:rPr>
                <w:rFonts w:ascii="Angsana New" w:hAnsi="Angsana New" w:cs="Angsana New" w:hint="cs"/>
                <w:sz w:val="24"/>
                <w:szCs w:val="24"/>
                <w:cs/>
              </w:rPr>
              <w:t>0</w:t>
            </w:r>
            <w:r w:rsidRPr="00183CE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CB38E1" w:rsidRPr="00183CE5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Pr="00183CE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183CE5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80" w:type="dxa"/>
            <w:vAlign w:val="bottom"/>
          </w:tcPr>
          <w:p w14:paraId="25951F54" w14:textId="77777777" w:rsidR="005E3333" w:rsidRPr="00183CE5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4DF8E30" w14:textId="77777777" w:rsidR="005E3333" w:rsidRPr="00183CE5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6F5EBBE0" w14:textId="77777777" w:rsidR="005E3333" w:rsidRPr="00183CE5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183CE5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</w:tcPr>
          <w:p w14:paraId="205A648E" w14:textId="77777777" w:rsidR="005E3333" w:rsidRPr="00183CE5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6D06FE1" w14:textId="580EECCD" w:rsidR="005E3333" w:rsidRPr="00183CE5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183CE5">
              <w:rPr>
                <w:rFonts w:ascii="Angsana New" w:hAnsi="Angsana New" w:cs="Angsana New" w:hint="cs"/>
                <w:sz w:val="24"/>
                <w:szCs w:val="24"/>
                <w:cs/>
              </w:rPr>
              <w:t>0</w:t>
            </w:r>
            <w:r w:rsidRPr="00183CE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83CE5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="00CB38E1" w:rsidRPr="00183CE5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Pr="00183CE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183CE5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80" w:type="dxa"/>
            <w:vAlign w:val="bottom"/>
          </w:tcPr>
          <w:p w14:paraId="4560F1D7" w14:textId="77777777" w:rsidR="005E3333" w:rsidRPr="00183CE5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32A9C8C" w14:textId="77777777" w:rsidR="005E3333" w:rsidRPr="00183CE5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04C47FBA" w14:textId="77777777" w:rsidR="005E3333" w:rsidRPr="00183CE5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183CE5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</w:tcPr>
          <w:p w14:paraId="0164C662" w14:textId="77777777" w:rsidR="005E3333" w:rsidRPr="00183CE5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21B5FD7" w14:textId="32071122" w:rsidR="005E3333" w:rsidRPr="00183CE5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183CE5">
              <w:rPr>
                <w:rFonts w:ascii="Angsana New" w:hAnsi="Angsana New" w:cs="Angsana New" w:hint="cs"/>
                <w:sz w:val="24"/>
                <w:szCs w:val="24"/>
                <w:cs/>
              </w:rPr>
              <w:t>0</w:t>
            </w:r>
            <w:r w:rsidRPr="00183CE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CB38E1" w:rsidRPr="00183CE5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Pr="00183CE5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80" w:type="dxa"/>
            <w:vAlign w:val="bottom"/>
          </w:tcPr>
          <w:p w14:paraId="3F388476" w14:textId="77777777" w:rsidR="005E3333" w:rsidRPr="00183CE5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63E8189" w14:textId="77777777" w:rsidR="005E3333" w:rsidRPr="00183CE5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56FC650C" w14:textId="77777777" w:rsidR="005E3333" w:rsidRPr="00183CE5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183CE5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  <w:vAlign w:val="bottom"/>
          </w:tcPr>
          <w:p w14:paraId="2BBD5600" w14:textId="77777777" w:rsidR="005E3333" w:rsidRPr="00183CE5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9991345" w14:textId="00C05DCB" w:rsidR="005E3333" w:rsidRPr="00183CE5" w:rsidRDefault="005E3333" w:rsidP="00FE3D84">
            <w:pPr>
              <w:pStyle w:val="acctfourfigures"/>
              <w:tabs>
                <w:tab w:val="clear" w:pos="765"/>
              </w:tabs>
              <w:spacing w:line="240" w:lineRule="atLeast"/>
              <w:ind w:left="-76" w:right="-91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183CE5">
              <w:rPr>
                <w:rFonts w:ascii="Angsana New" w:hAnsi="Angsana New" w:cs="Angsana New" w:hint="cs"/>
                <w:sz w:val="24"/>
                <w:szCs w:val="24"/>
                <w:cs/>
              </w:rPr>
              <w:t>0</w:t>
            </w:r>
            <w:r w:rsidRPr="00183CE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CB38E1" w:rsidRPr="00183CE5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กันยายน</w:t>
            </w:r>
            <w:r w:rsidRPr="00183CE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183CE5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99" w:type="dxa"/>
            <w:vAlign w:val="bottom"/>
          </w:tcPr>
          <w:p w14:paraId="20850CAB" w14:textId="77777777" w:rsidR="005E3333" w:rsidRPr="00183CE5" w:rsidRDefault="005E3333" w:rsidP="00FE3D84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2B43C45B" w14:textId="5FD7BB32" w:rsidR="005E3333" w:rsidRPr="00183CE5" w:rsidRDefault="005E3333" w:rsidP="00FE3D8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183CE5">
              <w:rPr>
                <w:rFonts w:ascii="Angsana New" w:hAnsi="Angsana New" w:cs="Angsana New" w:hint="cs"/>
                <w:sz w:val="24"/>
                <w:szCs w:val="24"/>
                <w:cs/>
              </w:rPr>
              <w:t>0</w:t>
            </w:r>
            <w:r w:rsidRPr="00183CE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CB38E1" w:rsidRPr="00183CE5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กันยายน</w:t>
            </w:r>
            <w:r w:rsidRPr="00183CE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183CE5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183CE5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1</w:t>
            </w:r>
          </w:p>
        </w:tc>
      </w:tr>
      <w:tr w:rsidR="00183CE5" w:rsidRPr="00183CE5" w14:paraId="4F26C787" w14:textId="77777777" w:rsidTr="00C21245">
        <w:trPr>
          <w:cantSplit/>
          <w:trHeight w:val="19"/>
        </w:trPr>
        <w:tc>
          <w:tcPr>
            <w:tcW w:w="2699" w:type="dxa"/>
          </w:tcPr>
          <w:p w14:paraId="18F4F4B8" w14:textId="77777777" w:rsidR="005E3333" w:rsidRPr="00183CE5" w:rsidRDefault="005E3333" w:rsidP="00FE3D84">
            <w:pPr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85CF9C2" w14:textId="77777777" w:rsidR="005E3333" w:rsidRPr="00183CE5" w:rsidRDefault="005E3333" w:rsidP="00FE3D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530" w:type="dxa"/>
            <w:gridSpan w:val="3"/>
          </w:tcPr>
          <w:p w14:paraId="71E642D1" w14:textId="77777777" w:rsidR="005E3333" w:rsidRPr="00183CE5" w:rsidRDefault="005E3333" w:rsidP="00FE3D8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</w:pPr>
            <w:r w:rsidRPr="00183CE5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2430" w:type="dxa"/>
            <w:gridSpan w:val="5"/>
          </w:tcPr>
          <w:p w14:paraId="299E46BC" w14:textId="77777777" w:rsidR="005E3333" w:rsidRPr="00183CE5" w:rsidRDefault="005E3333" w:rsidP="00FE3D84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8371" w:type="dxa"/>
            <w:gridSpan w:val="15"/>
          </w:tcPr>
          <w:p w14:paraId="380C690C" w14:textId="77777777" w:rsidR="005E3333" w:rsidRPr="00183CE5" w:rsidRDefault="005E3333" w:rsidP="00FE3D84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183CE5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183CE5" w:rsidRPr="00183CE5" w14:paraId="01C5DAA3" w14:textId="77777777" w:rsidTr="00C21245">
        <w:trPr>
          <w:cantSplit/>
          <w:trHeight w:val="19"/>
        </w:trPr>
        <w:tc>
          <w:tcPr>
            <w:tcW w:w="2879" w:type="dxa"/>
            <w:gridSpan w:val="2"/>
          </w:tcPr>
          <w:p w14:paraId="1DC15B8A" w14:textId="77777777" w:rsidR="005E3333" w:rsidRPr="00183CE5" w:rsidRDefault="005E3333" w:rsidP="00FE3D84">
            <w:pPr>
              <w:ind w:left="11" w:right="-79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83CE5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630" w:type="dxa"/>
          </w:tcPr>
          <w:p w14:paraId="1DE17A47" w14:textId="77777777" w:rsidR="005E3333" w:rsidRPr="00183CE5" w:rsidRDefault="005E3333" w:rsidP="00FE3D84">
            <w:pPr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E1CB1A8" w14:textId="77777777" w:rsidR="005E3333" w:rsidRPr="00183CE5" w:rsidRDefault="005E3333" w:rsidP="00FE3D84">
            <w:pPr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720" w:type="dxa"/>
          </w:tcPr>
          <w:p w14:paraId="5DD87F41" w14:textId="77777777" w:rsidR="005E3333" w:rsidRPr="00183CE5" w:rsidRDefault="005E3333" w:rsidP="00FE3D84">
            <w:pPr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596B8F4" w14:textId="77777777" w:rsidR="005E3333" w:rsidRPr="00183CE5" w:rsidRDefault="005E3333" w:rsidP="00FE3D84">
            <w:pPr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896" w:type="dxa"/>
          </w:tcPr>
          <w:p w14:paraId="12424867" w14:textId="77777777" w:rsidR="005E3333" w:rsidRPr="00183CE5" w:rsidRDefault="005E3333" w:rsidP="00FE3D84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3" w:type="dxa"/>
          </w:tcPr>
          <w:p w14:paraId="13E05024" w14:textId="77777777" w:rsidR="005E3333" w:rsidRPr="00183CE5" w:rsidRDefault="005E3333" w:rsidP="00FE3D8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F6F3BD0" w14:textId="77777777" w:rsidR="005E3333" w:rsidRPr="00183CE5" w:rsidRDefault="005E3333" w:rsidP="00FE3D8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14:paraId="09566006" w14:textId="77777777" w:rsidR="005E3333" w:rsidRPr="00183CE5" w:rsidRDefault="005E3333" w:rsidP="00FE3D8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1AE8844" w14:textId="77777777" w:rsidR="005E3333" w:rsidRPr="00183CE5" w:rsidRDefault="005E3333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FAE7A7C" w14:textId="77777777" w:rsidR="005E3333" w:rsidRPr="00183CE5" w:rsidRDefault="005E3333" w:rsidP="00FE3D8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39DC275" w14:textId="77777777" w:rsidR="005E3333" w:rsidRPr="00183CE5" w:rsidRDefault="005E3333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639F36B" w14:textId="77777777" w:rsidR="005E3333" w:rsidRPr="00183CE5" w:rsidRDefault="005E3333" w:rsidP="00FE3D8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83C45CF" w14:textId="77777777" w:rsidR="005E3333" w:rsidRPr="00183CE5" w:rsidRDefault="005E3333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B4EEC4B" w14:textId="77777777" w:rsidR="005E3333" w:rsidRPr="00183CE5" w:rsidRDefault="005E3333" w:rsidP="00FE3D8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3DCBC7C5" w14:textId="77777777" w:rsidR="005E3333" w:rsidRPr="00183CE5" w:rsidRDefault="005E3333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DBBB831" w14:textId="77777777" w:rsidR="005E3333" w:rsidRPr="00183CE5" w:rsidRDefault="005E3333" w:rsidP="00FE3D8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59611A8" w14:textId="77777777" w:rsidR="005E3333" w:rsidRPr="00183CE5" w:rsidRDefault="005E3333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9303C69" w14:textId="77777777" w:rsidR="005E3333" w:rsidRPr="00183CE5" w:rsidRDefault="005E3333" w:rsidP="00FE3D8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A8A74F1" w14:textId="77777777" w:rsidR="005E3333" w:rsidRPr="00183CE5" w:rsidRDefault="005E3333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CB51180" w14:textId="77777777" w:rsidR="005E3333" w:rsidRPr="00183CE5" w:rsidRDefault="005E3333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696D2E12" w14:textId="77777777" w:rsidR="005E3333" w:rsidRPr="00183CE5" w:rsidRDefault="005E3333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9" w:type="dxa"/>
          </w:tcPr>
          <w:p w14:paraId="1C8D48D3" w14:textId="77777777" w:rsidR="005E3333" w:rsidRPr="00183CE5" w:rsidRDefault="005E3333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</w:tcPr>
          <w:p w14:paraId="732F89C9" w14:textId="77777777" w:rsidR="005E3333" w:rsidRPr="00183CE5" w:rsidRDefault="005E3333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83CE5" w:rsidRPr="00183CE5" w14:paraId="61A0D5D5" w14:textId="77777777" w:rsidTr="00C21245">
        <w:trPr>
          <w:cantSplit/>
          <w:trHeight w:val="19"/>
        </w:trPr>
        <w:tc>
          <w:tcPr>
            <w:tcW w:w="2699" w:type="dxa"/>
          </w:tcPr>
          <w:p w14:paraId="1E614103" w14:textId="77777777" w:rsidR="00A8123B" w:rsidRPr="00183CE5" w:rsidRDefault="00A8123B" w:rsidP="00FE3D84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ธนบรรณ จำกัด</w:t>
            </w:r>
          </w:p>
        </w:tc>
        <w:tc>
          <w:tcPr>
            <w:tcW w:w="180" w:type="dxa"/>
            <w:vAlign w:val="bottom"/>
          </w:tcPr>
          <w:p w14:paraId="1407C080" w14:textId="77777777" w:rsidR="00A8123B" w:rsidRPr="00183CE5" w:rsidRDefault="00A8123B" w:rsidP="00FE3D84">
            <w:pPr>
              <w:tabs>
                <w:tab w:val="clear" w:pos="454"/>
                <w:tab w:val="decimal" w:pos="461"/>
              </w:tabs>
              <w:ind w:left="107" w:right="-79" w:hanging="18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08709FA8" w14:textId="17DD5DBA" w:rsidR="00A8123B" w:rsidRPr="00183CE5" w:rsidRDefault="00A8123B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180" w:type="dxa"/>
          </w:tcPr>
          <w:p w14:paraId="63A9A980" w14:textId="77777777" w:rsidR="00A8123B" w:rsidRPr="00183CE5" w:rsidRDefault="00A8123B" w:rsidP="00FE3D84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ED8798C" w14:textId="0FEC1DCE" w:rsidR="00A8123B" w:rsidRPr="00183CE5" w:rsidRDefault="00A8123B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180" w:type="dxa"/>
          </w:tcPr>
          <w:p w14:paraId="51BBFF32" w14:textId="77777777" w:rsidR="00A8123B" w:rsidRPr="00183CE5" w:rsidRDefault="00A8123B" w:rsidP="00FE3D84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</w:tcPr>
          <w:p w14:paraId="704024E6" w14:textId="77777777" w:rsidR="00A8123B" w:rsidRPr="00183CE5" w:rsidRDefault="00A8123B" w:rsidP="00FE3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565,000</w:t>
            </w:r>
          </w:p>
          <w:p w14:paraId="32224739" w14:textId="67D48D2E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83" w:type="dxa"/>
          </w:tcPr>
          <w:p w14:paraId="68131EC3" w14:textId="77777777" w:rsidR="00A8123B" w:rsidRPr="00183CE5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5E21DDD" w14:textId="77777777" w:rsidR="00A8123B" w:rsidRPr="00183CE5" w:rsidRDefault="00A8123B" w:rsidP="00FE3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565,000</w:t>
            </w:r>
          </w:p>
          <w:p w14:paraId="6ED69649" w14:textId="4EA04E06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81" w:type="dxa"/>
          </w:tcPr>
          <w:p w14:paraId="39505BEA" w14:textId="77777777" w:rsidR="00A8123B" w:rsidRPr="00183CE5" w:rsidRDefault="00A8123B" w:rsidP="00FE3D8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AE30157" w14:textId="76DE127E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629,696</w:t>
            </w:r>
          </w:p>
        </w:tc>
        <w:tc>
          <w:tcPr>
            <w:tcW w:w="180" w:type="dxa"/>
          </w:tcPr>
          <w:p w14:paraId="51B73E92" w14:textId="77777777" w:rsidR="00A8123B" w:rsidRPr="00183CE5" w:rsidRDefault="00A8123B" w:rsidP="00FE3D8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DE84A51" w14:textId="68431703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629,696</w:t>
            </w:r>
          </w:p>
        </w:tc>
        <w:tc>
          <w:tcPr>
            <w:tcW w:w="180" w:type="dxa"/>
          </w:tcPr>
          <w:p w14:paraId="5377F91D" w14:textId="77777777" w:rsidR="00A8123B" w:rsidRPr="00183CE5" w:rsidRDefault="00A8123B" w:rsidP="00FE3D8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9CB8C2" w14:textId="70D6B809" w:rsidR="00A8123B" w:rsidRPr="00183CE5" w:rsidRDefault="00A8123B" w:rsidP="00FE3D84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368C18B" w14:textId="77777777" w:rsidR="00A8123B" w:rsidRPr="00183CE5" w:rsidRDefault="00A8123B" w:rsidP="00FE3D84">
            <w:pPr>
              <w:pStyle w:val="acctfourfigures"/>
              <w:tabs>
                <w:tab w:val="decimal" w:pos="600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4D5CDE2" w14:textId="760E0B4E" w:rsidR="00A8123B" w:rsidRPr="00183CE5" w:rsidRDefault="00A8123B" w:rsidP="00FE3D84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9482F84" w14:textId="77777777" w:rsidR="00A8123B" w:rsidRPr="00183CE5" w:rsidRDefault="00A8123B" w:rsidP="00FE3D8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153C1AE" w14:textId="13D4AECB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629,696</w:t>
            </w:r>
          </w:p>
        </w:tc>
        <w:tc>
          <w:tcPr>
            <w:tcW w:w="180" w:type="dxa"/>
          </w:tcPr>
          <w:p w14:paraId="453A0B2D" w14:textId="77777777" w:rsidR="00A8123B" w:rsidRPr="00183CE5" w:rsidRDefault="00A8123B" w:rsidP="00FE3D8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ECB8474" w14:textId="48A3FF30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629,696</w:t>
            </w:r>
          </w:p>
        </w:tc>
        <w:tc>
          <w:tcPr>
            <w:tcW w:w="180" w:type="dxa"/>
          </w:tcPr>
          <w:p w14:paraId="40A53E71" w14:textId="77777777" w:rsidR="00A8123B" w:rsidRPr="00183CE5" w:rsidRDefault="00A8123B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1E5948E6" w14:textId="5681C128" w:rsidR="00A8123B" w:rsidRPr="00183CE5" w:rsidRDefault="00A8123B" w:rsidP="00FE3D84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83CE5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99" w:type="dxa"/>
          </w:tcPr>
          <w:p w14:paraId="624E5CD8" w14:textId="77777777" w:rsidR="00A8123B" w:rsidRPr="00183CE5" w:rsidRDefault="00A8123B" w:rsidP="00FE3D84">
            <w:pPr>
              <w:pStyle w:val="acctfourfigures"/>
              <w:tabs>
                <w:tab w:val="clear" w:pos="765"/>
                <w:tab w:val="decimal" w:pos="28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</w:tcPr>
          <w:p w14:paraId="734CBAA2" w14:textId="769A0A10" w:rsidR="00A8123B" w:rsidRPr="00183CE5" w:rsidRDefault="00A8123B" w:rsidP="00FE3D84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83CE5" w:rsidRPr="00183CE5" w14:paraId="3C45E7E2" w14:textId="77777777" w:rsidTr="00C21245">
        <w:trPr>
          <w:cantSplit/>
          <w:trHeight w:val="19"/>
        </w:trPr>
        <w:tc>
          <w:tcPr>
            <w:tcW w:w="2699" w:type="dxa"/>
          </w:tcPr>
          <w:p w14:paraId="72382551" w14:textId="77777777" w:rsidR="00A8123B" w:rsidRPr="00183CE5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0" w:hanging="150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Group Lease Holdings Pte. Ltd.</w:t>
            </w:r>
          </w:p>
        </w:tc>
        <w:tc>
          <w:tcPr>
            <w:tcW w:w="180" w:type="dxa"/>
            <w:vAlign w:val="bottom"/>
          </w:tcPr>
          <w:p w14:paraId="6EFC8591" w14:textId="77777777" w:rsidR="00A8123B" w:rsidRPr="00183CE5" w:rsidRDefault="00A8123B" w:rsidP="00FE3D84">
            <w:pPr>
              <w:tabs>
                <w:tab w:val="clear" w:pos="227"/>
                <w:tab w:val="clear" w:pos="454"/>
              </w:tabs>
              <w:ind w:right="-79" w:hanging="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689CF04D" w14:textId="0E810E16" w:rsidR="00A8123B" w:rsidRPr="00183CE5" w:rsidRDefault="00A8123B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180" w:type="dxa"/>
          </w:tcPr>
          <w:p w14:paraId="67BBB813" w14:textId="77777777" w:rsidR="00A8123B" w:rsidRPr="00183CE5" w:rsidRDefault="00A8123B" w:rsidP="00FE3D84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791A5A4" w14:textId="6F524D28" w:rsidR="00A8123B" w:rsidRPr="00183CE5" w:rsidRDefault="00A8123B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180" w:type="dxa"/>
          </w:tcPr>
          <w:p w14:paraId="198C5E45" w14:textId="77777777" w:rsidR="00A8123B" w:rsidRPr="00183CE5" w:rsidRDefault="00A8123B" w:rsidP="00FE3D84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</w:tcPr>
          <w:p w14:paraId="390940CD" w14:textId="4366E41A" w:rsidR="00A8123B" w:rsidRPr="00183CE5" w:rsidRDefault="00A8123B" w:rsidP="00FE3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214,448</w:t>
            </w:r>
          </w:p>
        </w:tc>
        <w:tc>
          <w:tcPr>
            <w:tcW w:w="183" w:type="dxa"/>
          </w:tcPr>
          <w:p w14:paraId="3307DA1B" w14:textId="77777777" w:rsidR="00A8123B" w:rsidRPr="00183CE5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F470B49" w14:textId="6BC95BFF" w:rsidR="00A8123B" w:rsidRPr="00183CE5" w:rsidRDefault="00A8123B" w:rsidP="00FE3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214,448</w:t>
            </w:r>
          </w:p>
        </w:tc>
        <w:tc>
          <w:tcPr>
            <w:tcW w:w="181" w:type="dxa"/>
          </w:tcPr>
          <w:p w14:paraId="7388C250" w14:textId="77777777" w:rsidR="00A8123B" w:rsidRPr="00183CE5" w:rsidRDefault="00A8123B" w:rsidP="00FE3D8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0936C40" w14:textId="26DB470A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5,387,211</w:t>
            </w:r>
          </w:p>
        </w:tc>
        <w:tc>
          <w:tcPr>
            <w:tcW w:w="180" w:type="dxa"/>
          </w:tcPr>
          <w:p w14:paraId="12ACB064" w14:textId="77777777" w:rsidR="00A8123B" w:rsidRPr="00183CE5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5F79757" w14:textId="6D609BCD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5,387,211</w:t>
            </w:r>
          </w:p>
        </w:tc>
        <w:tc>
          <w:tcPr>
            <w:tcW w:w="180" w:type="dxa"/>
          </w:tcPr>
          <w:p w14:paraId="0675A220" w14:textId="77777777" w:rsidR="00A8123B" w:rsidRPr="00183CE5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9D95DF8" w14:textId="2E45FDF0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(2,426,818)</w:t>
            </w:r>
          </w:p>
        </w:tc>
        <w:tc>
          <w:tcPr>
            <w:tcW w:w="180" w:type="dxa"/>
          </w:tcPr>
          <w:p w14:paraId="52F6E3B6" w14:textId="77777777" w:rsidR="00A8123B" w:rsidRPr="00183CE5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648A972E" w14:textId="79CF66CA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(2,426,818)</w:t>
            </w:r>
          </w:p>
        </w:tc>
        <w:tc>
          <w:tcPr>
            <w:tcW w:w="180" w:type="dxa"/>
          </w:tcPr>
          <w:p w14:paraId="33D6A64A" w14:textId="77777777" w:rsidR="00A8123B" w:rsidRPr="00183CE5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CB631E9" w14:textId="24A73983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2,960,393</w:t>
            </w:r>
          </w:p>
        </w:tc>
        <w:tc>
          <w:tcPr>
            <w:tcW w:w="180" w:type="dxa"/>
          </w:tcPr>
          <w:p w14:paraId="04A586FF" w14:textId="77777777" w:rsidR="00A8123B" w:rsidRPr="00183CE5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D38A5D3" w14:textId="091FD992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2,960,393</w:t>
            </w:r>
          </w:p>
        </w:tc>
        <w:tc>
          <w:tcPr>
            <w:tcW w:w="180" w:type="dxa"/>
            <w:vAlign w:val="bottom"/>
          </w:tcPr>
          <w:p w14:paraId="613E6A8A" w14:textId="77777777" w:rsidR="00A8123B" w:rsidRPr="00183CE5" w:rsidRDefault="00A8123B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328A16A3" w14:textId="25EA70DC" w:rsidR="00A8123B" w:rsidRPr="00183CE5" w:rsidRDefault="00A8123B" w:rsidP="00FE3D84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99" w:type="dxa"/>
            <w:vAlign w:val="bottom"/>
          </w:tcPr>
          <w:p w14:paraId="76933145" w14:textId="77777777" w:rsidR="00A8123B" w:rsidRPr="00183CE5" w:rsidRDefault="00A8123B" w:rsidP="00FE3D84">
            <w:pPr>
              <w:pStyle w:val="acctfourfigures"/>
              <w:tabs>
                <w:tab w:val="clear" w:pos="765"/>
                <w:tab w:val="decimal" w:pos="28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07D61DE7" w14:textId="2F3862CD" w:rsidR="00A8123B" w:rsidRPr="00183CE5" w:rsidRDefault="00A8123B" w:rsidP="00FE3D84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83CE5" w:rsidRPr="00183CE5" w14:paraId="03F7312D" w14:textId="77777777" w:rsidTr="00C21245">
        <w:trPr>
          <w:cantSplit/>
          <w:trHeight w:val="19"/>
        </w:trPr>
        <w:tc>
          <w:tcPr>
            <w:tcW w:w="2699" w:type="dxa"/>
          </w:tcPr>
          <w:p w14:paraId="60DD8F15" w14:textId="77777777" w:rsidR="00A8123B" w:rsidRPr="00183CE5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</w:t>
            </w:r>
          </w:p>
        </w:tc>
        <w:tc>
          <w:tcPr>
            <w:tcW w:w="180" w:type="dxa"/>
            <w:vAlign w:val="bottom"/>
          </w:tcPr>
          <w:p w14:paraId="2EC70B7F" w14:textId="77777777" w:rsidR="00A8123B" w:rsidRPr="00183CE5" w:rsidRDefault="00A8123B" w:rsidP="00FE3D84">
            <w:pPr>
              <w:tabs>
                <w:tab w:val="clear" w:pos="454"/>
                <w:tab w:val="decimal" w:pos="461"/>
              </w:tabs>
              <w:ind w:right="-79" w:firstLine="10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2510CC13" w14:textId="77777777" w:rsidR="00A8123B" w:rsidRPr="00183CE5" w:rsidRDefault="00A8123B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071AC94" w14:textId="77777777" w:rsidR="00A8123B" w:rsidRPr="00183CE5" w:rsidRDefault="00A8123B" w:rsidP="00FE3D84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3F65BAA" w14:textId="77777777" w:rsidR="00A8123B" w:rsidRPr="00183CE5" w:rsidRDefault="00A8123B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D2787E9" w14:textId="77777777" w:rsidR="00A8123B" w:rsidRPr="00183CE5" w:rsidRDefault="00A8123B" w:rsidP="00FE3D84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</w:tcPr>
          <w:p w14:paraId="0095D8EE" w14:textId="21331F0D" w:rsidR="00A8123B" w:rsidRPr="00183CE5" w:rsidRDefault="00A8123B" w:rsidP="00FE3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  <w:cs/>
              </w:rPr>
              <w:t>พันเหรียญ</w:t>
            </w:r>
          </w:p>
        </w:tc>
        <w:tc>
          <w:tcPr>
            <w:tcW w:w="183" w:type="dxa"/>
          </w:tcPr>
          <w:p w14:paraId="0FAFC96D" w14:textId="77777777" w:rsidR="00A8123B" w:rsidRPr="00183CE5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5CF1F75" w14:textId="0FBA310B" w:rsidR="00A8123B" w:rsidRPr="00183CE5" w:rsidRDefault="00A8123B" w:rsidP="00FE3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  <w:cs/>
              </w:rPr>
              <w:t>พันเหรียญ</w:t>
            </w:r>
          </w:p>
        </w:tc>
        <w:tc>
          <w:tcPr>
            <w:tcW w:w="181" w:type="dxa"/>
          </w:tcPr>
          <w:p w14:paraId="55F6AE12" w14:textId="77777777" w:rsidR="00A8123B" w:rsidRPr="00183CE5" w:rsidRDefault="00A8123B" w:rsidP="00FE3D8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380D389" w14:textId="77777777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040174C" w14:textId="77777777" w:rsidR="00A8123B" w:rsidRPr="00183CE5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5CA8113" w14:textId="77777777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4C66DCC" w14:textId="77777777" w:rsidR="00A8123B" w:rsidRPr="00183CE5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B6F1848" w14:textId="77777777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0034E95" w14:textId="77777777" w:rsidR="00A8123B" w:rsidRPr="00183CE5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79EA8E74" w14:textId="77777777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66800A9" w14:textId="77777777" w:rsidR="00A8123B" w:rsidRPr="00183CE5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EEE2B6F" w14:textId="77777777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2052B93" w14:textId="77777777" w:rsidR="00A8123B" w:rsidRPr="00183CE5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B656F9C" w14:textId="77777777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D7778E8" w14:textId="77777777" w:rsidR="00A8123B" w:rsidRPr="00183CE5" w:rsidRDefault="00A8123B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B662FD4" w14:textId="77777777" w:rsidR="00A8123B" w:rsidRPr="00183CE5" w:rsidRDefault="00A8123B" w:rsidP="00FE3D84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9" w:type="dxa"/>
            <w:vAlign w:val="bottom"/>
          </w:tcPr>
          <w:p w14:paraId="0A459FCD" w14:textId="77777777" w:rsidR="00A8123B" w:rsidRPr="00183CE5" w:rsidRDefault="00A8123B" w:rsidP="00FE3D84">
            <w:pPr>
              <w:pStyle w:val="acctfourfigures"/>
              <w:tabs>
                <w:tab w:val="clear" w:pos="765"/>
                <w:tab w:val="decimal" w:pos="28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2C102F66" w14:textId="77777777" w:rsidR="00A8123B" w:rsidRPr="00183CE5" w:rsidRDefault="00A8123B" w:rsidP="00FE3D84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83CE5" w:rsidRPr="00183CE5" w14:paraId="678B5CDB" w14:textId="77777777" w:rsidTr="00C21245">
        <w:trPr>
          <w:cantSplit/>
          <w:trHeight w:val="19"/>
        </w:trPr>
        <w:tc>
          <w:tcPr>
            <w:tcW w:w="2699" w:type="dxa"/>
          </w:tcPr>
          <w:p w14:paraId="3D264C03" w14:textId="77777777" w:rsidR="00A8123B" w:rsidRPr="00183CE5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0" w:hanging="1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13EDF91" w14:textId="77777777" w:rsidR="00A8123B" w:rsidRPr="00183CE5" w:rsidRDefault="00A8123B" w:rsidP="00FE3D84">
            <w:pPr>
              <w:tabs>
                <w:tab w:val="clear" w:pos="454"/>
                <w:tab w:val="decimal" w:pos="461"/>
              </w:tabs>
              <w:ind w:right="-7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6413744C" w14:textId="77777777" w:rsidR="00A8123B" w:rsidRPr="00183CE5" w:rsidRDefault="00A8123B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9617168" w14:textId="77777777" w:rsidR="00A8123B" w:rsidRPr="00183CE5" w:rsidRDefault="00A8123B" w:rsidP="00FE3D84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A489A5F" w14:textId="77777777" w:rsidR="00A8123B" w:rsidRPr="00183CE5" w:rsidRDefault="00A8123B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E56DE18" w14:textId="77777777" w:rsidR="00A8123B" w:rsidRPr="00183CE5" w:rsidRDefault="00A8123B" w:rsidP="00FE3D84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</w:tcPr>
          <w:p w14:paraId="0592FF50" w14:textId="74F82545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สิงคโปร์</w:t>
            </w:r>
          </w:p>
        </w:tc>
        <w:tc>
          <w:tcPr>
            <w:tcW w:w="183" w:type="dxa"/>
          </w:tcPr>
          <w:p w14:paraId="73594333" w14:textId="77777777" w:rsidR="00A8123B" w:rsidRPr="00183CE5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27402FF" w14:textId="0DF278C8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สิงคโปร์</w:t>
            </w:r>
          </w:p>
        </w:tc>
        <w:tc>
          <w:tcPr>
            <w:tcW w:w="181" w:type="dxa"/>
          </w:tcPr>
          <w:p w14:paraId="77A3DA0F" w14:textId="77777777" w:rsidR="00A8123B" w:rsidRPr="00183CE5" w:rsidRDefault="00A8123B" w:rsidP="00FE3D8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3F16117" w14:textId="77777777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E26A212" w14:textId="77777777" w:rsidR="00A8123B" w:rsidRPr="00183CE5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B2469E6" w14:textId="77777777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EFF82D4" w14:textId="77777777" w:rsidR="00A8123B" w:rsidRPr="00183CE5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B4AFCF8" w14:textId="77777777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6D79CF8" w14:textId="77777777" w:rsidR="00A8123B" w:rsidRPr="00183CE5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78ADBEFD" w14:textId="77777777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C84FB81" w14:textId="77777777" w:rsidR="00A8123B" w:rsidRPr="00183CE5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4B146A0" w14:textId="77777777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FEF3BE5" w14:textId="77777777" w:rsidR="00A8123B" w:rsidRPr="00183CE5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7D99CE2" w14:textId="77777777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26431AA" w14:textId="77777777" w:rsidR="00A8123B" w:rsidRPr="00183CE5" w:rsidRDefault="00A8123B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8D21D01" w14:textId="77777777" w:rsidR="00A8123B" w:rsidRPr="00183CE5" w:rsidRDefault="00A8123B" w:rsidP="00FE3D84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9" w:type="dxa"/>
            <w:vAlign w:val="bottom"/>
          </w:tcPr>
          <w:p w14:paraId="4FAF6576" w14:textId="77777777" w:rsidR="00A8123B" w:rsidRPr="00183CE5" w:rsidRDefault="00A8123B" w:rsidP="00FE3D84">
            <w:pPr>
              <w:pStyle w:val="acctfourfigures"/>
              <w:tabs>
                <w:tab w:val="clear" w:pos="765"/>
                <w:tab w:val="decimal" w:pos="28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16D43F41" w14:textId="77777777" w:rsidR="00A8123B" w:rsidRPr="00183CE5" w:rsidRDefault="00A8123B" w:rsidP="00FE3D84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83CE5" w:rsidRPr="00183CE5" w14:paraId="124DF523" w14:textId="77777777" w:rsidTr="00C21245">
        <w:trPr>
          <w:cantSplit/>
          <w:trHeight w:val="19"/>
        </w:trPr>
        <w:tc>
          <w:tcPr>
            <w:tcW w:w="2699" w:type="dxa"/>
          </w:tcPr>
          <w:p w14:paraId="687618E5" w14:textId="77777777" w:rsidR="00A8123B" w:rsidRPr="00183CE5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0" w:right="-165" w:hanging="150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GL Leasing (Lao) Company Limited</w:t>
            </w:r>
          </w:p>
        </w:tc>
        <w:tc>
          <w:tcPr>
            <w:tcW w:w="180" w:type="dxa"/>
            <w:vAlign w:val="bottom"/>
          </w:tcPr>
          <w:p w14:paraId="15A5F325" w14:textId="77777777" w:rsidR="00A8123B" w:rsidRPr="00183CE5" w:rsidRDefault="00A8123B" w:rsidP="00FE3D84">
            <w:pPr>
              <w:tabs>
                <w:tab w:val="clear" w:pos="454"/>
                <w:tab w:val="decimal" w:pos="461"/>
              </w:tabs>
              <w:ind w:left="107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A6D7FC7" w14:textId="2A104089" w:rsidR="00A8123B" w:rsidRPr="00183CE5" w:rsidRDefault="00A8123B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0.12</w:t>
            </w:r>
          </w:p>
        </w:tc>
        <w:tc>
          <w:tcPr>
            <w:tcW w:w="180" w:type="dxa"/>
          </w:tcPr>
          <w:p w14:paraId="75CBA4A5" w14:textId="77777777" w:rsidR="00A8123B" w:rsidRPr="00183CE5" w:rsidRDefault="00A8123B" w:rsidP="00FE3D84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078465A" w14:textId="31114AD2" w:rsidR="00A8123B" w:rsidRPr="00183CE5" w:rsidRDefault="00A8123B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0.12</w:t>
            </w:r>
          </w:p>
        </w:tc>
        <w:tc>
          <w:tcPr>
            <w:tcW w:w="180" w:type="dxa"/>
          </w:tcPr>
          <w:p w14:paraId="412FC0A3" w14:textId="77777777" w:rsidR="00A8123B" w:rsidRPr="00183CE5" w:rsidRDefault="00A8123B" w:rsidP="00FE3D84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</w:tcPr>
          <w:p w14:paraId="7F701687" w14:textId="77777777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41,840,720</w:t>
            </w:r>
          </w:p>
          <w:p w14:paraId="31587F21" w14:textId="0A1D3ABF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พันกีบ</w:t>
            </w:r>
            <w:r w:rsidRPr="00183CE5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ลาว</w:t>
            </w:r>
          </w:p>
        </w:tc>
        <w:tc>
          <w:tcPr>
            <w:tcW w:w="183" w:type="dxa"/>
          </w:tcPr>
          <w:p w14:paraId="2B11CFBC" w14:textId="77777777" w:rsidR="00A8123B" w:rsidRPr="00183CE5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88E2805" w14:textId="77777777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41,840,720</w:t>
            </w:r>
          </w:p>
          <w:p w14:paraId="7441ECB3" w14:textId="30A23FC7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พันกีบ</w:t>
            </w:r>
            <w:r w:rsidRPr="00183CE5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ลาว</w:t>
            </w:r>
          </w:p>
        </w:tc>
        <w:tc>
          <w:tcPr>
            <w:tcW w:w="181" w:type="dxa"/>
          </w:tcPr>
          <w:p w14:paraId="20228198" w14:textId="77777777" w:rsidR="00A8123B" w:rsidRPr="00183CE5" w:rsidRDefault="00A8123B" w:rsidP="00FE3D8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6D273B7" w14:textId="5B7587B6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213</w:t>
            </w:r>
          </w:p>
        </w:tc>
        <w:tc>
          <w:tcPr>
            <w:tcW w:w="180" w:type="dxa"/>
          </w:tcPr>
          <w:p w14:paraId="32AE28F8" w14:textId="77777777" w:rsidR="00A8123B" w:rsidRPr="00183CE5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E6684BD" w14:textId="3EF11565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213</w:t>
            </w:r>
          </w:p>
        </w:tc>
        <w:tc>
          <w:tcPr>
            <w:tcW w:w="180" w:type="dxa"/>
          </w:tcPr>
          <w:p w14:paraId="1DFF2DEA" w14:textId="77777777" w:rsidR="00A8123B" w:rsidRPr="00183CE5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1912905" w14:textId="41CE9331" w:rsidR="00A8123B" w:rsidRPr="00183CE5" w:rsidRDefault="00A8123B" w:rsidP="00FE3D84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8DF9BCE" w14:textId="77777777" w:rsidR="00A8123B" w:rsidRPr="00183CE5" w:rsidRDefault="00A8123B" w:rsidP="00FE3D84">
            <w:pPr>
              <w:pStyle w:val="acctfourfigures"/>
              <w:tabs>
                <w:tab w:val="decimal" w:pos="55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568F265" w14:textId="49DE8FBE" w:rsidR="00A8123B" w:rsidRPr="00183CE5" w:rsidRDefault="00A8123B" w:rsidP="00FE3D84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627EE40" w14:textId="77777777" w:rsidR="00A8123B" w:rsidRPr="00183CE5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4EBD3C2" w14:textId="7A3D5345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213</w:t>
            </w:r>
          </w:p>
        </w:tc>
        <w:tc>
          <w:tcPr>
            <w:tcW w:w="180" w:type="dxa"/>
          </w:tcPr>
          <w:p w14:paraId="56279064" w14:textId="77777777" w:rsidR="00A8123B" w:rsidRPr="00183CE5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6DB4124" w14:textId="18A39AE6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213</w:t>
            </w:r>
          </w:p>
        </w:tc>
        <w:tc>
          <w:tcPr>
            <w:tcW w:w="180" w:type="dxa"/>
            <w:vAlign w:val="bottom"/>
          </w:tcPr>
          <w:p w14:paraId="645EE2BC" w14:textId="77777777" w:rsidR="00A8123B" w:rsidRPr="00183CE5" w:rsidRDefault="00A8123B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2D2C47" w14:textId="577A3515" w:rsidR="00A8123B" w:rsidRPr="00183CE5" w:rsidRDefault="00A8123B" w:rsidP="00FE3D84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99" w:type="dxa"/>
          </w:tcPr>
          <w:p w14:paraId="0B085B70" w14:textId="77777777" w:rsidR="00A8123B" w:rsidRPr="00183CE5" w:rsidRDefault="00A8123B" w:rsidP="00FE3D84">
            <w:pPr>
              <w:pStyle w:val="acctfourfigures"/>
              <w:tabs>
                <w:tab w:val="clear" w:pos="765"/>
                <w:tab w:val="decimal" w:pos="28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14:paraId="5AA8A1A4" w14:textId="4367070F" w:rsidR="00A8123B" w:rsidRPr="00183CE5" w:rsidRDefault="00A8123B" w:rsidP="00FE3D84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83CE5" w:rsidRPr="00183CE5" w14:paraId="629488ED" w14:textId="77777777" w:rsidTr="00C21245">
        <w:trPr>
          <w:cantSplit/>
          <w:trHeight w:val="19"/>
        </w:trPr>
        <w:tc>
          <w:tcPr>
            <w:tcW w:w="2699" w:type="dxa"/>
          </w:tcPr>
          <w:p w14:paraId="53C1EA0C" w14:textId="77777777" w:rsidR="00A8123B" w:rsidRPr="00183CE5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0" w:right="-165" w:hanging="15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83C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80" w:type="dxa"/>
          </w:tcPr>
          <w:p w14:paraId="513CC040" w14:textId="77777777" w:rsidR="00A8123B" w:rsidRPr="00183CE5" w:rsidRDefault="00A8123B" w:rsidP="00FE3D84">
            <w:pPr>
              <w:tabs>
                <w:tab w:val="clear" w:pos="454"/>
                <w:tab w:val="decimal" w:pos="461"/>
              </w:tabs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2A834B0" w14:textId="77777777" w:rsidR="00A8123B" w:rsidRPr="00183CE5" w:rsidRDefault="00A8123B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9FA0AD2" w14:textId="77777777" w:rsidR="00A8123B" w:rsidRPr="00183CE5" w:rsidRDefault="00A8123B" w:rsidP="00FE3D84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87DEDAE" w14:textId="77777777" w:rsidR="00A8123B" w:rsidRPr="00183CE5" w:rsidRDefault="00A8123B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21432C9" w14:textId="77777777" w:rsidR="00A8123B" w:rsidRPr="00183CE5" w:rsidRDefault="00A8123B" w:rsidP="00FE3D84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</w:tcPr>
          <w:p w14:paraId="2BED0530" w14:textId="77777777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3" w:type="dxa"/>
          </w:tcPr>
          <w:p w14:paraId="3EECD6CF" w14:textId="77777777" w:rsidR="00A8123B" w:rsidRPr="00183CE5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EF98AE8" w14:textId="77777777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14:paraId="6652B999" w14:textId="77777777" w:rsidR="00A8123B" w:rsidRPr="00183CE5" w:rsidRDefault="00A8123B" w:rsidP="00FE3D8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EA72230" w14:textId="62869DD8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6,017,120</w:t>
            </w:r>
          </w:p>
        </w:tc>
        <w:tc>
          <w:tcPr>
            <w:tcW w:w="180" w:type="dxa"/>
          </w:tcPr>
          <w:p w14:paraId="3CD74BBA" w14:textId="77777777" w:rsidR="00A8123B" w:rsidRPr="00183CE5" w:rsidRDefault="00A8123B" w:rsidP="00FE3D8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A80F291" w14:textId="12649A62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6,017,120</w:t>
            </w:r>
          </w:p>
        </w:tc>
        <w:tc>
          <w:tcPr>
            <w:tcW w:w="180" w:type="dxa"/>
          </w:tcPr>
          <w:p w14:paraId="2FE66FE8" w14:textId="77777777" w:rsidR="00A8123B" w:rsidRPr="00183CE5" w:rsidRDefault="00A8123B" w:rsidP="00FE3D8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65FD8D8" w14:textId="38834F9C" w:rsidR="00A8123B" w:rsidRPr="00183CE5" w:rsidRDefault="00A8123B" w:rsidP="00FE3D84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(2,426,818)</w:t>
            </w:r>
          </w:p>
        </w:tc>
        <w:tc>
          <w:tcPr>
            <w:tcW w:w="180" w:type="dxa"/>
          </w:tcPr>
          <w:p w14:paraId="160EADD7" w14:textId="77777777" w:rsidR="00A8123B" w:rsidRPr="00183CE5" w:rsidRDefault="00A8123B" w:rsidP="00FE3D84">
            <w:pPr>
              <w:pStyle w:val="acctfourfigures"/>
              <w:tabs>
                <w:tab w:val="decimal" w:pos="60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4C2FBCA3" w14:textId="1699EB90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(2,426,818)</w:t>
            </w:r>
          </w:p>
        </w:tc>
        <w:tc>
          <w:tcPr>
            <w:tcW w:w="180" w:type="dxa"/>
          </w:tcPr>
          <w:p w14:paraId="5E64A782" w14:textId="77777777" w:rsidR="00A8123B" w:rsidRPr="00183CE5" w:rsidRDefault="00A8123B" w:rsidP="00FE3D8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67B0E73" w14:textId="29EEA631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3,590,302</w:t>
            </w:r>
          </w:p>
        </w:tc>
        <w:tc>
          <w:tcPr>
            <w:tcW w:w="180" w:type="dxa"/>
          </w:tcPr>
          <w:p w14:paraId="49E64504" w14:textId="77777777" w:rsidR="00A8123B" w:rsidRPr="00183CE5" w:rsidRDefault="00A8123B" w:rsidP="00FE3D8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1F2923B" w14:textId="63DB5459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3,590,302</w:t>
            </w:r>
          </w:p>
        </w:tc>
        <w:tc>
          <w:tcPr>
            <w:tcW w:w="180" w:type="dxa"/>
          </w:tcPr>
          <w:p w14:paraId="71E0AADC" w14:textId="77777777" w:rsidR="00A8123B" w:rsidRPr="00183CE5" w:rsidRDefault="00A8123B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5307BA6C" w14:textId="703FCBEC" w:rsidR="00A8123B" w:rsidRPr="00183CE5" w:rsidRDefault="00A8123B" w:rsidP="00FE3D84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99" w:type="dxa"/>
          </w:tcPr>
          <w:p w14:paraId="6A87AEDA" w14:textId="77777777" w:rsidR="00A8123B" w:rsidRPr="00183CE5" w:rsidRDefault="00A8123B" w:rsidP="00FE3D84">
            <w:pPr>
              <w:pStyle w:val="acctfourfigures"/>
              <w:tabs>
                <w:tab w:val="clear" w:pos="765"/>
                <w:tab w:val="decimal" w:pos="28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double" w:sz="4" w:space="0" w:color="auto"/>
            </w:tcBorders>
          </w:tcPr>
          <w:p w14:paraId="724BD76E" w14:textId="55E29ED6" w:rsidR="00A8123B" w:rsidRPr="00183CE5" w:rsidRDefault="00A8123B" w:rsidP="00FE3D84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7755D093" w14:textId="77777777" w:rsidR="005E3333" w:rsidRPr="00183CE5" w:rsidRDefault="005E3333" w:rsidP="00FE3D84">
      <w:pPr>
        <w:jc w:val="thaiDistribute"/>
        <w:rPr>
          <w:rFonts w:ascii="Angsana New" w:hAnsi="Angsana New" w:cs="Angsana New"/>
          <w:sz w:val="26"/>
          <w:szCs w:val="26"/>
        </w:rPr>
      </w:pPr>
    </w:p>
    <w:p w14:paraId="322F877F" w14:textId="77777777" w:rsidR="005E3333" w:rsidRPr="00183CE5" w:rsidRDefault="005E3333" w:rsidP="00FE3D84">
      <w:pPr>
        <w:jc w:val="thaiDistribute"/>
        <w:rPr>
          <w:rFonts w:ascii="Angsana New" w:hAnsi="Angsana New" w:cs="Angsana New"/>
          <w:sz w:val="26"/>
          <w:szCs w:val="26"/>
        </w:rPr>
      </w:pPr>
    </w:p>
    <w:p w14:paraId="646DE2C9" w14:textId="77777777" w:rsidR="005E3333" w:rsidRPr="00183CE5" w:rsidRDefault="005E3333" w:rsidP="00FE3D84">
      <w:pPr>
        <w:jc w:val="thaiDistribute"/>
        <w:rPr>
          <w:rFonts w:ascii="Angsana New" w:hAnsi="Angsana New" w:cs="Angsana New"/>
          <w:sz w:val="26"/>
          <w:szCs w:val="26"/>
        </w:rPr>
      </w:pPr>
    </w:p>
    <w:p w14:paraId="66A21614" w14:textId="77777777" w:rsidR="005E3333" w:rsidRPr="00183CE5" w:rsidRDefault="005E3333" w:rsidP="00FE3D84">
      <w:pPr>
        <w:jc w:val="thaiDistribute"/>
        <w:rPr>
          <w:rFonts w:ascii="Angsana New" w:hAnsi="Angsana New" w:cs="Angsana New"/>
          <w:sz w:val="26"/>
          <w:szCs w:val="26"/>
        </w:rPr>
      </w:pPr>
    </w:p>
    <w:p w14:paraId="7335EE08" w14:textId="77777777" w:rsidR="005E3333" w:rsidRPr="00183CE5" w:rsidRDefault="005E3333" w:rsidP="00FE3D84">
      <w:pPr>
        <w:jc w:val="thaiDistribute"/>
        <w:rPr>
          <w:rFonts w:ascii="Angsana New" w:hAnsi="Angsana New" w:cs="Angsana New"/>
          <w:sz w:val="26"/>
          <w:szCs w:val="26"/>
        </w:rPr>
      </w:pPr>
    </w:p>
    <w:p w14:paraId="76F990E7" w14:textId="77777777" w:rsidR="005E3333" w:rsidRPr="00183CE5" w:rsidRDefault="005E3333" w:rsidP="00FE3D84">
      <w:pPr>
        <w:jc w:val="thaiDistribute"/>
        <w:rPr>
          <w:rFonts w:ascii="Angsana New" w:hAnsi="Angsana New" w:cs="Angsana New"/>
          <w:sz w:val="30"/>
          <w:szCs w:val="30"/>
          <w:cs/>
        </w:rPr>
      </w:pPr>
      <w:r w:rsidRPr="00183CE5">
        <w:rPr>
          <w:rFonts w:ascii="Angsana New" w:hAnsi="Angsana New" w:cs="Angsana New"/>
          <w:sz w:val="30"/>
          <w:szCs w:val="30"/>
          <w:cs/>
        </w:rPr>
        <w:t>เงินลงทุนในบริษัทย่อยที่ถือหุ้นโดยบริษัทย่อย</w:t>
      </w:r>
      <w:r w:rsidRPr="00183CE5">
        <w:rPr>
          <w:rFonts w:ascii="Angsana New" w:hAnsi="Angsana New" w:cs="Angsana New" w:hint="cs"/>
          <w:sz w:val="30"/>
          <w:szCs w:val="30"/>
          <w:cs/>
        </w:rPr>
        <w:t>ของบริษัทแสดงได้</w:t>
      </w:r>
      <w:r w:rsidRPr="00183CE5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W w:w="15215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180"/>
        <w:gridCol w:w="720"/>
        <w:gridCol w:w="180"/>
        <w:gridCol w:w="720"/>
        <w:gridCol w:w="180"/>
        <w:gridCol w:w="1080"/>
        <w:gridCol w:w="180"/>
        <w:gridCol w:w="1080"/>
        <w:gridCol w:w="180"/>
        <w:gridCol w:w="810"/>
        <w:gridCol w:w="180"/>
        <w:gridCol w:w="900"/>
        <w:gridCol w:w="180"/>
        <w:gridCol w:w="900"/>
        <w:gridCol w:w="180"/>
        <w:gridCol w:w="810"/>
        <w:gridCol w:w="180"/>
        <w:gridCol w:w="900"/>
        <w:gridCol w:w="180"/>
        <w:gridCol w:w="900"/>
        <w:gridCol w:w="180"/>
        <w:gridCol w:w="709"/>
        <w:gridCol w:w="199"/>
        <w:gridCol w:w="807"/>
      </w:tblGrid>
      <w:tr w:rsidR="00183CE5" w:rsidRPr="00183CE5" w14:paraId="31A9AD25" w14:textId="77777777" w:rsidTr="00C21245">
        <w:trPr>
          <w:cantSplit/>
          <w:trHeight w:val="594"/>
          <w:tblHeader/>
        </w:trPr>
        <w:tc>
          <w:tcPr>
            <w:tcW w:w="2700" w:type="dxa"/>
            <w:vAlign w:val="bottom"/>
          </w:tcPr>
          <w:p w14:paraId="5F38F29D" w14:textId="77777777" w:rsidR="005E3333" w:rsidRPr="00183CE5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80" w:type="dxa"/>
            <w:vAlign w:val="bottom"/>
          </w:tcPr>
          <w:p w14:paraId="26C06540" w14:textId="77777777" w:rsidR="005E3333" w:rsidRPr="00183CE5" w:rsidRDefault="005E3333" w:rsidP="00FE3D84">
            <w:pPr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3DF91786" w14:textId="77777777" w:rsidR="005E3333" w:rsidRPr="00183CE5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  <w:cs/>
              </w:rPr>
              <w:t>สัดส่วน</w:t>
            </w:r>
            <w:r w:rsidRPr="00183CE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                     ความเป็นเจ้าของ</w:t>
            </w:r>
          </w:p>
        </w:tc>
        <w:tc>
          <w:tcPr>
            <w:tcW w:w="180" w:type="dxa"/>
            <w:vAlign w:val="bottom"/>
          </w:tcPr>
          <w:p w14:paraId="18085044" w14:textId="77777777" w:rsidR="005E3333" w:rsidRPr="00183CE5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11FBF95A" w14:textId="77777777" w:rsidR="005E3333" w:rsidRPr="00183CE5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  <w:p w14:paraId="0A99B176" w14:textId="77777777" w:rsidR="005E3333" w:rsidRPr="00183CE5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183CE5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ทุนที่ชำระแล้ว</w:t>
            </w:r>
          </w:p>
        </w:tc>
        <w:tc>
          <w:tcPr>
            <w:tcW w:w="180" w:type="dxa"/>
            <w:vAlign w:val="bottom"/>
          </w:tcPr>
          <w:p w14:paraId="4539C572" w14:textId="77777777" w:rsidR="005E3333" w:rsidRPr="00183CE5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54588E7D" w14:textId="77777777" w:rsidR="005E3333" w:rsidRPr="00183CE5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  <w:p w14:paraId="645F36B6" w14:textId="77777777" w:rsidR="005E3333" w:rsidRPr="00183CE5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183CE5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33C2D423" w14:textId="77777777" w:rsidR="005E3333" w:rsidRPr="00183CE5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54510B65" w14:textId="77777777" w:rsidR="005E3333" w:rsidRPr="00183CE5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  <w:p w14:paraId="442F02E0" w14:textId="77777777" w:rsidR="005E3333" w:rsidRPr="00183CE5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183CE5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ค่าเผื่อการด้อยค่า</w:t>
            </w:r>
          </w:p>
        </w:tc>
        <w:tc>
          <w:tcPr>
            <w:tcW w:w="180" w:type="dxa"/>
            <w:vAlign w:val="bottom"/>
          </w:tcPr>
          <w:p w14:paraId="5A8E1567" w14:textId="77777777" w:rsidR="005E3333" w:rsidRPr="00183CE5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17D7FBF1" w14:textId="77777777" w:rsidR="005E3333" w:rsidRPr="00183CE5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  <w:p w14:paraId="53E91920" w14:textId="77777777" w:rsidR="005E3333" w:rsidRPr="00183CE5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183CE5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 xml:space="preserve">ราคาทุน </w:t>
            </w:r>
            <w:r w:rsidRPr="00183CE5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 xml:space="preserve">– </w:t>
            </w:r>
            <w:r w:rsidRPr="00183CE5"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3075D2E4" w14:textId="77777777" w:rsidR="005E3333" w:rsidRPr="00183CE5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715" w:type="dxa"/>
            <w:gridSpan w:val="3"/>
            <w:vAlign w:val="bottom"/>
          </w:tcPr>
          <w:p w14:paraId="33284EBE" w14:textId="77777777" w:rsidR="005E3333" w:rsidRPr="00183CE5" w:rsidRDefault="005E3333" w:rsidP="00FE3D84">
            <w:pPr>
              <w:pStyle w:val="acctmergecolhdg"/>
              <w:spacing w:line="240" w:lineRule="atLeast"/>
              <w:ind w:left="-75" w:right="-75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183CE5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รายได้เงินปันผลรับจาก</w:t>
            </w:r>
          </w:p>
          <w:p w14:paraId="2C61A7AA" w14:textId="77777777" w:rsidR="00C7097C" w:rsidRPr="00183CE5" w:rsidRDefault="005E3333" w:rsidP="00FE3D84">
            <w:pPr>
              <w:pStyle w:val="acctmergecolhdg"/>
              <w:spacing w:line="240" w:lineRule="atLeast"/>
              <w:ind w:left="-75" w:hanging="5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183CE5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บริษัทย่อยสำหรับงวด</w:t>
            </w:r>
          </w:p>
          <w:p w14:paraId="3969FA07" w14:textId="17883247" w:rsidR="005E3333" w:rsidRPr="00183CE5" w:rsidRDefault="00E87AD0" w:rsidP="00FE3D84">
            <w:pPr>
              <w:pStyle w:val="acctmergecolhdg"/>
              <w:spacing w:line="240" w:lineRule="atLeast"/>
              <w:ind w:left="-75" w:hanging="5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183CE5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เก้าเดือนสิ้นสุด</w:t>
            </w:r>
            <w:r w:rsidR="005E3333" w:rsidRPr="00183CE5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วันที่</w:t>
            </w:r>
          </w:p>
        </w:tc>
      </w:tr>
      <w:tr w:rsidR="00183CE5" w:rsidRPr="00183CE5" w14:paraId="32E99564" w14:textId="77777777" w:rsidTr="00C21245">
        <w:trPr>
          <w:cantSplit/>
          <w:trHeight w:val="594"/>
          <w:tblHeader/>
        </w:trPr>
        <w:tc>
          <w:tcPr>
            <w:tcW w:w="2700" w:type="dxa"/>
            <w:vAlign w:val="bottom"/>
          </w:tcPr>
          <w:p w14:paraId="55642CAC" w14:textId="77777777" w:rsidR="005E3333" w:rsidRPr="00183CE5" w:rsidRDefault="005E3333" w:rsidP="00FE3D84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F12A037" w14:textId="77777777" w:rsidR="005E3333" w:rsidRPr="00183CE5" w:rsidRDefault="005E3333" w:rsidP="00FE3D84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899671A" w14:textId="04C31711" w:rsidR="005E3333" w:rsidRPr="00183CE5" w:rsidRDefault="005E3333" w:rsidP="00FE3D84">
            <w:pPr>
              <w:tabs>
                <w:tab w:val="clear" w:pos="680"/>
              </w:tabs>
              <w:ind w:left="-78" w:right="-7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183CE5">
              <w:rPr>
                <w:rFonts w:ascii="Angsana New" w:hAnsi="Angsana New" w:cs="Angsana New" w:hint="cs"/>
                <w:sz w:val="24"/>
                <w:szCs w:val="24"/>
                <w:cs/>
              </w:rPr>
              <w:t>0</w:t>
            </w:r>
            <w:r w:rsidRPr="00183CE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CB38E1" w:rsidRPr="00183CE5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Pr="00183CE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183CE5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80" w:type="dxa"/>
            <w:vAlign w:val="bottom"/>
          </w:tcPr>
          <w:p w14:paraId="00151383" w14:textId="77777777" w:rsidR="005E3333" w:rsidRPr="00183CE5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39A2B82" w14:textId="77777777" w:rsidR="005E3333" w:rsidRPr="00183CE5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0C83E66F" w14:textId="77777777" w:rsidR="005E3333" w:rsidRPr="00183CE5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183CE5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</w:tcPr>
          <w:p w14:paraId="3B2BE706" w14:textId="77777777" w:rsidR="005E3333" w:rsidRPr="00183CE5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C907072" w14:textId="77777777" w:rsidR="00CB38E1" w:rsidRPr="00183CE5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183CE5">
              <w:rPr>
                <w:rFonts w:ascii="Angsana New" w:hAnsi="Angsana New" w:cs="Angsana New" w:hint="cs"/>
                <w:sz w:val="24"/>
                <w:szCs w:val="24"/>
                <w:cs/>
              </w:rPr>
              <w:t>0</w:t>
            </w:r>
            <w:r w:rsidRPr="00183CE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83CE5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="00CB38E1" w:rsidRPr="00183CE5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Pr="00183CE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  <w:p w14:paraId="1E4A9B96" w14:textId="5F850151" w:rsidR="005E3333" w:rsidRPr="00183CE5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80" w:type="dxa"/>
            <w:vAlign w:val="bottom"/>
          </w:tcPr>
          <w:p w14:paraId="2F3F8B21" w14:textId="77777777" w:rsidR="005E3333" w:rsidRPr="00183CE5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3C94F53" w14:textId="77777777" w:rsidR="005E3333" w:rsidRPr="00183CE5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4CF4F0ED" w14:textId="77777777" w:rsidR="005E3333" w:rsidRPr="00183CE5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  <w:p w14:paraId="6BCBA2C4" w14:textId="77777777" w:rsidR="005E3333" w:rsidRPr="00183CE5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</w:tcPr>
          <w:p w14:paraId="7E301DE7" w14:textId="77777777" w:rsidR="005E3333" w:rsidRPr="00183CE5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6F82BEB" w14:textId="73F60FE6" w:rsidR="005E3333" w:rsidRPr="00183CE5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183CE5">
              <w:rPr>
                <w:rFonts w:ascii="Angsana New" w:hAnsi="Angsana New" w:cs="Angsana New" w:hint="cs"/>
                <w:sz w:val="24"/>
                <w:szCs w:val="24"/>
                <w:cs/>
              </w:rPr>
              <w:t>0</w:t>
            </w:r>
            <w:r w:rsidRPr="00183CE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83CE5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="00CB38E1" w:rsidRPr="00183CE5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Pr="00183CE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183CE5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80" w:type="dxa"/>
            <w:vAlign w:val="bottom"/>
          </w:tcPr>
          <w:p w14:paraId="49B999BB" w14:textId="77777777" w:rsidR="005E3333" w:rsidRPr="00183CE5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04B8016" w14:textId="77777777" w:rsidR="005E3333" w:rsidRPr="00183CE5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1B7DAE13" w14:textId="77777777" w:rsidR="005E3333" w:rsidRPr="00183CE5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183CE5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</w:tcPr>
          <w:p w14:paraId="3F8BDFE6" w14:textId="77777777" w:rsidR="005E3333" w:rsidRPr="00183CE5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41961F4" w14:textId="6AF8616F" w:rsidR="005E3333" w:rsidRPr="00183CE5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183CE5">
              <w:rPr>
                <w:rFonts w:ascii="Angsana New" w:hAnsi="Angsana New" w:cs="Angsana New" w:hint="cs"/>
                <w:sz w:val="24"/>
                <w:szCs w:val="24"/>
                <w:cs/>
              </w:rPr>
              <w:t>0</w:t>
            </w:r>
            <w:r w:rsidRPr="00183CE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83CE5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="00CB38E1" w:rsidRPr="00183CE5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Pr="00183CE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183CE5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80" w:type="dxa"/>
            <w:vAlign w:val="bottom"/>
          </w:tcPr>
          <w:p w14:paraId="0CCFC0F5" w14:textId="77777777" w:rsidR="005E3333" w:rsidRPr="00183CE5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92A3F76" w14:textId="77777777" w:rsidR="005E3333" w:rsidRPr="00183CE5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04D15E26" w14:textId="77777777" w:rsidR="005E3333" w:rsidRPr="00183CE5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183CE5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</w:tcPr>
          <w:p w14:paraId="6F1587D5" w14:textId="77777777" w:rsidR="005E3333" w:rsidRPr="00183CE5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808E0C7" w14:textId="149546C2" w:rsidR="005E3333" w:rsidRPr="00183CE5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183CE5">
              <w:rPr>
                <w:rFonts w:ascii="Angsana New" w:hAnsi="Angsana New" w:cs="Angsana New" w:hint="cs"/>
                <w:sz w:val="24"/>
                <w:szCs w:val="24"/>
                <w:cs/>
              </w:rPr>
              <w:t>0</w:t>
            </w:r>
            <w:r w:rsidRPr="00183CE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83CE5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="00CB38E1" w:rsidRPr="00183CE5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Pr="00183CE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183CE5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80" w:type="dxa"/>
            <w:vAlign w:val="bottom"/>
          </w:tcPr>
          <w:p w14:paraId="77A4096E" w14:textId="77777777" w:rsidR="005E3333" w:rsidRPr="00183CE5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B0ACAAD" w14:textId="77777777" w:rsidR="005E3333" w:rsidRPr="00183CE5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180E49A8" w14:textId="77777777" w:rsidR="005E3333" w:rsidRPr="00183CE5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183CE5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  <w:vAlign w:val="bottom"/>
          </w:tcPr>
          <w:p w14:paraId="772C80C7" w14:textId="77777777" w:rsidR="005E3333" w:rsidRPr="00183CE5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01554ED4" w14:textId="1C792D13" w:rsidR="005E3333" w:rsidRPr="00183CE5" w:rsidRDefault="005E3333" w:rsidP="00FE3D84">
            <w:pPr>
              <w:pStyle w:val="acctfourfigures"/>
              <w:tabs>
                <w:tab w:val="clear" w:pos="765"/>
              </w:tabs>
              <w:spacing w:line="240" w:lineRule="atLeast"/>
              <w:ind w:left="-79" w:right="-87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183CE5">
              <w:rPr>
                <w:rFonts w:ascii="Angsana New" w:hAnsi="Angsana New" w:cs="Angsana New" w:hint="cs"/>
                <w:sz w:val="24"/>
                <w:szCs w:val="24"/>
                <w:cs/>
              </w:rPr>
              <w:t>0</w:t>
            </w:r>
            <w:r w:rsidRPr="00183CE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83CE5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="00CB38E1" w:rsidRPr="00183CE5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กันยายน</w:t>
            </w:r>
            <w:r w:rsidRPr="00183CE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183CE5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99" w:type="dxa"/>
            <w:vAlign w:val="bottom"/>
          </w:tcPr>
          <w:p w14:paraId="40BDCA4C" w14:textId="77777777" w:rsidR="005E3333" w:rsidRPr="00183CE5" w:rsidRDefault="005E3333" w:rsidP="00FE3D84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4C0690B0" w14:textId="35712EC3" w:rsidR="005E3333" w:rsidRPr="00183CE5" w:rsidRDefault="005E3333" w:rsidP="00FE3D8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183CE5">
              <w:rPr>
                <w:rFonts w:ascii="Angsana New" w:hAnsi="Angsana New" w:cs="Angsana New" w:hint="cs"/>
                <w:sz w:val="24"/>
                <w:szCs w:val="24"/>
                <w:cs/>
              </w:rPr>
              <w:t>0</w:t>
            </w:r>
            <w:r w:rsidRPr="00183CE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83CE5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="00EF4C62" w:rsidRPr="00183CE5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กันยายน</w:t>
            </w:r>
            <w:r w:rsidRPr="00183CE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183CE5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183CE5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1</w:t>
            </w:r>
          </w:p>
        </w:tc>
      </w:tr>
      <w:tr w:rsidR="00183CE5" w:rsidRPr="00183CE5" w14:paraId="4D9D76AF" w14:textId="77777777" w:rsidTr="00C21245">
        <w:trPr>
          <w:cantSplit/>
          <w:trHeight w:val="19"/>
        </w:trPr>
        <w:tc>
          <w:tcPr>
            <w:tcW w:w="2700" w:type="dxa"/>
          </w:tcPr>
          <w:p w14:paraId="4614F4EB" w14:textId="77777777" w:rsidR="005E3333" w:rsidRPr="00183CE5" w:rsidRDefault="005E3333" w:rsidP="00FE3D84">
            <w:pPr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D04C22D" w14:textId="77777777" w:rsidR="005E3333" w:rsidRPr="00183CE5" w:rsidRDefault="005E3333" w:rsidP="00FE3D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  <w:gridSpan w:val="3"/>
          </w:tcPr>
          <w:p w14:paraId="2A99F3EB" w14:textId="77777777" w:rsidR="005E3333" w:rsidRPr="00183CE5" w:rsidRDefault="005E3333" w:rsidP="00FE3D8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183CE5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2520" w:type="dxa"/>
            <w:gridSpan w:val="4"/>
          </w:tcPr>
          <w:p w14:paraId="6F2F415B" w14:textId="77777777" w:rsidR="005E3333" w:rsidRPr="00183CE5" w:rsidRDefault="005E3333" w:rsidP="00FE3D84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2EB28BD" w14:textId="77777777" w:rsidR="005E3333" w:rsidRPr="00183CE5" w:rsidRDefault="005E3333" w:rsidP="00FE3D84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8015" w:type="dxa"/>
            <w:gridSpan w:val="15"/>
          </w:tcPr>
          <w:p w14:paraId="128684B3" w14:textId="77777777" w:rsidR="005E3333" w:rsidRPr="00183CE5" w:rsidRDefault="005E3333" w:rsidP="00FE3D84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183CE5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183CE5" w:rsidRPr="00183CE5" w14:paraId="2576105D" w14:textId="77777777" w:rsidTr="00C21245">
        <w:trPr>
          <w:cantSplit/>
          <w:trHeight w:val="19"/>
        </w:trPr>
        <w:tc>
          <w:tcPr>
            <w:tcW w:w="3600" w:type="dxa"/>
            <w:gridSpan w:val="3"/>
          </w:tcPr>
          <w:p w14:paraId="2CDEF623" w14:textId="77777777" w:rsidR="005E3333" w:rsidRPr="00183CE5" w:rsidRDefault="005E3333" w:rsidP="00FE3D84">
            <w:pPr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ถือหุ้นโดยบริษัท </w:t>
            </w:r>
            <w:r w:rsidRPr="00183CE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Group Lease Holding</w:t>
            </w:r>
            <w:r w:rsidR="00ED5BC4" w:rsidRPr="00183CE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s</w:t>
            </w:r>
            <w:r w:rsidRPr="00183CE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 Pte. Ltd.</w:t>
            </w:r>
          </w:p>
        </w:tc>
        <w:tc>
          <w:tcPr>
            <w:tcW w:w="180" w:type="dxa"/>
          </w:tcPr>
          <w:p w14:paraId="00955909" w14:textId="77777777" w:rsidR="005E3333" w:rsidRPr="00183CE5" w:rsidRDefault="005E3333" w:rsidP="00FE3D84">
            <w:pPr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720" w:type="dxa"/>
          </w:tcPr>
          <w:p w14:paraId="7C856A35" w14:textId="77777777" w:rsidR="005E3333" w:rsidRPr="00183CE5" w:rsidRDefault="005E3333" w:rsidP="00FE3D84">
            <w:pPr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5487F73" w14:textId="77777777" w:rsidR="005E3333" w:rsidRPr="00183CE5" w:rsidRDefault="005E3333" w:rsidP="00FE3D84">
            <w:pPr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94E1818" w14:textId="77777777" w:rsidR="005E3333" w:rsidRPr="00183CE5" w:rsidRDefault="005E3333" w:rsidP="00FE3D84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3FF4F32" w14:textId="77777777" w:rsidR="005E3333" w:rsidRPr="00183CE5" w:rsidRDefault="005E3333" w:rsidP="00FE3D8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48E2262" w14:textId="77777777" w:rsidR="005E3333" w:rsidRPr="00183CE5" w:rsidRDefault="005E3333" w:rsidP="00FE3D8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BC9CEC2" w14:textId="77777777" w:rsidR="005E3333" w:rsidRPr="00183CE5" w:rsidRDefault="005E3333" w:rsidP="00FE3D8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80DDB6C" w14:textId="77777777" w:rsidR="005E3333" w:rsidRPr="00183CE5" w:rsidRDefault="005E3333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6A763ED" w14:textId="77777777" w:rsidR="005E3333" w:rsidRPr="00183CE5" w:rsidRDefault="005E3333" w:rsidP="00FE3D8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EB13C96" w14:textId="77777777" w:rsidR="005E3333" w:rsidRPr="00183CE5" w:rsidRDefault="005E3333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06E16E3" w14:textId="77777777" w:rsidR="005E3333" w:rsidRPr="00183CE5" w:rsidRDefault="005E3333" w:rsidP="00FE3D8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A70FED8" w14:textId="77777777" w:rsidR="005E3333" w:rsidRPr="00183CE5" w:rsidRDefault="005E3333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BED9263" w14:textId="77777777" w:rsidR="005E3333" w:rsidRPr="00183CE5" w:rsidRDefault="005E3333" w:rsidP="00FE3D8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415CBC9" w14:textId="77777777" w:rsidR="005E3333" w:rsidRPr="00183CE5" w:rsidRDefault="005E3333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337C679" w14:textId="77777777" w:rsidR="005E3333" w:rsidRPr="00183CE5" w:rsidRDefault="005E3333" w:rsidP="00FE3D8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DC5CB60" w14:textId="77777777" w:rsidR="005E3333" w:rsidRPr="00183CE5" w:rsidRDefault="005E3333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817FD4B" w14:textId="77777777" w:rsidR="005E3333" w:rsidRPr="00183CE5" w:rsidRDefault="005E3333" w:rsidP="00FE3D8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B5CCA70" w14:textId="77777777" w:rsidR="005E3333" w:rsidRPr="00183CE5" w:rsidRDefault="005E3333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1CEFA43" w14:textId="77777777" w:rsidR="005E3333" w:rsidRPr="00183CE5" w:rsidRDefault="005E3333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0C63B270" w14:textId="77777777" w:rsidR="005E3333" w:rsidRPr="00183CE5" w:rsidRDefault="005E3333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9" w:type="dxa"/>
          </w:tcPr>
          <w:p w14:paraId="67C11AD9" w14:textId="77777777" w:rsidR="005E3333" w:rsidRPr="00183CE5" w:rsidRDefault="005E3333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762FDE74" w14:textId="77777777" w:rsidR="005E3333" w:rsidRPr="00183CE5" w:rsidRDefault="005E3333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83CE5" w:rsidRPr="00183CE5" w14:paraId="62D83A4D" w14:textId="77777777" w:rsidTr="00C21245">
        <w:trPr>
          <w:cantSplit/>
          <w:trHeight w:val="19"/>
        </w:trPr>
        <w:tc>
          <w:tcPr>
            <w:tcW w:w="2700" w:type="dxa"/>
          </w:tcPr>
          <w:p w14:paraId="3D5E7BF4" w14:textId="77777777" w:rsidR="00A8123B" w:rsidRPr="00183CE5" w:rsidRDefault="00A8123B" w:rsidP="00FE3D84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GL Finance Plc.</w:t>
            </w:r>
          </w:p>
        </w:tc>
        <w:tc>
          <w:tcPr>
            <w:tcW w:w="180" w:type="dxa"/>
            <w:shd w:val="clear" w:color="auto" w:fill="auto"/>
          </w:tcPr>
          <w:p w14:paraId="6CC61402" w14:textId="77777777" w:rsidR="00A8123B" w:rsidRPr="00183CE5" w:rsidRDefault="00A8123B" w:rsidP="00FE3D84">
            <w:pPr>
              <w:tabs>
                <w:tab w:val="clear" w:pos="227"/>
                <w:tab w:val="clear" w:pos="454"/>
                <w:tab w:val="clear" w:pos="680"/>
              </w:tabs>
              <w:ind w:left="99" w:right="-79" w:hanging="1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5FA7ECD" w14:textId="4CB29A14" w:rsidR="00A8123B" w:rsidRPr="00183CE5" w:rsidRDefault="00A8123B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180" w:type="dxa"/>
          </w:tcPr>
          <w:p w14:paraId="75DF2B80" w14:textId="77777777" w:rsidR="00A8123B" w:rsidRPr="00183CE5" w:rsidRDefault="00A8123B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D94D413" w14:textId="45A4C915" w:rsidR="00A8123B" w:rsidRPr="00183CE5" w:rsidRDefault="00A8123B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180" w:type="dxa"/>
          </w:tcPr>
          <w:p w14:paraId="21989912" w14:textId="77777777" w:rsidR="00A8123B" w:rsidRPr="00183CE5" w:rsidRDefault="00A8123B" w:rsidP="00FE3D84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6351BE8" w14:textId="5DC2FFAC" w:rsidR="00A8123B" w:rsidRPr="00183CE5" w:rsidRDefault="00A8123B" w:rsidP="00FE3D84">
            <w:pPr>
              <w:spacing w:line="240" w:lineRule="exact"/>
              <w:ind w:right="-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 xml:space="preserve">10,300 </w:t>
            </w:r>
            <w:r w:rsidRPr="00183CE5">
              <w:rPr>
                <w:rFonts w:ascii="Angsana New" w:hAnsi="Angsana New" w:cs="Angsana New"/>
                <w:sz w:val="24"/>
                <w:szCs w:val="24"/>
                <w:cs/>
              </w:rPr>
              <w:t>พันเหรียญสหรัฐอเมริกา</w:t>
            </w:r>
          </w:p>
        </w:tc>
        <w:tc>
          <w:tcPr>
            <w:tcW w:w="180" w:type="dxa"/>
          </w:tcPr>
          <w:p w14:paraId="6E7C8159" w14:textId="77777777" w:rsidR="00A8123B" w:rsidRPr="00183CE5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97B2D17" w14:textId="0A2D2E18" w:rsidR="00A8123B" w:rsidRPr="00183CE5" w:rsidRDefault="00A8123B" w:rsidP="00FE3D84">
            <w:pPr>
              <w:spacing w:line="240" w:lineRule="exact"/>
              <w:ind w:right="-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 xml:space="preserve">10,300 </w:t>
            </w:r>
            <w:r w:rsidRPr="00183CE5">
              <w:rPr>
                <w:rFonts w:ascii="Angsana New" w:hAnsi="Angsana New" w:cs="Angsana New"/>
                <w:sz w:val="24"/>
                <w:szCs w:val="24"/>
                <w:cs/>
              </w:rPr>
              <w:t>พันเหรียญสหรัฐอเมริกา</w:t>
            </w:r>
          </w:p>
        </w:tc>
        <w:tc>
          <w:tcPr>
            <w:tcW w:w="180" w:type="dxa"/>
          </w:tcPr>
          <w:p w14:paraId="457DABA3" w14:textId="77777777" w:rsidR="00A8123B" w:rsidRPr="00183CE5" w:rsidRDefault="00A8123B" w:rsidP="00FE3D8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12E75B8" w14:textId="024E04F9" w:rsidR="00A8123B" w:rsidRPr="00183CE5" w:rsidRDefault="00A8123B" w:rsidP="00FE3D84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359,470</w:t>
            </w:r>
          </w:p>
        </w:tc>
        <w:tc>
          <w:tcPr>
            <w:tcW w:w="180" w:type="dxa"/>
          </w:tcPr>
          <w:p w14:paraId="6E66BDBA" w14:textId="77777777" w:rsidR="00A8123B" w:rsidRPr="00183CE5" w:rsidRDefault="00A8123B" w:rsidP="00FE3D84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5" w:right="-7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6897703" w14:textId="4A2E7E17" w:rsidR="00A8123B" w:rsidRPr="00183CE5" w:rsidRDefault="00A8123B" w:rsidP="00FE3D8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359,470</w:t>
            </w:r>
          </w:p>
        </w:tc>
        <w:tc>
          <w:tcPr>
            <w:tcW w:w="180" w:type="dxa"/>
          </w:tcPr>
          <w:p w14:paraId="12A7AFCB" w14:textId="77777777" w:rsidR="00A8123B" w:rsidRPr="00183CE5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60FC268" w14:textId="74A80512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5A1EA71" w14:textId="77777777" w:rsidR="00A8123B" w:rsidRPr="00183CE5" w:rsidRDefault="00A8123B" w:rsidP="00FE3D84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FABE904" w14:textId="209B7C28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116EA83" w14:textId="77777777" w:rsidR="00A8123B" w:rsidRPr="00183CE5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72F75EF" w14:textId="07F6C14F" w:rsidR="00A8123B" w:rsidRPr="00183CE5" w:rsidRDefault="00A8123B" w:rsidP="00FE3D84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359,470</w:t>
            </w:r>
          </w:p>
        </w:tc>
        <w:tc>
          <w:tcPr>
            <w:tcW w:w="180" w:type="dxa"/>
          </w:tcPr>
          <w:p w14:paraId="72CC4390" w14:textId="77777777" w:rsidR="00A8123B" w:rsidRPr="00183CE5" w:rsidRDefault="00A8123B" w:rsidP="00FE3D84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148E154" w14:textId="026F69A3" w:rsidR="00A8123B" w:rsidRPr="00183CE5" w:rsidRDefault="00A8123B" w:rsidP="00FE3D84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359,470</w:t>
            </w:r>
          </w:p>
        </w:tc>
        <w:tc>
          <w:tcPr>
            <w:tcW w:w="180" w:type="dxa"/>
          </w:tcPr>
          <w:p w14:paraId="03F90A4B" w14:textId="77777777" w:rsidR="00A8123B" w:rsidRPr="00183CE5" w:rsidRDefault="00A8123B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040C8A42" w14:textId="7C1D4091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99" w:type="dxa"/>
          </w:tcPr>
          <w:p w14:paraId="7020C37D" w14:textId="77777777" w:rsidR="00A8123B" w:rsidRPr="00183CE5" w:rsidRDefault="00A8123B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33F8977C" w14:textId="675A5998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83CE5" w:rsidRPr="00183CE5" w14:paraId="23C12B6B" w14:textId="77777777" w:rsidTr="00C21245">
        <w:trPr>
          <w:cantSplit/>
          <w:trHeight w:val="19"/>
        </w:trPr>
        <w:tc>
          <w:tcPr>
            <w:tcW w:w="2700" w:type="dxa"/>
          </w:tcPr>
          <w:p w14:paraId="1C41760A" w14:textId="77777777" w:rsidR="00A8123B" w:rsidRPr="00183CE5" w:rsidRDefault="00A8123B" w:rsidP="00FE3D84">
            <w:pPr>
              <w:ind w:left="195" w:hanging="195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 xml:space="preserve">GL Leasing (Lao) Company Limited </w:t>
            </w:r>
          </w:p>
        </w:tc>
        <w:tc>
          <w:tcPr>
            <w:tcW w:w="180" w:type="dxa"/>
            <w:shd w:val="clear" w:color="auto" w:fill="auto"/>
          </w:tcPr>
          <w:p w14:paraId="165A1DD9" w14:textId="77777777" w:rsidR="00A8123B" w:rsidRPr="00183CE5" w:rsidRDefault="00A8123B" w:rsidP="00FE3D84">
            <w:pPr>
              <w:tabs>
                <w:tab w:val="clear" w:pos="454"/>
                <w:tab w:val="decimal" w:pos="461"/>
              </w:tabs>
              <w:ind w:left="105" w:right="-79" w:hanging="18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A37DADC" w14:textId="102C154E" w:rsidR="00A8123B" w:rsidRPr="00183CE5" w:rsidRDefault="00A8123B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99.88</w:t>
            </w:r>
          </w:p>
        </w:tc>
        <w:tc>
          <w:tcPr>
            <w:tcW w:w="180" w:type="dxa"/>
          </w:tcPr>
          <w:p w14:paraId="6BD3F945" w14:textId="77777777" w:rsidR="00A8123B" w:rsidRPr="00183CE5" w:rsidRDefault="00A8123B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E0EB39E" w14:textId="7DE54E0E" w:rsidR="00A8123B" w:rsidRPr="00183CE5" w:rsidRDefault="00A8123B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99.88</w:t>
            </w:r>
          </w:p>
        </w:tc>
        <w:tc>
          <w:tcPr>
            <w:tcW w:w="180" w:type="dxa"/>
          </w:tcPr>
          <w:p w14:paraId="550D8F6F" w14:textId="77777777" w:rsidR="00A8123B" w:rsidRPr="00183CE5" w:rsidRDefault="00A8123B" w:rsidP="00FE3D84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0F06672" w14:textId="77777777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41,840,720</w:t>
            </w:r>
          </w:p>
          <w:p w14:paraId="5465E205" w14:textId="01970AE5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พันกีบ</w:t>
            </w:r>
            <w:r w:rsidRPr="00183CE5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ลาว</w:t>
            </w:r>
          </w:p>
        </w:tc>
        <w:tc>
          <w:tcPr>
            <w:tcW w:w="180" w:type="dxa"/>
          </w:tcPr>
          <w:p w14:paraId="639CAE09" w14:textId="77777777" w:rsidR="00A8123B" w:rsidRPr="00183CE5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CE8AA03" w14:textId="77777777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41,840,720</w:t>
            </w:r>
          </w:p>
          <w:p w14:paraId="40379DFB" w14:textId="74CF0646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พันกีบ</w:t>
            </w:r>
            <w:r w:rsidRPr="00183CE5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ลาว</w:t>
            </w:r>
          </w:p>
        </w:tc>
        <w:tc>
          <w:tcPr>
            <w:tcW w:w="180" w:type="dxa"/>
          </w:tcPr>
          <w:p w14:paraId="30B47EAD" w14:textId="77777777" w:rsidR="00A8123B" w:rsidRPr="00183CE5" w:rsidRDefault="00A8123B" w:rsidP="00FE3D8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76C7A2F" w14:textId="45309112" w:rsidR="00A8123B" w:rsidRPr="00183CE5" w:rsidRDefault="00A8123B" w:rsidP="00FE3D84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176,195</w:t>
            </w:r>
          </w:p>
        </w:tc>
        <w:tc>
          <w:tcPr>
            <w:tcW w:w="180" w:type="dxa"/>
          </w:tcPr>
          <w:p w14:paraId="37980D8E" w14:textId="77777777" w:rsidR="00A8123B" w:rsidRPr="00183CE5" w:rsidRDefault="00A8123B" w:rsidP="00FE3D84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5" w:right="-7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F4CC811" w14:textId="1B2296A3" w:rsidR="00A8123B" w:rsidRPr="00183CE5" w:rsidRDefault="00A8123B" w:rsidP="00FE3D8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176,195</w:t>
            </w:r>
          </w:p>
        </w:tc>
        <w:tc>
          <w:tcPr>
            <w:tcW w:w="180" w:type="dxa"/>
          </w:tcPr>
          <w:p w14:paraId="1FA418F5" w14:textId="77777777" w:rsidR="00A8123B" w:rsidRPr="00183CE5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55E2E3E" w14:textId="18F9B4DF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920E60D" w14:textId="77777777" w:rsidR="00A8123B" w:rsidRPr="00183CE5" w:rsidRDefault="00A8123B" w:rsidP="00FE3D84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E265F5C" w14:textId="1874427C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1250FB5" w14:textId="77777777" w:rsidR="00A8123B" w:rsidRPr="00183CE5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5D870F0" w14:textId="3F275914" w:rsidR="00A8123B" w:rsidRPr="00183CE5" w:rsidRDefault="00A8123B" w:rsidP="00FE3D84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176,195</w:t>
            </w:r>
          </w:p>
        </w:tc>
        <w:tc>
          <w:tcPr>
            <w:tcW w:w="180" w:type="dxa"/>
          </w:tcPr>
          <w:p w14:paraId="3B718D64" w14:textId="77777777" w:rsidR="00A8123B" w:rsidRPr="00183CE5" w:rsidRDefault="00A8123B" w:rsidP="00FE3D84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E4A05E1" w14:textId="5089372C" w:rsidR="00A8123B" w:rsidRPr="00183CE5" w:rsidRDefault="00A8123B" w:rsidP="00FE3D84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176,195</w:t>
            </w:r>
          </w:p>
        </w:tc>
        <w:tc>
          <w:tcPr>
            <w:tcW w:w="180" w:type="dxa"/>
          </w:tcPr>
          <w:p w14:paraId="48D04654" w14:textId="77777777" w:rsidR="00A8123B" w:rsidRPr="00183CE5" w:rsidRDefault="00A8123B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7926EA31" w14:textId="6A02C229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99" w:type="dxa"/>
          </w:tcPr>
          <w:p w14:paraId="64F3464C" w14:textId="77777777" w:rsidR="00A8123B" w:rsidRPr="00183CE5" w:rsidRDefault="00A8123B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63DCAC0C" w14:textId="4BB955D3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83CE5" w:rsidRPr="00183CE5" w14:paraId="078A2C55" w14:textId="77777777" w:rsidTr="00C21245">
        <w:trPr>
          <w:cantSplit/>
          <w:trHeight w:val="19"/>
        </w:trPr>
        <w:tc>
          <w:tcPr>
            <w:tcW w:w="2700" w:type="dxa"/>
          </w:tcPr>
          <w:p w14:paraId="44AB604B" w14:textId="77777777" w:rsidR="00A8123B" w:rsidRPr="00183CE5" w:rsidRDefault="00A8123B" w:rsidP="00FE3D84">
            <w:pPr>
              <w:ind w:left="195" w:hanging="195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PT Group Lease Finance Indonesia</w:t>
            </w:r>
          </w:p>
        </w:tc>
        <w:tc>
          <w:tcPr>
            <w:tcW w:w="180" w:type="dxa"/>
            <w:shd w:val="clear" w:color="auto" w:fill="auto"/>
          </w:tcPr>
          <w:p w14:paraId="7D99EE77" w14:textId="77777777" w:rsidR="00A8123B" w:rsidRPr="00183CE5" w:rsidRDefault="00A8123B" w:rsidP="00FE3D84">
            <w:pPr>
              <w:tabs>
                <w:tab w:val="clear" w:pos="454"/>
                <w:tab w:val="decimal" w:pos="461"/>
              </w:tabs>
              <w:ind w:left="105" w:right="-79" w:hanging="18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55E478A" w14:textId="201E4E41" w:rsidR="00A8123B" w:rsidRPr="00183CE5" w:rsidRDefault="00A8123B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65.00</w:t>
            </w:r>
          </w:p>
        </w:tc>
        <w:tc>
          <w:tcPr>
            <w:tcW w:w="180" w:type="dxa"/>
          </w:tcPr>
          <w:p w14:paraId="5CEB39CB" w14:textId="77777777" w:rsidR="00A8123B" w:rsidRPr="00183CE5" w:rsidRDefault="00A8123B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7151795" w14:textId="137ACB35" w:rsidR="00A8123B" w:rsidRPr="00183CE5" w:rsidRDefault="00A8123B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65.00</w:t>
            </w:r>
          </w:p>
        </w:tc>
        <w:tc>
          <w:tcPr>
            <w:tcW w:w="180" w:type="dxa"/>
          </w:tcPr>
          <w:p w14:paraId="0F368C1E" w14:textId="77777777" w:rsidR="00A8123B" w:rsidRPr="00183CE5" w:rsidRDefault="00A8123B" w:rsidP="00FE3D84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AAA1E56" w14:textId="68D26CA5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100,000,000</w:t>
            </w:r>
            <w:r w:rsidRPr="00183CE5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พันรู</w:t>
            </w:r>
            <w:r w:rsidRPr="00183CE5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เปียอินโดนีเซีย</w:t>
            </w:r>
          </w:p>
        </w:tc>
        <w:tc>
          <w:tcPr>
            <w:tcW w:w="180" w:type="dxa"/>
          </w:tcPr>
          <w:p w14:paraId="2B5A8F01" w14:textId="77777777" w:rsidR="00A8123B" w:rsidRPr="00183CE5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C2CD0F6" w14:textId="48E622B0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100,000,000</w:t>
            </w:r>
            <w:r w:rsidRPr="00183CE5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พันรู</w:t>
            </w:r>
            <w:r w:rsidRPr="00183CE5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เปียอินโดนีเซีย</w:t>
            </w:r>
          </w:p>
        </w:tc>
        <w:tc>
          <w:tcPr>
            <w:tcW w:w="180" w:type="dxa"/>
          </w:tcPr>
          <w:p w14:paraId="6E593EA9" w14:textId="77777777" w:rsidR="00A8123B" w:rsidRPr="00183CE5" w:rsidRDefault="00A8123B" w:rsidP="00FE3D8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0C5DCAB" w14:textId="3FCD8E62" w:rsidR="00A8123B" w:rsidRPr="00183CE5" w:rsidRDefault="00A8123B" w:rsidP="00FE3D84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172,133</w:t>
            </w:r>
          </w:p>
        </w:tc>
        <w:tc>
          <w:tcPr>
            <w:tcW w:w="180" w:type="dxa"/>
          </w:tcPr>
          <w:p w14:paraId="71AF6EF3" w14:textId="77777777" w:rsidR="00A8123B" w:rsidRPr="00183CE5" w:rsidRDefault="00A8123B" w:rsidP="00FE3D84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5" w:right="-7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2405098" w14:textId="5502B6FE" w:rsidR="00A8123B" w:rsidRPr="00183CE5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exac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172,133</w:t>
            </w:r>
          </w:p>
        </w:tc>
        <w:tc>
          <w:tcPr>
            <w:tcW w:w="180" w:type="dxa"/>
          </w:tcPr>
          <w:p w14:paraId="2860BBD9" w14:textId="77777777" w:rsidR="00A8123B" w:rsidRPr="00183CE5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2134B93" w14:textId="643307E3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94714C7" w14:textId="77777777" w:rsidR="00A8123B" w:rsidRPr="00183CE5" w:rsidRDefault="00A8123B" w:rsidP="00FE3D84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6F4EFFC" w14:textId="02B316FA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DA75A48" w14:textId="77777777" w:rsidR="00A8123B" w:rsidRPr="00183CE5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83F5DCA" w14:textId="2B851B8F" w:rsidR="00A8123B" w:rsidRPr="00183CE5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exac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172,133</w:t>
            </w:r>
          </w:p>
        </w:tc>
        <w:tc>
          <w:tcPr>
            <w:tcW w:w="180" w:type="dxa"/>
          </w:tcPr>
          <w:p w14:paraId="21FDDBDC" w14:textId="77777777" w:rsidR="00A8123B" w:rsidRPr="00183CE5" w:rsidRDefault="00A8123B" w:rsidP="00FE3D84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2E859B8" w14:textId="22131223" w:rsidR="00A8123B" w:rsidRPr="00183CE5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exac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172,133</w:t>
            </w:r>
          </w:p>
        </w:tc>
        <w:tc>
          <w:tcPr>
            <w:tcW w:w="180" w:type="dxa"/>
          </w:tcPr>
          <w:p w14:paraId="46C6B6AB" w14:textId="77777777" w:rsidR="00A8123B" w:rsidRPr="00183CE5" w:rsidRDefault="00A8123B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505A9B42" w14:textId="6262C072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99" w:type="dxa"/>
          </w:tcPr>
          <w:p w14:paraId="3F030459" w14:textId="77777777" w:rsidR="00A8123B" w:rsidRPr="00183CE5" w:rsidRDefault="00A8123B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71CAAE35" w14:textId="532863B1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83CE5" w:rsidRPr="00183CE5" w14:paraId="0EF680AF" w14:textId="77777777" w:rsidTr="00C21245">
        <w:trPr>
          <w:cantSplit/>
          <w:trHeight w:val="19"/>
        </w:trPr>
        <w:tc>
          <w:tcPr>
            <w:tcW w:w="2700" w:type="dxa"/>
          </w:tcPr>
          <w:p w14:paraId="5AD35CC5" w14:textId="77777777" w:rsidR="00A8123B" w:rsidRPr="00183CE5" w:rsidRDefault="00A8123B" w:rsidP="00FE3D84">
            <w:pPr>
              <w:ind w:left="195" w:hanging="195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BG Microfinance Myanmar Co., Ltd.</w:t>
            </w:r>
          </w:p>
        </w:tc>
        <w:tc>
          <w:tcPr>
            <w:tcW w:w="180" w:type="dxa"/>
            <w:shd w:val="clear" w:color="auto" w:fill="auto"/>
          </w:tcPr>
          <w:p w14:paraId="799ACBA1" w14:textId="77777777" w:rsidR="00A8123B" w:rsidRPr="00183CE5" w:rsidRDefault="00A8123B" w:rsidP="00FE3D84">
            <w:pPr>
              <w:tabs>
                <w:tab w:val="clear" w:pos="454"/>
                <w:tab w:val="decimal" w:pos="461"/>
              </w:tabs>
              <w:ind w:left="105" w:right="-79" w:hanging="18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282C611" w14:textId="4F8556FE" w:rsidR="00A8123B" w:rsidRPr="00183CE5" w:rsidRDefault="00A8123B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180" w:type="dxa"/>
          </w:tcPr>
          <w:p w14:paraId="2DF54747" w14:textId="77777777" w:rsidR="00A8123B" w:rsidRPr="00183CE5" w:rsidRDefault="00A8123B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5BC451C" w14:textId="13E28493" w:rsidR="00A8123B" w:rsidRPr="00183CE5" w:rsidRDefault="00A8123B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180" w:type="dxa"/>
          </w:tcPr>
          <w:p w14:paraId="12B4269B" w14:textId="77777777" w:rsidR="00A8123B" w:rsidRPr="00183CE5" w:rsidRDefault="00A8123B" w:rsidP="00FE3D84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404B82B" w14:textId="77777777" w:rsidR="00A8123B" w:rsidRPr="00183CE5" w:rsidRDefault="00A8123B" w:rsidP="00FE3D84">
            <w:pPr>
              <w:spacing w:line="240" w:lineRule="exact"/>
              <w:ind w:right="-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18,849,080</w:t>
            </w:r>
          </w:p>
          <w:p w14:paraId="561C7D3C" w14:textId="741A2F5F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พันจัตพม่า</w:t>
            </w:r>
          </w:p>
        </w:tc>
        <w:tc>
          <w:tcPr>
            <w:tcW w:w="180" w:type="dxa"/>
          </w:tcPr>
          <w:p w14:paraId="1DFD3E9E" w14:textId="77777777" w:rsidR="00A8123B" w:rsidRPr="00183CE5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B5406F5" w14:textId="77777777" w:rsidR="00A8123B" w:rsidRPr="00183CE5" w:rsidRDefault="00A8123B" w:rsidP="00FE3D84">
            <w:pPr>
              <w:spacing w:line="240" w:lineRule="exact"/>
              <w:ind w:right="-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18,849,080</w:t>
            </w:r>
          </w:p>
          <w:p w14:paraId="219478CF" w14:textId="319BA0CC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พันจัตพม่า</w:t>
            </w:r>
          </w:p>
        </w:tc>
        <w:tc>
          <w:tcPr>
            <w:tcW w:w="180" w:type="dxa"/>
          </w:tcPr>
          <w:p w14:paraId="57EB614F" w14:textId="77777777" w:rsidR="00A8123B" w:rsidRPr="00183CE5" w:rsidRDefault="00A8123B" w:rsidP="00FE3D8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C00F1CE" w14:textId="3A748A00" w:rsidR="00A8123B" w:rsidRPr="00183CE5" w:rsidRDefault="00A8123B" w:rsidP="00FE3D84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717,922</w:t>
            </w:r>
          </w:p>
        </w:tc>
        <w:tc>
          <w:tcPr>
            <w:tcW w:w="180" w:type="dxa"/>
          </w:tcPr>
          <w:p w14:paraId="4B49716F" w14:textId="77777777" w:rsidR="00A8123B" w:rsidRPr="00183CE5" w:rsidRDefault="00A8123B" w:rsidP="00FE3D84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5" w:right="-7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B918411" w14:textId="3CCF1483" w:rsidR="00A8123B" w:rsidRPr="00183CE5" w:rsidRDefault="00A8123B" w:rsidP="00FE3D8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717,922</w:t>
            </w:r>
          </w:p>
        </w:tc>
        <w:tc>
          <w:tcPr>
            <w:tcW w:w="180" w:type="dxa"/>
          </w:tcPr>
          <w:p w14:paraId="78846AB8" w14:textId="77777777" w:rsidR="00A8123B" w:rsidRPr="00183CE5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AFF204A" w14:textId="6F52AA12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8866BB4" w14:textId="77777777" w:rsidR="00A8123B" w:rsidRPr="00183CE5" w:rsidRDefault="00A8123B" w:rsidP="00FE3D84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7DEDAC4" w14:textId="09CF2D7B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B7B6D25" w14:textId="77777777" w:rsidR="00A8123B" w:rsidRPr="00183CE5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916D30B" w14:textId="6C107ED4" w:rsidR="00A8123B" w:rsidRPr="00183CE5" w:rsidRDefault="00A8123B" w:rsidP="00FE3D84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717,922</w:t>
            </w:r>
          </w:p>
        </w:tc>
        <w:tc>
          <w:tcPr>
            <w:tcW w:w="180" w:type="dxa"/>
          </w:tcPr>
          <w:p w14:paraId="2BAB4C73" w14:textId="77777777" w:rsidR="00A8123B" w:rsidRPr="00183CE5" w:rsidRDefault="00A8123B" w:rsidP="00FE3D84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5A0B07E" w14:textId="25C3C9C9" w:rsidR="00A8123B" w:rsidRPr="00183CE5" w:rsidRDefault="00A8123B" w:rsidP="00FE3D84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717,922</w:t>
            </w:r>
          </w:p>
        </w:tc>
        <w:tc>
          <w:tcPr>
            <w:tcW w:w="180" w:type="dxa"/>
          </w:tcPr>
          <w:p w14:paraId="609FAE02" w14:textId="77777777" w:rsidR="00A8123B" w:rsidRPr="00183CE5" w:rsidRDefault="00A8123B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68E37391" w14:textId="0005FD25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99" w:type="dxa"/>
          </w:tcPr>
          <w:p w14:paraId="78D570A4" w14:textId="77777777" w:rsidR="00A8123B" w:rsidRPr="00183CE5" w:rsidRDefault="00A8123B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2F4F4428" w14:textId="5B66FE30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83CE5" w:rsidRPr="00183CE5" w14:paraId="2AD44825" w14:textId="77777777" w:rsidTr="00C21245">
        <w:trPr>
          <w:cantSplit/>
          <w:trHeight w:val="19"/>
        </w:trPr>
        <w:tc>
          <w:tcPr>
            <w:tcW w:w="2700" w:type="dxa"/>
          </w:tcPr>
          <w:p w14:paraId="21B37E5C" w14:textId="77777777" w:rsidR="00A8123B" w:rsidRPr="00183CE5" w:rsidRDefault="00A8123B" w:rsidP="00FE3D84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 xml:space="preserve">GL-AMMK Co., Ltd.  </w:t>
            </w:r>
          </w:p>
        </w:tc>
        <w:tc>
          <w:tcPr>
            <w:tcW w:w="180" w:type="dxa"/>
            <w:shd w:val="clear" w:color="auto" w:fill="auto"/>
          </w:tcPr>
          <w:p w14:paraId="7E035F84" w14:textId="77777777" w:rsidR="00A8123B" w:rsidRPr="00183CE5" w:rsidRDefault="00A8123B" w:rsidP="00FE3D84">
            <w:pPr>
              <w:tabs>
                <w:tab w:val="clear" w:pos="454"/>
                <w:tab w:val="decimal" w:pos="461"/>
              </w:tabs>
              <w:ind w:left="105" w:right="-79" w:hanging="18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27451D3" w14:textId="19325891" w:rsidR="00A8123B" w:rsidRPr="00183CE5" w:rsidRDefault="00A8123B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57.00</w:t>
            </w:r>
          </w:p>
        </w:tc>
        <w:tc>
          <w:tcPr>
            <w:tcW w:w="180" w:type="dxa"/>
          </w:tcPr>
          <w:p w14:paraId="2373E3B2" w14:textId="77777777" w:rsidR="00A8123B" w:rsidRPr="00183CE5" w:rsidRDefault="00A8123B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FF2E78D" w14:textId="2EB55459" w:rsidR="00A8123B" w:rsidRPr="00183CE5" w:rsidRDefault="00A8123B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57.00</w:t>
            </w:r>
          </w:p>
        </w:tc>
        <w:tc>
          <w:tcPr>
            <w:tcW w:w="180" w:type="dxa"/>
          </w:tcPr>
          <w:p w14:paraId="14A9D56E" w14:textId="77777777" w:rsidR="00A8123B" w:rsidRPr="00183CE5" w:rsidRDefault="00A8123B" w:rsidP="00FE3D84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D71B78A" w14:textId="77777777" w:rsidR="00A8123B" w:rsidRPr="00183CE5" w:rsidRDefault="00A8123B" w:rsidP="00FE3D84">
            <w:pPr>
              <w:spacing w:line="240" w:lineRule="exact"/>
              <w:ind w:right="-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4,080,000</w:t>
            </w:r>
          </w:p>
          <w:p w14:paraId="52F42BB5" w14:textId="0E9B27D7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พันจัตพม่า</w:t>
            </w:r>
          </w:p>
        </w:tc>
        <w:tc>
          <w:tcPr>
            <w:tcW w:w="180" w:type="dxa"/>
          </w:tcPr>
          <w:p w14:paraId="7C3DACE5" w14:textId="77777777" w:rsidR="00A8123B" w:rsidRPr="00183CE5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2D91974" w14:textId="77777777" w:rsidR="00A8123B" w:rsidRPr="00183CE5" w:rsidRDefault="00A8123B" w:rsidP="00FE3D84">
            <w:pPr>
              <w:spacing w:line="240" w:lineRule="exact"/>
              <w:ind w:right="-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4,080,000</w:t>
            </w:r>
          </w:p>
          <w:p w14:paraId="69CBACA9" w14:textId="1DB26044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พันจัตพม่า</w:t>
            </w:r>
          </w:p>
        </w:tc>
        <w:tc>
          <w:tcPr>
            <w:tcW w:w="180" w:type="dxa"/>
          </w:tcPr>
          <w:p w14:paraId="45ABBD64" w14:textId="77777777" w:rsidR="00A8123B" w:rsidRPr="00183CE5" w:rsidRDefault="00A8123B" w:rsidP="00FE3D8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88D71AE" w14:textId="5F23E479" w:rsidR="00A8123B" w:rsidRPr="00183CE5" w:rsidRDefault="00A8123B" w:rsidP="00FE3D84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59,350</w:t>
            </w:r>
          </w:p>
        </w:tc>
        <w:tc>
          <w:tcPr>
            <w:tcW w:w="180" w:type="dxa"/>
          </w:tcPr>
          <w:p w14:paraId="154EFD93" w14:textId="77777777" w:rsidR="00A8123B" w:rsidRPr="00183CE5" w:rsidRDefault="00A8123B" w:rsidP="00FE3D84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5" w:right="-7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262B052" w14:textId="5D9DD1DE" w:rsidR="00A8123B" w:rsidRPr="00183CE5" w:rsidRDefault="00A8123B" w:rsidP="00FE3D8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59,350</w:t>
            </w:r>
          </w:p>
        </w:tc>
        <w:tc>
          <w:tcPr>
            <w:tcW w:w="180" w:type="dxa"/>
          </w:tcPr>
          <w:p w14:paraId="6F12EAF1" w14:textId="77777777" w:rsidR="00A8123B" w:rsidRPr="00183CE5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3CBFF62" w14:textId="0A8907E5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41138BC" w14:textId="77777777" w:rsidR="00A8123B" w:rsidRPr="00183CE5" w:rsidRDefault="00A8123B" w:rsidP="00FE3D84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3BA2784" w14:textId="1EF90045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78AB4AB" w14:textId="77777777" w:rsidR="00A8123B" w:rsidRPr="00183CE5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F41C30F" w14:textId="518C134F" w:rsidR="00A8123B" w:rsidRPr="00183CE5" w:rsidRDefault="00A8123B" w:rsidP="00FE3D84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59,350</w:t>
            </w:r>
          </w:p>
        </w:tc>
        <w:tc>
          <w:tcPr>
            <w:tcW w:w="180" w:type="dxa"/>
          </w:tcPr>
          <w:p w14:paraId="78E50677" w14:textId="77777777" w:rsidR="00A8123B" w:rsidRPr="00183CE5" w:rsidRDefault="00A8123B" w:rsidP="00FE3D84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535F247" w14:textId="3B74D838" w:rsidR="00A8123B" w:rsidRPr="00183CE5" w:rsidRDefault="00A8123B" w:rsidP="00FE3D84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59,350</w:t>
            </w:r>
          </w:p>
        </w:tc>
        <w:tc>
          <w:tcPr>
            <w:tcW w:w="180" w:type="dxa"/>
          </w:tcPr>
          <w:p w14:paraId="019C48C4" w14:textId="77777777" w:rsidR="00A8123B" w:rsidRPr="00183CE5" w:rsidRDefault="00A8123B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63A038CE" w14:textId="780D375C" w:rsidR="00A8123B" w:rsidRPr="00183CE5" w:rsidRDefault="00BC42C4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575</w:t>
            </w:r>
          </w:p>
        </w:tc>
        <w:tc>
          <w:tcPr>
            <w:tcW w:w="199" w:type="dxa"/>
          </w:tcPr>
          <w:p w14:paraId="14B01A1F" w14:textId="77777777" w:rsidR="00A8123B" w:rsidRPr="00183CE5" w:rsidRDefault="00A8123B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42E6C9B0" w14:textId="69C3D1E4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83CE5" w:rsidRPr="00183CE5" w14:paraId="59B8009B" w14:textId="77777777" w:rsidTr="00C21245">
        <w:trPr>
          <w:cantSplit/>
          <w:trHeight w:val="19"/>
        </w:trPr>
        <w:tc>
          <w:tcPr>
            <w:tcW w:w="2700" w:type="dxa"/>
          </w:tcPr>
          <w:p w14:paraId="2CE079CD" w14:textId="77777777" w:rsidR="00A8123B" w:rsidRPr="00183CE5" w:rsidRDefault="00A8123B" w:rsidP="00FE3D84">
            <w:pPr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83CE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ถือหุ้นโดยบริษัท ธนบรรณ จำกัด</w:t>
            </w:r>
          </w:p>
        </w:tc>
        <w:tc>
          <w:tcPr>
            <w:tcW w:w="180" w:type="dxa"/>
            <w:shd w:val="clear" w:color="auto" w:fill="auto"/>
          </w:tcPr>
          <w:p w14:paraId="3AAD7674" w14:textId="77777777" w:rsidR="00A8123B" w:rsidRPr="00183CE5" w:rsidRDefault="00A8123B" w:rsidP="00FE3D84">
            <w:pPr>
              <w:tabs>
                <w:tab w:val="clear" w:pos="454"/>
                <w:tab w:val="decimal" w:pos="461"/>
              </w:tabs>
              <w:ind w:left="105" w:right="-79" w:hanging="18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BA616D6" w14:textId="77777777" w:rsidR="00A8123B" w:rsidRPr="00183CE5" w:rsidRDefault="00A8123B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DC6C94A" w14:textId="77777777" w:rsidR="00A8123B" w:rsidRPr="00183CE5" w:rsidRDefault="00A8123B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E24E28A" w14:textId="77777777" w:rsidR="00A8123B" w:rsidRPr="00183CE5" w:rsidRDefault="00A8123B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813ACFD" w14:textId="77777777" w:rsidR="00A8123B" w:rsidRPr="00183CE5" w:rsidRDefault="00A8123B" w:rsidP="00FE3D84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5E02C45" w14:textId="77777777" w:rsidR="00A8123B" w:rsidRPr="00183CE5" w:rsidRDefault="00A8123B" w:rsidP="00FE3D84">
            <w:pPr>
              <w:spacing w:line="240" w:lineRule="exact"/>
              <w:ind w:right="-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40F1C0C" w14:textId="77777777" w:rsidR="00A8123B" w:rsidRPr="00183CE5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2B3CF0E" w14:textId="77777777" w:rsidR="00A8123B" w:rsidRPr="00183CE5" w:rsidRDefault="00A8123B" w:rsidP="00FE3D84">
            <w:pPr>
              <w:spacing w:line="240" w:lineRule="exact"/>
              <w:ind w:right="-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71B05A2" w14:textId="77777777" w:rsidR="00A8123B" w:rsidRPr="00183CE5" w:rsidRDefault="00A8123B" w:rsidP="00FE3D8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2B3DE83" w14:textId="77777777" w:rsidR="00A8123B" w:rsidRPr="00183CE5" w:rsidRDefault="00A8123B" w:rsidP="00FE3D8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96C0614" w14:textId="77777777" w:rsidR="00A8123B" w:rsidRPr="00183CE5" w:rsidRDefault="00A8123B" w:rsidP="00FE3D84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5" w:right="-7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03219D7" w14:textId="77777777" w:rsidR="00A8123B" w:rsidRPr="00183CE5" w:rsidRDefault="00A8123B" w:rsidP="00FE3D8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D161F27" w14:textId="77777777" w:rsidR="00A8123B" w:rsidRPr="00183CE5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4B5F109" w14:textId="77777777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2ECC641" w14:textId="77777777" w:rsidR="00A8123B" w:rsidRPr="00183CE5" w:rsidRDefault="00A8123B" w:rsidP="00FE3D84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07E793E" w14:textId="77777777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EFDF9E5" w14:textId="77777777" w:rsidR="00A8123B" w:rsidRPr="00183CE5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0688CC6" w14:textId="77777777" w:rsidR="00A8123B" w:rsidRPr="00183CE5" w:rsidRDefault="00A8123B" w:rsidP="00FE3D84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5ED65D1" w14:textId="77777777" w:rsidR="00A8123B" w:rsidRPr="00183CE5" w:rsidRDefault="00A8123B" w:rsidP="00FE3D84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F67CD42" w14:textId="77777777" w:rsidR="00A8123B" w:rsidRPr="00183CE5" w:rsidRDefault="00A8123B" w:rsidP="00FE3D84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C3A17A5" w14:textId="77777777" w:rsidR="00A8123B" w:rsidRPr="00183CE5" w:rsidRDefault="00A8123B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0BA9F767" w14:textId="77777777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9" w:type="dxa"/>
          </w:tcPr>
          <w:p w14:paraId="1284D19C" w14:textId="77777777" w:rsidR="00A8123B" w:rsidRPr="00183CE5" w:rsidRDefault="00A8123B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0C6A0113" w14:textId="77777777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83CE5" w:rsidRPr="00183CE5" w14:paraId="2579EFFC" w14:textId="77777777" w:rsidTr="00C21245">
        <w:trPr>
          <w:cantSplit/>
          <w:trHeight w:val="19"/>
        </w:trPr>
        <w:tc>
          <w:tcPr>
            <w:tcW w:w="2700" w:type="dxa"/>
          </w:tcPr>
          <w:p w14:paraId="02FC17D3" w14:textId="77777777" w:rsidR="00A8123B" w:rsidRPr="00183CE5" w:rsidRDefault="00A8123B" w:rsidP="00FE3D84">
            <w:pPr>
              <w:spacing w:line="240" w:lineRule="exact"/>
              <w:ind w:right="-144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พัฒนาบริการสบาย จำกัด</w:t>
            </w:r>
          </w:p>
        </w:tc>
        <w:tc>
          <w:tcPr>
            <w:tcW w:w="180" w:type="dxa"/>
            <w:shd w:val="clear" w:color="auto" w:fill="auto"/>
          </w:tcPr>
          <w:p w14:paraId="1C2AA124" w14:textId="77777777" w:rsidR="00A8123B" w:rsidRPr="00183CE5" w:rsidRDefault="00A8123B" w:rsidP="00FE3D84">
            <w:pPr>
              <w:tabs>
                <w:tab w:val="clear" w:pos="454"/>
                <w:tab w:val="decimal" w:pos="461"/>
              </w:tabs>
              <w:ind w:left="105" w:right="-79" w:hanging="18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A74B15B" w14:textId="1857F7D0" w:rsidR="00A8123B" w:rsidRPr="00183CE5" w:rsidRDefault="00A8123B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180" w:type="dxa"/>
          </w:tcPr>
          <w:p w14:paraId="59C4C148" w14:textId="77777777" w:rsidR="00A8123B" w:rsidRPr="00183CE5" w:rsidRDefault="00A8123B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C37BD19" w14:textId="586F762B" w:rsidR="00A8123B" w:rsidRPr="00183CE5" w:rsidRDefault="00A8123B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180" w:type="dxa"/>
          </w:tcPr>
          <w:p w14:paraId="315E4F09" w14:textId="77777777" w:rsidR="00A8123B" w:rsidRPr="00183CE5" w:rsidRDefault="00A8123B" w:rsidP="00FE3D84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7153C92" w14:textId="77777777" w:rsidR="00A8123B" w:rsidRPr="00183CE5" w:rsidRDefault="00A8123B" w:rsidP="00FE3D84">
            <w:pPr>
              <w:spacing w:line="240" w:lineRule="exact"/>
              <w:ind w:right="-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4,000</w:t>
            </w:r>
          </w:p>
          <w:p w14:paraId="5CBDADC7" w14:textId="14C17B91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80" w:type="dxa"/>
          </w:tcPr>
          <w:p w14:paraId="73C08C79" w14:textId="77777777" w:rsidR="00A8123B" w:rsidRPr="00183CE5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DB21B0A" w14:textId="77777777" w:rsidR="00A8123B" w:rsidRPr="00183CE5" w:rsidRDefault="00A8123B" w:rsidP="00FE3D84">
            <w:pPr>
              <w:spacing w:line="240" w:lineRule="exact"/>
              <w:ind w:right="-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4,000</w:t>
            </w:r>
          </w:p>
          <w:p w14:paraId="0F99B7DB" w14:textId="34C45761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80" w:type="dxa"/>
          </w:tcPr>
          <w:p w14:paraId="172F1923" w14:textId="77777777" w:rsidR="00A8123B" w:rsidRPr="00183CE5" w:rsidRDefault="00A8123B" w:rsidP="00FE3D8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4E41F9F" w14:textId="6B58EABE" w:rsidR="00A8123B" w:rsidRPr="00183CE5" w:rsidRDefault="00A8123B" w:rsidP="00FE3D84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4,000</w:t>
            </w:r>
          </w:p>
        </w:tc>
        <w:tc>
          <w:tcPr>
            <w:tcW w:w="180" w:type="dxa"/>
          </w:tcPr>
          <w:p w14:paraId="3E9DCA50" w14:textId="77777777" w:rsidR="00A8123B" w:rsidRPr="00183CE5" w:rsidRDefault="00A8123B" w:rsidP="00FE3D84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5" w:right="-7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66737B4" w14:textId="243E16CA" w:rsidR="00A8123B" w:rsidRPr="00183CE5" w:rsidRDefault="00A8123B" w:rsidP="00FE3D8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4,000</w:t>
            </w:r>
          </w:p>
        </w:tc>
        <w:tc>
          <w:tcPr>
            <w:tcW w:w="180" w:type="dxa"/>
          </w:tcPr>
          <w:p w14:paraId="00D0C9AA" w14:textId="77777777" w:rsidR="00A8123B" w:rsidRPr="00183CE5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4D526FE" w14:textId="7CFCFDAC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045CCDE" w14:textId="77777777" w:rsidR="00A8123B" w:rsidRPr="00183CE5" w:rsidRDefault="00A8123B" w:rsidP="00FE3D84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0D149D8" w14:textId="67DE6FBB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80AE492" w14:textId="77777777" w:rsidR="00A8123B" w:rsidRPr="00183CE5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4EF8DAE" w14:textId="5B715038" w:rsidR="00A8123B" w:rsidRPr="00183CE5" w:rsidRDefault="00A8123B" w:rsidP="00FE3D84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4,000</w:t>
            </w:r>
          </w:p>
        </w:tc>
        <w:tc>
          <w:tcPr>
            <w:tcW w:w="180" w:type="dxa"/>
          </w:tcPr>
          <w:p w14:paraId="351B217B" w14:textId="77777777" w:rsidR="00A8123B" w:rsidRPr="00183CE5" w:rsidRDefault="00A8123B" w:rsidP="00FE3D84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CE03A48" w14:textId="3E04275E" w:rsidR="00A8123B" w:rsidRPr="00183CE5" w:rsidRDefault="00A8123B" w:rsidP="00FE3D84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4,000</w:t>
            </w:r>
          </w:p>
        </w:tc>
        <w:tc>
          <w:tcPr>
            <w:tcW w:w="180" w:type="dxa"/>
          </w:tcPr>
          <w:p w14:paraId="7128CABF" w14:textId="77777777" w:rsidR="00A8123B" w:rsidRPr="00183CE5" w:rsidRDefault="00A8123B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F7057C" w14:textId="4BD70C5C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99" w:type="dxa"/>
          </w:tcPr>
          <w:p w14:paraId="539A48E0" w14:textId="77777777" w:rsidR="00A8123B" w:rsidRPr="00183CE5" w:rsidRDefault="00A8123B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60EAA99E" w14:textId="2EDADA49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83CE5" w:rsidRPr="00183CE5" w14:paraId="0869F2A5" w14:textId="77777777" w:rsidTr="00C21245">
        <w:trPr>
          <w:cantSplit/>
          <w:trHeight w:val="19"/>
        </w:trPr>
        <w:tc>
          <w:tcPr>
            <w:tcW w:w="2700" w:type="dxa"/>
          </w:tcPr>
          <w:p w14:paraId="51F86B5D" w14:textId="77777777" w:rsidR="00A8123B" w:rsidRPr="00183CE5" w:rsidRDefault="00A8123B" w:rsidP="00FE3D84">
            <w:pP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83C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80" w:type="dxa"/>
          </w:tcPr>
          <w:p w14:paraId="423BC04D" w14:textId="77777777" w:rsidR="00A8123B" w:rsidRPr="00183CE5" w:rsidRDefault="00A8123B" w:rsidP="00FE3D84">
            <w:pPr>
              <w:tabs>
                <w:tab w:val="clear" w:pos="454"/>
                <w:tab w:val="decimal" w:pos="461"/>
              </w:tabs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094D2AEF" w14:textId="77777777" w:rsidR="00A8123B" w:rsidRPr="00183CE5" w:rsidRDefault="00A8123B" w:rsidP="00FE3D8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074C7F2" w14:textId="77777777" w:rsidR="00A8123B" w:rsidRPr="00183CE5" w:rsidRDefault="00A8123B" w:rsidP="00FE3D84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4B2786CD" w14:textId="77777777" w:rsidR="00A8123B" w:rsidRPr="00183CE5" w:rsidRDefault="00A8123B" w:rsidP="00FE3D8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66B31ED" w14:textId="77777777" w:rsidR="00A8123B" w:rsidRPr="00183CE5" w:rsidRDefault="00A8123B" w:rsidP="00FE3D84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9672791" w14:textId="77777777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565B0AE" w14:textId="77777777" w:rsidR="00A8123B" w:rsidRPr="00183CE5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937D63B" w14:textId="77777777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E227929" w14:textId="77777777" w:rsidR="00A8123B" w:rsidRPr="00183CE5" w:rsidRDefault="00A8123B" w:rsidP="00FE3D8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B8F1109" w14:textId="1CF4E86E" w:rsidR="00A8123B" w:rsidRPr="00183CE5" w:rsidRDefault="00A8123B" w:rsidP="00FE3D84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5" w:right="-7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1,489,070</w:t>
            </w:r>
          </w:p>
        </w:tc>
        <w:tc>
          <w:tcPr>
            <w:tcW w:w="180" w:type="dxa"/>
          </w:tcPr>
          <w:p w14:paraId="0A8D328E" w14:textId="77777777" w:rsidR="00A8123B" w:rsidRPr="00183CE5" w:rsidRDefault="00A8123B" w:rsidP="00FE3D84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5" w:right="-7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5D93279" w14:textId="6FF89630" w:rsidR="00A8123B" w:rsidRPr="00183CE5" w:rsidRDefault="00A8123B" w:rsidP="00FE3D8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5" w:right="-7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1,489,070</w:t>
            </w:r>
          </w:p>
        </w:tc>
        <w:tc>
          <w:tcPr>
            <w:tcW w:w="180" w:type="dxa"/>
          </w:tcPr>
          <w:p w14:paraId="58723155" w14:textId="77777777" w:rsidR="00A8123B" w:rsidRPr="00183CE5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FDB80DE" w14:textId="2EA6B38A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2EB8936" w14:textId="77777777" w:rsidR="00A8123B" w:rsidRPr="00183CE5" w:rsidRDefault="00A8123B" w:rsidP="00FE3D84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0FB97CF" w14:textId="2C0CEAD3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EFBCD11" w14:textId="77777777" w:rsidR="00A8123B" w:rsidRPr="00183CE5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CF70289" w14:textId="06997E3E" w:rsidR="00A8123B" w:rsidRPr="00183CE5" w:rsidRDefault="00A8123B" w:rsidP="00FE3D84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1,489,070</w:t>
            </w:r>
          </w:p>
        </w:tc>
        <w:tc>
          <w:tcPr>
            <w:tcW w:w="180" w:type="dxa"/>
          </w:tcPr>
          <w:p w14:paraId="4B28F0E6" w14:textId="77777777" w:rsidR="00A8123B" w:rsidRPr="00183CE5" w:rsidRDefault="00A8123B" w:rsidP="00FE3D84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CAE8B0E" w14:textId="37876E56" w:rsidR="00A8123B" w:rsidRPr="00183CE5" w:rsidRDefault="00A8123B" w:rsidP="00FE3D84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1,489,070</w:t>
            </w:r>
          </w:p>
        </w:tc>
        <w:tc>
          <w:tcPr>
            <w:tcW w:w="180" w:type="dxa"/>
          </w:tcPr>
          <w:p w14:paraId="4F19A0AE" w14:textId="77777777" w:rsidR="00A8123B" w:rsidRPr="00183CE5" w:rsidRDefault="00A8123B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25361226" w14:textId="0467DAC7" w:rsidR="00A8123B" w:rsidRPr="00183CE5" w:rsidRDefault="00BC42C4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b/>
                <w:bCs/>
                <w:sz w:val="24"/>
                <w:szCs w:val="24"/>
              </w:rPr>
              <w:t>575</w:t>
            </w:r>
          </w:p>
        </w:tc>
        <w:tc>
          <w:tcPr>
            <w:tcW w:w="199" w:type="dxa"/>
          </w:tcPr>
          <w:p w14:paraId="2662F49A" w14:textId="77777777" w:rsidR="00A8123B" w:rsidRPr="00183CE5" w:rsidRDefault="00A8123B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3D4E85A5" w14:textId="19D9E647" w:rsidR="00A8123B" w:rsidRPr="00183CE5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83CE5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</w:tr>
    </w:tbl>
    <w:p w14:paraId="638E6667" w14:textId="77777777" w:rsidR="005E3333" w:rsidRPr="00183CE5" w:rsidRDefault="005E3333" w:rsidP="00FE3D84">
      <w:pPr>
        <w:jc w:val="both"/>
        <w:rPr>
          <w:rFonts w:ascii="Angsana New" w:hAnsi="Angsana New" w:cs="Angsana New"/>
          <w:sz w:val="26"/>
          <w:szCs w:val="26"/>
        </w:rPr>
      </w:pPr>
    </w:p>
    <w:p w14:paraId="68FB5BAD" w14:textId="77777777" w:rsidR="005E3333" w:rsidRPr="00183CE5" w:rsidRDefault="005E3333" w:rsidP="00FE3D84">
      <w:pPr>
        <w:jc w:val="both"/>
        <w:rPr>
          <w:rFonts w:ascii="Angsana New" w:hAnsi="Angsana New" w:cs="Angsana New"/>
          <w:sz w:val="26"/>
          <w:szCs w:val="26"/>
          <w:cs/>
        </w:rPr>
        <w:sectPr w:rsidR="005E3333" w:rsidRPr="00183CE5" w:rsidSect="0017198F">
          <w:pgSz w:w="16834" w:h="11909" w:orient="landscape" w:code="9"/>
          <w:pgMar w:top="1152" w:right="814" w:bottom="1152" w:left="1080" w:header="720" w:footer="720" w:gutter="0"/>
          <w:cols w:space="720"/>
          <w:docGrid w:linePitch="326"/>
        </w:sectPr>
      </w:pPr>
    </w:p>
    <w:p w14:paraId="0DF8E906" w14:textId="77777777" w:rsidR="00B650B8" w:rsidRPr="00183CE5" w:rsidRDefault="00B650B8" w:rsidP="00FE3D84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Theme="majorBidi" w:hAnsiTheme="majorBidi" w:cs="Angsana New"/>
          <w:sz w:val="30"/>
          <w:szCs w:val="30"/>
          <w:u w:val="none"/>
          <w:cs/>
          <w:lang w:val="th-TH"/>
        </w:rPr>
      </w:pPr>
      <w:bookmarkStart w:id="15" w:name="_Toc23425271"/>
      <w:r w:rsidRPr="00183CE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เงินลงทุนระยะยาวอื่น</w:t>
      </w:r>
      <w:bookmarkEnd w:id="15"/>
    </w:p>
    <w:p w14:paraId="2110313F" w14:textId="77777777" w:rsidR="00832CBA" w:rsidRPr="00183CE5" w:rsidRDefault="00832CBA" w:rsidP="00FE3D84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tbl>
      <w:tblPr>
        <w:tblW w:w="9204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310"/>
        <w:gridCol w:w="1097"/>
        <w:gridCol w:w="180"/>
        <w:gridCol w:w="1214"/>
        <w:gridCol w:w="182"/>
        <w:gridCol w:w="1221"/>
      </w:tblGrid>
      <w:tr w:rsidR="00183CE5" w:rsidRPr="00183CE5" w14:paraId="06188E49" w14:textId="77777777" w:rsidTr="00B54189">
        <w:trPr>
          <w:cantSplit/>
        </w:trPr>
        <w:tc>
          <w:tcPr>
            <w:tcW w:w="5310" w:type="dxa"/>
            <w:shd w:val="clear" w:color="auto" w:fill="auto"/>
          </w:tcPr>
          <w:p w14:paraId="053DFBDB" w14:textId="77777777" w:rsidR="00B650B8" w:rsidRPr="00183CE5" w:rsidRDefault="00B650B8" w:rsidP="00FE3D84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</w:tcPr>
          <w:p w14:paraId="35F3BC5A" w14:textId="77777777" w:rsidR="00B650B8" w:rsidRPr="00183CE5" w:rsidRDefault="00B650B8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28DA096" w14:textId="77777777" w:rsidR="00B650B8" w:rsidRPr="00183CE5" w:rsidRDefault="00B650B8" w:rsidP="00FE3D8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7" w:type="dxa"/>
            <w:gridSpan w:val="3"/>
          </w:tcPr>
          <w:p w14:paraId="6E5676CD" w14:textId="77777777" w:rsidR="00B650B8" w:rsidRPr="00183CE5" w:rsidRDefault="00B650B8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83CE5" w:rsidRPr="00183CE5" w14:paraId="09FB9646" w14:textId="77777777" w:rsidTr="00B54189">
        <w:trPr>
          <w:cantSplit/>
        </w:trPr>
        <w:tc>
          <w:tcPr>
            <w:tcW w:w="5310" w:type="dxa"/>
          </w:tcPr>
          <w:p w14:paraId="77174B13" w14:textId="77777777" w:rsidR="00B650B8" w:rsidRPr="00183CE5" w:rsidRDefault="00B650B8" w:rsidP="00FE3D84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</w:tcPr>
          <w:p w14:paraId="53A81FD2" w14:textId="77777777" w:rsidR="00B650B8" w:rsidRPr="00183CE5" w:rsidRDefault="00B650B8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3D9A84F" w14:textId="77777777" w:rsidR="00B650B8" w:rsidRPr="00183CE5" w:rsidRDefault="00B650B8" w:rsidP="00FE3D8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vAlign w:val="center"/>
          </w:tcPr>
          <w:p w14:paraId="001AC38F" w14:textId="24733A11" w:rsidR="00B650B8" w:rsidRPr="00183CE5" w:rsidRDefault="00EE6B38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83CE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30 </w:t>
            </w:r>
            <w:r w:rsidR="00CB38E1" w:rsidRPr="00183CE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2" w:type="dxa"/>
            <w:vAlign w:val="center"/>
          </w:tcPr>
          <w:p w14:paraId="1DCCE4F2" w14:textId="77777777" w:rsidR="00B650B8" w:rsidRPr="00183CE5" w:rsidRDefault="00B650B8" w:rsidP="00FE3D8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vAlign w:val="center"/>
          </w:tcPr>
          <w:p w14:paraId="5877E0E5" w14:textId="77777777" w:rsidR="00B650B8" w:rsidRPr="00183CE5" w:rsidRDefault="004A2E7F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183CE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183CE5" w:rsidRPr="00183CE5" w14:paraId="00EFE06D" w14:textId="77777777" w:rsidTr="00B54189">
        <w:trPr>
          <w:cantSplit/>
        </w:trPr>
        <w:tc>
          <w:tcPr>
            <w:tcW w:w="5310" w:type="dxa"/>
          </w:tcPr>
          <w:p w14:paraId="13C0B02F" w14:textId="77777777" w:rsidR="004A2E7F" w:rsidRPr="00183CE5" w:rsidRDefault="004A2E7F" w:rsidP="00FE3D84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</w:tcPr>
          <w:p w14:paraId="6233A9C1" w14:textId="77777777" w:rsidR="004A2E7F" w:rsidRPr="00183CE5" w:rsidRDefault="004A2E7F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183C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80" w:type="dxa"/>
          </w:tcPr>
          <w:p w14:paraId="7304312B" w14:textId="77777777" w:rsidR="004A2E7F" w:rsidRPr="00183CE5" w:rsidRDefault="004A2E7F" w:rsidP="00FE3D8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</w:tcPr>
          <w:p w14:paraId="02DF3995" w14:textId="77777777" w:rsidR="004A2E7F" w:rsidRPr="00183CE5" w:rsidRDefault="004A2E7F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183C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2" w:type="dxa"/>
          </w:tcPr>
          <w:p w14:paraId="48B0BF74" w14:textId="77777777" w:rsidR="004A2E7F" w:rsidRPr="00183CE5" w:rsidRDefault="004A2E7F" w:rsidP="00FE3D8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3FAD9312" w14:textId="77777777" w:rsidR="004A2E7F" w:rsidRPr="00183CE5" w:rsidRDefault="004A2E7F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183CE5" w:rsidRPr="00183CE5" w14:paraId="115350A2" w14:textId="77777777" w:rsidTr="00B54189">
        <w:trPr>
          <w:cantSplit/>
        </w:trPr>
        <w:tc>
          <w:tcPr>
            <w:tcW w:w="5310" w:type="dxa"/>
          </w:tcPr>
          <w:p w14:paraId="0D8162A2" w14:textId="77777777" w:rsidR="004A2E7F" w:rsidRPr="00183CE5" w:rsidRDefault="004A2E7F" w:rsidP="00FE3D8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</w:tcPr>
          <w:p w14:paraId="37B19AB3" w14:textId="77777777" w:rsidR="004A2E7F" w:rsidRPr="00183CE5" w:rsidRDefault="004A2E7F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3888CB3" w14:textId="77777777" w:rsidR="004A2E7F" w:rsidRPr="00183CE5" w:rsidRDefault="004A2E7F" w:rsidP="00FE3D8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7" w:type="dxa"/>
            <w:gridSpan w:val="3"/>
          </w:tcPr>
          <w:p w14:paraId="188A6BB9" w14:textId="77777777" w:rsidR="004A2E7F" w:rsidRPr="00183CE5" w:rsidRDefault="004A2E7F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3C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83CE5" w:rsidRPr="00183CE5" w14:paraId="32AAF8B0" w14:textId="77777777" w:rsidTr="00B54189">
        <w:trPr>
          <w:cantSplit/>
        </w:trPr>
        <w:tc>
          <w:tcPr>
            <w:tcW w:w="5310" w:type="dxa"/>
          </w:tcPr>
          <w:p w14:paraId="444901B6" w14:textId="77777777" w:rsidR="004A2E7F" w:rsidRPr="00183CE5" w:rsidRDefault="004A2E7F" w:rsidP="00FE3D84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เงินลงทุนในตราสารหนี้ที่จะถือจนครบกำหนด </w:t>
            </w:r>
          </w:p>
        </w:tc>
        <w:tc>
          <w:tcPr>
            <w:tcW w:w="1097" w:type="dxa"/>
          </w:tcPr>
          <w:p w14:paraId="3FD3790F" w14:textId="77777777" w:rsidR="004A2E7F" w:rsidRPr="00183CE5" w:rsidRDefault="004A2E7F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ED81B67" w14:textId="77777777" w:rsidR="004A2E7F" w:rsidRPr="00183CE5" w:rsidRDefault="004A2E7F" w:rsidP="00FE3D8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</w:tcPr>
          <w:p w14:paraId="33A007EC" w14:textId="77777777" w:rsidR="004A2E7F" w:rsidRPr="00183CE5" w:rsidRDefault="004A2E7F" w:rsidP="00FE3D84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1D5CC9D8" w14:textId="77777777" w:rsidR="004A2E7F" w:rsidRPr="00183CE5" w:rsidRDefault="004A2E7F" w:rsidP="00FE3D84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0BB82688" w14:textId="77777777" w:rsidR="004A2E7F" w:rsidRPr="00183CE5" w:rsidRDefault="004A2E7F" w:rsidP="00FE3D84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3CE5" w:rsidRPr="00183CE5" w14:paraId="33CA1892" w14:textId="77777777" w:rsidTr="00B54189">
        <w:trPr>
          <w:cantSplit/>
        </w:trPr>
        <w:tc>
          <w:tcPr>
            <w:tcW w:w="5310" w:type="dxa"/>
          </w:tcPr>
          <w:p w14:paraId="64134423" w14:textId="77777777" w:rsidR="00A32FEE" w:rsidRPr="00183CE5" w:rsidRDefault="00A32FEE" w:rsidP="00FE3D8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เงินให้กู้ยืมแปลงสภาพ</w:t>
            </w:r>
          </w:p>
        </w:tc>
        <w:tc>
          <w:tcPr>
            <w:tcW w:w="1097" w:type="dxa"/>
          </w:tcPr>
          <w:p w14:paraId="5229E880" w14:textId="77777777" w:rsidR="00A32FEE" w:rsidRPr="00183CE5" w:rsidRDefault="00A32FEE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2CC96505" w14:textId="77777777" w:rsidR="00A32FEE" w:rsidRPr="00183CE5" w:rsidRDefault="00A32FEE" w:rsidP="00FE3D8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</w:tcPr>
          <w:p w14:paraId="45354795" w14:textId="2171CE47" w:rsidR="00A32FEE" w:rsidRPr="00183CE5" w:rsidRDefault="00BC42C4" w:rsidP="00FE3D84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192,718</w:t>
            </w:r>
          </w:p>
        </w:tc>
        <w:tc>
          <w:tcPr>
            <w:tcW w:w="182" w:type="dxa"/>
          </w:tcPr>
          <w:p w14:paraId="28080602" w14:textId="77777777" w:rsidR="00A32FEE" w:rsidRPr="00183CE5" w:rsidRDefault="00A32FEE" w:rsidP="00FE3D84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56DB3D43" w14:textId="77777777" w:rsidR="00A32FEE" w:rsidRPr="00183CE5" w:rsidRDefault="00A32FEE" w:rsidP="00FE3D84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192,718</w:t>
            </w:r>
          </w:p>
        </w:tc>
      </w:tr>
      <w:tr w:rsidR="00183CE5" w:rsidRPr="00183CE5" w14:paraId="0083F7DD" w14:textId="77777777" w:rsidTr="00AC6331">
        <w:trPr>
          <w:cantSplit/>
          <w:trHeight w:val="207"/>
        </w:trPr>
        <w:tc>
          <w:tcPr>
            <w:tcW w:w="5310" w:type="dxa"/>
          </w:tcPr>
          <w:p w14:paraId="6B1D5BB9" w14:textId="77777777" w:rsidR="00A32FEE" w:rsidRPr="00183CE5" w:rsidRDefault="00A32FEE" w:rsidP="00FE3D84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7" w:type="dxa"/>
          </w:tcPr>
          <w:p w14:paraId="6054BB5F" w14:textId="77777777" w:rsidR="00A32FEE" w:rsidRPr="00183CE5" w:rsidRDefault="00A32FEE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DA50C65" w14:textId="77777777" w:rsidR="00A32FEE" w:rsidRPr="00183CE5" w:rsidRDefault="00A32FEE" w:rsidP="00FE3D8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</w:tcPr>
          <w:p w14:paraId="2FD95336" w14:textId="77777777" w:rsidR="00A32FEE" w:rsidRPr="00183CE5" w:rsidRDefault="00A32FEE" w:rsidP="00FE3D84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3F5A1443" w14:textId="77777777" w:rsidR="00A32FEE" w:rsidRPr="00183CE5" w:rsidRDefault="00A32FEE" w:rsidP="00FE3D84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7DC8196A" w14:textId="77777777" w:rsidR="00A32FEE" w:rsidRPr="00183CE5" w:rsidRDefault="00A32FEE" w:rsidP="00FE3D84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3CE5" w:rsidRPr="00183CE5" w14:paraId="26897ACB" w14:textId="77777777" w:rsidTr="00B54189">
        <w:trPr>
          <w:cantSplit/>
        </w:trPr>
        <w:tc>
          <w:tcPr>
            <w:tcW w:w="5310" w:type="dxa"/>
          </w:tcPr>
          <w:p w14:paraId="61C8929B" w14:textId="77777777" w:rsidR="00A32FEE" w:rsidRPr="00183CE5" w:rsidRDefault="00A32FEE" w:rsidP="00FE3D84">
            <w:pPr>
              <w:pStyle w:val="1"/>
              <w:widowControl/>
              <w:tabs>
                <w:tab w:val="left" w:pos="162"/>
                <w:tab w:val="left" w:pos="360"/>
                <w:tab w:val="right" w:pos="7200"/>
              </w:tabs>
              <w:spacing w:line="380" w:lineRule="exact"/>
              <w:ind w:left="0"/>
              <w:jc w:val="both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cs/>
              </w:rPr>
              <w:t>เงินลงทุนในบริษัทอื่น</w:t>
            </w:r>
          </w:p>
        </w:tc>
        <w:tc>
          <w:tcPr>
            <w:tcW w:w="1097" w:type="dxa"/>
          </w:tcPr>
          <w:p w14:paraId="66AD1C6C" w14:textId="77777777" w:rsidR="00A32FEE" w:rsidRPr="00183CE5" w:rsidRDefault="00A32FEE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A2857EB" w14:textId="77777777" w:rsidR="00A32FEE" w:rsidRPr="00183CE5" w:rsidRDefault="00A32FEE" w:rsidP="00FE3D8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</w:tcPr>
          <w:p w14:paraId="18C18F71" w14:textId="77777777" w:rsidR="00A32FEE" w:rsidRPr="00183CE5" w:rsidRDefault="00A32FEE" w:rsidP="00FE3D84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54A896F3" w14:textId="77777777" w:rsidR="00A32FEE" w:rsidRPr="00183CE5" w:rsidRDefault="00A32FEE" w:rsidP="00FE3D84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62B3CB41" w14:textId="77777777" w:rsidR="00A32FEE" w:rsidRPr="00183CE5" w:rsidRDefault="00A32FEE" w:rsidP="00FE3D84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3CE5" w:rsidRPr="00183CE5" w14:paraId="5C18DAE0" w14:textId="77777777" w:rsidTr="00B54189">
        <w:trPr>
          <w:cantSplit/>
        </w:trPr>
        <w:tc>
          <w:tcPr>
            <w:tcW w:w="5310" w:type="dxa"/>
          </w:tcPr>
          <w:p w14:paraId="03389318" w14:textId="77777777" w:rsidR="00BC42C4" w:rsidRPr="00183CE5" w:rsidRDefault="00BC42C4" w:rsidP="00FE3D84">
            <w:pPr>
              <w:pStyle w:val="1"/>
              <w:widowControl/>
              <w:tabs>
                <w:tab w:val="left" w:pos="162"/>
                <w:tab w:val="left" w:pos="360"/>
                <w:tab w:val="right" w:pos="7200"/>
              </w:tabs>
              <w:spacing w:line="380" w:lineRule="exact"/>
              <w:ind w:left="0"/>
              <w:jc w:val="both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Bagan Innovation Technology (Singapore) Pte. Ltd.</w:t>
            </w:r>
          </w:p>
        </w:tc>
        <w:tc>
          <w:tcPr>
            <w:tcW w:w="1097" w:type="dxa"/>
          </w:tcPr>
          <w:p w14:paraId="2C6FAEED" w14:textId="77777777" w:rsidR="00BC42C4" w:rsidRPr="00183CE5" w:rsidRDefault="00BC42C4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3967E35" w14:textId="77777777" w:rsidR="00BC42C4" w:rsidRPr="00183CE5" w:rsidRDefault="00BC42C4" w:rsidP="00FE3D8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</w:tcPr>
          <w:p w14:paraId="4F74AC5E" w14:textId="2C18FA6E" w:rsidR="00BC42C4" w:rsidRPr="00183CE5" w:rsidRDefault="00BC42C4" w:rsidP="00FE3D84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63,776</w:t>
            </w:r>
          </w:p>
        </w:tc>
        <w:tc>
          <w:tcPr>
            <w:tcW w:w="182" w:type="dxa"/>
          </w:tcPr>
          <w:p w14:paraId="4A056851" w14:textId="77777777" w:rsidR="00BC42C4" w:rsidRPr="00183CE5" w:rsidRDefault="00BC42C4" w:rsidP="00FE3D84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4C7FC0EB" w14:textId="77777777" w:rsidR="00BC42C4" w:rsidRPr="00183CE5" w:rsidRDefault="00BC42C4" w:rsidP="00FE3D84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63,776</w:t>
            </w:r>
          </w:p>
        </w:tc>
      </w:tr>
      <w:tr w:rsidR="00183CE5" w:rsidRPr="00183CE5" w14:paraId="247203CA" w14:textId="77777777" w:rsidTr="00B54189">
        <w:trPr>
          <w:cantSplit/>
        </w:trPr>
        <w:tc>
          <w:tcPr>
            <w:tcW w:w="5310" w:type="dxa"/>
          </w:tcPr>
          <w:p w14:paraId="4091A59B" w14:textId="77777777" w:rsidR="00BC42C4" w:rsidRPr="00183CE5" w:rsidRDefault="00BC42C4" w:rsidP="00FE3D8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 xml:space="preserve">PT Bank </w:t>
            </w:r>
            <w:proofErr w:type="spellStart"/>
            <w:r w:rsidRPr="00183CE5">
              <w:rPr>
                <w:rFonts w:asciiTheme="majorBidi" w:hAnsiTheme="majorBidi" w:cstheme="majorBidi"/>
                <w:sz w:val="30"/>
                <w:szCs w:val="30"/>
              </w:rPr>
              <w:t>JTrust</w:t>
            </w:r>
            <w:proofErr w:type="spellEnd"/>
            <w:r w:rsidRPr="00183CE5">
              <w:rPr>
                <w:rFonts w:asciiTheme="majorBidi" w:hAnsiTheme="majorBidi" w:cstheme="majorBidi"/>
                <w:sz w:val="30"/>
                <w:szCs w:val="30"/>
              </w:rPr>
              <w:t xml:space="preserve"> Indonesia </w:t>
            </w:r>
            <w:proofErr w:type="spellStart"/>
            <w:r w:rsidRPr="00183CE5">
              <w:rPr>
                <w:rFonts w:asciiTheme="majorBidi" w:hAnsiTheme="majorBidi" w:cstheme="majorBidi"/>
                <w:sz w:val="30"/>
                <w:szCs w:val="30"/>
              </w:rPr>
              <w:t>Tbk</w:t>
            </w:r>
            <w:proofErr w:type="spellEnd"/>
            <w:r w:rsidRPr="00183CE5">
              <w:rPr>
                <w:rFonts w:asciiTheme="majorBidi" w:hAnsiTheme="majorBidi" w:cstheme="majorBidi"/>
                <w:sz w:val="30"/>
                <w:szCs w:val="30"/>
              </w:rPr>
              <w:t>.</w:t>
            </w:r>
          </w:p>
        </w:tc>
        <w:tc>
          <w:tcPr>
            <w:tcW w:w="1097" w:type="dxa"/>
          </w:tcPr>
          <w:p w14:paraId="2E8B0A2B" w14:textId="77777777" w:rsidR="00BC42C4" w:rsidRPr="00183CE5" w:rsidRDefault="00BC42C4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2711EBD0" w14:textId="77777777" w:rsidR="00BC42C4" w:rsidRPr="00183CE5" w:rsidRDefault="00BC42C4" w:rsidP="00FE3D8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75905C62" w14:textId="554C1AFC" w:rsidR="00BC42C4" w:rsidRPr="00183CE5" w:rsidRDefault="00BC42C4" w:rsidP="00FE3D84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414,502</w:t>
            </w:r>
          </w:p>
        </w:tc>
        <w:tc>
          <w:tcPr>
            <w:tcW w:w="182" w:type="dxa"/>
          </w:tcPr>
          <w:p w14:paraId="3E3502EE" w14:textId="77777777" w:rsidR="00BC42C4" w:rsidRPr="00183CE5" w:rsidRDefault="00BC42C4" w:rsidP="00FE3D84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12BE2A86" w14:textId="77777777" w:rsidR="00BC42C4" w:rsidRPr="00183CE5" w:rsidRDefault="00BC42C4" w:rsidP="00FE3D84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414,502</w:t>
            </w:r>
          </w:p>
        </w:tc>
      </w:tr>
      <w:tr w:rsidR="00183CE5" w:rsidRPr="00183CE5" w14:paraId="1838F03A" w14:textId="77777777" w:rsidTr="00B54189">
        <w:trPr>
          <w:cantSplit/>
        </w:trPr>
        <w:tc>
          <w:tcPr>
            <w:tcW w:w="5310" w:type="dxa"/>
          </w:tcPr>
          <w:p w14:paraId="45081D32" w14:textId="77777777" w:rsidR="00BC42C4" w:rsidRPr="00183CE5" w:rsidRDefault="00BC42C4" w:rsidP="00FE3D8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รวมเงินลงทุนในบริษัทอื่น</w:t>
            </w:r>
          </w:p>
        </w:tc>
        <w:tc>
          <w:tcPr>
            <w:tcW w:w="1097" w:type="dxa"/>
          </w:tcPr>
          <w:p w14:paraId="6354E592" w14:textId="77777777" w:rsidR="00BC42C4" w:rsidRPr="00183CE5" w:rsidRDefault="00BC42C4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AF80D25" w14:textId="77777777" w:rsidR="00BC42C4" w:rsidRPr="00183CE5" w:rsidRDefault="00BC42C4" w:rsidP="00FE3D8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291D2EFE" w14:textId="63B42B42" w:rsidR="00BC42C4" w:rsidRPr="00183CE5" w:rsidRDefault="00BC42C4" w:rsidP="00FE3D84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478,278</w:t>
            </w:r>
          </w:p>
        </w:tc>
        <w:tc>
          <w:tcPr>
            <w:tcW w:w="182" w:type="dxa"/>
          </w:tcPr>
          <w:p w14:paraId="5FA084FD" w14:textId="77777777" w:rsidR="00BC42C4" w:rsidRPr="00183CE5" w:rsidRDefault="00BC42C4" w:rsidP="00FE3D84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2C1AB906" w14:textId="77777777" w:rsidR="00BC42C4" w:rsidRPr="00183CE5" w:rsidRDefault="00BC42C4" w:rsidP="00FE3D84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478,278</w:t>
            </w:r>
          </w:p>
        </w:tc>
      </w:tr>
      <w:tr w:rsidR="00BC42C4" w:rsidRPr="00183CE5" w14:paraId="75CD96BC" w14:textId="77777777" w:rsidTr="00B54189">
        <w:trPr>
          <w:cantSplit/>
        </w:trPr>
        <w:tc>
          <w:tcPr>
            <w:tcW w:w="5310" w:type="dxa"/>
          </w:tcPr>
          <w:p w14:paraId="5B649AC4" w14:textId="77777777" w:rsidR="00BC42C4" w:rsidRPr="00183CE5" w:rsidRDefault="00BC42C4" w:rsidP="00FE3D8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7" w:type="dxa"/>
          </w:tcPr>
          <w:p w14:paraId="3D9225CC" w14:textId="77777777" w:rsidR="00BC42C4" w:rsidRPr="00183CE5" w:rsidRDefault="00BC42C4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AC0DFB9" w14:textId="77777777" w:rsidR="00BC42C4" w:rsidRPr="00183CE5" w:rsidRDefault="00BC42C4" w:rsidP="00FE3D84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</w:tcPr>
          <w:p w14:paraId="4453832A" w14:textId="11EC6A88" w:rsidR="00BC42C4" w:rsidRPr="00183CE5" w:rsidRDefault="00BC42C4" w:rsidP="00FE3D84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670,996</w:t>
            </w:r>
          </w:p>
        </w:tc>
        <w:tc>
          <w:tcPr>
            <w:tcW w:w="182" w:type="dxa"/>
          </w:tcPr>
          <w:p w14:paraId="52DBBC9F" w14:textId="77777777" w:rsidR="00BC42C4" w:rsidRPr="00183CE5" w:rsidRDefault="00BC42C4" w:rsidP="00FE3D84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</w:tcPr>
          <w:p w14:paraId="52DFFBD9" w14:textId="77777777" w:rsidR="00BC42C4" w:rsidRPr="00183CE5" w:rsidRDefault="00BC42C4" w:rsidP="00FE3D84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670,996</w:t>
            </w:r>
          </w:p>
        </w:tc>
      </w:tr>
    </w:tbl>
    <w:p w14:paraId="6B1CA181" w14:textId="77777777" w:rsidR="00B650B8" w:rsidRPr="00183CE5" w:rsidRDefault="00B650B8" w:rsidP="00FE3D84">
      <w:pPr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446CD1C4" w14:textId="77777777" w:rsidR="00674410" w:rsidRPr="00183CE5" w:rsidRDefault="00674410" w:rsidP="00FE3D84">
      <w:pPr>
        <w:ind w:left="461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183CE5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เงินลงทุนใน </w:t>
      </w:r>
      <w:r w:rsidRPr="00183CE5">
        <w:rPr>
          <w:rFonts w:asciiTheme="majorBidi" w:hAnsiTheme="majorBidi" w:cstheme="majorBidi"/>
          <w:i/>
          <w:iCs/>
          <w:sz w:val="30"/>
          <w:szCs w:val="30"/>
        </w:rPr>
        <w:t xml:space="preserve">PT Bank </w:t>
      </w:r>
      <w:proofErr w:type="spellStart"/>
      <w:r w:rsidRPr="00183CE5">
        <w:rPr>
          <w:rFonts w:asciiTheme="majorBidi" w:hAnsiTheme="majorBidi" w:cstheme="majorBidi"/>
          <w:i/>
          <w:iCs/>
          <w:sz w:val="30"/>
          <w:szCs w:val="30"/>
        </w:rPr>
        <w:t>JTrust</w:t>
      </w:r>
      <w:proofErr w:type="spellEnd"/>
      <w:r w:rsidRPr="00183CE5">
        <w:rPr>
          <w:rFonts w:asciiTheme="majorBidi" w:hAnsiTheme="majorBidi" w:cstheme="majorBidi"/>
          <w:i/>
          <w:iCs/>
          <w:sz w:val="30"/>
          <w:szCs w:val="30"/>
        </w:rPr>
        <w:t xml:space="preserve"> Indonesia </w:t>
      </w:r>
      <w:proofErr w:type="spellStart"/>
      <w:r w:rsidRPr="00183CE5">
        <w:rPr>
          <w:rFonts w:asciiTheme="majorBidi" w:hAnsiTheme="majorBidi" w:cstheme="majorBidi"/>
          <w:i/>
          <w:iCs/>
          <w:sz w:val="30"/>
          <w:szCs w:val="30"/>
        </w:rPr>
        <w:t>Tbk</w:t>
      </w:r>
      <w:proofErr w:type="spellEnd"/>
      <w:r w:rsidRPr="00183CE5">
        <w:rPr>
          <w:rFonts w:asciiTheme="majorBidi" w:hAnsiTheme="majorBidi" w:cstheme="majorBidi"/>
          <w:i/>
          <w:iCs/>
          <w:sz w:val="30"/>
          <w:szCs w:val="30"/>
        </w:rPr>
        <w:t>.</w:t>
      </w:r>
    </w:p>
    <w:p w14:paraId="1DB82871" w14:textId="77777777" w:rsidR="00674410" w:rsidRPr="00183CE5" w:rsidRDefault="00674410" w:rsidP="00FE3D84">
      <w:pPr>
        <w:ind w:left="461"/>
        <w:rPr>
          <w:rFonts w:asciiTheme="majorBidi" w:hAnsiTheme="majorBidi" w:cs="Angsana New"/>
          <w:sz w:val="20"/>
          <w:szCs w:val="20"/>
        </w:rPr>
      </w:pPr>
    </w:p>
    <w:p w14:paraId="3CF44188" w14:textId="6A213A12" w:rsidR="003374D4" w:rsidRPr="00183CE5" w:rsidRDefault="003374D4" w:rsidP="00FE3D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183CE5">
        <w:rPr>
          <w:rFonts w:asciiTheme="majorBidi" w:hAnsiTheme="majorBidi" w:hint="cs"/>
          <w:sz w:val="30"/>
          <w:szCs w:val="30"/>
          <w:cs/>
        </w:rPr>
        <w:t>ผู้ถือหุ้นใหญ่ของ</w:t>
      </w:r>
      <w:r w:rsidRPr="00183CE5">
        <w:rPr>
          <w:rFonts w:asciiTheme="majorBidi" w:hAnsiTheme="majorBidi"/>
          <w:sz w:val="30"/>
          <w:szCs w:val="30"/>
          <w:cs/>
        </w:rPr>
        <w:t xml:space="preserve"> </w:t>
      </w:r>
      <w:r w:rsidRPr="00183CE5">
        <w:rPr>
          <w:rFonts w:asciiTheme="majorBidi" w:hAnsiTheme="majorBidi" w:cstheme="majorBidi"/>
          <w:sz w:val="30"/>
          <w:szCs w:val="30"/>
        </w:rPr>
        <w:t xml:space="preserve">PT Bank </w:t>
      </w:r>
      <w:proofErr w:type="spellStart"/>
      <w:r w:rsidRPr="00183CE5">
        <w:rPr>
          <w:rFonts w:asciiTheme="majorBidi" w:hAnsiTheme="majorBidi" w:cstheme="majorBidi"/>
          <w:sz w:val="30"/>
          <w:szCs w:val="30"/>
        </w:rPr>
        <w:t>JTrust</w:t>
      </w:r>
      <w:proofErr w:type="spellEnd"/>
      <w:r w:rsidRPr="00183CE5">
        <w:rPr>
          <w:rFonts w:asciiTheme="majorBidi" w:hAnsiTheme="majorBidi" w:cstheme="majorBidi"/>
          <w:sz w:val="30"/>
          <w:szCs w:val="30"/>
        </w:rPr>
        <w:t xml:space="preserve"> Indonesia </w:t>
      </w:r>
      <w:proofErr w:type="spellStart"/>
      <w:r w:rsidRPr="00183CE5">
        <w:rPr>
          <w:rFonts w:asciiTheme="majorBidi" w:hAnsiTheme="majorBidi" w:cstheme="majorBidi"/>
          <w:sz w:val="30"/>
          <w:szCs w:val="30"/>
        </w:rPr>
        <w:t>Tbk</w:t>
      </w:r>
      <w:proofErr w:type="spellEnd"/>
      <w:r w:rsidRPr="00183CE5">
        <w:rPr>
          <w:rFonts w:asciiTheme="majorBidi" w:hAnsiTheme="majorBidi" w:cstheme="majorBidi"/>
          <w:sz w:val="30"/>
          <w:szCs w:val="30"/>
        </w:rPr>
        <w:t>. (</w:t>
      </w:r>
      <w:r w:rsidRPr="00183CE5">
        <w:rPr>
          <w:rFonts w:asciiTheme="majorBidi" w:hAnsiTheme="majorBidi" w:hint="cs"/>
          <w:sz w:val="30"/>
          <w:szCs w:val="30"/>
          <w:cs/>
        </w:rPr>
        <w:t>ซึ่งถือหุ้นประมาณร้อยละ</w:t>
      </w:r>
      <w:r w:rsidRPr="00183CE5">
        <w:rPr>
          <w:rFonts w:asciiTheme="majorBidi" w:hAnsiTheme="majorBidi"/>
          <w:sz w:val="30"/>
          <w:szCs w:val="30"/>
          <w:cs/>
        </w:rPr>
        <w:t xml:space="preserve"> 97 </w:t>
      </w:r>
      <w:r w:rsidRPr="00183CE5">
        <w:rPr>
          <w:rFonts w:asciiTheme="majorBidi" w:hAnsiTheme="majorBidi" w:hint="cs"/>
          <w:sz w:val="30"/>
          <w:szCs w:val="30"/>
          <w:cs/>
        </w:rPr>
        <w:t>ของหุ้นทั้งหมด</w:t>
      </w:r>
      <w:r w:rsidRPr="00183CE5">
        <w:rPr>
          <w:rFonts w:asciiTheme="majorBidi" w:hAnsiTheme="majorBidi"/>
          <w:sz w:val="30"/>
          <w:szCs w:val="30"/>
          <w:cs/>
        </w:rPr>
        <w:t xml:space="preserve">) </w:t>
      </w:r>
      <w:r w:rsidRPr="00183CE5">
        <w:rPr>
          <w:rFonts w:asciiTheme="majorBidi" w:hAnsiTheme="majorBidi" w:hint="cs"/>
          <w:sz w:val="30"/>
          <w:szCs w:val="30"/>
          <w:cs/>
        </w:rPr>
        <w:t>เป็นบริษัทในกลุ่มเดียวกันกับผู้ที่เป็นโจทก์ฟ้องบริษัทในคดีความต่างๆ</w:t>
      </w:r>
      <w:r w:rsidRPr="00183CE5">
        <w:rPr>
          <w:rFonts w:asciiTheme="majorBidi" w:hAnsiTheme="majorBidi"/>
          <w:sz w:val="30"/>
          <w:szCs w:val="30"/>
          <w:cs/>
        </w:rPr>
        <w:t xml:space="preserve"> </w:t>
      </w:r>
      <w:r w:rsidRPr="00183CE5">
        <w:rPr>
          <w:rFonts w:asciiTheme="majorBidi" w:hAnsiTheme="majorBidi" w:hint="cs"/>
          <w:sz w:val="30"/>
          <w:szCs w:val="30"/>
          <w:cs/>
        </w:rPr>
        <w:t>ตามที่กล่าวไว้ใน</w:t>
      </w:r>
      <w:r w:rsidR="002A4595" w:rsidRPr="00183CE5">
        <w:rPr>
          <w:rFonts w:asciiTheme="majorBidi" w:hAnsiTheme="majorBidi" w:hint="cs"/>
          <w:sz w:val="30"/>
          <w:szCs w:val="30"/>
          <w:cs/>
        </w:rPr>
        <w:t>หมายเหตุประกอบงบการเงิน</w:t>
      </w:r>
      <w:r w:rsidRPr="00183CE5">
        <w:rPr>
          <w:rFonts w:asciiTheme="majorBidi" w:hAnsiTheme="majorBidi" w:hint="cs"/>
          <w:sz w:val="30"/>
          <w:szCs w:val="30"/>
          <w:cs/>
        </w:rPr>
        <w:t>ข้อ</w:t>
      </w:r>
      <w:r w:rsidRPr="00183CE5">
        <w:rPr>
          <w:rFonts w:asciiTheme="majorBidi" w:hAnsiTheme="majorBidi"/>
          <w:sz w:val="30"/>
          <w:szCs w:val="30"/>
          <w:cs/>
        </w:rPr>
        <w:t xml:space="preserve"> 1</w:t>
      </w:r>
      <w:r w:rsidR="0042401E" w:rsidRPr="00183CE5">
        <w:rPr>
          <w:rFonts w:asciiTheme="majorBidi" w:hAnsiTheme="majorBidi"/>
          <w:sz w:val="30"/>
          <w:szCs w:val="30"/>
        </w:rPr>
        <w:t>8</w:t>
      </w:r>
      <w:r w:rsidRPr="00183CE5">
        <w:rPr>
          <w:rFonts w:asciiTheme="majorBidi" w:hAnsiTheme="majorBidi"/>
          <w:sz w:val="30"/>
          <w:szCs w:val="30"/>
          <w:cs/>
        </w:rPr>
        <w:t xml:space="preserve"> </w:t>
      </w:r>
      <w:r w:rsidRPr="00183CE5">
        <w:rPr>
          <w:rFonts w:asciiTheme="majorBidi" w:hAnsiTheme="majorBidi" w:hint="cs"/>
          <w:sz w:val="30"/>
          <w:szCs w:val="30"/>
          <w:cs/>
        </w:rPr>
        <w:t>ฝ่ายบริหารของบริษัทได้มีการประเมินมูลค่าเงินลงทุนดังกล่าวจากข้อมูลที่ได้รับล่าสุด</w:t>
      </w:r>
      <w:r w:rsidRPr="00183CE5">
        <w:rPr>
          <w:rFonts w:asciiTheme="majorBidi" w:hAnsiTheme="majorBidi"/>
          <w:sz w:val="30"/>
          <w:szCs w:val="30"/>
          <w:cs/>
        </w:rPr>
        <w:t xml:space="preserve"> </w:t>
      </w:r>
      <w:r w:rsidRPr="00183CE5">
        <w:rPr>
          <w:rFonts w:asciiTheme="majorBidi" w:hAnsiTheme="majorBidi" w:hint="cs"/>
          <w:sz w:val="30"/>
          <w:szCs w:val="30"/>
          <w:cs/>
        </w:rPr>
        <w:t>โดยพิจารณาว่าไม่มีการด้อยค่าของเงินลงทุนดังกล่าว</w:t>
      </w:r>
    </w:p>
    <w:p w14:paraId="0182C704" w14:textId="77777777" w:rsidR="008F337C" w:rsidRPr="00183CE5" w:rsidRDefault="008F337C" w:rsidP="00FE3D84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</w:p>
    <w:p w14:paraId="1119984F" w14:textId="724F71B8" w:rsidR="00997A80" w:rsidRPr="00183CE5" w:rsidRDefault="0045314C" w:rsidP="00FE3D84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bookmarkStart w:id="16" w:name="_Toc23425272"/>
      <w:r w:rsidRPr="00183CE5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การ</w:t>
      </w:r>
      <w:r w:rsidR="00F54A9D" w:rsidRPr="00183CE5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เปลี่ยนแปลงหนี้สินที่เกิด</w:t>
      </w:r>
      <w:r w:rsidRPr="00183CE5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จากกิจกรรมจัดหาเงิน</w:t>
      </w:r>
      <w:bookmarkEnd w:id="16"/>
    </w:p>
    <w:p w14:paraId="6CCA8E83" w14:textId="77777777" w:rsidR="005F1800" w:rsidRPr="00183CE5" w:rsidRDefault="005F1800" w:rsidP="00FE3D84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97"/>
        <w:gridCol w:w="180"/>
        <w:gridCol w:w="178"/>
        <w:gridCol w:w="178"/>
        <w:gridCol w:w="2417"/>
      </w:tblGrid>
      <w:tr w:rsidR="00183CE5" w:rsidRPr="00183CE5" w14:paraId="5E31BCC9" w14:textId="77777777" w:rsidTr="00B54189">
        <w:trPr>
          <w:cantSplit/>
        </w:trPr>
        <w:tc>
          <w:tcPr>
            <w:tcW w:w="6210" w:type="dxa"/>
            <w:shd w:val="clear" w:color="auto" w:fill="auto"/>
          </w:tcPr>
          <w:p w14:paraId="1DF4B67D" w14:textId="77777777" w:rsidR="00B458AB" w:rsidRPr="00183CE5" w:rsidRDefault="00B458AB" w:rsidP="00FE3D84">
            <w:pPr>
              <w:rPr>
                <w:i/>
                <w:iCs/>
                <w:szCs w:val="22"/>
              </w:rPr>
            </w:pPr>
          </w:p>
        </w:tc>
        <w:tc>
          <w:tcPr>
            <w:tcW w:w="197" w:type="dxa"/>
          </w:tcPr>
          <w:p w14:paraId="5009A9B2" w14:textId="77777777" w:rsidR="00B458AB" w:rsidRPr="00183CE5" w:rsidRDefault="00B458A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1DBFF06A" w14:textId="77777777" w:rsidR="00B458AB" w:rsidRPr="00183CE5" w:rsidRDefault="00B458AB" w:rsidP="00FE3D84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78" w:type="dxa"/>
          </w:tcPr>
          <w:p w14:paraId="6776CD1A" w14:textId="77777777" w:rsidR="00B458AB" w:rsidRPr="00183CE5" w:rsidRDefault="00B458AB" w:rsidP="00FE3D84">
            <w:pPr>
              <w:pStyle w:val="acctmergecolhdg"/>
              <w:spacing w:line="240" w:lineRule="atLeast"/>
              <w:rPr>
                <w:szCs w:val="22"/>
              </w:rPr>
            </w:pPr>
          </w:p>
        </w:tc>
        <w:tc>
          <w:tcPr>
            <w:tcW w:w="178" w:type="dxa"/>
          </w:tcPr>
          <w:p w14:paraId="53A739EF" w14:textId="77777777" w:rsidR="00B458AB" w:rsidRPr="00183CE5" w:rsidRDefault="00B458AB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szCs w:val="22"/>
              </w:rPr>
            </w:pPr>
          </w:p>
        </w:tc>
        <w:tc>
          <w:tcPr>
            <w:tcW w:w="2417" w:type="dxa"/>
          </w:tcPr>
          <w:p w14:paraId="51665758" w14:textId="77777777" w:rsidR="00B458AB" w:rsidRPr="00183CE5" w:rsidRDefault="00B458AB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b/>
                <w:bCs/>
                <w:szCs w:val="22"/>
              </w:rPr>
            </w:pPr>
            <w:r w:rsidRPr="00183CE5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83CE5" w:rsidRPr="00183CE5" w14:paraId="47F6BAC7" w14:textId="77777777" w:rsidTr="00B54189">
        <w:trPr>
          <w:cantSplit/>
        </w:trPr>
        <w:tc>
          <w:tcPr>
            <w:tcW w:w="6210" w:type="dxa"/>
          </w:tcPr>
          <w:p w14:paraId="3524417D" w14:textId="77777777" w:rsidR="00B458AB" w:rsidRPr="00183CE5" w:rsidRDefault="00B458AB" w:rsidP="00FE3D84">
            <w:pPr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97" w:type="dxa"/>
          </w:tcPr>
          <w:p w14:paraId="4AF1236A" w14:textId="77777777" w:rsidR="00B458AB" w:rsidRPr="00183CE5" w:rsidRDefault="00B458A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1FE86C88" w14:textId="77777777" w:rsidR="00B458AB" w:rsidRPr="00183CE5" w:rsidRDefault="00B458AB" w:rsidP="00FE3D84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78" w:type="dxa"/>
          </w:tcPr>
          <w:p w14:paraId="32985AC6" w14:textId="77777777" w:rsidR="00B458AB" w:rsidRPr="00183CE5" w:rsidRDefault="00B458AB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78" w:type="dxa"/>
          </w:tcPr>
          <w:p w14:paraId="19DF2EB4" w14:textId="77777777" w:rsidR="00B458AB" w:rsidRPr="00183CE5" w:rsidRDefault="00B458AB" w:rsidP="00FE3D84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2417" w:type="dxa"/>
            <w:vAlign w:val="bottom"/>
          </w:tcPr>
          <w:p w14:paraId="220F81E4" w14:textId="77777777" w:rsidR="00B458AB" w:rsidRPr="00183CE5" w:rsidRDefault="00B458AB" w:rsidP="00FE3D84">
            <w:pPr>
              <w:pStyle w:val="acctmergecolhdg"/>
              <w:spacing w:line="240" w:lineRule="atLeast"/>
              <w:ind w:left="-79" w:right="-79"/>
              <w:rPr>
                <w:szCs w:val="22"/>
                <w:cs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เงินกู้ยืม</w:t>
            </w:r>
            <w:r w:rsidR="00644985" w:rsidRPr="00183CE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และดอกเบี้ยค้างจ่าย</w:t>
            </w:r>
          </w:p>
        </w:tc>
      </w:tr>
      <w:tr w:rsidR="00183CE5" w:rsidRPr="00183CE5" w14:paraId="7C8CE257" w14:textId="77777777" w:rsidTr="00B54189">
        <w:trPr>
          <w:cantSplit/>
        </w:trPr>
        <w:tc>
          <w:tcPr>
            <w:tcW w:w="6210" w:type="dxa"/>
          </w:tcPr>
          <w:p w14:paraId="5F6851E9" w14:textId="77777777" w:rsidR="00B458AB" w:rsidRPr="00183CE5" w:rsidRDefault="00B458AB" w:rsidP="00FE3D84">
            <w:pPr>
              <w:rPr>
                <w:szCs w:val="22"/>
              </w:rPr>
            </w:pPr>
          </w:p>
        </w:tc>
        <w:tc>
          <w:tcPr>
            <w:tcW w:w="197" w:type="dxa"/>
          </w:tcPr>
          <w:p w14:paraId="401B4DE2" w14:textId="77777777" w:rsidR="00B458AB" w:rsidRPr="00183CE5" w:rsidRDefault="00B458A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7287A2B4" w14:textId="77777777" w:rsidR="00B458AB" w:rsidRPr="00183CE5" w:rsidRDefault="00B458AB" w:rsidP="00FE3D84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78" w:type="dxa"/>
          </w:tcPr>
          <w:p w14:paraId="5879B7CB" w14:textId="77777777" w:rsidR="00B458AB" w:rsidRPr="00183CE5" w:rsidRDefault="00B458AB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szCs w:val="22"/>
              </w:rPr>
            </w:pPr>
          </w:p>
        </w:tc>
        <w:tc>
          <w:tcPr>
            <w:tcW w:w="178" w:type="dxa"/>
          </w:tcPr>
          <w:p w14:paraId="508CCFDF" w14:textId="77777777" w:rsidR="00B458AB" w:rsidRPr="00183CE5" w:rsidRDefault="00B458AB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szCs w:val="22"/>
              </w:rPr>
            </w:pPr>
          </w:p>
        </w:tc>
        <w:tc>
          <w:tcPr>
            <w:tcW w:w="2417" w:type="dxa"/>
          </w:tcPr>
          <w:p w14:paraId="450F71C8" w14:textId="77777777" w:rsidR="00B458AB" w:rsidRPr="00183CE5" w:rsidRDefault="00B458AB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szCs w:val="22"/>
              </w:rPr>
            </w:pPr>
            <w:r w:rsidRPr="00183C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183CE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83C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83CE5" w:rsidRPr="00183CE5" w14:paraId="3390C8CB" w14:textId="77777777" w:rsidTr="00B54189">
        <w:trPr>
          <w:cantSplit/>
        </w:trPr>
        <w:tc>
          <w:tcPr>
            <w:tcW w:w="6210" w:type="dxa"/>
          </w:tcPr>
          <w:p w14:paraId="43D417E5" w14:textId="7908F403" w:rsidR="00963E74" w:rsidRPr="00183CE5" w:rsidRDefault="00963E74" w:rsidP="00FE3D84">
            <w:pPr>
              <w:rPr>
                <w:i/>
                <w:iCs/>
                <w:szCs w:val="22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</w:t>
            </w:r>
            <w:r w:rsidR="00EA60AE" w:rsidRPr="00183C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วันที่ </w:t>
            </w:r>
            <w:r w:rsidRPr="00183CE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183CE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97" w:type="dxa"/>
          </w:tcPr>
          <w:p w14:paraId="3AA5826F" w14:textId="77777777" w:rsidR="00963E74" w:rsidRPr="00183CE5" w:rsidRDefault="00963E74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7A89B8C8" w14:textId="77777777" w:rsidR="00963E74" w:rsidRPr="00183CE5" w:rsidRDefault="00963E74" w:rsidP="00FE3D84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78" w:type="dxa"/>
          </w:tcPr>
          <w:p w14:paraId="1082D668" w14:textId="77777777" w:rsidR="00963E74" w:rsidRPr="00183CE5" w:rsidRDefault="00963E74" w:rsidP="00FE3D84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78" w:type="dxa"/>
          </w:tcPr>
          <w:p w14:paraId="0668101A" w14:textId="77777777" w:rsidR="00963E74" w:rsidRPr="00183CE5" w:rsidRDefault="00963E74" w:rsidP="00FE3D84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2417" w:type="dxa"/>
          </w:tcPr>
          <w:p w14:paraId="613E7163" w14:textId="52B5DB12" w:rsidR="00963E74" w:rsidRPr="00183CE5" w:rsidRDefault="00963E74" w:rsidP="00FE3D84">
            <w:pPr>
              <w:pStyle w:val="acctfourfigures"/>
              <w:tabs>
                <w:tab w:val="clear" w:pos="765"/>
                <w:tab w:val="decimal" w:pos="183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41,990</w:t>
            </w:r>
          </w:p>
        </w:tc>
      </w:tr>
      <w:tr w:rsidR="00183CE5" w:rsidRPr="00183CE5" w14:paraId="0DDF5001" w14:textId="77777777" w:rsidTr="00B54189">
        <w:trPr>
          <w:cantSplit/>
        </w:trPr>
        <w:tc>
          <w:tcPr>
            <w:tcW w:w="6210" w:type="dxa"/>
          </w:tcPr>
          <w:p w14:paraId="5473E7D1" w14:textId="77777777" w:rsidR="00963E74" w:rsidRPr="00183CE5" w:rsidRDefault="00963E74" w:rsidP="00FE3D84">
            <w:pPr>
              <w:rPr>
                <w:szCs w:val="22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97" w:type="dxa"/>
          </w:tcPr>
          <w:p w14:paraId="7D910F1E" w14:textId="77777777" w:rsidR="00963E74" w:rsidRPr="00183CE5" w:rsidRDefault="00963E74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40FDFC11" w14:textId="77777777" w:rsidR="00963E74" w:rsidRPr="00183CE5" w:rsidRDefault="00963E74" w:rsidP="00FE3D84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78" w:type="dxa"/>
          </w:tcPr>
          <w:p w14:paraId="6ABBEFEA" w14:textId="77777777" w:rsidR="00963E74" w:rsidRPr="00183CE5" w:rsidRDefault="00963E74" w:rsidP="00FE3D84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78" w:type="dxa"/>
          </w:tcPr>
          <w:p w14:paraId="46EFD8BF" w14:textId="77777777" w:rsidR="00963E74" w:rsidRPr="00183CE5" w:rsidRDefault="00963E74" w:rsidP="00FE3D84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2417" w:type="dxa"/>
          </w:tcPr>
          <w:p w14:paraId="7A5AF113" w14:textId="226F9448" w:rsidR="00963E74" w:rsidRPr="00183CE5" w:rsidRDefault="00BC42C4" w:rsidP="00FE3D84">
            <w:pPr>
              <w:pStyle w:val="acctfourfigures"/>
              <w:tabs>
                <w:tab w:val="clear" w:pos="765"/>
                <w:tab w:val="decimal" w:pos="183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(18,620)</w:t>
            </w:r>
          </w:p>
        </w:tc>
      </w:tr>
      <w:tr w:rsidR="00183CE5" w:rsidRPr="00183CE5" w14:paraId="399567DB" w14:textId="77777777" w:rsidTr="00B54189">
        <w:trPr>
          <w:cantSplit/>
        </w:trPr>
        <w:tc>
          <w:tcPr>
            <w:tcW w:w="6210" w:type="dxa"/>
          </w:tcPr>
          <w:p w14:paraId="6E29C395" w14:textId="3D010533" w:rsidR="00BC42C4" w:rsidRPr="00183CE5" w:rsidRDefault="00BC42C4" w:rsidP="00FE3D8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รายการที่มิใช่เงินสด</w:t>
            </w:r>
          </w:p>
        </w:tc>
        <w:tc>
          <w:tcPr>
            <w:tcW w:w="197" w:type="dxa"/>
          </w:tcPr>
          <w:p w14:paraId="534121E4" w14:textId="77777777" w:rsidR="00BC42C4" w:rsidRPr="00183CE5" w:rsidRDefault="00BC42C4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04BDFDED" w14:textId="77777777" w:rsidR="00BC42C4" w:rsidRPr="00183CE5" w:rsidRDefault="00BC42C4" w:rsidP="00FE3D84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78" w:type="dxa"/>
          </w:tcPr>
          <w:p w14:paraId="07C31543" w14:textId="77777777" w:rsidR="00BC42C4" w:rsidRPr="00183CE5" w:rsidRDefault="00BC42C4" w:rsidP="00FE3D84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78" w:type="dxa"/>
          </w:tcPr>
          <w:p w14:paraId="62136C9A" w14:textId="77777777" w:rsidR="00BC42C4" w:rsidRPr="00183CE5" w:rsidRDefault="00BC42C4" w:rsidP="00FE3D84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2417" w:type="dxa"/>
          </w:tcPr>
          <w:p w14:paraId="1E3A31CE" w14:textId="77777777" w:rsidR="00BC42C4" w:rsidRPr="00183CE5" w:rsidRDefault="00BC42C4" w:rsidP="00FE3D84">
            <w:pPr>
              <w:pStyle w:val="acctfourfigures"/>
              <w:tabs>
                <w:tab w:val="clear" w:pos="765"/>
                <w:tab w:val="decimal" w:pos="183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3CE5" w:rsidRPr="00183CE5" w14:paraId="49BB2055" w14:textId="77777777" w:rsidTr="00B54189">
        <w:trPr>
          <w:cantSplit/>
        </w:trPr>
        <w:tc>
          <w:tcPr>
            <w:tcW w:w="6210" w:type="dxa"/>
          </w:tcPr>
          <w:p w14:paraId="4ED4CDA6" w14:textId="3CE3BB45" w:rsidR="00BC42C4" w:rsidRPr="00183CE5" w:rsidRDefault="00BC42C4" w:rsidP="00FE3D8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เพิ่มขึ้น</w:t>
            </w:r>
          </w:p>
        </w:tc>
        <w:tc>
          <w:tcPr>
            <w:tcW w:w="197" w:type="dxa"/>
          </w:tcPr>
          <w:p w14:paraId="54E22BE0" w14:textId="77777777" w:rsidR="00BC42C4" w:rsidRPr="00183CE5" w:rsidRDefault="00BC42C4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03BA10A9" w14:textId="77777777" w:rsidR="00BC42C4" w:rsidRPr="00183CE5" w:rsidRDefault="00BC42C4" w:rsidP="00FE3D84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78" w:type="dxa"/>
          </w:tcPr>
          <w:p w14:paraId="141DE689" w14:textId="77777777" w:rsidR="00BC42C4" w:rsidRPr="00183CE5" w:rsidRDefault="00BC42C4" w:rsidP="00FE3D84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78" w:type="dxa"/>
          </w:tcPr>
          <w:p w14:paraId="5A21BFA7" w14:textId="77777777" w:rsidR="00BC42C4" w:rsidRPr="00183CE5" w:rsidRDefault="00BC42C4" w:rsidP="00FE3D84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2417" w:type="dxa"/>
          </w:tcPr>
          <w:p w14:paraId="5BC2581C" w14:textId="3EA95791" w:rsidR="00BC42C4" w:rsidRPr="00183CE5" w:rsidRDefault="00BC42C4" w:rsidP="00FE3D84">
            <w:pPr>
              <w:pStyle w:val="acctfourfigures"/>
              <w:tabs>
                <w:tab w:val="clear" w:pos="765"/>
                <w:tab w:val="decimal" w:pos="183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1,330</w:t>
            </w:r>
          </w:p>
        </w:tc>
      </w:tr>
      <w:tr w:rsidR="00183CE5" w:rsidRPr="00183CE5" w14:paraId="4F359E4E" w14:textId="77777777" w:rsidTr="00B54189">
        <w:trPr>
          <w:cantSplit/>
        </w:trPr>
        <w:tc>
          <w:tcPr>
            <w:tcW w:w="6210" w:type="dxa"/>
          </w:tcPr>
          <w:p w14:paraId="4B0CF1A2" w14:textId="045F7B6D" w:rsidR="00963E74" w:rsidRPr="00183CE5" w:rsidRDefault="00BC42C4" w:rsidP="00FE3D84">
            <w:pPr>
              <w:rPr>
                <w:szCs w:val="22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</w:t>
            </w:r>
            <w:r w:rsidR="00963E74" w:rsidRPr="00183CE5">
              <w:rPr>
                <w:rFonts w:ascii="Angsana New" w:hAnsi="Angsana New" w:cs="Angsana New"/>
                <w:sz w:val="30"/>
                <w:szCs w:val="30"/>
                <w:cs/>
              </w:rPr>
              <w:t>ผลกระทบของการเปลี่ยนแปลงของอัตราแลกเปลี่ยนเงินตราต่างประเทศ</w:t>
            </w:r>
          </w:p>
        </w:tc>
        <w:tc>
          <w:tcPr>
            <w:tcW w:w="197" w:type="dxa"/>
          </w:tcPr>
          <w:p w14:paraId="4A9EA154" w14:textId="77777777" w:rsidR="00963E74" w:rsidRPr="00183CE5" w:rsidRDefault="00963E74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429FE650" w14:textId="77777777" w:rsidR="00963E74" w:rsidRPr="00183CE5" w:rsidRDefault="00963E74" w:rsidP="00FE3D84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78" w:type="dxa"/>
          </w:tcPr>
          <w:p w14:paraId="0B5359E4" w14:textId="77777777" w:rsidR="00963E74" w:rsidRPr="00183CE5" w:rsidRDefault="00963E74" w:rsidP="00FE3D84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78" w:type="dxa"/>
          </w:tcPr>
          <w:p w14:paraId="17AC369A" w14:textId="77777777" w:rsidR="00963E74" w:rsidRPr="00183CE5" w:rsidRDefault="00963E74" w:rsidP="00FE3D84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2417" w:type="dxa"/>
          </w:tcPr>
          <w:p w14:paraId="44B78351" w14:textId="5AA3B2B1" w:rsidR="00963E74" w:rsidRPr="00183CE5" w:rsidRDefault="00BC42C4" w:rsidP="00FE3D84">
            <w:pPr>
              <w:pStyle w:val="acctfourfigures"/>
              <w:tabs>
                <w:tab w:val="clear" w:pos="765"/>
                <w:tab w:val="decimal" w:pos="183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(1,202)</w:t>
            </w:r>
          </w:p>
        </w:tc>
      </w:tr>
      <w:tr w:rsidR="00183CE5" w:rsidRPr="00183CE5" w14:paraId="324AD6C2" w14:textId="77777777" w:rsidTr="00B54189">
        <w:trPr>
          <w:cantSplit/>
          <w:trHeight w:val="64"/>
        </w:trPr>
        <w:tc>
          <w:tcPr>
            <w:tcW w:w="6210" w:type="dxa"/>
          </w:tcPr>
          <w:p w14:paraId="5706F50B" w14:textId="6041C528" w:rsidR="00963E74" w:rsidRPr="00183CE5" w:rsidRDefault="00963E74" w:rsidP="00FE3D84">
            <w:pPr>
              <w:rPr>
                <w:szCs w:val="22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ยอดคงเหลือ ณ </w:t>
            </w:r>
            <w:r w:rsidR="00EA60AE" w:rsidRPr="00183CE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183CE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30 </w:t>
            </w:r>
            <w:r w:rsidR="00CB38E1" w:rsidRPr="00183CE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97" w:type="dxa"/>
          </w:tcPr>
          <w:p w14:paraId="40F3979D" w14:textId="77777777" w:rsidR="00963E74" w:rsidRPr="00183CE5" w:rsidRDefault="00963E74" w:rsidP="00FE3D84">
            <w:pPr>
              <w:rPr>
                <w:szCs w:val="22"/>
              </w:rPr>
            </w:pPr>
          </w:p>
        </w:tc>
        <w:tc>
          <w:tcPr>
            <w:tcW w:w="180" w:type="dxa"/>
          </w:tcPr>
          <w:p w14:paraId="5C0C3C19" w14:textId="77777777" w:rsidR="00963E74" w:rsidRPr="00183CE5" w:rsidRDefault="00963E74" w:rsidP="00FE3D84">
            <w:pPr>
              <w:rPr>
                <w:szCs w:val="22"/>
              </w:rPr>
            </w:pPr>
          </w:p>
        </w:tc>
        <w:tc>
          <w:tcPr>
            <w:tcW w:w="178" w:type="dxa"/>
            <w:vAlign w:val="bottom"/>
          </w:tcPr>
          <w:p w14:paraId="5C6A71A8" w14:textId="77777777" w:rsidR="00963E74" w:rsidRPr="00183CE5" w:rsidRDefault="00963E74" w:rsidP="00FE3D84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78" w:type="dxa"/>
            <w:vAlign w:val="bottom"/>
          </w:tcPr>
          <w:p w14:paraId="7A972D6B" w14:textId="77777777" w:rsidR="00963E74" w:rsidRPr="00183CE5" w:rsidRDefault="00963E74" w:rsidP="00FE3D84">
            <w:pPr>
              <w:rPr>
                <w:szCs w:val="22"/>
              </w:rPr>
            </w:pPr>
          </w:p>
        </w:tc>
        <w:tc>
          <w:tcPr>
            <w:tcW w:w="2417" w:type="dxa"/>
            <w:tcBorders>
              <w:top w:val="single" w:sz="4" w:space="0" w:color="auto"/>
              <w:bottom w:val="double" w:sz="4" w:space="0" w:color="auto"/>
            </w:tcBorders>
          </w:tcPr>
          <w:p w14:paraId="14B65796" w14:textId="2298DAAB" w:rsidR="00963E74" w:rsidRPr="00183CE5" w:rsidRDefault="00BC42C4" w:rsidP="00FE3D84">
            <w:pPr>
              <w:pStyle w:val="acctfourfigures"/>
              <w:tabs>
                <w:tab w:val="clear" w:pos="765"/>
                <w:tab w:val="decimal" w:pos="183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23,498</w:t>
            </w:r>
          </w:p>
        </w:tc>
      </w:tr>
    </w:tbl>
    <w:p w14:paraId="77AA673F" w14:textId="77777777" w:rsidR="003C45F1" w:rsidRPr="00183CE5" w:rsidRDefault="00437B48" w:rsidP="00FE3D84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183CE5">
        <w:rPr>
          <w:rFonts w:ascii="Angsana New" w:hAnsi="Angsana New" w:cs="Angsana New"/>
          <w:sz w:val="30"/>
          <w:szCs w:val="30"/>
          <w:cs/>
          <w:lang w:val="th-TH"/>
        </w:rPr>
        <w:br w:type="page"/>
      </w:r>
      <w:bookmarkStart w:id="17" w:name="_Toc13757259"/>
      <w:bookmarkStart w:id="18" w:name="_Toc23425273"/>
      <w:r w:rsidR="003C45F1" w:rsidRPr="00183CE5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หุ้นกู้</w:t>
      </w:r>
      <w:bookmarkEnd w:id="17"/>
      <w:bookmarkEnd w:id="18"/>
    </w:p>
    <w:p w14:paraId="5F47DE56" w14:textId="77777777" w:rsidR="003C45F1" w:rsidRPr="00183CE5" w:rsidRDefault="003C45F1" w:rsidP="00FE3D84"/>
    <w:tbl>
      <w:tblPr>
        <w:tblW w:w="9091" w:type="dxa"/>
        <w:tblInd w:w="557" w:type="dxa"/>
        <w:tblLayout w:type="fixed"/>
        <w:tblLook w:val="0000" w:firstRow="0" w:lastRow="0" w:firstColumn="0" w:lastColumn="0" w:noHBand="0" w:noVBand="0"/>
      </w:tblPr>
      <w:tblGrid>
        <w:gridCol w:w="6124"/>
        <w:gridCol w:w="1331"/>
        <w:gridCol w:w="18"/>
        <w:gridCol w:w="236"/>
        <w:gridCol w:w="15"/>
        <w:gridCol w:w="1367"/>
      </w:tblGrid>
      <w:tr w:rsidR="00183CE5" w:rsidRPr="00183CE5" w14:paraId="5411CBBF" w14:textId="77777777" w:rsidTr="00B926A3">
        <w:trPr>
          <w:trHeight w:val="74"/>
        </w:trPr>
        <w:tc>
          <w:tcPr>
            <w:tcW w:w="3368" w:type="pct"/>
          </w:tcPr>
          <w:p w14:paraId="63296C38" w14:textId="77777777" w:rsidR="003C45F1" w:rsidRPr="00183CE5" w:rsidRDefault="003C45F1" w:rsidP="00FE3D84">
            <w:pPr>
              <w:pStyle w:val="BodyText"/>
              <w:spacing w:after="0"/>
              <w:ind w:left="-33" w:right="-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2" w:type="pct"/>
            <w:gridSpan w:val="5"/>
          </w:tcPr>
          <w:p w14:paraId="47299E86" w14:textId="77777777" w:rsidR="003C45F1" w:rsidRPr="00183CE5" w:rsidRDefault="003C45F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274" w:right="-2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  <w:p w14:paraId="22B35006" w14:textId="77777777" w:rsidR="003C45F1" w:rsidRPr="00183CE5" w:rsidRDefault="003C45F1" w:rsidP="00FE3D84">
            <w:pPr>
              <w:pStyle w:val="BodyText"/>
              <w:spacing w:after="0"/>
              <w:ind w:left="-274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และงบการเงินเฉพาะกิจการ</w:t>
            </w:r>
          </w:p>
        </w:tc>
      </w:tr>
      <w:tr w:rsidR="00183CE5" w:rsidRPr="00183CE5" w14:paraId="503E4FF7" w14:textId="77777777" w:rsidTr="00B926A3">
        <w:trPr>
          <w:trHeight w:val="259"/>
        </w:trPr>
        <w:tc>
          <w:tcPr>
            <w:tcW w:w="3368" w:type="pct"/>
          </w:tcPr>
          <w:p w14:paraId="49C248DC" w14:textId="77777777" w:rsidR="003C45F1" w:rsidRPr="00183CE5" w:rsidRDefault="003C45F1" w:rsidP="00FE3D84">
            <w:pPr>
              <w:pStyle w:val="BodyText"/>
              <w:spacing w:after="0"/>
              <w:ind w:left="-33" w:right="-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2" w:type="pct"/>
          </w:tcPr>
          <w:p w14:paraId="3D71FE08" w14:textId="2CEFA206" w:rsidR="003C45F1" w:rsidRPr="00183CE5" w:rsidRDefault="003C45F1" w:rsidP="00FE3D84">
            <w:pPr>
              <w:pStyle w:val="BodyText"/>
              <w:spacing w:after="0"/>
              <w:ind w:left="-274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30 </w:t>
            </w:r>
            <w:r w:rsidR="00BC42C4" w:rsidRPr="00183CE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" w:type="pct"/>
            <w:gridSpan w:val="3"/>
          </w:tcPr>
          <w:p w14:paraId="592B5824" w14:textId="77777777" w:rsidR="003C45F1" w:rsidRPr="00183CE5" w:rsidRDefault="003C45F1" w:rsidP="00FE3D84">
            <w:pPr>
              <w:pStyle w:val="BodyText"/>
              <w:spacing w:after="0"/>
              <w:ind w:left="-109" w:right="-7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52" w:type="pct"/>
          </w:tcPr>
          <w:p w14:paraId="6EE131BF" w14:textId="77777777" w:rsidR="003C45F1" w:rsidRPr="00183CE5" w:rsidRDefault="003C45F1" w:rsidP="00FE3D84">
            <w:pPr>
              <w:pStyle w:val="BodyText"/>
              <w:spacing w:after="0"/>
              <w:ind w:left="-274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31 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183CE5" w:rsidRPr="00183CE5" w14:paraId="24482E1F" w14:textId="77777777" w:rsidTr="00B926A3">
        <w:trPr>
          <w:trHeight w:val="259"/>
        </w:trPr>
        <w:tc>
          <w:tcPr>
            <w:tcW w:w="3368" w:type="pct"/>
          </w:tcPr>
          <w:p w14:paraId="018EA002" w14:textId="77777777" w:rsidR="003C45F1" w:rsidRPr="00183CE5" w:rsidRDefault="003C45F1" w:rsidP="00FE3D84">
            <w:pPr>
              <w:pStyle w:val="BodyText"/>
              <w:spacing w:after="0"/>
              <w:ind w:left="-33" w:right="-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2" w:type="pct"/>
          </w:tcPr>
          <w:p w14:paraId="579D2812" w14:textId="77777777" w:rsidR="003C45F1" w:rsidRPr="00183CE5" w:rsidRDefault="003C45F1" w:rsidP="00FE3D84">
            <w:pPr>
              <w:pStyle w:val="BodyText"/>
              <w:spacing w:after="0"/>
              <w:ind w:left="-274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2562</w:t>
            </w:r>
          </w:p>
        </w:tc>
        <w:tc>
          <w:tcPr>
            <w:tcW w:w="148" w:type="pct"/>
            <w:gridSpan w:val="3"/>
          </w:tcPr>
          <w:p w14:paraId="43170EFC" w14:textId="77777777" w:rsidR="003C45F1" w:rsidRPr="00183CE5" w:rsidRDefault="003C45F1" w:rsidP="00FE3D84">
            <w:pPr>
              <w:pStyle w:val="BodyText"/>
              <w:spacing w:after="0"/>
              <w:ind w:left="-109" w:right="-7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52" w:type="pct"/>
          </w:tcPr>
          <w:p w14:paraId="66A6B3AF" w14:textId="77777777" w:rsidR="003C45F1" w:rsidRPr="00183CE5" w:rsidRDefault="003C45F1" w:rsidP="00FE3D84">
            <w:pPr>
              <w:pStyle w:val="BodyText"/>
              <w:spacing w:after="0"/>
              <w:ind w:left="-274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</w:t>
            </w:r>
            <w:r w:rsidRPr="00183CE5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561</w:t>
            </w:r>
          </w:p>
        </w:tc>
      </w:tr>
      <w:tr w:rsidR="00183CE5" w:rsidRPr="00183CE5" w14:paraId="00FCF501" w14:textId="77777777" w:rsidTr="00B926A3">
        <w:trPr>
          <w:trHeight w:val="259"/>
        </w:trPr>
        <w:tc>
          <w:tcPr>
            <w:tcW w:w="3368" w:type="pct"/>
          </w:tcPr>
          <w:p w14:paraId="001E242C" w14:textId="77777777" w:rsidR="003C45F1" w:rsidRPr="00183CE5" w:rsidRDefault="003C45F1" w:rsidP="00FE3D84">
            <w:pPr>
              <w:pStyle w:val="BodyText"/>
              <w:spacing w:after="0"/>
              <w:ind w:left="-33" w:right="-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2" w:type="pct"/>
            <w:gridSpan w:val="5"/>
          </w:tcPr>
          <w:p w14:paraId="1F5E5559" w14:textId="77777777" w:rsidR="003C45F1" w:rsidRPr="00183CE5" w:rsidRDefault="003C45F1" w:rsidP="00FE3D8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183CE5" w:rsidRPr="00183CE5" w14:paraId="365E72AF" w14:textId="77777777" w:rsidTr="00B926A3">
        <w:trPr>
          <w:trHeight w:val="191"/>
        </w:trPr>
        <w:tc>
          <w:tcPr>
            <w:tcW w:w="3368" w:type="pct"/>
          </w:tcPr>
          <w:p w14:paraId="034FD5AC" w14:textId="77777777" w:rsidR="003C45F1" w:rsidRPr="00183CE5" w:rsidRDefault="003C45F1" w:rsidP="00FE3D84">
            <w:pPr>
              <w:pStyle w:val="BodyText"/>
              <w:spacing w:after="0"/>
              <w:ind w:left="-33" w:right="-65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หุ้นกู้ครั้งที่</w:t>
            </w:r>
            <w:r w:rsidRPr="00183CE5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1/2559</w:t>
            </w:r>
          </w:p>
        </w:tc>
        <w:tc>
          <w:tcPr>
            <w:tcW w:w="742" w:type="pct"/>
            <w:gridSpan w:val="2"/>
          </w:tcPr>
          <w:p w14:paraId="28C4E4B4" w14:textId="20A131F8" w:rsidR="003C45F1" w:rsidRPr="00183CE5" w:rsidRDefault="003C45F1" w:rsidP="00FE3D84">
            <w:pPr>
              <w:pStyle w:val="block"/>
              <w:tabs>
                <w:tab w:val="decimal" w:pos="863"/>
              </w:tabs>
              <w:spacing w:after="0" w:line="240" w:lineRule="atLeast"/>
              <w:ind w:left="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4869BBA" w14:textId="77777777" w:rsidR="003C45F1" w:rsidRPr="00183CE5" w:rsidRDefault="003C45F1" w:rsidP="00FE3D84">
            <w:pPr>
              <w:pStyle w:val="block"/>
              <w:tabs>
                <w:tab w:val="decimal" w:pos="1153"/>
              </w:tabs>
              <w:spacing w:after="0" w:line="240" w:lineRule="atLeast"/>
              <w:ind w:left="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0" w:type="pct"/>
            <w:gridSpan w:val="2"/>
          </w:tcPr>
          <w:p w14:paraId="5B1100F4" w14:textId="77777777" w:rsidR="003C45F1" w:rsidRPr="00183CE5" w:rsidRDefault="003C45F1" w:rsidP="00FE3D84">
            <w:pPr>
              <w:pStyle w:val="block"/>
              <w:tabs>
                <w:tab w:val="decimal" w:pos="1153"/>
              </w:tabs>
              <w:spacing w:after="0" w:line="240" w:lineRule="atLeast"/>
              <w:ind w:left="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1,500,000</w:t>
            </w:r>
          </w:p>
        </w:tc>
      </w:tr>
      <w:tr w:rsidR="00183CE5" w:rsidRPr="00183CE5" w14:paraId="1E9EE6D1" w14:textId="77777777" w:rsidTr="00B926A3">
        <w:trPr>
          <w:trHeight w:val="259"/>
        </w:trPr>
        <w:tc>
          <w:tcPr>
            <w:tcW w:w="3368" w:type="pct"/>
          </w:tcPr>
          <w:p w14:paraId="6062843B" w14:textId="77777777" w:rsidR="003C45F1" w:rsidRPr="00183CE5" w:rsidRDefault="003C45F1" w:rsidP="00FE3D84">
            <w:pPr>
              <w:pStyle w:val="BodyText"/>
              <w:spacing w:after="0"/>
              <w:ind w:left="-33" w:right="-65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83C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หัก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 ค่าใช้จ่ายทางตรงในการออกหุ้นกู้รอ</w:t>
            </w:r>
            <w:r w:rsidRPr="00183CE5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ตัด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จ่าย</w:t>
            </w:r>
          </w:p>
        </w:tc>
        <w:tc>
          <w:tcPr>
            <w:tcW w:w="742" w:type="pct"/>
            <w:gridSpan w:val="2"/>
            <w:tcBorders>
              <w:bottom w:val="single" w:sz="4" w:space="0" w:color="auto"/>
            </w:tcBorders>
          </w:tcPr>
          <w:p w14:paraId="3E77B169" w14:textId="1168B91C" w:rsidR="003C45F1" w:rsidRPr="00183CE5" w:rsidRDefault="003C45F1" w:rsidP="00FE3D84">
            <w:pPr>
              <w:pStyle w:val="block"/>
              <w:tabs>
                <w:tab w:val="decimal" w:pos="863"/>
              </w:tabs>
              <w:spacing w:after="0" w:line="240" w:lineRule="atLeast"/>
              <w:ind w:left="0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10DDEB27" w14:textId="77777777" w:rsidR="003C45F1" w:rsidRPr="00183CE5" w:rsidRDefault="003C45F1" w:rsidP="00FE3D84">
            <w:pPr>
              <w:pStyle w:val="BodyText"/>
              <w:spacing w:after="0"/>
              <w:ind w:left="-109" w:right="-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0" w:type="pct"/>
            <w:gridSpan w:val="2"/>
            <w:tcBorders>
              <w:bottom w:val="single" w:sz="4" w:space="0" w:color="auto"/>
            </w:tcBorders>
            <w:vAlign w:val="bottom"/>
          </w:tcPr>
          <w:p w14:paraId="2C930120" w14:textId="77777777" w:rsidR="003C45F1" w:rsidRPr="00183CE5" w:rsidRDefault="003C45F1" w:rsidP="00FE3D84">
            <w:pPr>
              <w:pStyle w:val="block"/>
              <w:tabs>
                <w:tab w:val="decimal" w:pos="1153"/>
              </w:tabs>
              <w:spacing w:after="0" w:line="240" w:lineRule="atLeast"/>
              <w:ind w:left="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eastAsia="Arial Unicode MS" w:hAnsiTheme="majorBidi" w:cstheme="majorBidi"/>
                <w:sz w:val="30"/>
                <w:szCs w:val="30"/>
              </w:rPr>
              <w:t>(13,189)</w:t>
            </w:r>
          </w:p>
        </w:tc>
      </w:tr>
      <w:tr w:rsidR="003C45F1" w:rsidRPr="00183CE5" w14:paraId="04DF1092" w14:textId="77777777" w:rsidTr="00B926A3">
        <w:trPr>
          <w:trHeight w:val="259"/>
        </w:trPr>
        <w:tc>
          <w:tcPr>
            <w:tcW w:w="3368" w:type="pct"/>
          </w:tcPr>
          <w:p w14:paraId="5109B09F" w14:textId="77777777" w:rsidR="003C45F1" w:rsidRPr="00183CE5" w:rsidRDefault="003C45F1" w:rsidP="00FE3D84">
            <w:pPr>
              <w:pStyle w:val="BodyText"/>
              <w:spacing w:after="0"/>
              <w:ind w:left="-33" w:right="-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หุ้นกู้</w:t>
            </w: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- </w:t>
            </w: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BC9B5A6" w14:textId="78C3F98E" w:rsidR="003C45F1" w:rsidRPr="00183CE5" w:rsidRDefault="003C45F1" w:rsidP="00FE3D84">
            <w:pPr>
              <w:pStyle w:val="block"/>
              <w:tabs>
                <w:tab w:val="decimal" w:pos="863"/>
              </w:tabs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044AA51C" w14:textId="77777777" w:rsidR="003C45F1" w:rsidRPr="00183CE5" w:rsidRDefault="003C45F1" w:rsidP="00FE3D84">
            <w:pPr>
              <w:pStyle w:val="BodyText"/>
              <w:spacing w:after="0"/>
              <w:ind w:left="-109" w:right="-7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6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ACC3C4" w14:textId="77777777" w:rsidR="003C45F1" w:rsidRPr="00183CE5" w:rsidRDefault="003C45F1" w:rsidP="00FE3D84">
            <w:pPr>
              <w:pStyle w:val="block"/>
              <w:tabs>
                <w:tab w:val="decimal" w:pos="1153"/>
              </w:tabs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1,486,811</w:t>
            </w:r>
          </w:p>
        </w:tc>
      </w:tr>
    </w:tbl>
    <w:p w14:paraId="7C8B66C2" w14:textId="77777777" w:rsidR="003C45F1" w:rsidRPr="00183CE5" w:rsidRDefault="003C45F1" w:rsidP="00FE3D84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</w:p>
    <w:p w14:paraId="0AF229C0" w14:textId="037BC554" w:rsidR="003C45F1" w:rsidRPr="00183CE5" w:rsidRDefault="003C45F1" w:rsidP="00FE3D84">
      <w:pPr>
        <w:rPr>
          <w:rFonts w:asciiTheme="majorBidi" w:hAnsiTheme="majorBidi" w:cstheme="majorBidi"/>
          <w:sz w:val="30"/>
          <w:szCs w:val="30"/>
          <w:lang w:val="th-TH"/>
        </w:rPr>
      </w:pPr>
      <w:r w:rsidRPr="00183CE5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Pr="00183CE5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Pr="00183CE5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="00AC6331" w:rsidRPr="00183CE5">
        <w:rPr>
          <w:rFonts w:asciiTheme="majorBidi" w:hAnsiTheme="majorBidi" w:cstheme="majorBidi" w:hint="cs"/>
          <w:sz w:val="30"/>
          <w:szCs w:val="30"/>
          <w:cs/>
          <w:lang w:val="th-TH"/>
        </w:rPr>
        <w:t>รายละเอียดของหุ้นกู้ของบริษัท</w:t>
      </w:r>
      <w:r w:rsidRPr="00183CE5">
        <w:rPr>
          <w:rFonts w:asciiTheme="majorBidi" w:hAnsiTheme="majorBidi" w:cstheme="majorBidi"/>
          <w:sz w:val="30"/>
          <w:szCs w:val="30"/>
          <w:cs/>
          <w:lang w:val="th-TH"/>
        </w:rPr>
        <w:t>มีดังนี้</w:t>
      </w:r>
    </w:p>
    <w:p w14:paraId="0738553D" w14:textId="77777777" w:rsidR="003C45F1" w:rsidRPr="00183CE5" w:rsidRDefault="003C45F1" w:rsidP="00FE3D84">
      <w:pPr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Style w:val="TableGrid"/>
        <w:tblW w:w="9175" w:type="dxa"/>
        <w:tblInd w:w="535" w:type="dxa"/>
        <w:tblLook w:val="04A0" w:firstRow="1" w:lastRow="0" w:firstColumn="1" w:lastColumn="0" w:noHBand="0" w:noVBand="1"/>
      </w:tblPr>
      <w:tblGrid>
        <w:gridCol w:w="4410"/>
        <w:gridCol w:w="4765"/>
      </w:tblGrid>
      <w:tr w:rsidR="00183CE5" w:rsidRPr="00183CE5" w14:paraId="59ECCA66" w14:textId="77777777" w:rsidTr="00B926A3">
        <w:trPr>
          <w:tblHeader/>
        </w:trPr>
        <w:tc>
          <w:tcPr>
            <w:tcW w:w="4410" w:type="dxa"/>
          </w:tcPr>
          <w:p w14:paraId="172AB844" w14:textId="77777777" w:rsidR="003C45F1" w:rsidRPr="00183CE5" w:rsidRDefault="003C45F1" w:rsidP="00FE3D84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65" w:type="dxa"/>
          </w:tcPr>
          <w:p w14:paraId="5CEBB788" w14:textId="77777777" w:rsidR="003C45F1" w:rsidRPr="00183CE5" w:rsidRDefault="003C45F1" w:rsidP="00FE3D84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1/2559</w:t>
            </w:r>
          </w:p>
        </w:tc>
      </w:tr>
      <w:tr w:rsidR="00183CE5" w:rsidRPr="00183CE5" w14:paraId="274B4987" w14:textId="77777777" w:rsidTr="00B926A3">
        <w:tc>
          <w:tcPr>
            <w:tcW w:w="4410" w:type="dxa"/>
            <w:vAlign w:val="bottom"/>
          </w:tcPr>
          <w:p w14:paraId="6C1D9DC4" w14:textId="77777777" w:rsidR="003C45F1" w:rsidRPr="00183CE5" w:rsidRDefault="003C45F1" w:rsidP="00FE3D84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  <w:r w:rsidRPr="00183CE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4765" w:type="dxa"/>
            <w:vAlign w:val="bottom"/>
          </w:tcPr>
          <w:p w14:paraId="473A6BED" w14:textId="77777777" w:rsidR="003C45F1" w:rsidRPr="00183CE5" w:rsidRDefault="003C45F1" w:rsidP="00FE3D84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 xml:space="preserve">1,500 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Pr="00183CE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183CE5" w:rsidRPr="00183CE5" w14:paraId="06258E5B" w14:textId="77777777" w:rsidTr="00B926A3">
        <w:tc>
          <w:tcPr>
            <w:tcW w:w="4410" w:type="dxa"/>
            <w:shd w:val="clear" w:color="auto" w:fill="auto"/>
            <w:vAlign w:val="bottom"/>
          </w:tcPr>
          <w:p w14:paraId="0E507F23" w14:textId="77777777" w:rsidR="003C45F1" w:rsidRPr="00183CE5" w:rsidRDefault="003C45F1" w:rsidP="00FE3D84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วันที่ออกหุ้นกู้</w:t>
            </w:r>
            <w:r w:rsidRPr="00183CE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4765" w:type="dxa"/>
            <w:shd w:val="clear" w:color="auto" w:fill="auto"/>
            <w:vAlign w:val="bottom"/>
          </w:tcPr>
          <w:p w14:paraId="412A12F1" w14:textId="77777777" w:rsidR="003C45F1" w:rsidRPr="00183CE5" w:rsidRDefault="003C45F1" w:rsidP="00FE3D84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 xml:space="preserve">29 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Pr="00183CE5">
              <w:rPr>
                <w:rFonts w:asciiTheme="majorBidi" w:hAnsiTheme="majorBidi" w:cstheme="majorBidi"/>
                <w:sz w:val="30"/>
                <w:szCs w:val="30"/>
              </w:rPr>
              <w:t xml:space="preserve"> 2559</w:t>
            </w:r>
          </w:p>
        </w:tc>
      </w:tr>
      <w:tr w:rsidR="00183CE5" w:rsidRPr="00183CE5" w14:paraId="51FD15A2" w14:textId="77777777" w:rsidTr="00B926A3">
        <w:tc>
          <w:tcPr>
            <w:tcW w:w="4410" w:type="dxa"/>
            <w:shd w:val="clear" w:color="auto" w:fill="auto"/>
          </w:tcPr>
          <w:p w14:paraId="69D2F4A0" w14:textId="77777777" w:rsidR="003C45F1" w:rsidRPr="00183CE5" w:rsidRDefault="003C45F1" w:rsidP="00FE3D84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วันที่ครบกำหนด</w:t>
            </w:r>
          </w:p>
        </w:tc>
        <w:tc>
          <w:tcPr>
            <w:tcW w:w="4765" w:type="dxa"/>
            <w:shd w:val="clear" w:color="auto" w:fill="auto"/>
          </w:tcPr>
          <w:p w14:paraId="5CFF8779" w14:textId="77777777" w:rsidR="003C45F1" w:rsidRPr="00183CE5" w:rsidRDefault="003C45F1" w:rsidP="00FE3D84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 xml:space="preserve">29 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183CE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183CE5" w:rsidRPr="00183CE5" w14:paraId="5497C5CE" w14:textId="77777777" w:rsidTr="00B926A3">
        <w:tc>
          <w:tcPr>
            <w:tcW w:w="4410" w:type="dxa"/>
          </w:tcPr>
          <w:p w14:paraId="7533B82C" w14:textId="77777777" w:rsidR="003C45F1" w:rsidRPr="00183CE5" w:rsidRDefault="003C45F1" w:rsidP="00FE3D84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อายุหุ้นกู้</w:t>
            </w:r>
          </w:p>
        </w:tc>
        <w:tc>
          <w:tcPr>
            <w:tcW w:w="4765" w:type="dxa"/>
          </w:tcPr>
          <w:p w14:paraId="5C2D6565" w14:textId="77777777" w:rsidR="003C45F1" w:rsidRPr="00183CE5" w:rsidRDefault="003C45F1" w:rsidP="00FE3D84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183CE5" w:rsidRPr="00183CE5" w14:paraId="106360F5" w14:textId="77777777" w:rsidTr="00B926A3">
        <w:tc>
          <w:tcPr>
            <w:tcW w:w="4410" w:type="dxa"/>
          </w:tcPr>
          <w:p w14:paraId="5D8C622D" w14:textId="77777777" w:rsidR="003C45F1" w:rsidRPr="00183CE5" w:rsidRDefault="003C45F1" w:rsidP="00FE3D84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  <w:r w:rsidRPr="00183CE5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4765" w:type="dxa"/>
          </w:tcPr>
          <w:p w14:paraId="6D9F393A" w14:textId="77777777" w:rsidR="003C45F1" w:rsidRPr="00183CE5" w:rsidRDefault="003C45F1" w:rsidP="00FE3D84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183CE5">
              <w:rPr>
                <w:rFonts w:asciiTheme="majorBidi" w:hAnsiTheme="majorBidi" w:cstheme="majorBidi"/>
                <w:sz w:val="30"/>
                <w:szCs w:val="30"/>
              </w:rPr>
              <w:t xml:space="preserve">2.84 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ต่อปี</w:t>
            </w:r>
          </w:p>
        </w:tc>
      </w:tr>
      <w:tr w:rsidR="00183CE5" w:rsidRPr="00183CE5" w14:paraId="798CAC91" w14:textId="77777777" w:rsidTr="00B926A3">
        <w:tc>
          <w:tcPr>
            <w:tcW w:w="4410" w:type="dxa"/>
          </w:tcPr>
          <w:p w14:paraId="4F8B4648" w14:textId="77777777" w:rsidR="003C45F1" w:rsidRPr="00183CE5" w:rsidRDefault="003C45F1" w:rsidP="00FE3D84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4765" w:type="dxa"/>
          </w:tcPr>
          <w:p w14:paraId="2D142999" w14:textId="77777777" w:rsidR="003C45F1" w:rsidRPr="00183CE5" w:rsidRDefault="003C45F1" w:rsidP="00FE3D84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ปีละ</w:t>
            </w:r>
            <w:r w:rsidRPr="00183CE5">
              <w:rPr>
                <w:rFonts w:asciiTheme="majorBidi" w:hAnsiTheme="majorBidi" w:cstheme="majorBidi"/>
                <w:sz w:val="30"/>
                <w:szCs w:val="30"/>
              </w:rPr>
              <w:t xml:space="preserve"> 2 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ครั้ง</w:t>
            </w:r>
          </w:p>
        </w:tc>
      </w:tr>
      <w:tr w:rsidR="00183CE5" w:rsidRPr="00183CE5" w14:paraId="503D9A1D" w14:textId="77777777" w:rsidTr="00B926A3">
        <w:tc>
          <w:tcPr>
            <w:tcW w:w="4410" w:type="dxa"/>
          </w:tcPr>
          <w:p w14:paraId="24C53CA6" w14:textId="77777777" w:rsidR="003C45F1" w:rsidRPr="00183CE5" w:rsidRDefault="003C45F1" w:rsidP="00FE3D84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วันที่ชำระดอกเบี้ย</w:t>
            </w:r>
          </w:p>
        </w:tc>
        <w:tc>
          <w:tcPr>
            <w:tcW w:w="4765" w:type="dxa"/>
          </w:tcPr>
          <w:p w14:paraId="3DB47D74" w14:textId="77777777" w:rsidR="003C45F1" w:rsidRPr="00183CE5" w:rsidRDefault="003C45F1" w:rsidP="00FE3D84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183CE5">
              <w:rPr>
                <w:rFonts w:asciiTheme="majorBidi" w:hAnsiTheme="majorBidi" w:cstheme="majorBidi"/>
                <w:sz w:val="30"/>
                <w:szCs w:val="30"/>
              </w:rPr>
              <w:t xml:space="preserve">29 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และวันที่ </w:t>
            </w:r>
            <w:r w:rsidRPr="00183CE5">
              <w:rPr>
                <w:rFonts w:asciiTheme="majorBidi" w:hAnsiTheme="majorBidi" w:cstheme="majorBidi"/>
                <w:sz w:val="30"/>
                <w:szCs w:val="30"/>
              </w:rPr>
              <w:t xml:space="preserve">29 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183CE5" w:rsidRPr="00183CE5" w14:paraId="70ED1F19" w14:textId="77777777" w:rsidTr="00B926A3">
        <w:tc>
          <w:tcPr>
            <w:tcW w:w="4410" w:type="dxa"/>
            <w:vAlign w:val="bottom"/>
          </w:tcPr>
          <w:p w14:paraId="664E359B" w14:textId="77777777" w:rsidR="003C45F1" w:rsidRPr="00183CE5" w:rsidRDefault="003C45F1" w:rsidP="00FE3D84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การชำระเงินต้น</w:t>
            </w:r>
          </w:p>
        </w:tc>
        <w:tc>
          <w:tcPr>
            <w:tcW w:w="4765" w:type="dxa"/>
            <w:vAlign w:val="bottom"/>
          </w:tcPr>
          <w:p w14:paraId="616B6ACD" w14:textId="77777777" w:rsidR="003C45F1" w:rsidRPr="00183CE5" w:rsidRDefault="003C45F1" w:rsidP="00FE3D84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ในวันครบกำหนดไถ่ถอนหุ้นกู้คือวันที่ </w:t>
            </w:r>
            <w:r w:rsidRPr="00183CE5">
              <w:rPr>
                <w:rFonts w:asciiTheme="majorBidi" w:hAnsiTheme="majorBidi" w:cstheme="majorBidi"/>
                <w:sz w:val="30"/>
                <w:szCs w:val="30"/>
              </w:rPr>
              <w:t xml:space="preserve">29 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Pr="00183CE5">
              <w:rPr>
                <w:rFonts w:asciiTheme="majorBidi" w:hAnsiTheme="majorBidi" w:cstheme="majorBidi"/>
                <w:sz w:val="30"/>
                <w:szCs w:val="30"/>
              </w:rPr>
              <w:t xml:space="preserve"> 2562</w:t>
            </w:r>
          </w:p>
        </w:tc>
      </w:tr>
      <w:tr w:rsidR="003C45F1" w:rsidRPr="00183CE5" w14:paraId="1B8FFE1B" w14:textId="77777777" w:rsidTr="00B926A3">
        <w:tc>
          <w:tcPr>
            <w:tcW w:w="4410" w:type="dxa"/>
          </w:tcPr>
          <w:p w14:paraId="53CF001C" w14:textId="77777777" w:rsidR="003C45F1" w:rsidRPr="00183CE5" w:rsidRDefault="003C45F1" w:rsidP="00FE3D84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3CE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การค้ำประกัน</w:t>
            </w:r>
          </w:p>
        </w:tc>
        <w:tc>
          <w:tcPr>
            <w:tcW w:w="4765" w:type="dxa"/>
          </w:tcPr>
          <w:p w14:paraId="47442017" w14:textId="1DE835EE" w:rsidR="003C45F1" w:rsidRPr="00183CE5" w:rsidRDefault="003C45F1" w:rsidP="00FE3D84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เปิดเผยไว้ในหมายเหตุ</w:t>
            </w:r>
            <w:r w:rsidRPr="00183CE5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ประกอบงบการเงินข้อ</w:t>
            </w:r>
            <w:r w:rsidRPr="00183CE5">
              <w:rPr>
                <w:rFonts w:asciiTheme="majorBidi" w:hAnsiTheme="majorBidi" w:cstheme="majorBidi"/>
                <w:sz w:val="30"/>
                <w:szCs w:val="30"/>
              </w:rPr>
              <w:t xml:space="preserve"> 17</w:t>
            </w:r>
          </w:p>
        </w:tc>
      </w:tr>
    </w:tbl>
    <w:p w14:paraId="7E140CEC" w14:textId="77777777" w:rsidR="003C45F1" w:rsidRPr="00183CE5" w:rsidRDefault="003C45F1" w:rsidP="00FE3D84">
      <w:pPr>
        <w:rPr>
          <w:rFonts w:cstheme="minorBidi"/>
          <w:cs/>
          <w:lang w:val="th-TH"/>
        </w:rPr>
      </w:pPr>
    </w:p>
    <w:p w14:paraId="7C1D8BF7" w14:textId="19F570A1" w:rsidR="003C45F1" w:rsidRPr="00183CE5" w:rsidRDefault="00EE16D2" w:rsidP="000C4D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90"/>
        <w:rPr>
          <w:rFonts w:ascii="Angsana New" w:hAnsi="Angsana New" w:cs="Angsana New"/>
          <w:sz w:val="30"/>
          <w:szCs w:val="30"/>
          <w:lang w:val="th-TH"/>
        </w:rPr>
      </w:pPr>
      <w:r w:rsidRPr="00183CE5">
        <w:rPr>
          <w:rFonts w:ascii="Angsana New" w:hAnsi="Angsana New" w:cs="Angsana New" w:hint="cs"/>
          <w:sz w:val="30"/>
          <w:szCs w:val="30"/>
          <w:cs/>
          <w:lang w:val="th-TH"/>
        </w:rPr>
        <w:t>บริษัทได้มีการชำระเงิน</w:t>
      </w:r>
      <w:r w:rsidR="000C4D05" w:rsidRPr="00183CE5">
        <w:rPr>
          <w:rFonts w:ascii="Angsana New" w:hAnsi="Angsana New" w:cs="Angsana New" w:hint="cs"/>
          <w:sz w:val="30"/>
          <w:szCs w:val="30"/>
          <w:cs/>
          <w:lang w:val="th-TH"/>
        </w:rPr>
        <w:t>ต้น</w:t>
      </w:r>
      <w:r w:rsidRPr="00183CE5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เต็มจำนวนเพื่อไถ่ถอนหุ้นกู้ในวันที่ </w:t>
      </w:r>
      <w:r w:rsidRPr="00183CE5">
        <w:rPr>
          <w:rFonts w:ascii="Angsana New" w:hAnsi="Angsana New" w:cs="Angsana New"/>
          <w:sz w:val="30"/>
          <w:szCs w:val="30"/>
        </w:rPr>
        <w:t xml:space="preserve">12 </w:t>
      </w:r>
      <w:r w:rsidRPr="00183CE5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183CE5">
        <w:rPr>
          <w:rFonts w:ascii="Angsana New" w:hAnsi="Angsana New" w:cs="Angsana New"/>
          <w:sz w:val="30"/>
          <w:szCs w:val="30"/>
        </w:rPr>
        <w:t>2562</w:t>
      </w:r>
      <w:r w:rsidR="003C45F1" w:rsidRPr="00183CE5">
        <w:rPr>
          <w:rFonts w:ascii="Angsana New" w:hAnsi="Angsana New" w:cs="Angsana New"/>
          <w:sz w:val="30"/>
          <w:szCs w:val="30"/>
          <w:cs/>
          <w:lang w:val="th-TH"/>
        </w:rPr>
        <w:br w:type="page"/>
      </w:r>
    </w:p>
    <w:p w14:paraId="0E8F89E7" w14:textId="77777777" w:rsidR="00CB6394" w:rsidRPr="00183CE5" w:rsidRDefault="00437B48" w:rsidP="00FE3D84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bookmarkStart w:id="19" w:name="_Toc23425274"/>
      <w:r w:rsidRPr="00183CE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หุ้นกู้แปลงสภาพ</w:t>
      </w:r>
      <w:bookmarkEnd w:id="19"/>
    </w:p>
    <w:p w14:paraId="33AA1978" w14:textId="77777777" w:rsidR="00437B48" w:rsidRPr="00183CE5" w:rsidRDefault="00437B48" w:rsidP="00FE3D84">
      <w:pPr>
        <w:pStyle w:val="BodyText"/>
        <w:spacing w:after="0"/>
        <w:rPr>
          <w:rFonts w:asciiTheme="majorBidi" w:hAnsiTheme="majorBidi" w:cstheme="majorBidi"/>
          <w:sz w:val="30"/>
          <w:szCs w:val="30"/>
          <w:lang w:val="en-GB"/>
        </w:rPr>
      </w:pPr>
      <w:r w:rsidRPr="00183CE5">
        <w:rPr>
          <w:rFonts w:asciiTheme="majorBidi" w:hAnsiTheme="majorBidi" w:cstheme="majorBidi"/>
          <w:sz w:val="30"/>
          <w:szCs w:val="30"/>
        </w:rPr>
        <w:tab/>
      </w:r>
      <w:r w:rsidRPr="00183CE5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4"/>
        <w:gridCol w:w="1331"/>
        <w:gridCol w:w="18"/>
        <w:gridCol w:w="236"/>
        <w:gridCol w:w="15"/>
        <w:gridCol w:w="1367"/>
      </w:tblGrid>
      <w:tr w:rsidR="00183CE5" w:rsidRPr="00183CE5" w14:paraId="4415B849" w14:textId="77777777" w:rsidTr="00832CBA">
        <w:trPr>
          <w:trHeight w:val="259"/>
        </w:trPr>
        <w:tc>
          <w:tcPr>
            <w:tcW w:w="3368" w:type="pct"/>
          </w:tcPr>
          <w:p w14:paraId="1F9FCD10" w14:textId="77777777" w:rsidR="00437B48" w:rsidRPr="00183CE5" w:rsidRDefault="00437B48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33" w:right="-65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32" w:type="pct"/>
            <w:gridSpan w:val="5"/>
          </w:tcPr>
          <w:p w14:paraId="508AA8B1" w14:textId="77777777" w:rsidR="00437B48" w:rsidRPr="00183CE5" w:rsidRDefault="00437B48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274" w:right="-2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  <w:p w14:paraId="72766BE2" w14:textId="77777777" w:rsidR="00437B48" w:rsidRPr="00183CE5" w:rsidRDefault="00437B48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274" w:right="-28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และงบการเงินเฉพาะกิจการ</w:t>
            </w:r>
          </w:p>
        </w:tc>
      </w:tr>
      <w:tr w:rsidR="00183CE5" w:rsidRPr="00183CE5" w14:paraId="62C1FB7B" w14:textId="77777777" w:rsidTr="00832CBA">
        <w:trPr>
          <w:trHeight w:val="259"/>
        </w:trPr>
        <w:tc>
          <w:tcPr>
            <w:tcW w:w="3368" w:type="pct"/>
          </w:tcPr>
          <w:p w14:paraId="104B93AD" w14:textId="77777777" w:rsidR="00437B48" w:rsidRPr="00183CE5" w:rsidRDefault="00437B48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33" w:right="-65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2" w:type="pct"/>
          </w:tcPr>
          <w:p w14:paraId="3E6D0E71" w14:textId="731AAD7D" w:rsidR="00437B48" w:rsidRPr="00183CE5" w:rsidRDefault="00EE6B38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274" w:right="-28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83C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30 </w:t>
            </w:r>
            <w:r w:rsidR="002F5629" w:rsidRPr="00183CE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" w:type="pct"/>
            <w:gridSpan w:val="3"/>
          </w:tcPr>
          <w:p w14:paraId="78CFE089" w14:textId="77777777" w:rsidR="00437B48" w:rsidRPr="00183CE5" w:rsidRDefault="00437B48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9" w:right="-7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752" w:type="pct"/>
          </w:tcPr>
          <w:p w14:paraId="59E5DFA7" w14:textId="77777777" w:rsidR="00437B48" w:rsidRPr="00183CE5" w:rsidRDefault="00437B48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274" w:right="-28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31 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183CE5" w:rsidRPr="00183CE5" w14:paraId="521EAE7E" w14:textId="77777777" w:rsidTr="00832CBA">
        <w:trPr>
          <w:trHeight w:val="259"/>
        </w:trPr>
        <w:tc>
          <w:tcPr>
            <w:tcW w:w="3368" w:type="pct"/>
          </w:tcPr>
          <w:p w14:paraId="46D99A84" w14:textId="77777777" w:rsidR="00437B48" w:rsidRPr="00183CE5" w:rsidRDefault="00437B48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33" w:right="-65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2" w:type="pct"/>
          </w:tcPr>
          <w:p w14:paraId="250984F5" w14:textId="77777777" w:rsidR="00437B48" w:rsidRPr="00183CE5" w:rsidRDefault="00437B48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274" w:right="-28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</w:t>
            </w:r>
            <w:r w:rsidR="005D355E"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</w:t>
            </w:r>
          </w:p>
        </w:tc>
        <w:tc>
          <w:tcPr>
            <w:tcW w:w="148" w:type="pct"/>
            <w:gridSpan w:val="3"/>
          </w:tcPr>
          <w:p w14:paraId="793E7E05" w14:textId="77777777" w:rsidR="00437B48" w:rsidRPr="00183CE5" w:rsidRDefault="00437B48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9" w:right="-7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752" w:type="pct"/>
          </w:tcPr>
          <w:p w14:paraId="6D758FE8" w14:textId="77777777" w:rsidR="00437B48" w:rsidRPr="00183CE5" w:rsidRDefault="00437B48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274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</w:t>
            </w:r>
            <w:r w:rsidRPr="00183CE5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56</w:t>
            </w:r>
            <w:r w:rsidR="005D355E" w:rsidRPr="00183CE5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</w:t>
            </w:r>
          </w:p>
        </w:tc>
      </w:tr>
      <w:tr w:rsidR="00183CE5" w:rsidRPr="00183CE5" w14:paraId="5DD482BB" w14:textId="77777777" w:rsidTr="00832CBA">
        <w:trPr>
          <w:trHeight w:val="259"/>
        </w:trPr>
        <w:tc>
          <w:tcPr>
            <w:tcW w:w="3368" w:type="pct"/>
          </w:tcPr>
          <w:p w14:paraId="7E18F14F" w14:textId="77777777" w:rsidR="00437B48" w:rsidRPr="00183CE5" w:rsidRDefault="00437B48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33" w:right="-65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32" w:type="pct"/>
            <w:gridSpan w:val="5"/>
          </w:tcPr>
          <w:p w14:paraId="1DEE663A" w14:textId="77777777" w:rsidR="00437B48" w:rsidRPr="00183CE5" w:rsidRDefault="00437B48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  <w:r w:rsidRPr="00183C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183CE5" w:rsidRPr="00183CE5" w14:paraId="3C994468" w14:textId="77777777" w:rsidTr="00832CBA">
        <w:trPr>
          <w:trHeight w:val="191"/>
        </w:trPr>
        <w:tc>
          <w:tcPr>
            <w:tcW w:w="3368" w:type="pct"/>
          </w:tcPr>
          <w:p w14:paraId="3CA81A99" w14:textId="77777777" w:rsidR="00A64F6A" w:rsidRPr="00183CE5" w:rsidRDefault="00A64F6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หุ้นกู้แปลงสภาพครั้งที่ </w:t>
            </w:r>
            <w:r w:rsidRPr="00183CE5">
              <w:rPr>
                <w:rFonts w:asciiTheme="majorBidi" w:hAnsiTheme="majorBidi" w:cstheme="majorBidi"/>
                <w:sz w:val="30"/>
                <w:szCs w:val="30"/>
              </w:rPr>
              <w:t>1/2559</w:t>
            </w:r>
          </w:p>
        </w:tc>
        <w:tc>
          <w:tcPr>
            <w:tcW w:w="742" w:type="pct"/>
            <w:gridSpan w:val="2"/>
          </w:tcPr>
          <w:p w14:paraId="1811312F" w14:textId="5F4E1476" w:rsidR="00A64F6A" w:rsidRPr="00183CE5" w:rsidRDefault="00BC42C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="Angsana New"/>
                <w:sz w:val="30"/>
                <w:szCs w:val="30"/>
                <w:cs/>
              </w:rPr>
              <w:t>3</w:t>
            </w:r>
            <w:r w:rsidRPr="00183C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83CE5">
              <w:rPr>
                <w:rFonts w:asciiTheme="majorBidi" w:hAnsiTheme="majorBidi" w:cs="Angsana New"/>
                <w:sz w:val="30"/>
                <w:szCs w:val="30"/>
                <w:cs/>
              </w:rPr>
              <w:t>978</w:t>
            </w:r>
            <w:r w:rsidRPr="00183C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83CE5">
              <w:rPr>
                <w:rFonts w:asciiTheme="majorBidi" w:hAnsiTheme="majorBidi" w:cs="Angsana New"/>
                <w:sz w:val="30"/>
                <w:szCs w:val="30"/>
                <w:cs/>
              </w:rPr>
              <w:t>312</w:t>
            </w:r>
          </w:p>
        </w:tc>
        <w:tc>
          <w:tcPr>
            <w:tcW w:w="130" w:type="pct"/>
          </w:tcPr>
          <w:p w14:paraId="66988421" w14:textId="77777777" w:rsidR="00A64F6A" w:rsidRPr="00183CE5" w:rsidRDefault="00A64F6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60" w:type="pct"/>
            <w:gridSpan w:val="2"/>
          </w:tcPr>
          <w:p w14:paraId="0411DEB4" w14:textId="77777777" w:rsidR="00A64F6A" w:rsidRPr="00183CE5" w:rsidRDefault="00A64F6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4,219,312</w:t>
            </w:r>
          </w:p>
        </w:tc>
      </w:tr>
      <w:tr w:rsidR="00183CE5" w:rsidRPr="00183CE5" w14:paraId="2BF44396" w14:textId="77777777" w:rsidTr="00832CBA">
        <w:trPr>
          <w:trHeight w:val="191"/>
        </w:trPr>
        <w:tc>
          <w:tcPr>
            <w:tcW w:w="3368" w:type="pct"/>
          </w:tcPr>
          <w:p w14:paraId="5EE21947" w14:textId="77777777" w:rsidR="00A64F6A" w:rsidRPr="00183CE5" w:rsidRDefault="00A64F6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65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หุ้นกู้แปลงสภาพครั้งที่ </w:t>
            </w:r>
            <w:r w:rsidRPr="00183CE5">
              <w:rPr>
                <w:rFonts w:asciiTheme="majorBidi" w:hAnsiTheme="majorBidi" w:cstheme="majorBidi"/>
                <w:sz w:val="30"/>
                <w:szCs w:val="30"/>
              </w:rPr>
              <w:t>1/2560</w:t>
            </w:r>
          </w:p>
        </w:tc>
        <w:tc>
          <w:tcPr>
            <w:tcW w:w="742" w:type="pct"/>
            <w:gridSpan w:val="2"/>
          </w:tcPr>
          <w:p w14:paraId="22F0AE48" w14:textId="169AF8AB" w:rsidR="00A64F6A" w:rsidRPr="00183CE5" w:rsidRDefault="00BC42C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1,533,739</w:t>
            </w:r>
          </w:p>
        </w:tc>
        <w:tc>
          <w:tcPr>
            <w:tcW w:w="130" w:type="pct"/>
          </w:tcPr>
          <w:p w14:paraId="065AD2CE" w14:textId="77777777" w:rsidR="00A64F6A" w:rsidRPr="00183CE5" w:rsidRDefault="00A64F6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60" w:type="pct"/>
            <w:gridSpan w:val="2"/>
          </w:tcPr>
          <w:p w14:paraId="6555E9B9" w14:textId="77777777" w:rsidR="00A64F6A" w:rsidRPr="00183CE5" w:rsidRDefault="00A64F6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1,624,739</w:t>
            </w:r>
          </w:p>
        </w:tc>
      </w:tr>
      <w:tr w:rsidR="00183CE5" w:rsidRPr="00183CE5" w14:paraId="1948E7B5" w14:textId="77777777" w:rsidTr="004A2E7F">
        <w:trPr>
          <w:trHeight w:val="259"/>
        </w:trPr>
        <w:tc>
          <w:tcPr>
            <w:tcW w:w="3368" w:type="pct"/>
          </w:tcPr>
          <w:p w14:paraId="54D1A21D" w14:textId="77777777" w:rsidR="00A64F6A" w:rsidRPr="00183CE5" w:rsidRDefault="00A64F6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65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  <w:lang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หุ้นกู้แปลงสภาพครั้งที่ </w:t>
            </w:r>
            <w:r w:rsidRPr="00183CE5">
              <w:rPr>
                <w:rFonts w:asciiTheme="majorBidi" w:hAnsiTheme="majorBidi" w:cstheme="majorBidi"/>
                <w:sz w:val="30"/>
                <w:szCs w:val="30"/>
              </w:rPr>
              <w:t>2/2560</w:t>
            </w:r>
          </w:p>
        </w:tc>
        <w:tc>
          <w:tcPr>
            <w:tcW w:w="742" w:type="pct"/>
            <w:gridSpan w:val="2"/>
            <w:tcBorders>
              <w:bottom w:val="single" w:sz="4" w:space="0" w:color="auto"/>
            </w:tcBorders>
          </w:tcPr>
          <w:p w14:paraId="09451D76" w14:textId="48215003" w:rsidR="00A64F6A" w:rsidRPr="00183CE5" w:rsidRDefault="00BC42C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613,496</w:t>
            </w:r>
          </w:p>
        </w:tc>
        <w:tc>
          <w:tcPr>
            <w:tcW w:w="130" w:type="pct"/>
          </w:tcPr>
          <w:p w14:paraId="3B87F310" w14:textId="77777777" w:rsidR="00A64F6A" w:rsidRPr="00183CE5" w:rsidRDefault="00A64F6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60" w:type="pct"/>
            <w:gridSpan w:val="2"/>
            <w:tcBorders>
              <w:bottom w:val="single" w:sz="4" w:space="0" w:color="auto"/>
            </w:tcBorders>
          </w:tcPr>
          <w:p w14:paraId="69847351" w14:textId="77777777" w:rsidR="00A64F6A" w:rsidRPr="00183CE5" w:rsidRDefault="00A64F6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649,896</w:t>
            </w:r>
          </w:p>
        </w:tc>
      </w:tr>
      <w:tr w:rsidR="00183CE5" w:rsidRPr="00183CE5" w14:paraId="25081694" w14:textId="77777777" w:rsidTr="004A2E7F">
        <w:trPr>
          <w:trHeight w:val="259"/>
        </w:trPr>
        <w:tc>
          <w:tcPr>
            <w:tcW w:w="3368" w:type="pct"/>
          </w:tcPr>
          <w:p w14:paraId="1CEDD935" w14:textId="77777777" w:rsidR="00A64F6A" w:rsidRPr="00183CE5" w:rsidRDefault="00A64F6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</w:tcBorders>
          </w:tcPr>
          <w:p w14:paraId="6BB2808C" w14:textId="57345345" w:rsidR="00A64F6A" w:rsidRPr="00183CE5" w:rsidRDefault="00BC42C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6,125,547</w:t>
            </w:r>
          </w:p>
        </w:tc>
        <w:tc>
          <w:tcPr>
            <w:tcW w:w="130" w:type="pct"/>
          </w:tcPr>
          <w:p w14:paraId="39FA60D6" w14:textId="77777777" w:rsidR="00A64F6A" w:rsidRPr="00183CE5" w:rsidRDefault="00A64F6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60" w:type="pct"/>
            <w:gridSpan w:val="2"/>
            <w:tcBorders>
              <w:top w:val="single" w:sz="4" w:space="0" w:color="auto"/>
            </w:tcBorders>
          </w:tcPr>
          <w:p w14:paraId="5561D3D3" w14:textId="77777777" w:rsidR="00A64F6A" w:rsidRPr="00183CE5" w:rsidRDefault="00A64F6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6,493,947</w:t>
            </w:r>
          </w:p>
        </w:tc>
      </w:tr>
      <w:tr w:rsidR="00183CE5" w:rsidRPr="00183CE5" w14:paraId="5B1C8AC9" w14:textId="77777777" w:rsidTr="007C7536">
        <w:trPr>
          <w:trHeight w:val="259"/>
        </w:trPr>
        <w:tc>
          <w:tcPr>
            <w:tcW w:w="3368" w:type="pct"/>
          </w:tcPr>
          <w:p w14:paraId="4256E5D6" w14:textId="77777777" w:rsidR="00A64F6A" w:rsidRPr="00183CE5" w:rsidRDefault="00A64F6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</w:tabs>
              <w:ind w:left="-33" w:right="-65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หัก</w:t>
            </w:r>
            <w:r w:rsidRPr="00183CE5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 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ab/>
              <w:t>ค่าใช้จ่ายทางตรงในการออกหุ้นกู้รอ</w:t>
            </w:r>
            <w:r w:rsidRPr="00183CE5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ตัด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จ่าย</w:t>
            </w:r>
          </w:p>
        </w:tc>
        <w:tc>
          <w:tcPr>
            <w:tcW w:w="742" w:type="pct"/>
            <w:gridSpan w:val="2"/>
            <w:tcBorders>
              <w:bottom w:val="single" w:sz="4" w:space="0" w:color="auto"/>
            </w:tcBorders>
            <w:vAlign w:val="bottom"/>
          </w:tcPr>
          <w:p w14:paraId="1ABC13D1" w14:textId="3B0E42C5" w:rsidR="00A64F6A" w:rsidRPr="00183CE5" w:rsidRDefault="00BC42C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3CE5">
              <w:rPr>
                <w:rFonts w:asciiTheme="majorBidi" w:hAnsiTheme="majorBidi" w:cs="Angsana New"/>
                <w:sz w:val="30"/>
                <w:szCs w:val="30"/>
                <w:cs/>
              </w:rPr>
              <w:t>(2</w:t>
            </w:r>
            <w:r w:rsidRPr="00183C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83CE5">
              <w:rPr>
                <w:rFonts w:asciiTheme="majorBidi" w:hAnsiTheme="majorBidi" w:cs="Angsana New"/>
                <w:sz w:val="30"/>
                <w:szCs w:val="30"/>
                <w:cs/>
              </w:rPr>
              <w:t>832)</w:t>
            </w:r>
          </w:p>
        </w:tc>
        <w:tc>
          <w:tcPr>
            <w:tcW w:w="130" w:type="pct"/>
            <w:vAlign w:val="bottom"/>
          </w:tcPr>
          <w:p w14:paraId="3C5100EF" w14:textId="77777777" w:rsidR="00A64F6A" w:rsidRPr="00183CE5" w:rsidRDefault="00A64F6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60" w:type="pct"/>
            <w:gridSpan w:val="2"/>
            <w:tcBorders>
              <w:bottom w:val="single" w:sz="4" w:space="0" w:color="auto"/>
            </w:tcBorders>
            <w:vAlign w:val="bottom"/>
          </w:tcPr>
          <w:p w14:paraId="0A9D99A8" w14:textId="77777777" w:rsidR="00A64F6A" w:rsidRPr="00183CE5" w:rsidRDefault="00A64F6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(4,548)</w:t>
            </w:r>
          </w:p>
        </w:tc>
      </w:tr>
      <w:tr w:rsidR="00183CE5" w:rsidRPr="00183CE5" w14:paraId="3D17B99F" w14:textId="77777777" w:rsidTr="007C7536">
        <w:trPr>
          <w:trHeight w:val="259"/>
        </w:trPr>
        <w:tc>
          <w:tcPr>
            <w:tcW w:w="3368" w:type="pct"/>
          </w:tcPr>
          <w:p w14:paraId="7105292B" w14:textId="77777777" w:rsidR="00A64F6A" w:rsidRPr="00183CE5" w:rsidRDefault="00A64F6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</w:tabs>
              <w:ind w:left="-33" w:right="-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หุ้นกู้แปลงสภาพ </w:t>
            </w:r>
            <w:r w:rsidRPr="00183CE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</w:tcBorders>
            <w:vAlign w:val="bottom"/>
          </w:tcPr>
          <w:p w14:paraId="6E0942E4" w14:textId="11608D4F" w:rsidR="00A64F6A" w:rsidRPr="00183CE5" w:rsidRDefault="00BC42C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6</w:t>
            </w: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83CE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122</w:t>
            </w: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83CE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714</w:t>
            </w:r>
          </w:p>
        </w:tc>
        <w:tc>
          <w:tcPr>
            <w:tcW w:w="130" w:type="pct"/>
            <w:vAlign w:val="bottom"/>
          </w:tcPr>
          <w:p w14:paraId="745810CC" w14:textId="77777777" w:rsidR="00A64F6A" w:rsidRPr="00183CE5" w:rsidRDefault="00A64F6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60" w:type="pct"/>
            <w:gridSpan w:val="2"/>
            <w:tcBorders>
              <w:top w:val="single" w:sz="4" w:space="0" w:color="auto"/>
            </w:tcBorders>
            <w:vAlign w:val="bottom"/>
          </w:tcPr>
          <w:p w14:paraId="71895891" w14:textId="77777777" w:rsidR="00A64F6A" w:rsidRPr="00183CE5" w:rsidRDefault="00A64F6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sz w:val="30"/>
                <w:szCs w:val="30"/>
              </w:rPr>
              <w:t>6,489,399</w:t>
            </w:r>
          </w:p>
        </w:tc>
      </w:tr>
      <w:tr w:rsidR="00183CE5" w:rsidRPr="00183CE5" w14:paraId="042F0821" w14:textId="77777777" w:rsidTr="007C7536">
        <w:trPr>
          <w:trHeight w:val="276"/>
        </w:trPr>
        <w:tc>
          <w:tcPr>
            <w:tcW w:w="3368" w:type="pct"/>
          </w:tcPr>
          <w:p w14:paraId="5238E7D8" w14:textId="77777777" w:rsidR="00A64F6A" w:rsidRPr="00183CE5" w:rsidRDefault="00A64F6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</w:tabs>
              <w:ind w:left="-33" w:right="-65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หัก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ab/>
              <w:t>มูลค่าที่จัด</w:t>
            </w:r>
            <w:r w:rsidRPr="00183CE5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ประเภท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เป็นส่วนของ</w:t>
            </w:r>
            <w:r w:rsidRPr="00183CE5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ผู้ถือหุ้น</w:t>
            </w:r>
          </w:p>
        </w:tc>
        <w:tc>
          <w:tcPr>
            <w:tcW w:w="742" w:type="pct"/>
            <w:gridSpan w:val="2"/>
            <w:tcBorders>
              <w:bottom w:val="single" w:sz="4" w:space="0" w:color="auto"/>
            </w:tcBorders>
            <w:vAlign w:val="bottom"/>
          </w:tcPr>
          <w:p w14:paraId="6C233690" w14:textId="4FE593B3" w:rsidR="00A64F6A" w:rsidRPr="00183CE5" w:rsidRDefault="00BC42C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(59,458)</w:t>
            </w:r>
          </w:p>
        </w:tc>
        <w:tc>
          <w:tcPr>
            <w:tcW w:w="130" w:type="pct"/>
            <w:vAlign w:val="bottom"/>
          </w:tcPr>
          <w:p w14:paraId="1DF11E23" w14:textId="77777777" w:rsidR="00A64F6A" w:rsidRPr="00183CE5" w:rsidRDefault="00A64F6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60" w:type="pct"/>
            <w:gridSpan w:val="2"/>
            <w:tcBorders>
              <w:bottom w:val="single" w:sz="4" w:space="0" w:color="auto"/>
            </w:tcBorders>
            <w:vAlign w:val="bottom"/>
          </w:tcPr>
          <w:p w14:paraId="461DE6E0" w14:textId="77777777" w:rsidR="00A64F6A" w:rsidRPr="00183CE5" w:rsidRDefault="00A64F6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(59,458)</w:t>
            </w:r>
          </w:p>
        </w:tc>
      </w:tr>
      <w:tr w:rsidR="00183CE5" w:rsidRPr="00183CE5" w14:paraId="5DBD134E" w14:textId="77777777" w:rsidTr="002264F9">
        <w:trPr>
          <w:trHeight w:val="276"/>
        </w:trPr>
        <w:tc>
          <w:tcPr>
            <w:tcW w:w="3368" w:type="pct"/>
          </w:tcPr>
          <w:p w14:paraId="1B578AEB" w14:textId="77777777" w:rsidR="00A64F6A" w:rsidRPr="00183CE5" w:rsidRDefault="00A64F6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มูลค่าที่จัดประเภทเป็นส่วนของหนี้สิน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79244E" w14:textId="7E819ACA" w:rsidR="00A64F6A" w:rsidRPr="00183CE5" w:rsidRDefault="00BC42C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6,063,257</w:t>
            </w:r>
          </w:p>
        </w:tc>
        <w:tc>
          <w:tcPr>
            <w:tcW w:w="130" w:type="pct"/>
            <w:vAlign w:val="bottom"/>
          </w:tcPr>
          <w:p w14:paraId="2A726A07" w14:textId="77777777" w:rsidR="00A64F6A" w:rsidRPr="00183CE5" w:rsidRDefault="00A64F6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6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5A5009" w14:textId="77777777" w:rsidR="00A64F6A" w:rsidRPr="00183CE5" w:rsidRDefault="00A64F6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sz w:val="30"/>
                <w:szCs w:val="30"/>
              </w:rPr>
              <w:t>6,429,941</w:t>
            </w:r>
          </w:p>
        </w:tc>
      </w:tr>
      <w:tr w:rsidR="00183CE5" w:rsidRPr="00183CE5" w14:paraId="618FF5CF" w14:textId="77777777" w:rsidTr="004A2E7F">
        <w:trPr>
          <w:trHeight w:val="276"/>
        </w:trPr>
        <w:tc>
          <w:tcPr>
            <w:tcW w:w="3368" w:type="pct"/>
          </w:tcPr>
          <w:p w14:paraId="399A6D5B" w14:textId="77777777" w:rsidR="00A64F6A" w:rsidRPr="00183CE5" w:rsidRDefault="00A64F6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65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42" w:type="pct"/>
            <w:gridSpan w:val="2"/>
            <w:tcBorders>
              <w:top w:val="double" w:sz="4" w:space="0" w:color="auto"/>
            </w:tcBorders>
            <w:vAlign w:val="bottom"/>
          </w:tcPr>
          <w:p w14:paraId="74621A9D" w14:textId="77777777" w:rsidR="00A64F6A" w:rsidRPr="00183CE5" w:rsidRDefault="00A64F6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72A40214" w14:textId="77777777" w:rsidR="00A64F6A" w:rsidRPr="00183CE5" w:rsidRDefault="00A64F6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60" w:type="pct"/>
            <w:gridSpan w:val="2"/>
            <w:tcBorders>
              <w:top w:val="double" w:sz="4" w:space="0" w:color="auto"/>
            </w:tcBorders>
            <w:vAlign w:val="bottom"/>
          </w:tcPr>
          <w:p w14:paraId="18F09BA6" w14:textId="77777777" w:rsidR="00A64F6A" w:rsidRPr="00183CE5" w:rsidRDefault="00A64F6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83CE5" w:rsidRPr="00183CE5" w14:paraId="09C8944B" w14:textId="77777777" w:rsidTr="002922D3">
        <w:trPr>
          <w:trHeight w:val="276"/>
        </w:trPr>
        <w:tc>
          <w:tcPr>
            <w:tcW w:w="3368" w:type="pct"/>
          </w:tcPr>
          <w:p w14:paraId="6AD6037A" w14:textId="77777777" w:rsidR="00A64F6A" w:rsidRPr="00183CE5" w:rsidRDefault="00A64F6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แสดงอยู่ในงบแสดงฐานะการเงินดังนี้</w:t>
            </w:r>
          </w:p>
        </w:tc>
        <w:tc>
          <w:tcPr>
            <w:tcW w:w="742" w:type="pct"/>
            <w:gridSpan w:val="2"/>
            <w:vAlign w:val="bottom"/>
          </w:tcPr>
          <w:p w14:paraId="2F505423" w14:textId="77777777" w:rsidR="00A64F6A" w:rsidRPr="00183CE5" w:rsidRDefault="00A64F6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37B87D16" w14:textId="77777777" w:rsidR="00A64F6A" w:rsidRPr="00183CE5" w:rsidRDefault="00A64F6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60" w:type="pct"/>
            <w:gridSpan w:val="2"/>
            <w:vAlign w:val="bottom"/>
          </w:tcPr>
          <w:p w14:paraId="3BA37B93" w14:textId="77777777" w:rsidR="00A64F6A" w:rsidRPr="00183CE5" w:rsidRDefault="00A64F6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183CE5" w:rsidRPr="00183CE5" w14:paraId="31F38D3E" w14:textId="77777777" w:rsidTr="002922D3">
        <w:trPr>
          <w:trHeight w:val="276"/>
        </w:trPr>
        <w:tc>
          <w:tcPr>
            <w:tcW w:w="3368" w:type="pct"/>
          </w:tcPr>
          <w:p w14:paraId="6EEDA536" w14:textId="77777777" w:rsidR="00A64F6A" w:rsidRPr="00183CE5" w:rsidRDefault="00A64F6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หุ้นกู้แปลงสภาพภายใต้การพิจารณาคดีในชั้นศาล</w:t>
            </w:r>
          </w:p>
        </w:tc>
        <w:tc>
          <w:tcPr>
            <w:tcW w:w="742" w:type="pct"/>
            <w:gridSpan w:val="2"/>
            <w:vAlign w:val="bottom"/>
          </w:tcPr>
          <w:p w14:paraId="2DE7E9A7" w14:textId="77777777" w:rsidR="00A64F6A" w:rsidRPr="00183CE5" w:rsidRDefault="00A64F6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34FB67D6" w14:textId="77777777" w:rsidR="00A64F6A" w:rsidRPr="00183CE5" w:rsidRDefault="00A64F6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60" w:type="pct"/>
            <w:gridSpan w:val="2"/>
            <w:vAlign w:val="bottom"/>
          </w:tcPr>
          <w:p w14:paraId="2BCB511D" w14:textId="77777777" w:rsidR="00A64F6A" w:rsidRPr="00183CE5" w:rsidRDefault="00A64F6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83CE5" w:rsidRPr="00183CE5" w14:paraId="478B8143" w14:textId="77777777" w:rsidTr="00BF70E3">
        <w:trPr>
          <w:trHeight w:val="276"/>
        </w:trPr>
        <w:tc>
          <w:tcPr>
            <w:tcW w:w="3368" w:type="pct"/>
          </w:tcPr>
          <w:p w14:paraId="677E56D7" w14:textId="77777777" w:rsidR="00A64F6A" w:rsidRPr="00183CE5" w:rsidRDefault="00A64F6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-65" w:firstLine="180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183CE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83C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ส่วนที่หมุนเวียน</w:t>
            </w:r>
          </w:p>
        </w:tc>
        <w:tc>
          <w:tcPr>
            <w:tcW w:w="742" w:type="pct"/>
            <w:gridSpan w:val="2"/>
            <w:vAlign w:val="bottom"/>
          </w:tcPr>
          <w:p w14:paraId="74D675B5" w14:textId="6FC5581B" w:rsidR="00A64F6A" w:rsidRPr="00183CE5" w:rsidRDefault="00BC42C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="Angsana New"/>
                <w:sz w:val="30"/>
                <w:szCs w:val="30"/>
                <w:cs/>
              </w:rPr>
              <w:t>1</w:t>
            </w:r>
            <w:r w:rsidRPr="00183C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83CE5">
              <w:rPr>
                <w:rFonts w:asciiTheme="majorBidi" w:hAnsiTheme="majorBidi" w:cs="Angsana New"/>
                <w:sz w:val="30"/>
                <w:szCs w:val="30"/>
                <w:cs/>
              </w:rPr>
              <w:t>497</w:t>
            </w:r>
            <w:r w:rsidRPr="00183C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83CE5">
              <w:rPr>
                <w:rFonts w:asciiTheme="majorBidi" w:hAnsiTheme="majorBidi" w:cs="Angsana New"/>
                <w:sz w:val="30"/>
                <w:szCs w:val="30"/>
                <w:cs/>
              </w:rPr>
              <w:t>996</w:t>
            </w:r>
          </w:p>
        </w:tc>
        <w:tc>
          <w:tcPr>
            <w:tcW w:w="130" w:type="pct"/>
            <w:vAlign w:val="bottom"/>
          </w:tcPr>
          <w:p w14:paraId="626E8767" w14:textId="77777777" w:rsidR="00A64F6A" w:rsidRPr="00183CE5" w:rsidRDefault="00A64F6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60" w:type="pct"/>
            <w:gridSpan w:val="2"/>
            <w:vAlign w:val="bottom"/>
          </w:tcPr>
          <w:p w14:paraId="454D74ED" w14:textId="77777777" w:rsidR="00A64F6A" w:rsidRPr="00183CE5" w:rsidRDefault="00A64F6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83CE5" w:rsidRPr="00183CE5" w14:paraId="4277262F" w14:textId="77777777" w:rsidTr="00BF70E3">
        <w:trPr>
          <w:trHeight w:val="276"/>
        </w:trPr>
        <w:tc>
          <w:tcPr>
            <w:tcW w:w="3368" w:type="pct"/>
          </w:tcPr>
          <w:p w14:paraId="4DEAC706" w14:textId="77777777" w:rsidR="00A64F6A" w:rsidRPr="00183CE5" w:rsidRDefault="00A64F6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-65" w:firstLine="180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183CE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83C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ส่วนที่ไม่หมุนเวียน</w:t>
            </w:r>
          </w:p>
        </w:tc>
        <w:tc>
          <w:tcPr>
            <w:tcW w:w="742" w:type="pct"/>
            <w:gridSpan w:val="2"/>
            <w:vAlign w:val="bottom"/>
          </w:tcPr>
          <w:p w14:paraId="42E2094C" w14:textId="59F88848" w:rsidR="00A64F6A" w:rsidRPr="00183CE5" w:rsidRDefault="00BC42C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3,966,063</w:t>
            </w:r>
          </w:p>
        </w:tc>
        <w:tc>
          <w:tcPr>
            <w:tcW w:w="130" w:type="pct"/>
            <w:vAlign w:val="bottom"/>
          </w:tcPr>
          <w:p w14:paraId="748B7376" w14:textId="77777777" w:rsidR="00A64F6A" w:rsidRPr="00183CE5" w:rsidRDefault="00A64F6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60" w:type="pct"/>
            <w:gridSpan w:val="2"/>
            <w:vAlign w:val="bottom"/>
          </w:tcPr>
          <w:p w14:paraId="24D96151" w14:textId="77777777" w:rsidR="00A64F6A" w:rsidRPr="00183CE5" w:rsidRDefault="00A64F6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5,794,581</w:t>
            </w:r>
          </w:p>
        </w:tc>
      </w:tr>
      <w:tr w:rsidR="00183CE5" w:rsidRPr="00183CE5" w14:paraId="75F734EB" w14:textId="77777777" w:rsidTr="00BF70E3">
        <w:trPr>
          <w:trHeight w:val="276"/>
        </w:trPr>
        <w:tc>
          <w:tcPr>
            <w:tcW w:w="3368" w:type="pct"/>
          </w:tcPr>
          <w:p w14:paraId="7000B708" w14:textId="77777777" w:rsidR="00A64F6A" w:rsidRPr="00183CE5" w:rsidDel="00B50F50" w:rsidRDefault="00A64F6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หุ้นกู้แปลงสภาพ</w:t>
            </w:r>
            <w:r w:rsidRPr="00183CE5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742" w:type="pct"/>
            <w:gridSpan w:val="2"/>
            <w:vAlign w:val="bottom"/>
          </w:tcPr>
          <w:p w14:paraId="667AA591" w14:textId="77777777" w:rsidR="00A64F6A" w:rsidRPr="00183CE5" w:rsidRDefault="00A64F6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0A2E88AA" w14:textId="77777777" w:rsidR="00A64F6A" w:rsidRPr="00183CE5" w:rsidRDefault="00A64F6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60" w:type="pct"/>
            <w:gridSpan w:val="2"/>
            <w:vAlign w:val="bottom"/>
          </w:tcPr>
          <w:p w14:paraId="363DA532" w14:textId="77777777" w:rsidR="00A64F6A" w:rsidRPr="00183CE5" w:rsidRDefault="00A64F6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3CE5" w:rsidRPr="00183CE5" w14:paraId="481FDC69" w14:textId="77777777" w:rsidTr="00BF70E3">
        <w:trPr>
          <w:trHeight w:val="276"/>
        </w:trPr>
        <w:tc>
          <w:tcPr>
            <w:tcW w:w="3368" w:type="pct"/>
          </w:tcPr>
          <w:p w14:paraId="27B61FB2" w14:textId="77777777" w:rsidR="00A64F6A" w:rsidRPr="00183CE5" w:rsidRDefault="00A64F6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-65" w:firstLine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83CE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742" w:type="pct"/>
            <w:gridSpan w:val="2"/>
            <w:vAlign w:val="bottom"/>
          </w:tcPr>
          <w:p w14:paraId="10EAC11D" w14:textId="502E8B8A" w:rsidR="00A64F6A" w:rsidRPr="00183CE5" w:rsidRDefault="00BC42C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599,198</w:t>
            </w:r>
          </w:p>
        </w:tc>
        <w:tc>
          <w:tcPr>
            <w:tcW w:w="130" w:type="pct"/>
            <w:vAlign w:val="bottom"/>
          </w:tcPr>
          <w:p w14:paraId="18FF3A06" w14:textId="77777777" w:rsidR="00A64F6A" w:rsidRPr="00183CE5" w:rsidRDefault="00A64F6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60" w:type="pct"/>
            <w:gridSpan w:val="2"/>
            <w:vAlign w:val="bottom"/>
          </w:tcPr>
          <w:p w14:paraId="1261AC68" w14:textId="77777777" w:rsidR="00A64F6A" w:rsidRPr="00183CE5" w:rsidRDefault="00A64F6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83CE5" w:rsidRPr="00183CE5" w14:paraId="2FEFAD12" w14:textId="77777777" w:rsidTr="00BF70E3">
        <w:trPr>
          <w:trHeight w:val="276"/>
        </w:trPr>
        <w:tc>
          <w:tcPr>
            <w:tcW w:w="3368" w:type="pct"/>
          </w:tcPr>
          <w:p w14:paraId="09577EB1" w14:textId="77777777" w:rsidR="00A64F6A" w:rsidRPr="00183CE5" w:rsidRDefault="00A64F6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right="-65" w:firstLine="15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83CE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742" w:type="pct"/>
            <w:gridSpan w:val="2"/>
            <w:tcBorders>
              <w:bottom w:val="single" w:sz="4" w:space="0" w:color="auto"/>
            </w:tcBorders>
            <w:vAlign w:val="bottom"/>
          </w:tcPr>
          <w:p w14:paraId="7CA3F7E8" w14:textId="24AC1D9A" w:rsidR="00A64F6A" w:rsidRPr="00183CE5" w:rsidRDefault="00BC42C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396A748B" w14:textId="77777777" w:rsidR="00A64F6A" w:rsidRPr="00183CE5" w:rsidRDefault="00A64F6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60" w:type="pct"/>
            <w:gridSpan w:val="2"/>
            <w:tcBorders>
              <w:bottom w:val="single" w:sz="4" w:space="0" w:color="auto"/>
            </w:tcBorders>
            <w:vAlign w:val="bottom"/>
          </w:tcPr>
          <w:p w14:paraId="4405DCAD" w14:textId="77777777" w:rsidR="00A64F6A" w:rsidRPr="00183CE5" w:rsidRDefault="00A64F6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635,360</w:t>
            </w:r>
          </w:p>
        </w:tc>
      </w:tr>
      <w:tr w:rsidR="00A64F6A" w:rsidRPr="00183CE5" w14:paraId="332807F6" w14:textId="77777777" w:rsidTr="00832CBA">
        <w:trPr>
          <w:trHeight w:val="276"/>
        </w:trPr>
        <w:tc>
          <w:tcPr>
            <w:tcW w:w="3368" w:type="pct"/>
          </w:tcPr>
          <w:p w14:paraId="18CF4550" w14:textId="77777777" w:rsidR="00A64F6A" w:rsidRPr="00183CE5" w:rsidRDefault="00A64F6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65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4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A2C343" w14:textId="5E4B2EBE" w:rsidR="00A64F6A" w:rsidRPr="00183CE5" w:rsidRDefault="00BC42C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6,063,257</w:t>
            </w:r>
          </w:p>
        </w:tc>
        <w:tc>
          <w:tcPr>
            <w:tcW w:w="130" w:type="pct"/>
            <w:vAlign w:val="bottom"/>
          </w:tcPr>
          <w:p w14:paraId="1929B9D5" w14:textId="77777777" w:rsidR="00A64F6A" w:rsidRPr="00183CE5" w:rsidRDefault="00A64F6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6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CAE7B5" w14:textId="77777777" w:rsidR="00A64F6A" w:rsidRPr="00183CE5" w:rsidRDefault="00A64F6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6,429,941</w:t>
            </w:r>
          </w:p>
        </w:tc>
      </w:tr>
    </w:tbl>
    <w:p w14:paraId="21C62FED" w14:textId="77777777" w:rsidR="00411765" w:rsidRPr="00183CE5" w:rsidRDefault="00411765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4B295C7B" w14:textId="77777777" w:rsidR="00411765" w:rsidRPr="00183CE5" w:rsidRDefault="00411765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183CE5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0CCDBC2B" w14:textId="238B6865" w:rsidR="00640764" w:rsidRPr="00183CE5" w:rsidRDefault="00411765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rPr>
          <w:rFonts w:asciiTheme="majorBidi" w:hAnsiTheme="majorBidi" w:cstheme="majorBidi"/>
          <w:sz w:val="30"/>
          <w:szCs w:val="30"/>
          <w:lang w:val="th-TH"/>
        </w:rPr>
      </w:pPr>
      <w:r w:rsidRPr="00183CE5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Pr="00183CE5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หู้นกู้แปลงสภาพ ณ วันที่ </w:t>
      </w:r>
      <w:r w:rsidR="00EE6B38" w:rsidRPr="00183CE5">
        <w:rPr>
          <w:rFonts w:asciiTheme="majorBidi" w:hAnsiTheme="majorBidi" w:cstheme="majorBidi" w:hint="cs"/>
          <w:sz w:val="30"/>
          <w:szCs w:val="30"/>
          <w:cs/>
        </w:rPr>
        <w:t xml:space="preserve">30 </w:t>
      </w:r>
      <w:r w:rsidR="002F5629" w:rsidRPr="00183CE5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183CE5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183CE5">
        <w:rPr>
          <w:rFonts w:asciiTheme="majorBidi" w:hAnsiTheme="majorBidi" w:cstheme="majorBidi"/>
          <w:sz w:val="30"/>
          <w:szCs w:val="30"/>
          <w:lang w:val="th-TH"/>
        </w:rPr>
        <w:t xml:space="preserve">2562 </w:t>
      </w:r>
      <w:r w:rsidR="003374D4" w:rsidRPr="00183CE5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3374D4" w:rsidRPr="00183CE5">
        <w:rPr>
          <w:rFonts w:asciiTheme="majorBidi" w:hAnsiTheme="majorBidi" w:cstheme="majorBidi"/>
          <w:sz w:val="30"/>
          <w:szCs w:val="30"/>
        </w:rPr>
        <w:t xml:space="preserve"> 31</w:t>
      </w:r>
      <w:r w:rsidR="003374D4" w:rsidRPr="00183CE5">
        <w:rPr>
          <w:rFonts w:asciiTheme="majorBidi" w:hAnsiTheme="majorBidi" w:cstheme="majorBidi" w:hint="cs"/>
          <w:sz w:val="30"/>
          <w:szCs w:val="30"/>
          <w:cs/>
        </w:rPr>
        <w:t xml:space="preserve"> ธันวาคม</w:t>
      </w:r>
      <w:r w:rsidR="003374D4" w:rsidRPr="00183CE5">
        <w:rPr>
          <w:rFonts w:asciiTheme="majorBidi" w:hAnsiTheme="majorBidi" w:cstheme="majorBidi"/>
          <w:sz w:val="30"/>
          <w:szCs w:val="30"/>
        </w:rPr>
        <w:t xml:space="preserve"> 2561 </w:t>
      </w:r>
      <w:r w:rsidRPr="00183CE5">
        <w:rPr>
          <w:rFonts w:asciiTheme="majorBidi" w:hAnsiTheme="majorBidi" w:cstheme="majorBidi" w:hint="cs"/>
          <w:sz w:val="30"/>
          <w:szCs w:val="30"/>
          <w:cs/>
          <w:lang w:val="th-TH"/>
        </w:rPr>
        <w:t>มีดังนี้</w:t>
      </w:r>
    </w:p>
    <w:p w14:paraId="4BB87D29" w14:textId="77777777" w:rsidR="00411765" w:rsidRPr="00183CE5" w:rsidRDefault="00411765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theme="minorBidi"/>
          <w:sz w:val="22"/>
          <w:szCs w:val="20"/>
          <w:cs/>
          <w:lang w:val="en-GB"/>
        </w:rPr>
      </w:pPr>
    </w:p>
    <w:p w14:paraId="7FA668EE" w14:textId="77777777" w:rsidR="00997A80" w:rsidRPr="00183CE5" w:rsidRDefault="00997A80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  <w:lang w:val="en-GB"/>
        </w:rPr>
      </w:pPr>
    </w:p>
    <w:tbl>
      <w:tblPr>
        <w:tblStyle w:val="TableGrid1"/>
        <w:tblW w:w="9090" w:type="dxa"/>
        <w:tblInd w:w="535" w:type="dxa"/>
        <w:tblLook w:val="04A0" w:firstRow="1" w:lastRow="0" w:firstColumn="1" w:lastColumn="0" w:noHBand="0" w:noVBand="1"/>
      </w:tblPr>
      <w:tblGrid>
        <w:gridCol w:w="2340"/>
        <w:gridCol w:w="2250"/>
        <w:gridCol w:w="2250"/>
        <w:gridCol w:w="2250"/>
      </w:tblGrid>
      <w:tr w:rsidR="00183CE5" w:rsidRPr="00183CE5" w14:paraId="095CDCF7" w14:textId="77777777" w:rsidTr="00640764">
        <w:trPr>
          <w:tblHeader/>
        </w:trPr>
        <w:tc>
          <w:tcPr>
            <w:tcW w:w="2340" w:type="dxa"/>
          </w:tcPr>
          <w:p w14:paraId="2E1466E7" w14:textId="77777777" w:rsidR="00437B48" w:rsidRPr="00183CE5" w:rsidRDefault="00437B48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5FBC69E2" w14:textId="77777777" w:rsidR="00437B48" w:rsidRPr="00183CE5" w:rsidRDefault="00590D7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1/2559</w:t>
            </w:r>
          </w:p>
        </w:tc>
        <w:tc>
          <w:tcPr>
            <w:tcW w:w="2250" w:type="dxa"/>
          </w:tcPr>
          <w:p w14:paraId="5A36E542" w14:textId="77777777" w:rsidR="00437B48" w:rsidRPr="00183CE5" w:rsidRDefault="00437B48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1/2</w:t>
            </w:r>
            <w:r w:rsidR="00590D7B" w:rsidRPr="00183C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560</w:t>
            </w:r>
          </w:p>
        </w:tc>
        <w:tc>
          <w:tcPr>
            <w:tcW w:w="2250" w:type="dxa"/>
          </w:tcPr>
          <w:p w14:paraId="0705ECDF" w14:textId="77777777" w:rsidR="00437B48" w:rsidRPr="00183CE5" w:rsidRDefault="00437B48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2/2</w:t>
            </w:r>
            <w:r w:rsidR="00590D7B" w:rsidRPr="00183C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560</w:t>
            </w:r>
          </w:p>
        </w:tc>
      </w:tr>
      <w:tr w:rsidR="00183CE5" w:rsidRPr="00183CE5" w14:paraId="0407B38E" w14:textId="77777777" w:rsidTr="00640764">
        <w:tc>
          <w:tcPr>
            <w:tcW w:w="2340" w:type="dxa"/>
          </w:tcPr>
          <w:p w14:paraId="4A959AD0" w14:textId="77777777" w:rsidR="00590D7B" w:rsidRPr="00183CE5" w:rsidRDefault="00590D7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ประเภท</w:t>
            </w:r>
          </w:p>
          <w:p w14:paraId="68610868" w14:textId="77777777" w:rsidR="00437B48" w:rsidRPr="00183CE5" w:rsidRDefault="00590D7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หุ้นกู้แปลงสภาพ</w:t>
            </w:r>
          </w:p>
        </w:tc>
        <w:tc>
          <w:tcPr>
            <w:tcW w:w="2250" w:type="dxa"/>
          </w:tcPr>
          <w:p w14:paraId="6D8C7EBB" w14:textId="77777777" w:rsidR="00437B48" w:rsidRPr="00183CE5" w:rsidRDefault="00590D7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หุ้นกู้แปลงสภาพประเภทไม่ด้อยสิทธิ ไม่มีประกันและไม่มีผู้แทนผู้ถือหุ้น</w:t>
            </w:r>
          </w:p>
        </w:tc>
        <w:tc>
          <w:tcPr>
            <w:tcW w:w="2250" w:type="dxa"/>
          </w:tcPr>
          <w:p w14:paraId="41E6BCED" w14:textId="77777777" w:rsidR="00437B48" w:rsidRPr="00183CE5" w:rsidRDefault="00590D7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หุ้นกู้แปลงสภาพประเภทไม่ด้อยสิทธิ ไม่มีประกันและไม่มีผู้แทนผู้ถือหุ้น</w:t>
            </w:r>
          </w:p>
        </w:tc>
        <w:tc>
          <w:tcPr>
            <w:tcW w:w="2250" w:type="dxa"/>
          </w:tcPr>
          <w:p w14:paraId="4BEAA6A4" w14:textId="77777777" w:rsidR="00437B48" w:rsidRPr="00183CE5" w:rsidRDefault="00590D7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หุ้นกู้แปลงสภาพประเภทไม่ด้อยสิทธิ ไม่มีประกันและไม่มีผู้แทนผู้ถือหุ้น</w:t>
            </w:r>
          </w:p>
        </w:tc>
      </w:tr>
      <w:tr w:rsidR="00183CE5" w:rsidRPr="00183CE5" w14:paraId="21EF99E4" w14:textId="77777777" w:rsidTr="00640764">
        <w:tc>
          <w:tcPr>
            <w:tcW w:w="2340" w:type="dxa"/>
          </w:tcPr>
          <w:p w14:paraId="367FF720" w14:textId="77777777" w:rsidR="00437B48" w:rsidRPr="00183CE5" w:rsidRDefault="00590D7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จำนวนหน่วย</w:t>
            </w:r>
          </w:p>
        </w:tc>
        <w:tc>
          <w:tcPr>
            <w:tcW w:w="2250" w:type="dxa"/>
          </w:tcPr>
          <w:p w14:paraId="6638445D" w14:textId="77777777" w:rsidR="00437B48" w:rsidRPr="00183CE5" w:rsidRDefault="00437B48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1,300 </w:t>
            </w:r>
            <w:r w:rsidR="00590D7B" w:rsidRPr="00183CE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หน่วย</w:t>
            </w:r>
          </w:p>
        </w:tc>
        <w:tc>
          <w:tcPr>
            <w:tcW w:w="2250" w:type="dxa"/>
          </w:tcPr>
          <w:p w14:paraId="17A39767" w14:textId="77777777" w:rsidR="00437B48" w:rsidRPr="00183CE5" w:rsidRDefault="00437B48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 xml:space="preserve">500 </w:t>
            </w:r>
            <w:r w:rsidR="00590D7B" w:rsidRPr="00183CE5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</w:p>
        </w:tc>
        <w:tc>
          <w:tcPr>
            <w:tcW w:w="2250" w:type="dxa"/>
          </w:tcPr>
          <w:p w14:paraId="79F4084E" w14:textId="77777777" w:rsidR="00437B48" w:rsidRPr="00183CE5" w:rsidRDefault="00437B48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 xml:space="preserve">200 </w:t>
            </w:r>
            <w:r w:rsidR="00590D7B" w:rsidRPr="00183CE5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</w:p>
        </w:tc>
      </w:tr>
      <w:tr w:rsidR="00183CE5" w:rsidRPr="00183CE5" w14:paraId="11CF1073" w14:textId="77777777" w:rsidTr="00640764">
        <w:tc>
          <w:tcPr>
            <w:tcW w:w="2340" w:type="dxa"/>
          </w:tcPr>
          <w:p w14:paraId="7FEF758C" w14:textId="70BD5088" w:rsidR="005E6AA8" w:rsidRPr="00183CE5" w:rsidRDefault="005E6AA8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ราคาหน้าตั๋</w:t>
            </w:r>
            <w:r w:rsidR="00566DAC"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ว</w:t>
            </w:r>
            <w:r w:rsidR="00566DAC" w:rsidRPr="00183CE5">
              <w:rPr>
                <w:rFonts w:ascii="Angsana New" w:hAnsi="Angsana New" w:cs="Angsana New"/>
                <w:sz w:val="30"/>
                <w:szCs w:val="30"/>
                <w:lang w:val="en-US"/>
              </w:rPr>
              <w:t>/</w:t>
            </w:r>
            <w:r w:rsidR="00566DAC" w:rsidRPr="00183CE5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หน่วย</w:t>
            </w:r>
          </w:p>
        </w:tc>
        <w:tc>
          <w:tcPr>
            <w:tcW w:w="2250" w:type="dxa"/>
          </w:tcPr>
          <w:p w14:paraId="207D8521" w14:textId="77777777" w:rsidR="005E6AA8" w:rsidRPr="00183CE5" w:rsidRDefault="005E6AA8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100,000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เหรียญ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2250" w:type="dxa"/>
          </w:tcPr>
          <w:p w14:paraId="0A6913D7" w14:textId="77777777" w:rsidR="005E6AA8" w:rsidRPr="00183CE5" w:rsidRDefault="005E6AA8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100,000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เหรียญ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2250" w:type="dxa"/>
          </w:tcPr>
          <w:p w14:paraId="7C2AD234" w14:textId="77777777" w:rsidR="005E6AA8" w:rsidRPr="00183CE5" w:rsidRDefault="005E6AA8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100,000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เหรียญ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สหรัฐอเมริกา</w:t>
            </w:r>
          </w:p>
        </w:tc>
      </w:tr>
      <w:tr w:rsidR="00183CE5" w:rsidRPr="00183CE5" w14:paraId="59BCBF64" w14:textId="77777777" w:rsidTr="00640764">
        <w:tc>
          <w:tcPr>
            <w:tcW w:w="2340" w:type="dxa"/>
          </w:tcPr>
          <w:p w14:paraId="4FB6D37C" w14:textId="77777777" w:rsidR="00437B48" w:rsidRPr="00183CE5" w:rsidRDefault="00590D7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วันที่ออกหุ้นกู้แปลงสภาพ</w:t>
            </w:r>
          </w:p>
        </w:tc>
        <w:tc>
          <w:tcPr>
            <w:tcW w:w="2250" w:type="dxa"/>
          </w:tcPr>
          <w:p w14:paraId="33DC0F5E" w14:textId="77777777" w:rsidR="00437B48" w:rsidRPr="00183CE5" w:rsidRDefault="00437B48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="00590D7B" w:rsidRPr="00183CE5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สิงหาคม </w:t>
            </w:r>
            <w:r w:rsidR="00590D7B" w:rsidRPr="00183CE5">
              <w:rPr>
                <w:rFonts w:ascii="Angsana New" w:hAnsi="Angsana New" w:cs="Angsana New"/>
                <w:sz w:val="30"/>
                <w:szCs w:val="30"/>
                <w:lang w:val="en-US"/>
              </w:rPr>
              <w:t>2559</w:t>
            </w:r>
          </w:p>
        </w:tc>
        <w:tc>
          <w:tcPr>
            <w:tcW w:w="2250" w:type="dxa"/>
          </w:tcPr>
          <w:p w14:paraId="1C466264" w14:textId="77777777" w:rsidR="00437B48" w:rsidRPr="00183CE5" w:rsidRDefault="00437B48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 xml:space="preserve">20 </w:t>
            </w:r>
            <w:r w:rsidR="00590D7B" w:rsidRPr="00183CE5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="00590D7B" w:rsidRPr="00183CE5">
              <w:rPr>
                <w:rFonts w:ascii="Angsana New" w:hAnsi="Angsana New" w:cs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250" w:type="dxa"/>
          </w:tcPr>
          <w:p w14:paraId="5339569E" w14:textId="77777777" w:rsidR="00437B48" w:rsidRPr="00183CE5" w:rsidRDefault="00437B48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590D7B" w:rsidRPr="00183CE5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="00590D7B" w:rsidRPr="00183CE5">
              <w:rPr>
                <w:rFonts w:ascii="Angsana New" w:hAnsi="Angsana New" w:cs="Angsana New"/>
                <w:sz w:val="30"/>
                <w:szCs w:val="30"/>
                <w:lang w:val="en-US"/>
              </w:rPr>
              <w:t>2560</w:t>
            </w:r>
          </w:p>
        </w:tc>
      </w:tr>
      <w:tr w:rsidR="00183CE5" w:rsidRPr="00183CE5" w14:paraId="0F44F7DA" w14:textId="77777777" w:rsidTr="00640764">
        <w:tc>
          <w:tcPr>
            <w:tcW w:w="2340" w:type="dxa"/>
          </w:tcPr>
          <w:p w14:paraId="390750EC" w14:textId="77777777" w:rsidR="00437B48" w:rsidRPr="00183CE5" w:rsidRDefault="00590D7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วันที่ครบกำหนด</w:t>
            </w:r>
          </w:p>
        </w:tc>
        <w:tc>
          <w:tcPr>
            <w:tcW w:w="2250" w:type="dxa"/>
          </w:tcPr>
          <w:p w14:paraId="68B82F4B" w14:textId="77777777" w:rsidR="00437B48" w:rsidRPr="00183CE5" w:rsidRDefault="003374D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183CE5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สิงหาคม</w:t>
            </w:r>
            <w:r w:rsidR="00590D7B" w:rsidRPr="00183CE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590D7B" w:rsidRPr="00183CE5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C246C9" w:rsidRPr="00183CE5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250" w:type="dxa"/>
          </w:tcPr>
          <w:p w14:paraId="7CFB4DF9" w14:textId="77777777" w:rsidR="00437B48" w:rsidRPr="00183CE5" w:rsidRDefault="00437B48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 xml:space="preserve">20 </w:t>
            </w:r>
            <w:r w:rsidR="00590D7B" w:rsidRPr="00183CE5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="00590D7B" w:rsidRPr="00183CE5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250" w:type="dxa"/>
          </w:tcPr>
          <w:p w14:paraId="4FEB41B7" w14:textId="77777777" w:rsidR="00437B48" w:rsidRPr="00183CE5" w:rsidRDefault="00437B48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590D7B" w:rsidRPr="00183CE5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="00590D7B" w:rsidRPr="00183CE5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</w:tr>
      <w:tr w:rsidR="00183CE5" w:rsidRPr="00183CE5" w14:paraId="68423C48" w14:textId="77777777" w:rsidTr="00640764">
        <w:tc>
          <w:tcPr>
            <w:tcW w:w="2340" w:type="dxa"/>
          </w:tcPr>
          <w:p w14:paraId="63E52F06" w14:textId="77777777" w:rsidR="00437B48" w:rsidRPr="00183CE5" w:rsidRDefault="00590D7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อายุหุ้นกู้แปลงสภาพ</w:t>
            </w:r>
          </w:p>
        </w:tc>
        <w:tc>
          <w:tcPr>
            <w:tcW w:w="2250" w:type="dxa"/>
          </w:tcPr>
          <w:p w14:paraId="6A49E84C" w14:textId="77777777" w:rsidR="00437B48" w:rsidRPr="00183CE5" w:rsidRDefault="00437B48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="00590D7B" w:rsidRPr="00183CE5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250" w:type="dxa"/>
          </w:tcPr>
          <w:p w14:paraId="306193C3" w14:textId="77777777" w:rsidR="00437B48" w:rsidRPr="00183CE5" w:rsidRDefault="00437B48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="00590D7B" w:rsidRPr="00183CE5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250" w:type="dxa"/>
          </w:tcPr>
          <w:p w14:paraId="2A6E65C0" w14:textId="77777777" w:rsidR="00437B48" w:rsidRPr="00183CE5" w:rsidRDefault="00437B48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="00590D7B" w:rsidRPr="00183CE5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183CE5" w:rsidRPr="00183CE5" w14:paraId="0F538107" w14:textId="77777777" w:rsidTr="00640764">
        <w:tc>
          <w:tcPr>
            <w:tcW w:w="2340" w:type="dxa"/>
          </w:tcPr>
          <w:p w14:paraId="500F8593" w14:textId="77777777" w:rsidR="00437B48" w:rsidRPr="00183CE5" w:rsidRDefault="00590D7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อัตราดอกเบี้ย</w:t>
            </w:r>
            <w:r w:rsidR="00437B48" w:rsidRPr="00183CE5">
              <w:rPr>
                <w:rFonts w:ascii="Angsana New" w:hAnsi="Angsana New" w:cs="Angsana New"/>
                <w:sz w:val="30"/>
                <w:szCs w:val="30"/>
              </w:rPr>
              <w:tab/>
            </w:r>
          </w:p>
        </w:tc>
        <w:tc>
          <w:tcPr>
            <w:tcW w:w="2250" w:type="dxa"/>
          </w:tcPr>
          <w:p w14:paraId="7E84360F" w14:textId="77777777" w:rsidR="00437B48" w:rsidRPr="00183CE5" w:rsidRDefault="00590D7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Pr="00183CE5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5 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ต่อปี</w:t>
            </w:r>
          </w:p>
        </w:tc>
        <w:tc>
          <w:tcPr>
            <w:tcW w:w="2250" w:type="dxa"/>
          </w:tcPr>
          <w:p w14:paraId="311ADF9A" w14:textId="77777777" w:rsidR="00437B48" w:rsidRPr="00183CE5" w:rsidRDefault="00590D7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Pr="00183CE5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5 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ต่อปี</w:t>
            </w:r>
          </w:p>
        </w:tc>
        <w:tc>
          <w:tcPr>
            <w:tcW w:w="2250" w:type="dxa"/>
          </w:tcPr>
          <w:p w14:paraId="6F00DE0D" w14:textId="77777777" w:rsidR="00437B48" w:rsidRPr="00183CE5" w:rsidRDefault="00590D7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Pr="00183CE5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5 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ต่อปี</w:t>
            </w:r>
          </w:p>
        </w:tc>
      </w:tr>
      <w:tr w:rsidR="00183CE5" w:rsidRPr="00183CE5" w14:paraId="58B73542" w14:textId="77777777" w:rsidTr="00640764">
        <w:tc>
          <w:tcPr>
            <w:tcW w:w="2340" w:type="dxa"/>
          </w:tcPr>
          <w:p w14:paraId="11899707" w14:textId="77777777" w:rsidR="00640764" w:rsidRPr="00183CE5" w:rsidRDefault="0064076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2250" w:type="dxa"/>
          </w:tcPr>
          <w:p w14:paraId="6673A4D5" w14:textId="77777777" w:rsidR="00640764" w:rsidRPr="00183CE5" w:rsidRDefault="0064076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ปีละ </w:t>
            </w:r>
            <w:r w:rsidRPr="00183C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2 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ครั้ง</w:t>
            </w:r>
          </w:p>
        </w:tc>
        <w:tc>
          <w:tcPr>
            <w:tcW w:w="2250" w:type="dxa"/>
          </w:tcPr>
          <w:p w14:paraId="7D876F8B" w14:textId="77777777" w:rsidR="00640764" w:rsidRPr="00183CE5" w:rsidRDefault="0064076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ปีละ </w:t>
            </w:r>
            <w:r w:rsidRPr="00183C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2 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ครั้ง</w:t>
            </w:r>
          </w:p>
        </w:tc>
        <w:tc>
          <w:tcPr>
            <w:tcW w:w="2250" w:type="dxa"/>
          </w:tcPr>
          <w:p w14:paraId="4FCF247A" w14:textId="77777777" w:rsidR="00640764" w:rsidRPr="00183CE5" w:rsidRDefault="0064076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ปีละ </w:t>
            </w:r>
            <w:r w:rsidRPr="00183C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2 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ครั้ง</w:t>
            </w:r>
          </w:p>
        </w:tc>
      </w:tr>
      <w:tr w:rsidR="00183CE5" w:rsidRPr="00183CE5" w14:paraId="75DCA6A2" w14:textId="77777777" w:rsidTr="00640764">
        <w:tc>
          <w:tcPr>
            <w:tcW w:w="2340" w:type="dxa"/>
          </w:tcPr>
          <w:p w14:paraId="0783161F" w14:textId="77777777" w:rsidR="00640764" w:rsidRPr="00183CE5" w:rsidRDefault="0064076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วันที่ชำระดอกเบี้ย</w:t>
            </w:r>
          </w:p>
        </w:tc>
        <w:tc>
          <w:tcPr>
            <w:tcW w:w="2250" w:type="dxa"/>
          </w:tcPr>
          <w:p w14:paraId="4AF46160" w14:textId="77777777" w:rsidR="00640764" w:rsidRPr="00183CE5" w:rsidRDefault="0064076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="00426581" w:rsidRPr="00183CE5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183CE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1C488FF8" w14:textId="77777777" w:rsidR="00640764" w:rsidRPr="00183CE5" w:rsidRDefault="0064076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61" w:hanging="16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344628" w:rsidRPr="00183CE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กุมภาพันธ์</w:t>
            </w:r>
          </w:p>
        </w:tc>
        <w:tc>
          <w:tcPr>
            <w:tcW w:w="2250" w:type="dxa"/>
          </w:tcPr>
          <w:p w14:paraId="26C7ECBF" w14:textId="77777777" w:rsidR="00640764" w:rsidRPr="00183CE5" w:rsidRDefault="0064076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426581" w:rsidRPr="00183CE5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183CE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5ED21215" w14:textId="77777777" w:rsidR="00640764" w:rsidRPr="00183CE5" w:rsidRDefault="0064076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55" w:hanging="15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 w:rsidR="00344628" w:rsidRPr="00183CE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250" w:type="dxa"/>
          </w:tcPr>
          <w:p w14:paraId="3C0CA066" w14:textId="77777777" w:rsidR="00640764" w:rsidRPr="00183CE5" w:rsidRDefault="0064076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  <w:r w:rsidR="00DB675F" w:rsidRPr="00183C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426581" w:rsidRPr="00183CE5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183CE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4B722AB1" w14:textId="77777777" w:rsidR="00640764" w:rsidRPr="00183CE5" w:rsidRDefault="0064076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344628" w:rsidRPr="00183CE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183CE5" w:rsidRPr="00183CE5" w14:paraId="3EF2568B" w14:textId="77777777" w:rsidTr="00640764">
        <w:tc>
          <w:tcPr>
            <w:tcW w:w="2340" w:type="dxa"/>
          </w:tcPr>
          <w:p w14:paraId="2CF188FE" w14:textId="77777777" w:rsidR="005D3D49" w:rsidRPr="00183CE5" w:rsidRDefault="005D3D4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การไถ่ถอน ณ วันที่ครบกำหนดหุ้นกู้แปลงสภาพ</w:t>
            </w:r>
          </w:p>
        </w:tc>
        <w:tc>
          <w:tcPr>
            <w:tcW w:w="2250" w:type="dxa"/>
          </w:tcPr>
          <w:p w14:paraId="492140BB" w14:textId="77777777" w:rsidR="005D3D49" w:rsidRPr="00183CE5" w:rsidRDefault="005D3D4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1.</w:t>
            </w:r>
            <w:r w:rsidRPr="00183CE5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ไถ่ถอนเป็นเงินสด</w:t>
            </w:r>
          </w:p>
          <w:p w14:paraId="1BBD1237" w14:textId="77777777" w:rsidR="005D3D49" w:rsidRPr="00183CE5" w:rsidRDefault="005D3D4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9" w:hanging="10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ทั้งจำนวน</w:t>
            </w:r>
          </w:p>
          <w:p w14:paraId="3F707803" w14:textId="77777777" w:rsidR="005D3D49" w:rsidRPr="00183CE5" w:rsidRDefault="005D3D4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9" w:hanging="10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2.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ไถ่ถอนด้วยการแปลงสภาพเป็นหุ้นสามัญ</w:t>
            </w:r>
          </w:p>
        </w:tc>
        <w:tc>
          <w:tcPr>
            <w:tcW w:w="2250" w:type="dxa"/>
          </w:tcPr>
          <w:p w14:paraId="58B8CF20" w14:textId="77777777" w:rsidR="005D3D49" w:rsidRPr="00183CE5" w:rsidRDefault="005D3D4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1.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ไถ่ถอนเป็นเงินสด</w:t>
            </w:r>
          </w:p>
          <w:p w14:paraId="44EED5C4" w14:textId="77777777" w:rsidR="005D3D49" w:rsidRPr="00183CE5" w:rsidRDefault="005D3D4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ทั้งจำนวน</w:t>
            </w:r>
          </w:p>
          <w:p w14:paraId="198BA390" w14:textId="77777777" w:rsidR="005D3D49" w:rsidRPr="00183CE5" w:rsidRDefault="005D3D4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2.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ไถ่ถอนด้วยการแปลงสภาพเป็นหุ้นสามัญ</w:t>
            </w:r>
          </w:p>
        </w:tc>
        <w:tc>
          <w:tcPr>
            <w:tcW w:w="2250" w:type="dxa"/>
          </w:tcPr>
          <w:p w14:paraId="1D0E793F" w14:textId="77777777" w:rsidR="005D3D49" w:rsidRPr="00183CE5" w:rsidRDefault="005D3D4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1.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ไถ่ถอนเป็นเงินสด</w:t>
            </w:r>
          </w:p>
          <w:p w14:paraId="4F4E26A0" w14:textId="77777777" w:rsidR="005D3D49" w:rsidRPr="00183CE5" w:rsidRDefault="005D3D4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ทั้งจำนวน</w:t>
            </w:r>
          </w:p>
          <w:p w14:paraId="042C9F92" w14:textId="77777777" w:rsidR="005D3D49" w:rsidRPr="00183CE5" w:rsidRDefault="005D3D4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2.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ไถ่ถอนด้วยการแปลงสภาพเป็นหุ้นสามัญ</w:t>
            </w:r>
          </w:p>
        </w:tc>
      </w:tr>
      <w:tr w:rsidR="00183CE5" w:rsidRPr="00183CE5" w14:paraId="6E85644B" w14:textId="77777777" w:rsidTr="00640764">
        <w:tc>
          <w:tcPr>
            <w:tcW w:w="2340" w:type="dxa"/>
          </w:tcPr>
          <w:p w14:paraId="71EED64E" w14:textId="77777777" w:rsidR="005D3D49" w:rsidRPr="00183CE5" w:rsidRDefault="005D3D4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58" w:hanging="15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การไถ่ถอนด้วยการแปลงสภาพเป็นหุ้นสามัญ</w:t>
            </w:r>
          </w:p>
        </w:tc>
        <w:tc>
          <w:tcPr>
            <w:tcW w:w="2250" w:type="dxa"/>
          </w:tcPr>
          <w:p w14:paraId="72A056EF" w14:textId="77777777" w:rsidR="005D3D49" w:rsidRPr="00183CE5" w:rsidRDefault="005D3D4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 xml:space="preserve"> หุ้นกู้แปลงสภาพ แปลงสภาพเป็นหุ้นสามัญจำนวน </w:t>
            </w:r>
            <w:proofErr w:type="gramStart"/>
            <w:r w:rsidRPr="00183CE5">
              <w:rPr>
                <w:rFonts w:ascii="Angsana New" w:hAnsi="Angsana New" w:cs="Angsana New"/>
                <w:sz w:val="30"/>
                <w:szCs w:val="30"/>
                <w:lang w:val="en-US"/>
              </w:rPr>
              <w:t>88,550</w:t>
            </w:r>
            <w:r w:rsidRPr="00183CE5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หุ้น</w:t>
            </w:r>
            <w:proofErr w:type="gramEnd"/>
          </w:p>
        </w:tc>
        <w:tc>
          <w:tcPr>
            <w:tcW w:w="2250" w:type="dxa"/>
          </w:tcPr>
          <w:p w14:paraId="0C33FE8C" w14:textId="77777777" w:rsidR="005D3D49" w:rsidRPr="00183CE5" w:rsidRDefault="005D3D4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 xml:space="preserve"> หุ้นกู้แปลงสภาพ แปลงสภาพเป็นหุ้นสามัญจำนวน </w:t>
            </w:r>
            <w:proofErr w:type="gramStart"/>
            <w:r w:rsidRPr="00183CE5">
              <w:rPr>
                <w:rFonts w:ascii="Angsana New" w:hAnsi="Angsana New" w:cs="Angsana New"/>
                <w:sz w:val="30"/>
                <w:szCs w:val="30"/>
              </w:rPr>
              <w:t xml:space="preserve">49,507  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หุ้น</w:t>
            </w:r>
            <w:proofErr w:type="gramEnd"/>
          </w:p>
        </w:tc>
        <w:tc>
          <w:tcPr>
            <w:tcW w:w="2250" w:type="dxa"/>
          </w:tcPr>
          <w:p w14:paraId="41B8EDBE" w14:textId="77777777" w:rsidR="005D3D49" w:rsidRPr="00183CE5" w:rsidRDefault="005D3D4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 xml:space="preserve"> หุ้นกู้แปลงสภาพ แปลงสภาพเป็นหุ้นสามัญจำนวน </w:t>
            </w:r>
            <w:proofErr w:type="gramStart"/>
            <w:r w:rsidRPr="00183CE5">
              <w:rPr>
                <w:rFonts w:ascii="Angsana New" w:hAnsi="Angsana New" w:cs="Angsana New"/>
                <w:sz w:val="30"/>
                <w:szCs w:val="30"/>
              </w:rPr>
              <w:t xml:space="preserve">49,507  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หุ้น</w:t>
            </w:r>
            <w:proofErr w:type="gramEnd"/>
          </w:p>
        </w:tc>
      </w:tr>
      <w:tr w:rsidR="00183CE5" w:rsidRPr="00183CE5" w14:paraId="0A410742" w14:textId="77777777" w:rsidTr="00640764">
        <w:tc>
          <w:tcPr>
            <w:tcW w:w="2340" w:type="dxa"/>
          </w:tcPr>
          <w:p w14:paraId="0E657C06" w14:textId="77777777" w:rsidR="005D3D49" w:rsidRPr="00183CE5" w:rsidRDefault="005D3D4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ราคาแปลงสภาพ</w:t>
            </w:r>
          </w:p>
        </w:tc>
        <w:tc>
          <w:tcPr>
            <w:tcW w:w="2250" w:type="dxa"/>
          </w:tcPr>
          <w:p w14:paraId="66539F82" w14:textId="77777777" w:rsidR="005D3D49" w:rsidRPr="00183CE5" w:rsidRDefault="005D3D4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Pr="00183CE5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บาทต่อ </w:t>
            </w:r>
            <w:r w:rsidRPr="00183CE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 xml:space="preserve"> หุ้นสามัญ</w:t>
            </w:r>
          </w:p>
        </w:tc>
        <w:tc>
          <w:tcPr>
            <w:tcW w:w="2250" w:type="dxa"/>
          </w:tcPr>
          <w:p w14:paraId="311B3A4F" w14:textId="77777777" w:rsidR="005D3D49" w:rsidRPr="00183CE5" w:rsidRDefault="005D3D4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70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บาทต่อ </w:t>
            </w:r>
            <w:r w:rsidRPr="00183CE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 xml:space="preserve"> หุ้นสามัญ</w:t>
            </w:r>
          </w:p>
        </w:tc>
        <w:tc>
          <w:tcPr>
            <w:tcW w:w="2250" w:type="dxa"/>
          </w:tcPr>
          <w:p w14:paraId="7C98BABE" w14:textId="77777777" w:rsidR="005D3D49" w:rsidRPr="00183CE5" w:rsidRDefault="005D3D4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>70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 ต่อ </w:t>
            </w:r>
            <w:r w:rsidRPr="00183CE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 xml:space="preserve"> หุ้นสามัญ</w:t>
            </w:r>
          </w:p>
        </w:tc>
      </w:tr>
      <w:tr w:rsidR="005D3D49" w:rsidRPr="00183CE5" w14:paraId="335B598C" w14:textId="77777777" w:rsidTr="00640764">
        <w:tc>
          <w:tcPr>
            <w:tcW w:w="2340" w:type="dxa"/>
          </w:tcPr>
          <w:p w14:paraId="7BC028BE" w14:textId="77777777" w:rsidR="005D3D49" w:rsidRPr="00183CE5" w:rsidRDefault="005D3D4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วันแปลงสภาพ</w:t>
            </w:r>
            <w:r w:rsidRPr="00183CE5">
              <w:rPr>
                <w:rFonts w:ascii="Angsana New" w:hAnsi="Angsana New" w:cs="Angsana New"/>
                <w:sz w:val="30"/>
                <w:szCs w:val="30"/>
              </w:rPr>
              <w:tab/>
            </w:r>
          </w:p>
        </w:tc>
        <w:tc>
          <w:tcPr>
            <w:tcW w:w="2250" w:type="dxa"/>
          </w:tcPr>
          <w:p w14:paraId="15E802F4" w14:textId="77777777" w:rsidR="005D3D49" w:rsidRPr="00183CE5" w:rsidRDefault="005D3D4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วันทำการสุดท้าย</w:t>
            </w:r>
          </w:p>
          <w:p w14:paraId="00C5FCEC" w14:textId="77777777" w:rsidR="005D3D49" w:rsidRPr="00183CE5" w:rsidRDefault="005D3D4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ของแต่ละ</w:t>
            </w: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ไตรมาส</w:t>
            </w:r>
          </w:p>
        </w:tc>
        <w:tc>
          <w:tcPr>
            <w:tcW w:w="2250" w:type="dxa"/>
          </w:tcPr>
          <w:p w14:paraId="468498A4" w14:textId="77777777" w:rsidR="005D3D49" w:rsidRPr="00183CE5" w:rsidRDefault="005D3D4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วันทำการสุดท้าย</w:t>
            </w:r>
          </w:p>
          <w:p w14:paraId="67E09A2D" w14:textId="77777777" w:rsidR="005D3D49" w:rsidRPr="00183CE5" w:rsidRDefault="005D3D4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ของแต่ละเดือน</w:t>
            </w:r>
          </w:p>
        </w:tc>
        <w:tc>
          <w:tcPr>
            <w:tcW w:w="2250" w:type="dxa"/>
          </w:tcPr>
          <w:p w14:paraId="2E87AA68" w14:textId="77777777" w:rsidR="005D3D49" w:rsidRPr="00183CE5" w:rsidRDefault="005D3D4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วันทำการสุดท้าย</w:t>
            </w:r>
          </w:p>
          <w:p w14:paraId="25A12D80" w14:textId="77777777" w:rsidR="005D3D49" w:rsidRPr="00183CE5" w:rsidRDefault="005D3D4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ของแต่ละเดือน</w:t>
            </w:r>
          </w:p>
        </w:tc>
      </w:tr>
    </w:tbl>
    <w:p w14:paraId="528725BA" w14:textId="77777777" w:rsidR="00640764" w:rsidRPr="00183CE5" w:rsidRDefault="00640764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theme="minorBidi"/>
          <w:sz w:val="22"/>
          <w:szCs w:val="20"/>
          <w:lang w:val="en-GB"/>
        </w:rPr>
      </w:pPr>
    </w:p>
    <w:p w14:paraId="25BF308E" w14:textId="77777777" w:rsidR="00640764" w:rsidRPr="00183CE5" w:rsidRDefault="00640764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theme="minorBidi"/>
          <w:sz w:val="22"/>
          <w:szCs w:val="20"/>
          <w:lang w:val="en-GB"/>
        </w:rPr>
      </w:pPr>
      <w:r w:rsidRPr="00183CE5">
        <w:rPr>
          <w:rFonts w:ascii="Times New Roman" w:hAnsi="Times New Roman" w:cstheme="minorBidi"/>
          <w:sz w:val="22"/>
          <w:szCs w:val="20"/>
          <w:lang w:val="en-GB"/>
        </w:rPr>
        <w:br w:type="page"/>
      </w:r>
    </w:p>
    <w:p w14:paraId="32B68536" w14:textId="77777777" w:rsidR="00552958" w:rsidRPr="00183CE5" w:rsidRDefault="00552958" w:rsidP="00FE3D84">
      <w:pPr>
        <w:keepNext/>
        <w:keepLines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outlineLvl w:val="0"/>
        <w:rPr>
          <w:rFonts w:ascii="Angsana New" w:hAnsi="Angsana New" w:cs="Angsana New"/>
          <w:sz w:val="30"/>
          <w:szCs w:val="30"/>
        </w:rPr>
        <w:sectPr w:rsidR="00552958" w:rsidRPr="00183CE5" w:rsidSect="00A5378C">
          <w:pgSz w:w="11909" w:h="16834" w:code="9"/>
          <w:pgMar w:top="691" w:right="1152" w:bottom="576" w:left="1152" w:header="720" w:footer="720" w:gutter="0"/>
          <w:cols w:space="720"/>
          <w:docGrid w:linePitch="326"/>
        </w:sectPr>
      </w:pPr>
    </w:p>
    <w:p w14:paraId="1F21495A" w14:textId="77777777" w:rsidR="00567675" w:rsidRPr="00183CE5" w:rsidRDefault="00B44016" w:rsidP="00FE3D84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bookmarkStart w:id="20" w:name="_Toc23425275"/>
      <w:r w:rsidRPr="00183CE5">
        <w:rPr>
          <w:rFonts w:ascii="Angsana New" w:hAnsi="Angsana New" w:cs="Angsana New"/>
          <w:sz w:val="30"/>
          <w:szCs w:val="30"/>
          <w:u w:val="none"/>
          <w:cs/>
          <w:lang w:val="th-TH"/>
        </w:rPr>
        <w:t>ส่วนงานดำเนินงาน</w:t>
      </w:r>
      <w:bookmarkEnd w:id="20"/>
    </w:p>
    <w:p w14:paraId="5B07C847" w14:textId="77777777" w:rsidR="00567675" w:rsidRPr="00183CE5" w:rsidRDefault="00035ED7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center" w:pos="3600"/>
          <w:tab w:val="center" w:pos="7560"/>
        </w:tabs>
        <w:spacing w:after="120" w:line="380" w:lineRule="exact"/>
        <w:ind w:left="54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183CE5">
        <w:rPr>
          <w:rFonts w:ascii="Angsana New" w:hAnsi="Angsana New" w:cs="Angsana New" w:hint="cs"/>
          <w:sz w:val="30"/>
          <w:szCs w:val="30"/>
          <w:cs/>
          <w:lang w:val="en-GB"/>
        </w:rPr>
        <w:t>ก</w:t>
      </w:r>
      <w:r w:rsidRPr="00183CE5">
        <w:rPr>
          <w:rFonts w:ascii="Angsana New" w:hAnsi="Angsana New" w:cs="Angsana New" w:hint="cs"/>
          <w:sz w:val="30"/>
          <w:szCs w:val="30"/>
          <w:cs/>
        </w:rPr>
        <w:t>ลุ่มบริษัท</w:t>
      </w:r>
      <w:r w:rsidR="00320AA3" w:rsidRPr="00183CE5">
        <w:rPr>
          <w:rFonts w:ascii="Angsana New" w:hAnsi="Angsana New" w:cs="Angsana New" w:hint="cs"/>
          <w:sz w:val="30"/>
          <w:szCs w:val="30"/>
          <w:cs/>
          <w:lang w:val="en-GB"/>
        </w:rPr>
        <w:t>จัดโครงสร้างองค์กรเป็นหน่วยธุรกิจตามประเภทของผลิตภัณฑ์และบริการ</w:t>
      </w:r>
      <w:r w:rsidRPr="00183CE5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="00320AA3" w:rsidRPr="00183CE5">
        <w:rPr>
          <w:rFonts w:ascii="Angsana New" w:hAnsi="Angsana New" w:cs="Angsana New" w:hint="cs"/>
          <w:sz w:val="30"/>
          <w:szCs w:val="30"/>
          <w:cs/>
          <w:lang w:val="en-GB"/>
        </w:rPr>
        <w:t>ในระหว่างงวดปัจจุบัน</w:t>
      </w:r>
      <w:r w:rsidRPr="00183CE5">
        <w:rPr>
          <w:rFonts w:ascii="Angsana New" w:hAnsi="Angsana New" w:cs="Angsana New" w:hint="cs"/>
          <w:sz w:val="30"/>
          <w:szCs w:val="30"/>
          <w:cs/>
          <w:lang w:val="en-GB"/>
        </w:rPr>
        <w:t>กลุ่ม</w:t>
      </w:r>
      <w:r w:rsidR="00590FA5" w:rsidRPr="00183CE5">
        <w:rPr>
          <w:rFonts w:ascii="Angsana New" w:hAnsi="Angsana New" w:cs="Angsana New" w:hint="cs"/>
          <w:sz w:val="30"/>
          <w:szCs w:val="30"/>
          <w:cs/>
          <w:lang w:val="en-GB"/>
        </w:rPr>
        <w:t>บริษัท</w:t>
      </w:r>
      <w:r w:rsidR="00320AA3" w:rsidRPr="00183CE5">
        <w:rPr>
          <w:rFonts w:ascii="Angsana New" w:hAnsi="Angsana New" w:cs="Angsana New" w:hint="cs"/>
          <w:sz w:val="30"/>
          <w:szCs w:val="30"/>
          <w:cs/>
          <w:lang w:val="en-GB"/>
        </w:rPr>
        <w:t>ไม่มีการเปลี่ยนแปลงโครงสร้างของส่วนงานดำเนินงานที่รายงานข้อมูลรายได้ของส่วนงานของ</w:t>
      </w:r>
      <w:r w:rsidRPr="00183CE5">
        <w:rPr>
          <w:rFonts w:ascii="Angsana New" w:hAnsi="Angsana New" w:cs="Angsana New" w:hint="cs"/>
          <w:sz w:val="30"/>
          <w:szCs w:val="30"/>
          <w:cs/>
          <w:lang w:val="en-GB"/>
        </w:rPr>
        <w:t>กลุ่ม</w:t>
      </w:r>
      <w:r w:rsidR="00827A4A" w:rsidRPr="00183CE5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บริษัท </w:t>
      </w:r>
      <w:r w:rsidR="00320AA3" w:rsidRPr="00183CE5">
        <w:rPr>
          <w:rFonts w:ascii="Angsana New" w:hAnsi="Angsana New" w:cs="Angsana New" w:hint="cs"/>
          <w:sz w:val="30"/>
          <w:szCs w:val="30"/>
          <w:cs/>
          <w:lang w:val="en-GB"/>
        </w:rPr>
        <w:t>มีดังต่อไปนี้</w:t>
      </w:r>
    </w:p>
    <w:tbl>
      <w:tblPr>
        <w:tblW w:w="15750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1620"/>
        <w:gridCol w:w="810"/>
        <w:gridCol w:w="263"/>
        <w:gridCol w:w="723"/>
        <w:gridCol w:w="240"/>
        <w:gridCol w:w="708"/>
        <w:gridCol w:w="284"/>
        <w:gridCol w:w="709"/>
        <w:gridCol w:w="236"/>
        <w:gridCol w:w="756"/>
        <w:gridCol w:w="283"/>
        <w:gridCol w:w="851"/>
        <w:gridCol w:w="236"/>
        <w:gridCol w:w="756"/>
        <w:gridCol w:w="238"/>
        <w:gridCol w:w="940"/>
        <w:gridCol w:w="244"/>
        <w:gridCol w:w="739"/>
        <w:gridCol w:w="270"/>
        <w:gridCol w:w="873"/>
        <w:gridCol w:w="270"/>
        <w:gridCol w:w="720"/>
        <w:gridCol w:w="270"/>
        <w:gridCol w:w="720"/>
        <w:gridCol w:w="249"/>
        <w:gridCol w:w="762"/>
        <w:gridCol w:w="240"/>
        <w:gridCol w:w="740"/>
      </w:tblGrid>
      <w:tr w:rsidR="00183CE5" w:rsidRPr="00183CE5" w14:paraId="4F26092A" w14:textId="77777777" w:rsidTr="00AC0952">
        <w:trPr>
          <w:trHeight w:val="80"/>
        </w:trPr>
        <w:tc>
          <w:tcPr>
            <w:tcW w:w="1620" w:type="dxa"/>
            <w:vAlign w:val="bottom"/>
          </w:tcPr>
          <w:p w14:paraId="549B29AD" w14:textId="77777777" w:rsidR="00B73F5A" w:rsidRPr="00183CE5" w:rsidRDefault="00B73F5A" w:rsidP="00FE3D84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bookmarkStart w:id="21" w:name="_Hlk7708531"/>
          </w:p>
        </w:tc>
        <w:tc>
          <w:tcPr>
            <w:tcW w:w="14130" w:type="dxa"/>
            <w:gridSpan w:val="27"/>
            <w:vAlign w:val="bottom"/>
          </w:tcPr>
          <w:p w14:paraId="5F9AC28A" w14:textId="77777777" w:rsidR="00B73F5A" w:rsidRPr="00183CE5" w:rsidRDefault="00B73F5A" w:rsidP="00FE3D84">
            <w:pPr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GB"/>
              </w:rPr>
              <w:t>งบการเงินรวม</w:t>
            </w:r>
          </w:p>
        </w:tc>
      </w:tr>
      <w:tr w:rsidR="00183CE5" w:rsidRPr="00183CE5" w14:paraId="7733673A" w14:textId="77777777" w:rsidTr="00AC0952">
        <w:trPr>
          <w:trHeight w:val="80"/>
        </w:trPr>
        <w:tc>
          <w:tcPr>
            <w:tcW w:w="1620" w:type="dxa"/>
            <w:vAlign w:val="bottom"/>
          </w:tcPr>
          <w:p w14:paraId="013A72B8" w14:textId="77777777" w:rsidR="00B73F5A" w:rsidRPr="00183CE5" w:rsidRDefault="00B73F5A" w:rsidP="00FE3D84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96" w:type="dxa"/>
            <w:gridSpan w:val="3"/>
            <w:vAlign w:val="bottom"/>
          </w:tcPr>
          <w:p w14:paraId="3A4FA3E2" w14:textId="77777777" w:rsidR="00B73F5A" w:rsidRPr="00183CE5" w:rsidRDefault="00B73F5A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GB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GB"/>
              </w:rPr>
              <w:t>ส่วนงานธุรกิจให้บริการสินเชื่อเช่าซื้อ และสินเชื่อ</w:t>
            </w:r>
          </w:p>
        </w:tc>
        <w:tc>
          <w:tcPr>
            <w:tcW w:w="240" w:type="dxa"/>
            <w:vAlign w:val="bottom"/>
          </w:tcPr>
          <w:p w14:paraId="1C4EE0EF" w14:textId="77777777" w:rsidR="00B73F5A" w:rsidRPr="00183CE5" w:rsidRDefault="00B73F5A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701" w:type="dxa"/>
            <w:gridSpan w:val="3"/>
            <w:vAlign w:val="bottom"/>
          </w:tcPr>
          <w:p w14:paraId="1917E8E0" w14:textId="77777777" w:rsidR="00B73F5A" w:rsidRPr="00183CE5" w:rsidRDefault="00B73F5A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ส่วนงานธุรกิจการบริหารสินเชื่อแก่ธุรกิจและจัดการ</w:t>
            </w:r>
          </w:p>
        </w:tc>
        <w:tc>
          <w:tcPr>
            <w:tcW w:w="236" w:type="dxa"/>
            <w:vAlign w:val="bottom"/>
          </w:tcPr>
          <w:p w14:paraId="454D87C1" w14:textId="77777777" w:rsidR="00B73F5A" w:rsidRPr="00183CE5" w:rsidRDefault="00B73F5A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4A5DE1A9" w14:textId="77777777" w:rsidR="00B73F5A" w:rsidRPr="00183CE5" w:rsidRDefault="00B73F5A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0EA6F57A" w14:textId="77777777" w:rsidR="00B73F5A" w:rsidRPr="00183CE5" w:rsidRDefault="00B73F5A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ส่วนงานธุรกิจที่ปรึกษาด้านธุรกิจ</w:t>
            </w:r>
          </w:p>
        </w:tc>
        <w:tc>
          <w:tcPr>
            <w:tcW w:w="236" w:type="dxa"/>
            <w:vAlign w:val="bottom"/>
          </w:tcPr>
          <w:p w14:paraId="3623FE12" w14:textId="77777777" w:rsidR="00B73F5A" w:rsidRPr="00183CE5" w:rsidRDefault="00B73F5A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934" w:type="dxa"/>
            <w:gridSpan w:val="3"/>
            <w:vAlign w:val="bottom"/>
          </w:tcPr>
          <w:p w14:paraId="1DD6CD96" w14:textId="77777777" w:rsidR="00B73F5A" w:rsidRPr="00183CE5" w:rsidRDefault="00B73F5A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5499AD30" w14:textId="77777777" w:rsidR="00B73F5A" w:rsidRPr="00183CE5" w:rsidRDefault="00B73F5A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ส่วนงานธุรกิจสินเชื่อรายย่อย</w:t>
            </w:r>
          </w:p>
        </w:tc>
        <w:tc>
          <w:tcPr>
            <w:tcW w:w="244" w:type="dxa"/>
            <w:vAlign w:val="bottom"/>
          </w:tcPr>
          <w:p w14:paraId="2695DF09" w14:textId="77777777" w:rsidR="00B73F5A" w:rsidRPr="00183CE5" w:rsidRDefault="00B73F5A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882" w:type="dxa"/>
            <w:gridSpan w:val="3"/>
            <w:vAlign w:val="bottom"/>
          </w:tcPr>
          <w:p w14:paraId="5E9A1284" w14:textId="77777777" w:rsidR="00B73F5A" w:rsidRPr="00183CE5" w:rsidRDefault="00B73F5A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ส่วนงานธุรกิจสินเชื่อเพื่อผู้บริโภครายย่อยภายใต้การจัดการสินเชื่อร่วมทางการเงิน</w:t>
            </w:r>
          </w:p>
        </w:tc>
        <w:tc>
          <w:tcPr>
            <w:tcW w:w="270" w:type="dxa"/>
            <w:vAlign w:val="bottom"/>
          </w:tcPr>
          <w:p w14:paraId="57C53F46" w14:textId="77777777" w:rsidR="00B73F5A" w:rsidRPr="00183CE5" w:rsidRDefault="00B73F5A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45193ACB" w14:textId="77777777" w:rsidR="00B73F5A" w:rsidRPr="00183CE5" w:rsidRDefault="00B73F5A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73F159D5" w14:textId="77777777" w:rsidR="00B73F5A" w:rsidRPr="00183CE5" w:rsidRDefault="00B73F5A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183CE5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รายการที่ยังไม่ถูกจัดสรร</w:t>
            </w:r>
          </w:p>
        </w:tc>
        <w:tc>
          <w:tcPr>
            <w:tcW w:w="249" w:type="dxa"/>
            <w:vAlign w:val="bottom"/>
          </w:tcPr>
          <w:p w14:paraId="0D10234A" w14:textId="77777777" w:rsidR="00B73F5A" w:rsidRPr="00183CE5" w:rsidRDefault="00B73F5A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742" w:type="dxa"/>
            <w:gridSpan w:val="3"/>
            <w:vAlign w:val="bottom"/>
          </w:tcPr>
          <w:p w14:paraId="3F26785E" w14:textId="77777777" w:rsidR="00B73F5A" w:rsidRPr="00183CE5" w:rsidRDefault="00B73F5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GB" w:bidi="ar-SA"/>
              </w:rPr>
            </w:pPr>
          </w:p>
          <w:p w14:paraId="41E4879D" w14:textId="77777777" w:rsidR="00B73F5A" w:rsidRPr="00183CE5" w:rsidRDefault="00B73F5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GB"/>
              </w:rPr>
              <w:t>รวม</w:t>
            </w:r>
          </w:p>
        </w:tc>
      </w:tr>
      <w:tr w:rsidR="00183CE5" w:rsidRPr="00183CE5" w14:paraId="2F0FC125" w14:textId="77777777" w:rsidTr="00BA1623">
        <w:trPr>
          <w:trHeight w:val="139"/>
        </w:trPr>
        <w:tc>
          <w:tcPr>
            <w:tcW w:w="1620" w:type="dxa"/>
            <w:shd w:val="clear" w:color="auto" w:fill="auto"/>
            <w:vAlign w:val="bottom"/>
          </w:tcPr>
          <w:p w14:paraId="0A0C0A12" w14:textId="0310DF36" w:rsidR="005B32AD" w:rsidRPr="00183CE5" w:rsidRDefault="005B32AD" w:rsidP="00FE3D84">
            <w:pPr>
              <w:ind w:left="75" w:right="-110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>สำหรับงวด</w:t>
            </w:r>
            <w:r w:rsidRPr="00183CE5"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</w:rPr>
              <w:t>สาม</w:t>
            </w:r>
            <w:r w:rsidRPr="00183CE5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 xml:space="preserve">เดือน สิ้นสุดวันที่ </w:t>
            </w:r>
            <w:r w:rsidRPr="00183CE5"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</w:rPr>
              <w:t xml:space="preserve">30 </w:t>
            </w:r>
            <w:r w:rsidR="002F5629" w:rsidRPr="00183CE5"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</w:rPr>
              <w:t>กันยายน</w:t>
            </w:r>
          </w:p>
        </w:tc>
        <w:tc>
          <w:tcPr>
            <w:tcW w:w="810" w:type="dxa"/>
            <w:shd w:val="clear" w:color="auto" w:fill="auto"/>
          </w:tcPr>
          <w:p w14:paraId="0AEAFA88" w14:textId="77777777" w:rsidR="005B32AD" w:rsidRPr="00183CE5" w:rsidRDefault="005B32AD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399EA67" w14:textId="77777777" w:rsidR="005B32AD" w:rsidRPr="00183CE5" w:rsidRDefault="005B32AD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 w:hint="cs"/>
                <w:sz w:val="21"/>
                <w:szCs w:val="21"/>
                <w:cs/>
              </w:rPr>
              <w:t>2562</w:t>
            </w:r>
          </w:p>
        </w:tc>
        <w:tc>
          <w:tcPr>
            <w:tcW w:w="263" w:type="dxa"/>
          </w:tcPr>
          <w:p w14:paraId="72C257B1" w14:textId="77777777" w:rsidR="005B32AD" w:rsidRPr="00183CE5" w:rsidRDefault="005B32AD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3" w:type="dxa"/>
            <w:shd w:val="clear" w:color="auto" w:fill="auto"/>
          </w:tcPr>
          <w:p w14:paraId="24AB1F42" w14:textId="77777777" w:rsidR="005B32AD" w:rsidRPr="00183CE5" w:rsidRDefault="005B32AD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53DAE77D" w14:textId="77777777" w:rsidR="005B32AD" w:rsidRPr="00183CE5" w:rsidRDefault="005B32AD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 w:hint="cs"/>
                <w:sz w:val="21"/>
                <w:szCs w:val="21"/>
                <w:cs/>
              </w:rPr>
              <w:t>2561</w:t>
            </w:r>
          </w:p>
        </w:tc>
        <w:tc>
          <w:tcPr>
            <w:tcW w:w="240" w:type="dxa"/>
          </w:tcPr>
          <w:p w14:paraId="0FEF8F50" w14:textId="77777777" w:rsidR="005B32AD" w:rsidRPr="00183CE5" w:rsidRDefault="005B32AD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8" w:type="dxa"/>
            <w:shd w:val="clear" w:color="auto" w:fill="auto"/>
          </w:tcPr>
          <w:p w14:paraId="7459AEED" w14:textId="77777777" w:rsidR="005B32AD" w:rsidRPr="00183CE5" w:rsidRDefault="005B32AD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F98A326" w14:textId="77777777" w:rsidR="005B32AD" w:rsidRPr="00183CE5" w:rsidRDefault="005B32AD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 w:hint="cs"/>
                <w:sz w:val="21"/>
                <w:szCs w:val="21"/>
                <w:cs/>
              </w:rPr>
              <w:t>2562</w:t>
            </w:r>
          </w:p>
        </w:tc>
        <w:tc>
          <w:tcPr>
            <w:tcW w:w="284" w:type="dxa"/>
          </w:tcPr>
          <w:p w14:paraId="0DB7B5C2" w14:textId="77777777" w:rsidR="005B32AD" w:rsidRPr="00183CE5" w:rsidRDefault="005B32AD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</w:tcPr>
          <w:p w14:paraId="5BC49BDB" w14:textId="77777777" w:rsidR="005B32AD" w:rsidRPr="00183CE5" w:rsidRDefault="005B32AD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09C0C3C" w14:textId="77777777" w:rsidR="005B32AD" w:rsidRPr="00183CE5" w:rsidRDefault="005B32AD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 w:hint="cs"/>
                <w:sz w:val="21"/>
                <w:szCs w:val="21"/>
                <w:cs/>
              </w:rPr>
              <w:t>2561</w:t>
            </w:r>
          </w:p>
        </w:tc>
        <w:tc>
          <w:tcPr>
            <w:tcW w:w="236" w:type="dxa"/>
          </w:tcPr>
          <w:p w14:paraId="1D8E0DF3" w14:textId="77777777" w:rsidR="005B32AD" w:rsidRPr="00183CE5" w:rsidRDefault="005B32AD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  <w:shd w:val="clear" w:color="auto" w:fill="auto"/>
          </w:tcPr>
          <w:p w14:paraId="6DB9E6EF" w14:textId="77777777" w:rsidR="005B32AD" w:rsidRPr="00183CE5" w:rsidRDefault="005B32AD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FDD5FDB" w14:textId="77777777" w:rsidR="005B32AD" w:rsidRPr="00183CE5" w:rsidRDefault="005B32AD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 w:hint="cs"/>
                <w:sz w:val="21"/>
                <w:szCs w:val="21"/>
                <w:cs/>
              </w:rPr>
              <w:t>2562</w:t>
            </w:r>
          </w:p>
        </w:tc>
        <w:tc>
          <w:tcPr>
            <w:tcW w:w="283" w:type="dxa"/>
          </w:tcPr>
          <w:p w14:paraId="3AB2FFF1" w14:textId="77777777" w:rsidR="005B32AD" w:rsidRPr="00183CE5" w:rsidRDefault="005B32AD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1" w:type="dxa"/>
            <w:shd w:val="clear" w:color="auto" w:fill="auto"/>
          </w:tcPr>
          <w:p w14:paraId="0011A0EA" w14:textId="77777777" w:rsidR="005B32AD" w:rsidRPr="00183CE5" w:rsidRDefault="005B32AD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F56D4C0" w14:textId="77777777" w:rsidR="005B32AD" w:rsidRPr="00183CE5" w:rsidRDefault="005B32AD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 w:hint="cs"/>
                <w:sz w:val="21"/>
                <w:szCs w:val="21"/>
                <w:cs/>
              </w:rPr>
              <w:t>2561</w:t>
            </w:r>
          </w:p>
        </w:tc>
        <w:tc>
          <w:tcPr>
            <w:tcW w:w="236" w:type="dxa"/>
          </w:tcPr>
          <w:p w14:paraId="012C95E2" w14:textId="77777777" w:rsidR="005B32AD" w:rsidRPr="00183CE5" w:rsidRDefault="005B32AD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  <w:shd w:val="clear" w:color="auto" w:fill="auto"/>
          </w:tcPr>
          <w:p w14:paraId="267EAED5" w14:textId="77777777" w:rsidR="005B32AD" w:rsidRPr="00183CE5" w:rsidRDefault="005B32AD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505EFE7" w14:textId="77777777" w:rsidR="005B32AD" w:rsidRPr="00183CE5" w:rsidRDefault="005B32AD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 w:hint="cs"/>
                <w:sz w:val="21"/>
                <w:szCs w:val="21"/>
                <w:cs/>
              </w:rPr>
              <w:t>2562</w:t>
            </w:r>
          </w:p>
        </w:tc>
        <w:tc>
          <w:tcPr>
            <w:tcW w:w="238" w:type="dxa"/>
          </w:tcPr>
          <w:p w14:paraId="2FD1640C" w14:textId="77777777" w:rsidR="005B32AD" w:rsidRPr="00183CE5" w:rsidRDefault="005B32AD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0" w:type="dxa"/>
            <w:shd w:val="clear" w:color="auto" w:fill="auto"/>
          </w:tcPr>
          <w:p w14:paraId="0EF7EA8B" w14:textId="77777777" w:rsidR="005B32AD" w:rsidRPr="00183CE5" w:rsidRDefault="005B32AD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57ED833A" w14:textId="77777777" w:rsidR="005B32AD" w:rsidRPr="00183CE5" w:rsidRDefault="005B32AD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 w:hint="cs"/>
                <w:sz w:val="21"/>
                <w:szCs w:val="21"/>
                <w:cs/>
              </w:rPr>
              <w:t>2561</w:t>
            </w:r>
          </w:p>
        </w:tc>
        <w:tc>
          <w:tcPr>
            <w:tcW w:w="244" w:type="dxa"/>
          </w:tcPr>
          <w:p w14:paraId="4DD032C5" w14:textId="77777777" w:rsidR="005B32AD" w:rsidRPr="00183CE5" w:rsidRDefault="005B32AD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9" w:type="dxa"/>
            <w:shd w:val="clear" w:color="auto" w:fill="auto"/>
          </w:tcPr>
          <w:p w14:paraId="47387C38" w14:textId="77777777" w:rsidR="005B32AD" w:rsidRPr="00183CE5" w:rsidRDefault="005B32AD" w:rsidP="00FE3D84">
            <w:pPr>
              <w:tabs>
                <w:tab w:val="decimal" w:pos="342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5D024337" w14:textId="77777777" w:rsidR="005B32AD" w:rsidRPr="00183CE5" w:rsidRDefault="005B32AD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 w:hint="cs"/>
                <w:sz w:val="21"/>
                <w:szCs w:val="21"/>
                <w:cs/>
              </w:rPr>
              <w:t>2562</w:t>
            </w:r>
          </w:p>
        </w:tc>
        <w:tc>
          <w:tcPr>
            <w:tcW w:w="270" w:type="dxa"/>
          </w:tcPr>
          <w:p w14:paraId="3AD96AC6" w14:textId="77777777" w:rsidR="005B32AD" w:rsidRPr="00183CE5" w:rsidRDefault="005B32AD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73" w:type="dxa"/>
            <w:shd w:val="clear" w:color="auto" w:fill="auto"/>
          </w:tcPr>
          <w:p w14:paraId="41E206F2" w14:textId="77777777" w:rsidR="005B32AD" w:rsidRPr="00183CE5" w:rsidRDefault="005B32AD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73143AA" w14:textId="77777777" w:rsidR="005B32AD" w:rsidRPr="00183CE5" w:rsidRDefault="005B32AD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 w:hint="cs"/>
                <w:sz w:val="21"/>
                <w:szCs w:val="21"/>
                <w:cs/>
              </w:rPr>
              <w:t>2561</w:t>
            </w:r>
          </w:p>
        </w:tc>
        <w:tc>
          <w:tcPr>
            <w:tcW w:w="270" w:type="dxa"/>
          </w:tcPr>
          <w:p w14:paraId="57FD8AC0" w14:textId="77777777" w:rsidR="005B32AD" w:rsidRPr="00183CE5" w:rsidRDefault="005B32AD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</w:tcPr>
          <w:p w14:paraId="34C0D838" w14:textId="77777777" w:rsidR="005B32AD" w:rsidRPr="00183CE5" w:rsidRDefault="005B32AD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533A878" w14:textId="77777777" w:rsidR="005B32AD" w:rsidRPr="00183CE5" w:rsidRDefault="005B32AD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 w:hint="cs"/>
                <w:sz w:val="21"/>
                <w:szCs w:val="21"/>
                <w:cs/>
              </w:rPr>
              <w:t>2562</w:t>
            </w:r>
          </w:p>
        </w:tc>
        <w:tc>
          <w:tcPr>
            <w:tcW w:w="270" w:type="dxa"/>
          </w:tcPr>
          <w:p w14:paraId="09D2F26B" w14:textId="77777777" w:rsidR="005B32AD" w:rsidRPr="00183CE5" w:rsidRDefault="005B32AD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</w:tcPr>
          <w:p w14:paraId="7CAA98C8" w14:textId="77777777" w:rsidR="005B32AD" w:rsidRPr="00183CE5" w:rsidRDefault="005B32AD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7B42D6A" w14:textId="77777777" w:rsidR="005B32AD" w:rsidRPr="00183CE5" w:rsidRDefault="005B32AD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 w:hint="cs"/>
                <w:sz w:val="21"/>
                <w:szCs w:val="21"/>
                <w:cs/>
              </w:rPr>
              <w:t>2561</w:t>
            </w:r>
          </w:p>
        </w:tc>
        <w:tc>
          <w:tcPr>
            <w:tcW w:w="249" w:type="dxa"/>
          </w:tcPr>
          <w:p w14:paraId="163EFF9F" w14:textId="77777777" w:rsidR="005B32AD" w:rsidRPr="00183CE5" w:rsidRDefault="005B32AD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2" w:type="dxa"/>
            <w:shd w:val="clear" w:color="auto" w:fill="auto"/>
          </w:tcPr>
          <w:p w14:paraId="09E12E83" w14:textId="77777777" w:rsidR="005B32AD" w:rsidRPr="00183CE5" w:rsidRDefault="005B32AD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EC21076" w14:textId="77777777" w:rsidR="005B32AD" w:rsidRPr="00183CE5" w:rsidRDefault="005B32AD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 w:hint="cs"/>
                <w:sz w:val="21"/>
                <w:szCs w:val="21"/>
                <w:cs/>
              </w:rPr>
              <w:t>2562</w:t>
            </w:r>
          </w:p>
        </w:tc>
        <w:tc>
          <w:tcPr>
            <w:tcW w:w="240" w:type="dxa"/>
          </w:tcPr>
          <w:p w14:paraId="15FE538A" w14:textId="77777777" w:rsidR="005B32AD" w:rsidRPr="00183CE5" w:rsidRDefault="005B32AD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0" w:type="dxa"/>
            <w:shd w:val="clear" w:color="auto" w:fill="auto"/>
          </w:tcPr>
          <w:p w14:paraId="58D79259" w14:textId="77777777" w:rsidR="005B32AD" w:rsidRPr="00183CE5" w:rsidRDefault="005B32AD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1164988" w14:textId="77777777" w:rsidR="005B32AD" w:rsidRPr="00183CE5" w:rsidRDefault="005B32AD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 w:hint="cs"/>
                <w:sz w:val="21"/>
                <w:szCs w:val="21"/>
                <w:cs/>
              </w:rPr>
              <w:t>2561</w:t>
            </w:r>
          </w:p>
        </w:tc>
      </w:tr>
      <w:tr w:rsidR="00183CE5" w:rsidRPr="00183CE5" w14:paraId="1F2DF744" w14:textId="77777777" w:rsidTr="00AC0952">
        <w:trPr>
          <w:trHeight w:val="189"/>
        </w:trPr>
        <w:tc>
          <w:tcPr>
            <w:tcW w:w="1620" w:type="dxa"/>
            <w:shd w:val="clear" w:color="auto" w:fill="auto"/>
            <w:vAlign w:val="bottom"/>
          </w:tcPr>
          <w:p w14:paraId="0A718103" w14:textId="77777777" w:rsidR="00B73F5A" w:rsidRPr="00183CE5" w:rsidRDefault="00B73F5A" w:rsidP="00FE3D84">
            <w:pPr>
              <w:ind w:left="75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14130" w:type="dxa"/>
            <w:gridSpan w:val="27"/>
          </w:tcPr>
          <w:p w14:paraId="3F6EF807" w14:textId="77777777" w:rsidR="00B73F5A" w:rsidRPr="00183CE5" w:rsidRDefault="00B73F5A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i/>
                <w:iCs/>
                <w:sz w:val="21"/>
                <w:szCs w:val="21"/>
              </w:rPr>
              <w:t>(</w:t>
            </w:r>
            <w:r w:rsidRPr="00183CE5">
              <w:rPr>
                <w:rFonts w:asciiTheme="majorBidi" w:hAnsiTheme="majorBidi" w:cstheme="majorBidi" w:hint="cs"/>
                <w:i/>
                <w:iCs/>
                <w:sz w:val="21"/>
                <w:szCs w:val="21"/>
                <w:cs/>
              </w:rPr>
              <w:t>พันบาท</w:t>
            </w:r>
            <w:r w:rsidRPr="00183CE5">
              <w:rPr>
                <w:rFonts w:asciiTheme="majorBidi" w:hAnsiTheme="majorBidi" w:cstheme="majorBidi"/>
                <w:i/>
                <w:iCs/>
                <w:sz w:val="21"/>
                <w:szCs w:val="21"/>
              </w:rPr>
              <w:t>)</w:t>
            </w:r>
          </w:p>
        </w:tc>
      </w:tr>
      <w:tr w:rsidR="00183CE5" w:rsidRPr="00183CE5" w14:paraId="0F2D1445" w14:textId="77777777" w:rsidTr="00AC0952">
        <w:trPr>
          <w:trHeight w:val="388"/>
        </w:trPr>
        <w:tc>
          <w:tcPr>
            <w:tcW w:w="1620" w:type="dxa"/>
          </w:tcPr>
          <w:p w14:paraId="4173B38F" w14:textId="77777777" w:rsidR="00245F7D" w:rsidRPr="00183CE5" w:rsidRDefault="00245F7D" w:rsidP="00FE3D84">
            <w:pPr>
              <w:ind w:left="75" w:right="-115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รายได้จากลูกค้าภายนอก</w:t>
            </w:r>
            <w:r w:rsidRPr="00183CE5"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  <w:t xml:space="preserve"> </w:t>
            </w:r>
          </w:p>
        </w:tc>
        <w:tc>
          <w:tcPr>
            <w:tcW w:w="810" w:type="dxa"/>
            <w:vAlign w:val="center"/>
          </w:tcPr>
          <w:p w14:paraId="0EBC5636" w14:textId="7467C695" w:rsidR="00245F7D" w:rsidRPr="00183CE5" w:rsidRDefault="00B77775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512,479</w:t>
            </w:r>
          </w:p>
        </w:tc>
        <w:tc>
          <w:tcPr>
            <w:tcW w:w="263" w:type="dxa"/>
            <w:vAlign w:val="center"/>
          </w:tcPr>
          <w:p w14:paraId="6A440040" w14:textId="77777777" w:rsidR="00245F7D" w:rsidRPr="00183CE5" w:rsidRDefault="00245F7D" w:rsidP="00FE3D84">
            <w:pPr>
              <w:pStyle w:val="acctfourfigures"/>
              <w:tabs>
                <w:tab w:val="clear" w:pos="765"/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23" w:type="dxa"/>
            <w:vAlign w:val="center"/>
          </w:tcPr>
          <w:p w14:paraId="4DCA7EA7" w14:textId="43CE9DFA" w:rsidR="00245F7D" w:rsidRPr="00183CE5" w:rsidRDefault="00A71A75" w:rsidP="00FE3D84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615,658</w:t>
            </w:r>
          </w:p>
        </w:tc>
        <w:tc>
          <w:tcPr>
            <w:tcW w:w="240" w:type="dxa"/>
            <w:vAlign w:val="center"/>
          </w:tcPr>
          <w:p w14:paraId="6C69999E" w14:textId="77777777" w:rsidR="00245F7D" w:rsidRPr="00183CE5" w:rsidRDefault="00245F7D" w:rsidP="00FE3D84">
            <w:pPr>
              <w:tabs>
                <w:tab w:val="clear" w:pos="454"/>
                <w:tab w:val="decimal" w:pos="510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2A373125" w14:textId="4D33F7C8" w:rsidR="00245F7D" w:rsidRPr="00183CE5" w:rsidRDefault="00A71A75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57</w:t>
            </w:r>
            <w:r w:rsidR="00AD52C3" w:rsidRPr="00183CE5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0</w:t>
            </w:r>
          </w:p>
        </w:tc>
        <w:tc>
          <w:tcPr>
            <w:tcW w:w="284" w:type="dxa"/>
            <w:vAlign w:val="center"/>
          </w:tcPr>
          <w:p w14:paraId="22651DE7" w14:textId="77777777" w:rsidR="00245F7D" w:rsidRPr="00183CE5" w:rsidRDefault="00245F7D" w:rsidP="00FE3D84">
            <w:pPr>
              <w:pStyle w:val="acctfourfigures"/>
              <w:tabs>
                <w:tab w:val="clear" w:pos="765"/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09" w:type="dxa"/>
            <w:vAlign w:val="center"/>
          </w:tcPr>
          <w:p w14:paraId="1C38E902" w14:textId="54DC79A5" w:rsidR="00245F7D" w:rsidRPr="00183CE5" w:rsidRDefault="00A71A75" w:rsidP="00FE3D84">
            <w:pPr>
              <w:tabs>
                <w:tab w:val="decimal" w:pos="342"/>
              </w:tabs>
              <w:ind w:left="-108" w:right="-24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183CE5">
              <w:rPr>
                <w:rFonts w:asciiTheme="majorBidi" w:hAnsiTheme="majorBidi" w:cs="Angsana New"/>
                <w:sz w:val="21"/>
                <w:szCs w:val="21"/>
                <w:cs/>
                <w:lang w:eastAsia="en-GB"/>
              </w:rPr>
              <w:t>474</w:t>
            </w:r>
          </w:p>
        </w:tc>
        <w:tc>
          <w:tcPr>
            <w:tcW w:w="236" w:type="dxa"/>
            <w:vAlign w:val="center"/>
          </w:tcPr>
          <w:p w14:paraId="4E4FAD25" w14:textId="77777777" w:rsidR="00245F7D" w:rsidRPr="00183CE5" w:rsidRDefault="00245F7D" w:rsidP="00FE3D84">
            <w:pPr>
              <w:pStyle w:val="acctfourfigures"/>
              <w:tabs>
                <w:tab w:val="clear" w:pos="765"/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756" w:type="dxa"/>
            <w:vAlign w:val="center"/>
          </w:tcPr>
          <w:p w14:paraId="61B23FDA" w14:textId="7876AD07" w:rsidR="00245F7D" w:rsidRPr="00183CE5" w:rsidRDefault="00A71A75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22,839</w:t>
            </w:r>
          </w:p>
        </w:tc>
        <w:tc>
          <w:tcPr>
            <w:tcW w:w="283" w:type="dxa"/>
            <w:vAlign w:val="center"/>
          </w:tcPr>
          <w:p w14:paraId="0E487F1E" w14:textId="77777777" w:rsidR="00245F7D" w:rsidRPr="00183CE5" w:rsidRDefault="00245F7D" w:rsidP="00FE3D84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0E414B1D" w14:textId="30137E49" w:rsidR="00245F7D" w:rsidRPr="00183CE5" w:rsidRDefault="00A71A75" w:rsidP="00FE3D84">
            <w:pPr>
              <w:tabs>
                <w:tab w:val="clear" w:pos="454"/>
                <w:tab w:val="decimal" w:pos="436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24,385</w:t>
            </w:r>
          </w:p>
        </w:tc>
        <w:tc>
          <w:tcPr>
            <w:tcW w:w="236" w:type="dxa"/>
            <w:vAlign w:val="center"/>
          </w:tcPr>
          <w:p w14:paraId="79EB4743" w14:textId="77777777" w:rsidR="00245F7D" w:rsidRPr="00183CE5" w:rsidRDefault="00245F7D" w:rsidP="00FE3D84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  <w:vAlign w:val="center"/>
          </w:tcPr>
          <w:p w14:paraId="5219CA3A" w14:textId="797B4660" w:rsidR="00245F7D" w:rsidRPr="00183CE5" w:rsidRDefault="00A71A75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48,899</w:t>
            </w:r>
          </w:p>
        </w:tc>
        <w:tc>
          <w:tcPr>
            <w:tcW w:w="238" w:type="dxa"/>
            <w:vAlign w:val="center"/>
          </w:tcPr>
          <w:p w14:paraId="426FFAB2" w14:textId="77777777" w:rsidR="00245F7D" w:rsidRPr="00183CE5" w:rsidRDefault="00245F7D" w:rsidP="00FE3D84">
            <w:pPr>
              <w:pStyle w:val="acctfourfigures"/>
              <w:tabs>
                <w:tab w:val="clear" w:pos="765"/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940" w:type="dxa"/>
            <w:vAlign w:val="center"/>
          </w:tcPr>
          <w:p w14:paraId="5CF16085" w14:textId="3DB48A1C" w:rsidR="00245F7D" w:rsidRPr="00183CE5" w:rsidRDefault="00A71A75" w:rsidP="00FE3D84">
            <w:pPr>
              <w:tabs>
                <w:tab w:val="clear" w:pos="454"/>
                <w:tab w:val="decimal" w:pos="435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43,983</w:t>
            </w:r>
          </w:p>
        </w:tc>
        <w:tc>
          <w:tcPr>
            <w:tcW w:w="244" w:type="dxa"/>
            <w:vAlign w:val="center"/>
          </w:tcPr>
          <w:p w14:paraId="3310B0B3" w14:textId="77777777" w:rsidR="00245F7D" w:rsidRPr="00183CE5" w:rsidRDefault="00245F7D" w:rsidP="00FE3D84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72" w:right="-144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39" w:type="dxa"/>
            <w:vAlign w:val="center"/>
          </w:tcPr>
          <w:p w14:paraId="22578976" w14:textId="26562FEA" w:rsidR="00245F7D" w:rsidRPr="00183CE5" w:rsidRDefault="00A71A75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937</w:t>
            </w:r>
          </w:p>
        </w:tc>
        <w:tc>
          <w:tcPr>
            <w:tcW w:w="270" w:type="dxa"/>
            <w:vAlign w:val="center"/>
          </w:tcPr>
          <w:p w14:paraId="134143D2" w14:textId="77777777" w:rsidR="00245F7D" w:rsidRPr="00183CE5" w:rsidRDefault="00245F7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72" w:right="-14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73" w:type="dxa"/>
            <w:vAlign w:val="center"/>
          </w:tcPr>
          <w:p w14:paraId="49D37B7F" w14:textId="57E2C665" w:rsidR="00245F7D" w:rsidRPr="00183CE5" w:rsidRDefault="00A71A75" w:rsidP="00FE3D84">
            <w:pPr>
              <w:tabs>
                <w:tab w:val="clear" w:pos="227"/>
                <w:tab w:val="clear" w:pos="454"/>
                <w:tab w:val="clear" w:pos="680"/>
                <w:tab w:val="left" w:pos="524"/>
                <w:tab w:val="decimal" w:pos="660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 xml:space="preserve">     16,321</w:t>
            </w:r>
          </w:p>
        </w:tc>
        <w:tc>
          <w:tcPr>
            <w:tcW w:w="270" w:type="dxa"/>
            <w:vAlign w:val="center"/>
          </w:tcPr>
          <w:p w14:paraId="5135976B" w14:textId="77777777" w:rsidR="00245F7D" w:rsidRPr="00183CE5" w:rsidRDefault="00245F7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14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0FFECD60" w14:textId="59F60AA9" w:rsidR="00245F7D" w:rsidRPr="00183CE5" w:rsidRDefault="00A71A75" w:rsidP="00FE3D84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left="-72" w:right="-204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3D1985C3" w14:textId="77777777" w:rsidR="00245F7D" w:rsidRPr="00183CE5" w:rsidRDefault="00245F7D" w:rsidP="00FE3D84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172D51EC" w14:textId="66B06112" w:rsidR="00245F7D" w:rsidRPr="00183CE5" w:rsidRDefault="00A71A75" w:rsidP="00FE3D84">
            <w:pPr>
              <w:tabs>
                <w:tab w:val="clear" w:pos="454"/>
                <w:tab w:val="decimal" w:pos="435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9" w:type="dxa"/>
            <w:vAlign w:val="center"/>
          </w:tcPr>
          <w:p w14:paraId="40AC9A89" w14:textId="77777777" w:rsidR="00245F7D" w:rsidRPr="00183CE5" w:rsidRDefault="00245F7D" w:rsidP="00FE3D84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62" w:type="dxa"/>
            <w:vAlign w:val="center"/>
          </w:tcPr>
          <w:p w14:paraId="38B13E68" w14:textId="69C54DB5" w:rsidR="00245F7D" w:rsidRPr="00183CE5" w:rsidRDefault="00A71A75" w:rsidP="00FE3D8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198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585,72</w:t>
            </w:r>
            <w:r w:rsidR="00AD52C3" w:rsidRPr="00183CE5">
              <w:rPr>
                <w:rFonts w:asciiTheme="majorBidi" w:hAnsiTheme="majorBidi" w:cstheme="majorBidi"/>
                <w:sz w:val="21"/>
                <w:szCs w:val="21"/>
              </w:rPr>
              <w:t>4</w:t>
            </w:r>
          </w:p>
        </w:tc>
        <w:tc>
          <w:tcPr>
            <w:tcW w:w="240" w:type="dxa"/>
            <w:vAlign w:val="center"/>
          </w:tcPr>
          <w:p w14:paraId="02B3DDF2" w14:textId="77777777" w:rsidR="00245F7D" w:rsidRPr="00183CE5" w:rsidRDefault="00245F7D" w:rsidP="00FE3D84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40" w:type="dxa"/>
            <w:vAlign w:val="center"/>
          </w:tcPr>
          <w:p w14:paraId="49564F4D" w14:textId="7AE48F42" w:rsidR="00245F7D" w:rsidRPr="00183CE5" w:rsidRDefault="00A71A75" w:rsidP="00FE3D84">
            <w:pPr>
              <w:tabs>
                <w:tab w:val="clear" w:pos="454"/>
                <w:tab w:val="decimal" w:pos="435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700,821</w:t>
            </w:r>
          </w:p>
        </w:tc>
      </w:tr>
      <w:tr w:rsidR="00183CE5" w:rsidRPr="00183CE5" w14:paraId="3088263B" w14:textId="77777777" w:rsidTr="00AC0952">
        <w:trPr>
          <w:trHeight w:val="388"/>
        </w:trPr>
        <w:tc>
          <w:tcPr>
            <w:tcW w:w="1620" w:type="dxa"/>
          </w:tcPr>
          <w:p w14:paraId="4F6F56A2" w14:textId="77777777" w:rsidR="00245F7D" w:rsidRPr="00183CE5" w:rsidRDefault="00245F7D" w:rsidP="00FE3D84">
            <w:pPr>
              <w:ind w:left="75" w:right="-115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10" w:type="dxa"/>
            <w:vAlign w:val="center"/>
          </w:tcPr>
          <w:p w14:paraId="7D5B6E33" w14:textId="2A63BE81" w:rsidR="00245F7D" w:rsidRPr="00183CE5" w:rsidRDefault="00B77775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130,566</w:t>
            </w:r>
          </w:p>
        </w:tc>
        <w:tc>
          <w:tcPr>
            <w:tcW w:w="263" w:type="dxa"/>
            <w:vAlign w:val="center"/>
          </w:tcPr>
          <w:p w14:paraId="379F8334" w14:textId="77777777" w:rsidR="00245F7D" w:rsidRPr="00183CE5" w:rsidRDefault="00245F7D" w:rsidP="00FE3D84">
            <w:pPr>
              <w:pStyle w:val="acctfourfigures"/>
              <w:tabs>
                <w:tab w:val="clear" w:pos="765"/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23" w:type="dxa"/>
            <w:vAlign w:val="center"/>
          </w:tcPr>
          <w:p w14:paraId="7D793249" w14:textId="3E6942B4" w:rsidR="00245F7D" w:rsidRPr="00183CE5" w:rsidRDefault="00A71A75" w:rsidP="00FE3D84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117,287</w:t>
            </w:r>
          </w:p>
        </w:tc>
        <w:tc>
          <w:tcPr>
            <w:tcW w:w="240" w:type="dxa"/>
            <w:vAlign w:val="center"/>
          </w:tcPr>
          <w:p w14:paraId="2D8B16E7" w14:textId="77777777" w:rsidR="00245F7D" w:rsidRPr="00183CE5" w:rsidRDefault="00245F7D" w:rsidP="00FE3D84">
            <w:pPr>
              <w:tabs>
                <w:tab w:val="clear" w:pos="454"/>
                <w:tab w:val="decimal" w:pos="510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4BFA6379" w14:textId="3D6F622D" w:rsidR="00245F7D" w:rsidRPr="00183CE5" w:rsidRDefault="00A71A75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35,852</w:t>
            </w:r>
          </w:p>
        </w:tc>
        <w:tc>
          <w:tcPr>
            <w:tcW w:w="284" w:type="dxa"/>
            <w:vAlign w:val="center"/>
          </w:tcPr>
          <w:p w14:paraId="5FC704B4" w14:textId="77777777" w:rsidR="00245F7D" w:rsidRPr="00183CE5" w:rsidRDefault="00245F7D" w:rsidP="00FE3D84">
            <w:pPr>
              <w:pStyle w:val="acctfourfigures"/>
              <w:tabs>
                <w:tab w:val="clear" w:pos="765"/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09" w:type="dxa"/>
            <w:vAlign w:val="center"/>
          </w:tcPr>
          <w:p w14:paraId="710C4EDF" w14:textId="62D134BD" w:rsidR="00245F7D" w:rsidRPr="00183CE5" w:rsidRDefault="00A71A75" w:rsidP="00FE3D84">
            <w:pPr>
              <w:tabs>
                <w:tab w:val="decimal" w:pos="342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50,066</w:t>
            </w:r>
          </w:p>
        </w:tc>
        <w:tc>
          <w:tcPr>
            <w:tcW w:w="236" w:type="dxa"/>
            <w:vAlign w:val="center"/>
          </w:tcPr>
          <w:p w14:paraId="003AA6EB" w14:textId="77777777" w:rsidR="00245F7D" w:rsidRPr="00183CE5" w:rsidRDefault="00245F7D" w:rsidP="00FE3D84">
            <w:pPr>
              <w:pStyle w:val="acctfourfigures"/>
              <w:tabs>
                <w:tab w:val="clear" w:pos="765"/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756" w:type="dxa"/>
            <w:vAlign w:val="center"/>
          </w:tcPr>
          <w:p w14:paraId="65223A0B" w14:textId="3EF51DA7" w:rsidR="00245F7D" w:rsidRPr="00183CE5" w:rsidRDefault="00A71A75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5,967</w:t>
            </w:r>
          </w:p>
        </w:tc>
        <w:tc>
          <w:tcPr>
            <w:tcW w:w="283" w:type="dxa"/>
            <w:vAlign w:val="center"/>
          </w:tcPr>
          <w:p w14:paraId="6D19AC6F" w14:textId="77777777" w:rsidR="00245F7D" w:rsidRPr="00183CE5" w:rsidRDefault="00245F7D" w:rsidP="00FE3D84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0CF910E5" w14:textId="685112FF" w:rsidR="00245F7D" w:rsidRPr="00183CE5" w:rsidRDefault="00A71A75" w:rsidP="00FE3D84">
            <w:pPr>
              <w:tabs>
                <w:tab w:val="clear" w:pos="454"/>
                <w:tab w:val="clear" w:pos="680"/>
                <w:tab w:val="decimal" w:pos="436"/>
              </w:tabs>
              <w:ind w:right="-9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6,477</w:t>
            </w:r>
          </w:p>
        </w:tc>
        <w:tc>
          <w:tcPr>
            <w:tcW w:w="236" w:type="dxa"/>
            <w:vAlign w:val="center"/>
          </w:tcPr>
          <w:p w14:paraId="4A09CA54" w14:textId="77777777" w:rsidR="00245F7D" w:rsidRPr="00183CE5" w:rsidRDefault="00245F7D" w:rsidP="00FE3D84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  <w:vAlign w:val="center"/>
          </w:tcPr>
          <w:p w14:paraId="74A3C7A3" w14:textId="51936B05" w:rsidR="00245F7D" w:rsidRPr="00183CE5" w:rsidRDefault="00A71A75" w:rsidP="00FE3D84">
            <w:pPr>
              <w:pStyle w:val="acctfourfigures"/>
              <w:tabs>
                <w:tab w:val="clear" w:pos="765"/>
                <w:tab w:val="decimal" w:pos="363"/>
              </w:tabs>
              <w:spacing w:line="240" w:lineRule="atLeast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38" w:type="dxa"/>
            <w:vAlign w:val="center"/>
          </w:tcPr>
          <w:p w14:paraId="4A2EB139" w14:textId="77777777" w:rsidR="00245F7D" w:rsidRPr="00183CE5" w:rsidRDefault="00245F7D" w:rsidP="00FE3D84">
            <w:pPr>
              <w:pStyle w:val="acctfourfigures"/>
              <w:tabs>
                <w:tab w:val="clear" w:pos="765"/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940" w:type="dxa"/>
            <w:vAlign w:val="center"/>
          </w:tcPr>
          <w:p w14:paraId="7C51BF08" w14:textId="1F7D8506" w:rsidR="00245F7D" w:rsidRPr="00183CE5" w:rsidRDefault="00A71A75" w:rsidP="00FE3D84">
            <w:pPr>
              <w:tabs>
                <w:tab w:val="clear" w:pos="454"/>
                <w:tab w:val="decimal" w:pos="436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4" w:type="dxa"/>
            <w:vAlign w:val="center"/>
          </w:tcPr>
          <w:p w14:paraId="671A8240" w14:textId="77777777" w:rsidR="00245F7D" w:rsidRPr="00183CE5" w:rsidRDefault="00245F7D" w:rsidP="00FE3D84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72" w:right="-144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39" w:type="dxa"/>
            <w:vAlign w:val="center"/>
          </w:tcPr>
          <w:p w14:paraId="7F03C443" w14:textId="31E1FE50" w:rsidR="00245F7D" w:rsidRPr="00183CE5" w:rsidRDefault="00A71A75" w:rsidP="00FE3D84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  <w:vAlign w:val="center"/>
          </w:tcPr>
          <w:p w14:paraId="4E8D3793" w14:textId="77777777" w:rsidR="00245F7D" w:rsidRPr="00183CE5" w:rsidRDefault="00245F7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72" w:right="-14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73" w:type="dxa"/>
            <w:vAlign w:val="center"/>
          </w:tcPr>
          <w:p w14:paraId="1A99D859" w14:textId="45E612F0" w:rsidR="00245F7D" w:rsidRPr="00183CE5" w:rsidRDefault="00A71A75" w:rsidP="00FE3D84">
            <w:pPr>
              <w:tabs>
                <w:tab w:val="clear" w:pos="454"/>
                <w:tab w:val="decimal" w:pos="435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  <w:vAlign w:val="center"/>
          </w:tcPr>
          <w:p w14:paraId="1B0D8EEC" w14:textId="77777777" w:rsidR="00245F7D" w:rsidRPr="00183CE5" w:rsidRDefault="00245F7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7230BD3C" w14:textId="4F03E317" w:rsidR="00245F7D" w:rsidRPr="00183CE5" w:rsidRDefault="00A71A75" w:rsidP="00FE3D84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left="-72" w:right="-204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52D8AE44" w14:textId="77777777" w:rsidR="00245F7D" w:rsidRPr="00183CE5" w:rsidRDefault="00245F7D" w:rsidP="00FE3D84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5DA25020" w14:textId="5520CEF5" w:rsidR="00245F7D" w:rsidRPr="00183CE5" w:rsidRDefault="00A71A75" w:rsidP="00FE3D84">
            <w:pPr>
              <w:tabs>
                <w:tab w:val="clear" w:pos="454"/>
                <w:tab w:val="decimal" w:pos="435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9" w:type="dxa"/>
            <w:vAlign w:val="center"/>
          </w:tcPr>
          <w:p w14:paraId="36E8CB45" w14:textId="77777777" w:rsidR="00245F7D" w:rsidRPr="00183CE5" w:rsidRDefault="00245F7D" w:rsidP="00FE3D84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62" w:type="dxa"/>
            <w:vAlign w:val="center"/>
          </w:tcPr>
          <w:p w14:paraId="1BCAE245" w14:textId="43BDFEBE" w:rsidR="00245F7D" w:rsidRPr="00183CE5" w:rsidRDefault="00A71A75" w:rsidP="00FE3D8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198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172,385</w:t>
            </w:r>
          </w:p>
        </w:tc>
        <w:tc>
          <w:tcPr>
            <w:tcW w:w="240" w:type="dxa"/>
            <w:vAlign w:val="center"/>
          </w:tcPr>
          <w:p w14:paraId="5157407D" w14:textId="77777777" w:rsidR="00245F7D" w:rsidRPr="00183CE5" w:rsidRDefault="00245F7D" w:rsidP="00FE3D84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40" w:type="dxa"/>
            <w:vAlign w:val="center"/>
          </w:tcPr>
          <w:p w14:paraId="1B51E9EF" w14:textId="59017825" w:rsidR="00245F7D" w:rsidRPr="00183CE5" w:rsidRDefault="00A71A75" w:rsidP="00FE3D84">
            <w:pPr>
              <w:tabs>
                <w:tab w:val="clear" w:pos="454"/>
                <w:tab w:val="decimal" w:pos="435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173,830</w:t>
            </w:r>
          </w:p>
        </w:tc>
      </w:tr>
      <w:tr w:rsidR="00183CE5" w:rsidRPr="00183CE5" w14:paraId="2D197F6E" w14:textId="77777777" w:rsidTr="00AC0952">
        <w:trPr>
          <w:trHeight w:val="80"/>
        </w:trPr>
        <w:tc>
          <w:tcPr>
            <w:tcW w:w="1620" w:type="dxa"/>
          </w:tcPr>
          <w:p w14:paraId="722F65F2" w14:textId="77777777" w:rsidR="00245F7D" w:rsidRPr="00183CE5" w:rsidRDefault="00245F7D" w:rsidP="00FE3D84">
            <w:pPr>
              <w:ind w:left="75" w:right="-115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รายได้อื่น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1F66DDD1" w14:textId="3D846456" w:rsidR="00245F7D" w:rsidRPr="00183CE5" w:rsidRDefault="00815354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(10,60</w:t>
            </w:r>
            <w:r w:rsidR="00AD52C3" w:rsidRPr="00183CE5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8</w:t>
            </w:r>
            <w:r w:rsidRPr="00183CE5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)</w:t>
            </w:r>
          </w:p>
        </w:tc>
        <w:tc>
          <w:tcPr>
            <w:tcW w:w="263" w:type="dxa"/>
            <w:vAlign w:val="center"/>
          </w:tcPr>
          <w:p w14:paraId="485859CA" w14:textId="77777777" w:rsidR="00245F7D" w:rsidRPr="00183CE5" w:rsidRDefault="00245F7D" w:rsidP="00FE3D84">
            <w:pPr>
              <w:pStyle w:val="acctfourfigures"/>
              <w:tabs>
                <w:tab w:val="clear" w:pos="765"/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center"/>
          </w:tcPr>
          <w:p w14:paraId="00798370" w14:textId="2A78FBEF" w:rsidR="00245F7D" w:rsidRPr="00183CE5" w:rsidRDefault="00A71A75" w:rsidP="00FE3D84">
            <w:pPr>
              <w:tabs>
                <w:tab w:val="clear" w:pos="227"/>
                <w:tab w:val="clear" w:pos="454"/>
                <w:tab w:val="clear" w:pos="680"/>
                <w:tab w:val="left" w:pos="350"/>
              </w:tabs>
              <w:ind w:left="-108" w:right="-202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183CE5">
              <w:rPr>
                <w:rFonts w:asciiTheme="majorBidi" w:hAnsiTheme="majorBidi" w:cs="Angsana New"/>
                <w:sz w:val="21"/>
                <w:szCs w:val="21"/>
                <w:cs/>
                <w:lang w:eastAsia="en-GB"/>
              </w:rPr>
              <w:t>14</w:t>
            </w:r>
            <w:r w:rsidRPr="00183CE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Pr="00183CE5">
              <w:rPr>
                <w:rFonts w:asciiTheme="majorBidi" w:hAnsiTheme="majorBidi" w:cs="Angsana New"/>
                <w:sz w:val="21"/>
                <w:szCs w:val="21"/>
                <w:cs/>
                <w:lang w:eastAsia="en-GB"/>
              </w:rPr>
              <w:t>714</w:t>
            </w:r>
          </w:p>
        </w:tc>
        <w:tc>
          <w:tcPr>
            <w:tcW w:w="240" w:type="dxa"/>
            <w:vAlign w:val="center"/>
          </w:tcPr>
          <w:p w14:paraId="50B40620" w14:textId="77777777" w:rsidR="00245F7D" w:rsidRPr="00183CE5" w:rsidRDefault="00245F7D" w:rsidP="00FE3D84">
            <w:pPr>
              <w:tabs>
                <w:tab w:val="clear" w:pos="454"/>
                <w:tab w:val="decimal" w:pos="510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255BDA6F" w14:textId="2B02D818" w:rsidR="00245F7D" w:rsidRPr="00183CE5" w:rsidRDefault="00A71A75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15,96</w:t>
            </w:r>
            <w:r w:rsidR="00EE79AE" w:rsidRPr="00183CE5">
              <w:rPr>
                <w:rFonts w:asciiTheme="majorBidi" w:hAnsiTheme="majorBidi" w:cstheme="majorBidi"/>
                <w:sz w:val="21"/>
                <w:szCs w:val="21"/>
              </w:rPr>
              <w:t>4</w:t>
            </w:r>
          </w:p>
        </w:tc>
        <w:tc>
          <w:tcPr>
            <w:tcW w:w="284" w:type="dxa"/>
            <w:vAlign w:val="center"/>
          </w:tcPr>
          <w:p w14:paraId="4FD7AD57" w14:textId="77777777" w:rsidR="00245F7D" w:rsidRPr="00183CE5" w:rsidRDefault="00245F7D" w:rsidP="00FE3D84">
            <w:pPr>
              <w:pStyle w:val="acctfourfigures"/>
              <w:tabs>
                <w:tab w:val="clear" w:pos="765"/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021B45B" w14:textId="1E5277F6" w:rsidR="00245F7D" w:rsidRPr="00183CE5" w:rsidRDefault="00A71A75" w:rsidP="00FE3D84">
            <w:pPr>
              <w:tabs>
                <w:tab w:val="decimal" w:pos="342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12,307</w:t>
            </w:r>
          </w:p>
        </w:tc>
        <w:tc>
          <w:tcPr>
            <w:tcW w:w="236" w:type="dxa"/>
            <w:vAlign w:val="center"/>
          </w:tcPr>
          <w:p w14:paraId="4810C10E" w14:textId="77777777" w:rsidR="00245F7D" w:rsidRPr="00183CE5" w:rsidRDefault="00245F7D" w:rsidP="00FE3D84">
            <w:pPr>
              <w:pStyle w:val="acctfourfigures"/>
              <w:tabs>
                <w:tab w:val="clear" w:pos="765"/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45CB0031" w14:textId="56CBE9A3" w:rsidR="00245F7D" w:rsidRPr="00183CE5" w:rsidRDefault="00A71A75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1,92</w:t>
            </w:r>
            <w:r w:rsidR="00AD52C3" w:rsidRPr="00183CE5">
              <w:rPr>
                <w:rFonts w:asciiTheme="majorBidi" w:hAnsiTheme="majorBidi" w:cstheme="majorBidi"/>
                <w:sz w:val="21"/>
                <w:szCs w:val="21"/>
              </w:rPr>
              <w:t>7</w:t>
            </w:r>
          </w:p>
        </w:tc>
        <w:tc>
          <w:tcPr>
            <w:tcW w:w="283" w:type="dxa"/>
            <w:vAlign w:val="center"/>
          </w:tcPr>
          <w:p w14:paraId="17D323EE" w14:textId="77777777" w:rsidR="00245F7D" w:rsidRPr="00183CE5" w:rsidRDefault="00245F7D" w:rsidP="00FE3D84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A1629EB" w14:textId="542854DE" w:rsidR="00245F7D" w:rsidRPr="00183CE5" w:rsidRDefault="00A71A75" w:rsidP="00FE3D84">
            <w:pPr>
              <w:tabs>
                <w:tab w:val="clear" w:pos="454"/>
                <w:tab w:val="clear" w:pos="680"/>
                <w:tab w:val="decimal" w:pos="436"/>
              </w:tabs>
              <w:ind w:right="-9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2,793</w:t>
            </w:r>
          </w:p>
        </w:tc>
        <w:tc>
          <w:tcPr>
            <w:tcW w:w="236" w:type="dxa"/>
            <w:vAlign w:val="center"/>
          </w:tcPr>
          <w:p w14:paraId="5F52E8A6" w14:textId="77777777" w:rsidR="00245F7D" w:rsidRPr="00183CE5" w:rsidRDefault="00245F7D" w:rsidP="00FE3D84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0AB3FEB3" w14:textId="20F33736" w:rsidR="00245F7D" w:rsidRPr="00183CE5" w:rsidRDefault="00A71A75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3,1</w:t>
            </w:r>
            <w:r w:rsidR="00AD52C3" w:rsidRPr="00183CE5">
              <w:rPr>
                <w:rFonts w:asciiTheme="majorBidi" w:hAnsiTheme="majorBidi" w:cstheme="majorBidi"/>
                <w:sz w:val="21"/>
                <w:szCs w:val="21"/>
              </w:rPr>
              <w:t>60</w:t>
            </w:r>
          </w:p>
        </w:tc>
        <w:tc>
          <w:tcPr>
            <w:tcW w:w="238" w:type="dxa"/>
            <w:vAlign w:val="center"/>
          </w:tcPr>
          <w:p w14:paraId="363EDD10" w14:textId="77777777" w:rsidR="00245F7D" w:rsidRPr="00183CE5" w:rsidRDefault="00245F7D" w:rsidP="00FE3D84">
            <w:pPr>
              <w:pStyle w:val="acctfourfigures"/>
              <w:tabs>
                <w:tab w:val="clear" w:pos="765"/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center"/>
          </w:tcPr>
          <w:p w14:paraId="24B385F5" w14:textId="513A84A5" w:rsidR="00245F7D" w:rsidRPr="00183CE5" w:rsidRDefault="00A71A75" w:rsidP="00FE3D84">
            <w:pPr>
              <w:tabs>
                <w:tab w:val="clear" w:pos="454"/>
                <w:tab w:val="clear" w:pos="680"/>
                <w:tab w:val="decimal" w:pos="435"/>
              </w:tabs>
              <w:ind w:right="-17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448</w:t>
            </w:r>
          </w:p>
        </w:tc>
        <w:tc>
          <w:tcPr>
            <w:tcW w:w="244" w:type="dxa"/>
            <w:vAlign w:val="center"/>
          </w:tcPr>
          <w:p w14:paraId="1626C500" w14:textId="77777777" w:rsidR="00245F7D" w:rsidRPr="00183CE5" w:rsidRDefault="00245F7D" w:rsidP="00FE3D84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72" w:right="-144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39" w:type="dxa"/>
            <w:tcBorders>
              <w:bottom w:val="single" w:sz="4" w:space="0" w:color="auto"/>
            </w:tcBorders>
            <w:vAlign w:val="center"/>
          </w:tcPr>
          <w:p w14:paraId="68603EEE" w14:textId="38A0C4C4" w:rsidR="00245F7D" w:rsidRPr="00183CE5" w:rsidRDefault="00A71A75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669</w:t>
            </w:r>
          </w:p>
        </w:tc>
        <w:tc>
          <w:tcPr>
            <w:tcW w:w="270" w:type="dxa"/>
            <w:vAlign w:val="center"/>
          </w:tcPr>
          <w:p w14:paraId="4F5B1790" w14:textId="77777777" w:rsidR="00245F7D" w:rsidRPr="00183CE5" w:rsidRDefault="00245F7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72" w:right="-14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center"/>
          </w:tcPr>
          <w:p w14:paraId="74A3C6C0" w14:textId="38530211" w:rsidR="00245F7D" w:rsidRPr="00183CE5" w:rsidRDefault="00A71A7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0"/>
                <w:tab w:val="left" w:pos="510"/>
              </w:tabs>
              <w:ind w:right="-1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(1,526)</w:t>
            </w:r>
          </w:p>
        </w:tc>
        <w:tc>
          <w:tcPr>
            <w:tcW w:w="270" w:type="dxa"/>
            <w:vAlign w:val="center"/>
          </w:tcPr>
          <w:p w14:paraId="4A0CB2FA" w14:textId="77777777" w:rsidR="00245F7D" w:rsidRPr="00183CE5" w:rsidRDefault="00245F7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643B0B24" w14:textId="632BC032" w:rsidR="00245F7D" w:rsidRPr="00183CE5" w:rsidRDefault="00A71A75" w:rsidP="00FE3D84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left="-72" w:right="-204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  <w:vAlign w:val="center"/>
          </w:tcPr>
          <w:p w14:paraId="48275A9D" w14:textId="77777777" w:rsidR="00245F7D" w:rsidRPr="00183CE5" w:rsidRDefault="00245F7D" w:rsidP="00FE3D84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28CC2083" w14:textId="5E509995" w:rsidR="00245F7D" w:rsidRPr="00183CE5" w:rsidRDefault="00A71A75" w:rsidP="00FE3D84">
            <w:pPr>
              <w:tabs>
                <w:tab w:val="clear" w:pos="454"/>
                <w:tab w:val="decimal" w:pos="435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9" w:type="dxa"/>
            <w:vAlign w:val="center"/>
          </w:tcPr>
          <w:p w14:paraId="3A081583" w14:textId="77777777" w:rsidR="00245F7D" w:rsidRPr="00183CE5" w:rsidRDefault="00245F7D" w:rsidP="00FE3D84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  <w:vAlign w:val="center"/>
          </w:tcPr>
          <w:p w14:paraId="632E06D9" w14:textId="1504AD7B" w:rsidR="00245F7D" w:rsidRPr="00183CE5" w:rsidRDefault="00A71A75" w:rsidP="00FE3D8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198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11,11</w:t>
            </w:r>
            <w:r w:rsidR="00AD52C3" w:rsidRPr="00183CE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</w:p>
        </w:tc>
        <w:tc>
          <w:tcPr>
            <w:tcW w:w="240" w:type="dxa"/>
            <w:vAlign w:val="center"/>
          </w:tcPr>
          <w:p w14:paraId="77C99EE0" w14:textId="77777777" w:rsidR="00245F7D" w:rsidRPr="00183CE5" w:rsidRDefault="00245F7D" w:rsidP="00FE3D84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14:paraId="0CE0F4BC" w14:textId="6A787625" w:rsidR="00245F7D" w:rsidRPr="00183CE5" w:rsidRDefault="00A71A75" w:rsidP="00FE3D84">
            <w:pPr>
              <w:tabs>
                <w:tab w:val="clear" w:pos="454"/>
                <w:tab w:val="decimal" w:pos="435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28,736</w:t>
            </w:r>
          </w:p>
        </w:tc>
      </w:tr>
      <w:tr w:rsidR="00183CE5" w:rsidRPr="00183CE5" w14:paraId="139054D1" w14:textId="77777777" w:rsidTr="00AC0952">
        <w:trPr>
          <w:trHeight w:val="70"/>
        </w:trPr>
        <w:tc>
          <w:tcPr>
            <w:tcW w:w="1620" w:type="dxa"/>
          </w:tcPr>
          <w:p w14:paraId="463A5C1A" w14:textId="77777777" w:rsidR="00245F7D" w:rsidRPr="00183CE5" w:rsidRDefault="00245F7D" w:rsidP="00FE3D84">
            <w:pPr>
              <w:ind w:left="75" w:right="-115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GB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47EC33AD" w14:textId="6A0ABDA5" w:rsidR="00245F7D" w:rsidRPr="00183CE5" w:rsidRDefault="00815354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632,43</w:t>
            </w:r>
            <w:r w:rsidR="00AD52C3" w:rsidRPr="00183CE5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7</w:t>
            </w:r>
          </w:p>
        </w:tc>
        <w:tc>
          <w:tcPr>
            <w:tcW w:w="263" w:type="dxa"/>
            <w:vAlign w:val="center"/>
          </w:tcPr>
          <w:p w14:paraId="4B8752B5" w14:textId="77777777" w:rsidR="00245F7D" w:rsidRPr="00183CE5" w:rsidRDefault="00245F7D" w:rsidP="00FE3D84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23" w:type="dxa"/>
            <w:tcBorders>
              <w:top w:val="single" w:sz="4" w:space="0" w:color="auto"/>
            </w:tcBorders>
            <w:vAlign w:val="center"/>
          </w:tcPr>
          <w:p w14:paraId="217CC1F2" w14:textId="1B6AD757" w:rsidR="00245F7D" w:rsidRPr="00183CE5" w:rsidRDefault="00A71A75" w:rsidP="00FE3D84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183CE5">
              <w:rPr>
                <w:rFonts w:asciiTheme="majorBidi" w:hAnsiTheme="majorBidi" w:cs="Angsana New"/>
                <w:b/>
                <w:bCs/>
                <w:sz w:val="21"/>
                <w:szCs w:val="21"/>
                <w:cs/>
                <w:lang w:eastAsia="en-GB"/>
              </w:rPr>
              <w:t>747</w:t>
            </w:r>
            <w:r w:rsidRPr="00183CE5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,</w:t>
            </w:r>
            <w:r w:rsidRPr="00183CE5">
              <w:rPr>
                <w:rFonts w:asciiTheme="majorBidi" w:hAnsiTheme="majorBidi" w:cs="Angsana New"/>
                <w:b/>
                <w:bCs/>
                <w:sz w:val="21"/>
                <w:szCs w:val="21"/>
                <w:cs/>
                <w:lang w:eastAsia="en-GB"/>
              </w:rPr>
              <w:t>659</w:t>
            </w:r>
          </w:p>
        </w:tc>
        <w:tc>
          <w:tcPr>
            <w:tcW w:w="240" w:type="dxa"/>
            <w:vAlign w:val="center"/>
          </w:tcPr>
          <w:p w14:paraId="4A2932BC" w14:textId="77777777" w:rsidR="00245F7D" w:rsidRPr="00183CE5" w:rsidRDefault="00245F7D" w:rsidP="00FE3D84">
            <w:pPr>
              <w:tabs>
                <w:tab w:val="clear" w:pos="454"/>
                <w:tab w:val="decimal" w:pos="51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298C3DA0" w14:textId="1C88AA34" w:rsidR="00245F7D" w:rsidRPr="00183CE5" w:rsidRDefault="00A71A75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52,38</w:t>
            </w:r>
            <w:r w:rsidR="00AD52C3" w:rsidRPr="00183CE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</w:t>
            </w:r>
          </w:p>
        </w:tc>
        <w:tc>
          <w:tcPr>
            <w:tcW w:w="284" w:type="dxa"/>
            <w:vAlign w:val="center"/>
          </w:tcPr>
          <w:p w14:paraId="0424E91D" w14:textId="77777777" w:rsidR="00245F7D" w:rsidRPr="00183CE5" w:rsidRDefault="00245F7D" w:rsidP="00FE3D84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170FA3AD" w14:textId="0A748CB5" w:rsidR="00245F7D" w:rsidRPr="00183CE5" w:rsidRDefault="00A71A75" w:rsidP="00FE3D84">
            <w:pPr>
              <w:tabs>
                <w:tab w:val="decimal" w:pos="34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62,847</w:t>
            </w:r>
          </w:p>
        </w:tc>
        <w:tc>
          <w:tcPr>
            <w:tcW w:w="236" w:type="dxa"/>
            <w:vAlign w:val="center"/>
          </w:tcPr>
          <w:p w14:paraId="4E06E8C8" w14:textId="77777777" w:rsidR="00245F7D" w:rsidRPr="00183CE5" w:rsidRDefault="00245F7D" w:rsidP="00FE3D84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vAlign w:val="center"/>
          </w:tcPr>
          <w:p w14:paraId="7A1D1EB0" w14:textId="3E41FF07" w:rsidR="00245F7D" w:rsidRPr="00183CE5" w:rsidRDefault="00A71A75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30,73</w:t>
            </w:r>
            <w:r w:rsidR="00AD52C3" w:rsidRPr="00183CE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283" w:type="dxa"/>
            <w:vAlign w:val="center"/>
          </w:tcPr>
          <w:p w14:paraId="4A2F4491" w14:textId="77777777" w:rsidR="00245F7D" w:rsidRPr="00183CE5" w:rsidRDefault="00245F7D" w:rsidP="00FE3D84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1266479E" w14:textId="3222043A" w:rsidR="00245F7D" w:rsidRPr="00183CE5" w:rsidRDefault="00A71A75" w:rsidP="00FE3D84">
            <w:pPr>
              <w:tabs>
                <w:tab w:val="clear" w:pos="454"/>
                <w:tab w:val="decimal" w:pos="436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33,655</w:t>
            </w:r>
          </w:p>
        </w:tc>
        <w:tc>
          <w:tcPr>
            <w:tcW w:w="236" w:type="dxa"/>
            <w:vAlign w:val="center"/>
          </w:tcPr>
          <w:p w14:paraId="78D6432C" w14:textId="77777777" w:rsidR="00245F7D" w:rsidRPr="00183CE5" w:rsidRDefault="00245F7D" w:rsidP="00FE3D84">
            <w:pPr>
              <w:pStyle w:val="acctfourfigures"/>
              <w:tabs>
                <w:tab w:val="clear" w:pos="765"/>
                <w:tab w:val="decimal" w:pos="436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vAlign w:val="center"/>
          </w:tcPr>
          <w:p w14:paraId="4EDBF9D3" w14:textId="0322AC6D" w:rsidR="00245F7D" w:rsidRPr="00183CE5" w:rsidRDefault="00A71A75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52,05</w:t>
            </w:r>
            <w:r w:rsidR="00AD52C3" w:rsidRPr="00183CE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9</w:t>
            </w:r>
          </w:p>
        </w:tc>
        <w:tc>
          <w:tcPr>
            <w:tcW w:w="238" w:type="dxa"/>
            <w:vAlign w:val="center"/>
          </w:tcPr>
          <w:p w14:paraId="680C03D1" w14:textId="77777777" w:rsidR="00245F7D" w:rsidRPr="00183CE5" w:rsidRDefault="00245F7D" w:rsidP="00FE3D84">
            <w:pPr>
              <w:tabs>
                <w:tab w:val="clear" w:pos="454"/>
                <w:tab w:val="decimal" w:pos="436"/>
              </w:tabs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vAlign w:val="center"/>
          </w:tcPr>
          <w:p w14:paraId="2FFB65E8" w14:textId="029B147B" w:rsidR="00245F7D" w:rsidRPr="00183CE5" w:rsidRDefault="00A71A75" w:rsidP="00FE3D84">
            <w:pPr>
              <w:tabs>
                <w:tab w:val="clear" w:pos="454"/>
                <w:tab w:val="decimal" w:pos="435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44,431</w:t>
            </w:r>
          </w:p>
        </w:tc>
        <w:tc>
          <w:tcPr>
            <w:tcW w:w="244" w:type="dxa"/>
            <w:vAlign w:val="center"/>
          </w:tcPr>
          <w:p w14:paraId="5A814E38" w14:textId="77777777" w:rsidR="00245F7D" w:rsidRPr="00183CE5" w:rsidRDefault="00245F7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15" w:right="-7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vAlign w:val="center"/>
          </w:tcPr>
          <w:p w14:paraId="2DA2AB7D" w14:textId="14F84A85" w:rsidR="00245F7D" w:rsidRPr="00183CE5" w:rsidRDefault="00A71A75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1,606</w:t>
            </w:r>
          </w:p>
        </w:tc>
        <w:tc>
          <w:tcPr>
            <w:tcW w:w="270" w:type="dxa"/>
            <w:vAlign w:val="center"/>
          </w:tcPr>
          <w:p w14:paraId="54999886" w14:textId="77777777" w:rsidR="00245F7D" w:rsidRPr="00183CE5" w:rsidRDefault="00245F7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9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  <w:vAlign w:val="center"/>
          </w:tcPr>
          <w:p w14:paraId="237D3CC6" w14:textId="3CA591FB" w:rsidR="00245F7D" w:rsidRPr="00183CE5" w:rsidRDefault="00A02EF1" w:rsidP="00A02EF1">
            <w:pPr>
              <w:tabs>
                <w:tab w:val="clear" w:pos="227"/>
                <w:tab w:val="clear" w:pos="454"/>
                <w:tab w:val="clear" w:pos="680"/>
                <w:tab w:val="left" w:pos="524"/>
                <w:tab w:val="decimal" w:pos="66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 xml:space="preserve">   </w:t>
            </w:r>
            <w:r w:rsidR="00A71A75" w:rsidRPr="00183CE5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14,795</w:t>
            </w:r>
          </w:p>
        </w:tc>
        <w:tc>
          <w:tcPr>
            <w:tcW w:w="270" w:type="dxa"/>
            <w:vAlign w:val="center"/>
          </w:tcPr>
          <w:p w14:paraId="16914795" w14:textId="77777777" w:rsidR="00245F7D" w:rsidRPr="00183CE5" w:rsidRDefault="00245F7D" w:rsidP="00FE3D84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5E73D5D3" w14:textId="20792C03" w:rsidR="00245F7D" w:rsidRPr="00183CE5" w:rsidRDefault="00A71A75" w:rsidP="00FE3D84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left="-72" w:right="-204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  <w:vAlign w:val="center"/>
          </w:tcPr>
          <w:p w14:paraId="1CDEF06C" w14:textId="77777777" w:rsidR="00245F7D" w:rsidRPr="00183CE5" w:rsidRDefault="00245F7D" w:rsidP="00FE3D84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21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2FBA20DF" w14:textId="6F6DB1F3" w:rsidR="00245F7D" w:rsidRPr="00183CE5" w:rsidRDefault="00A71A75" w:rsidP="00FE3D84">
            <w:pPr>
              <w:tabs>
                <w:tab w:val="clear" w:pos="454"/>
                <w:tab w:val="decimal" w:pos="435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9" w:type="dxa"/>
            <w:vAlign w:val="center"/>
          </w:tcPr>
          <w:p w14:paraId="128BE959" w14:textId="77777777" w:rsidR="00245F7D" w:rsidRPr="00183CE5" w:rsidRDefault="00245F7D" w:rsidP="00FE3D84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216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vAlign w:val="center"/>
          </w:tcPr>
          <w:p w14:paraId="1C83C91C" w14:textId="1F681C50" w:rsidR="00245F7D" w:rsidRPr="00183CE5" w:rsidRDefault="00A71A75" w:rsidP="00FE3D8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19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769,22</w:t>
            </w:r>
            <w:r w:rsidR="00AD52C3" w:rsidRPr="00183CE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240" w:type="dxa"/>
            <w:vAlign w:val="center"/>
          </w:tcPr>
          <w:p w14:paraId="06C6FF7B" w14:textId="77777777" w:rsidR="00245F7D" w:rsidRPr="00183CE5" w:rsidRDefault="00245F7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9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14:paraId="1B43D007" w14:textId="55C9DDF3" w:rsidR="00245F7D" w:rsidRPr="00183CE5" w:rsidRDefault="00A71A75" w:rsidP="00FE3D84">
            <w:pPr>
              <w:tabs>
                <w:tab w:val="clear" w:pos="454"/>
                <w:tab w:val="decimal" w:pos="435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903,387</w:t>
            </w:r>
          </w:p>
        </w:tc>
      </w:tr>
      <w:tr w:rsidR="00183CE5" w:rsidRPr="00183CE5" w14:paraId="01A3B85E" w14:textId="77777777" w:rsidTr="00AC0952">
        <w:trPr>
          <w:trHeight w:val="70"/>
        </w:trPr>
        <w:tc>
          <w:tcPr>
            <w:tcW w:w="1620" w:type="dxa"/>
          </w:tcPr>
          <w:p w14:paraId="23129937" w14:textId="77777777" w:rsidR="00245F7D" w:rsidRPr="00183CE5" w:rsidRDefault="00245F7D" w:rsidP="00FE3D84">
            <w:pPr>
              <w:tabs>
                <w:tab w:val="clear" w:pos="227"/>
                <w:tab w:val="clear" w:pos="1644"/>
              </w:tabs>
              <w:ind w:left="156" w:right="-115" w:hanging="90"/>
              <w:rPr>
                <w:rFonts w:asciiTheme="majorBidi" w:hAnsiTheme="majorBidi" w:cs="Angsana New"/>
                <w:sz w:val="21"/>
                <w:szCs w:val="21"/>
                <w:cs/>
                <w:lang w:val="en-GB"/>
              </w:rPr>
            </w:pPr>
            <w:r w:rsidRPr="00183CE5">
              <w:rPr>
                <w:rFonts w:asciiTheme="majorBidi" w:hAnsiTheme="majorBidi" w:cs="Angsana New" w:hint="cs"/>
                <w:sz w:val="21"/>
                <w:szCs w:val="21"/>
                <w:cs/>
                <w:lang w:val="en-GB"/>
              </w:rPr>
              <w:t>รายการปรับปรุงและตัด รายการระหว่างกัน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59566B1B" w14:textId="77777777" w:rsidR="00CF214B" w:rsidRPr="00183CE5" w:rsidRDefault="00CF214B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B8C8ACE" w14:textId="7A8EF4E8" w:rsidR="00245F7D" w:rsidRPr="00183CE5" w:rsidRDefault="00815354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(130,566)</w:t>
            </w:r>
          </w:p>
        </w:tc>
        <w:tc>
          <w:tcPr>
            <w:tcW w:w="263" w:type="dxa"/>
            <w:vAlign w:val="center"/>
          </w:tcPr>
          <w:p w14:paraId="79B5C0AC" w14:textId="77777777" w:rsidR="00245F7D" w:rsidRPr="00183CE5" w:rsidRDefault="00245F7D" w:rsidP="00FE3D84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center"/>
          </w:tcPr>
          <w:p w14:paraId="39FA5C26" w14:textId="77777777" w:rsidR="00CF214B" w:rsidRPr="00183CE5" w:rsidRDefault="00CF214B" w:rsidP="00FE3D84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36B06FB9" w14:textId="6357CA57" w:rsidR="00245F7D" w:rsidRPr="00183CE5" w:rsidRDefault="00A71A75" w:rsidP="00FE3D84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(117,287)</w:t>
            </w:r>
          </w:p>
        </w:tc>
        <w:tc>
          <w:tcPr>
            <w:tcW w:w="240" w:type="dxa"/>
            <w:vAlign w:val="center"/>
          </w:tcPr>
          <w:p w14:paraId="29BAD27E" w14:textId="77777777" w:rsidR="00245F7D" w:rsidRPr="00183CE5" w:rsidRDefault="00245F7D" w:rsidP="00FE3D84">
            <w:pPr>
              <w:tabs>
                <w:tab w:val="clear" w:pos="454"/>
                <w:tab w:val="decimal" w:pos="510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2FFF9241" w14:textId="77777777" w:rsidR="00CF214B" w:rsidRPr="00183CE5" w:rsidRDefault="00CF214B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F29EDC8" w14:textId="54ADF0E6" w:rsidR="00245F7D" w:rsidRPr="00183CE5" w:rsidRDefault="00A71A75" w:rsidP="00AD52C3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(35,852)</w:t>
            </w:r>
          </w:p>
        </w:tc>
        <w:tc>
          <w:tcPr>
            <w:tcW w:w="284" w:type="dxa"/>
            <w:vAlign w:val="center"/>
          </w:tcPr>
          <w:p w14:paraId="069412D6" w14:textId="77777777" w:rsidR="00245F7D" w:rsidRPr="00183CE5" w:rsidRDefault="00245F7D" w:rsidP="00FE3D84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736C794" w14:textId="77777777" w:rsidR="00CF214B" w:rsidRPr="00183CE5" w:rsidRDefault="00CF214B" w:rsidP="00FE3D84">
            <w:pPr>
              <w:tabs>
                <w:tab w:val="decimal" w:pos="342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09FD5F31" w14:textId="7A9A9443" w:rsidR="00245F7D" w:rsidRPr="00183CE5" w:rsidRDefault="00A71A75" w:rsidP="00FE3D84">
            <w:pPr>
              <w:tabs>
                <w:tab w:val="decimal" w:pos="342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(50,066)</w:t>
            </w:r>
          </w:p>
        </w:tc>
        <w:tc>
          <w:tcPr>
            <w:tcW w:w="236" w:type="dxa"/>
            <w:vAlign w:val="center"/>
          </w:tcPr>
          <w:p w14:paraId="583987AF" w14:textId="77777777" w:rsidR="00245F7D" w:rsidRPr="00183CE5" w:rsidRDefault="00245F7D" w:rsidP="00FE3D84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477F9EEC" w14:textId="77777777" w:rsidR="00CF214B" w:rsidRPr="00183CE5" w:rsidRDefault="00CF214B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21716D9" w14:textId="2B932859" w:rsidR="00245F7D" w:rsidRPr="00183CE5" w:rsidRDefault="00A71A75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(5,967)</w:t>
            </w:r>
          </w:p>
        </w:tc>
        <w:tc>
          <w:tcPr>
            <w:tcW w:w="283" w:type="dxa"/>
            <w:vAlign w:val="center"/>
          </w:tcPr>
          <w:p w14:paraId="3AD4473E" w14:textId="77777777" w:rsidR="00245F7D" w:rsidRPr="00183CE5" w:rsidRDefault="00245F7D" w:rsidP="00FE3D84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5E373E44" w14:textId="77777777" w:rsidR="00CF214B" w:rsidRPr="00183CE5" w:rsidRDefault="00CF214B" w:rsidP="00FE3D84">
            <w:pPr>
              <w:tabs>
                <w:tab w:val="clear" w:pos="454"/>
                <w:tab w:val="decimal" w:pos="436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1CA5FF32" w14:textId="06008D3E" w:rsidR="00245F7D" w:rsidRPr="00183CE5" w:rsidRDefault="00A71A75" w:rsidP="00FE3D84">
            <w:pPr>
              <w:tabs>
                <w:tab w:val="clear" w:pos="454"/>
                <w:tab w:val="decimal" w:pos="436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(6,477)</w:t>
            </w:r>
          </w:p>
        </w:tc>
        <w:tc>
          <w:tcPr>
            <w:tcW w:w="236" w:type="dxa"/>
            <w:vAlign w:val="center"/>
          </w:tcPr>
          <w:p w14:paraId="273BD10C" w14:textId="77777777" w:rsidR="00245F7D" w:rsidRPr="00183CE5" w:rsidRDefault="00245F7D" w:rsidP="00FE3D84">
            <w:pPr>
              <w:pStyle w:val="acctfourfigures"/>
              <w:tabs>
                <w:tab w:val="clear" w:pos="765"/>
                <w:tab w:val="decimal" w:pos="436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6477DB44" w14:textId="77777777" w:rsidR="00CF214B" w:rsidRPr="00183CE5" w:rsidRDefault="00CF214B" w:rsidP="00FE3D84">
            <w:pPr>
              <w:pStyle w:val="acctfourfigures"/>
              <w:tabs>
                <w:tab w:val="clear" w:pos="765"/>
                <w:tab w:val="decimal" w:pos="363"/>
              </w:tabs>
              <w:spacing w:line="240" w:lineRule="atLeast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CCF6F75" w14:textId="085CA022" w:rsidR="00245F7D" w:rsidRPr="00183CE5" w:rsidRDefault="00A71A75" w:rsidP="00FE3D84">
            <w:pPr>
              <w:pStyle w:val="acctfourfigures"/>
              <w:tabs>
                <w:tab w:val="clear" w:pos="765"/>
                <w:tab w:val="decimal" w:pos="363"/>
              </w:tabs>
              <w:spacing w:line="240" w:lineRule="atLeast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38" w:type="dxa"/>
            <w:vAlign w:val="center"/>
          </w:tcPr>
          <w:p w14:paraId="7CF3BAE2" w14:textId="77777777" w:rsidR="00245F7D" w:rsidRPr="00183CE5" w:rsidRDefault="00245F7D" w:rsidP="00FE3D84">
            <w:pPr>
              <w:tabs>
                <w:tab w:val="clear" w:pos="454"/>
                <w:tab w:val="decimal" w:pos="436"/>
              </w:tabs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center"/>
          </w:tcPr>
          <w:p w14:paraId="257AD07E" w14:textId="77777777" w:rsidR="00CF214B" w:rsidRPr="00183CE5" w:rsidRDefault="00CF214B" w:rsidP="00FE3D84">
            <w:pPr>
              <w:tabs>
                <w:tab w:val="clear" w:pos="454"/>
                <w:tab w:val="decimal" w:pos="436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431282E0" w14:textId="6523B244" w:rsidR="00245F7D" w:rsidRPr="00183CE5" w:rsidRDefault="00A71A75" w:rsidP="00FE3D84">
            <w:pPr>
              <w:tabs>
                <w:tab w:val="clear" w:pos="454"/>
                <w:tab w:val="decimal" w:pos="436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4" w:type="dxa"/>
            <w:vAlign w:val="center"/>
          </w:tcPr>
          <w:p w14:paraId="3833B553" w14:textId="77777777" w:rsidR="00245F7D" w:rsidRPr="00183CE5" w:rsidRDefault="00245F7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15" w:right="-79"/>
              <w:rPr>
                <w:rFonts w:asciiTheme="majorBidi" w:hAnsiTheme="majorBidi" w:cstheme="majorBidi"/>
                <w:sz w:val="21"/>
                <w:szCs w:val="21"/>
                <w:lang w:val="en-GB" w:eastAsia="en-GB"/>
              </w:rPr>
            </w:pPr>
          </w:p>
        </w:tc>
        <w:tc>
          <w:tcPr>
            <w:tcW w:w="739" w:type="dxa"/>
            <w:tcBorders>
              <w:bottom w:val="single" w:sz="4" w:space="0" w:color="auto"/>
            </w:tcBorders>
            <w:vAlign w:val="center"/>
          </w:tcPr>
          <w:p w14:paraId="71C4363A" w14:textId="77777777" w:rsidR="00CF214B" w:rsidRPr="00183CE5" w:rsidRDefault="00CF214B" w:rsidP="00FE3D84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2C004D9" w14:textId="739D39ED" w:rsidR="00245F7D" w:rsidRPr="00183CE5" w:rsidRDefault="00A71A75" w:rsidP="00FE3D84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  <w:vAlign w:val="center"/>
          </w:tcPr>
          <w:p w14:paraId="0B86CE8E" w14:textId="77777777" w:rsidR="00245F7D" w:rsidRPr="00183CE5" w:rsidRDefault="00245F7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98"/>
              <w:rPr>
                <w:rFonts w:asciiTheme="majorBidi" w:hAnsiTheme="majorBidi" w:cstheme="majorBidi"/>
                <w:sz w:val="21"/>
                <w:szCs w:val="21"/>
                <w:lang w:val="en-GB" w:eastAsia="en-GB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center"/>
          </w:tcPr>
          <w:p w14:paraId="1F652DA2" w14:textId="77777777" w:rsidR="00CF214B" w:rsidRPr="00183CE5" w:rsidRDefault="00CF214B" w:rsidP="00FE3D84">
            <w:pPr>
              <w:tabs>
                <w:tab w:val="clear" w:pos="454"/>
                <w:tab w:val="decimal" w:pos="435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456C31EF" w14:textId="0F61361A" w:rsidR="00245F7D" w:rsidRPr="00183CE5" w:rsidRDefault="00A71A75" w:rsidP="00FE3D84">
            <w:pPr>
              <w:tabs>
                <w:tab w:val="clear" w:pos="454"/>
                <w:tab w:val="decimal" w:pos="435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  <w:vAlign w:val="center"/>
          </w:tcPr>
          <w:p w14:paraId="62C47DCE" w14:textId="77777777" w:rsidR="00245F7D" w:rsidRPr="00183CE5" w:rsidRDefault="00245F7D" w:rsidP="00FE3D84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720" w:type="dxa"/>
            <w:vAlign w:val="center"/>
          </w:tcPr>
          <w:p w14:paraId="61D19DBA" w14:textId="77777777" w:rsidR="00CF214B" w:rsidRPr="00183CE5" w:rsidRDefault="00CF214B" w:rsidP="00FE3D84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left="-72" w:right="-204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271B3BD4" w14:textId="07945D72" w:rsidR="00245F7D" w:rsidRPr="00183CE5" w:rsidRDefault="00A71A75" w:rsidP="00FE3D84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left="-72" w:right="-204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  <w:vAlign w:val="center"/>
          </w:tcPr>
          <w:p w14:paraId="5AD2EE62" w14:textId="77777777" w:rsidR="00245F7D" w:rsidRPr="00183CE5" w:rsidRDefault="00245F7D" w:rsidP="00FE3D84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216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720" w:type="dxa"/>
            <w:vAlign w:val="center"/>
          </w:tcPr>
          <w:p w14:paraId="38A6C79D" w14:textId="77777777" w:rsidR="00CF214B" w:rsidRPr="00183CE5" w:rsidRDefault="00CF214B" w:rsidP="00FE3D84">
            <w:pPr>
              <w:tabs>
                <w:tab w:val="clear" w:pos="454"/>
                <w:tab w:val="decimal" w:pos="435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28A462BF" w14:textId="419CD511" w:rsidR="00245F7D" w:rsidRPr="00183CE5" w:rsidRDefault="00A71A75" w:rsidP="00FE3D84">
            <w:pPr>
              <w:tabs>
                <w:tab w:val="clear" w:pos="454"/>
                <w:tab w:val="decimal" w:pos="435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9" w:type="dxa"/>
            <w:vAlign w:val="center"/>
          </w:tcPr>
          <w:p w14:paraId="456D03B7" w14:textId="77777777" w:rsidR="00245F7D" w:rsidRPr="00183CE5" w:rsidRDefault="00245F7D" w:rsidP="00FE3D84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216"/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  <w:vAlign w:val="center"/>
          </w:tcPr>
          <w:p w14:paraId="73E41223" w14:textId="77777777" w:rsidR="00CF214B" w:rsidRPr="00183CE5" w:rsidRDefault="00CF214B" w:rsidP="00FE3D8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19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2346484" w14:textId="7144B516" w:rsidR="00245F7D" w:rsidRPr="00183CE5" w:rsidRDefault="00A71A75" w:rsidP="00FE3D8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198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(172,385)</w:t>
            </w:r>
          </w:p>
        </w:tc>
        <w:tc>
          <w:tcPr>
            <w:tcW w:w="240" w:type="dxa"/>
            <w:vAlign w:val="center"/>
          </w:tcPr>
          <w:p w14:paraId="2F00D80C" w14:textId="77777777" w:rsidR="00245F7D" w:rsidRPr="00183CE5" w:rsidRDefault="00245F7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98"/>
              <w:rPr>
                <w:rFonts w:asciiTheme="majorBidi" w:hAnsiTheme="majorBidi" w:cstheme="majorBidi"/>
                <w:sz w:val="21"/>
                <w:szCs w:val="21"/>
                <w:lang w:val="en-GB" w:eastAsia="en-GB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14:paraId="7218FFDC" w14:textId="77777777" w:rsidR="00CF214B" w:rsidRPr="00183CE5" w:rsidRDefault="00CF214B" w:rsidP="00FE3D84">
            <w:pPr>
              <w:tabs>
                <w:tab w:val="clear" w:pos="454"/>
                <w:tab w:val="decimal" w:pos="435"/>
              </w:tabs>
              <w:ind w:hanging="42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494F48AC" w14:textId="0F98C061" w:rsidR="00245F7D" w:rsidRPr="00183CE5" w:rsidRDefault="00A71A75" w:rsidP="00FE3D84">
            <w:pPr>
              <w:tabs>
                <w:tab w:val="clear" w:pos="454"/>
                <w:tab w:val="decimal" w:pos="435"/>
              </w:tabs>
              <w:ind w:hanging="42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(173,830)</w:t>
            </w:r>
          </w:p>
        </w:tc>
      </w:tr>
      <w:tr w:rsidR="00183CE5" w:rsidRPr="00183CE5" w14:paraId="759E1A16" w14:textId="77777777" w:rsidTr="00AC0952">
        <w:trPr>
          <w:trHeight w:val="70"/>
        </w:trPr>
        <w:tc>
          <w:tcPr>
            <w:tcW w:w="1620" w:type="dxa"/>
          </w:tcPr>
          <w:p w14:paraId="00E4A560" w14:textId="77777777" w:rsidR="00245F7D" w:rsidRPr="00183CE5" w:rsidRDefault="00245F7D" w:rsidP="00FE3D84">
            <w:pPr>
              <w:ind w:left="75" w:right="-115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GB"/>
              </w:rPr>
            </w:pPr>
            <w:r w:rsidRPr="00183CE5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val="en-GB"/>
              </w:rPr>
              <w:t>รวมรายได้สุทธิ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A90255" w14:textId="44999145" w:rsidR="00245F7D" w:rsidRPr="00183CE5" w:rsidRDefault="00815354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501,87</w:t>
            </w:r>
            <w:r w:rsidR="00AD52C3" w:rsidRPr="00183CE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263" w:type="dxa"/>
            <w:vAlign w:val="center"/>
          </w:tcPr>
          <w:p w14:paraId="14CB4D89" w14:textId="77777777" w:rsidR="00245F7D" w:rsidRPr="00183CE5" w:rsidRDefault="00245F7D" w:rsidP="00FE3D84">
            <w:pPr>
              <w:tabs>
                <w:tab w:val="clear" w:pos="454"/>
                <w:tab w:val="decimal" w:pos="60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66A330C" w14:textId="4F2DF887" w:rsidR="00245F7D" w:rsidRPr="00183CE5" w:rsidRDefault="00A71A75" w:rsidP="00FE3D84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630,372</w:t>
            </w:r>
          </w:p>
        </w:tc>
        <w:tc>
          <w:tcPr>
            <w:tcW w:w="240" w:type="dxa"/>
            <w:vAlign w:val="center"/>
          </w:tcPr>
          <w:p w14:paraId="433528A1" w14:textId="77777777" w:rsidR="00245F7D" w:rsidRPr="00183CE5" w:rsidRDefault="00245F7D" w:rsidP="00FE3D84">
            <w:pPr>
              <w:tabs>
                <w:tab w:val="clear" w:pos="454"/>
                <w:tab w:val="decimal" w:pos="60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9647716" w14:textId="208B96C0" w:rsidR="00245F7D" w:rsidRPr="00183CE5" w:rsidRDefault="00A71A75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16,53</w:t>
            </w:r>
            <w:r w:rsidR="00AD52C3" w:rsidRPr="00183CE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284" w:type="dxa"/>
            <w:vAlign w:val="center"/>
          </w:tcPr>
          <w:p w14:paraId="4E397596" w14:textId="77777777" w:rsidR="00245F7D" w:rsidRPr="00183CE5" w:rsidRDefault="00245F7D" w:rsidP="00FE3D84">
            <w:pPr>
              <w:tabs>
                <w:tab w:val="clear" w:pos="454"/>
                <w:tab w:val="decimal" w:pos="60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60D93B" w14:textId="273EA7B3" w:rsidR="00245F7D" w:rsidRPr="00183CE5" w:rsidRDefault="00A71A75" w:rsidP="00FE3D84">
            <w:pPr>
              <w:tabs>
                <w:tab w:val="decimal" w:pos="34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12,781</w:t>
            </w:r>
          </w:p>
        </w:tc>
        <w:tc>
          <w:tcPr>
            <w:tcW w:w="236" w:type="dxa"/>
            <w:vAlign w:val="center"/>
          </w:tcPr>
          <w:p w14:paraId="577A68D3" w14:textId="77777777" w:rsidR="00245F7D" w:rsidRPr="00183CE5" w:rsidRDefault="00245F7D" w:rsidP="00FE3D84">
            <w:pPr>
              <w:tabs>
                <w:tab w:val="clear" w:pos="454"/>
                <w:tab w:val="decimal" w:pos="60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144FEE" w14:textId="5971DC84" w:rsidR="00245F7D" w:rsidRPr="00183CE5" w:rsidRDefault="00A71A75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24,76</w:t>
            </w:r>
            <w:r w:rsidR="00AD52C3" w:rsidRPr="00183CE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</w:t>
            </w:r>
          </w:p>
        </w:tc>
        <w:tc>
          <w:tcPr>
            <w:tcW w:w="283" w:type="dxa"/>
            <w:vAlign w:val="center"/>
          </w:tcPr>
          <w:p w14:paraId="3C4B18CE" w14:textId="77777777" w:rsidR="00245F7D" w:rsidRPr="00183CE5" w:rsidRDefault="00245F7D" w:rsidP="00FE3D84">
            <w:pPr>
              <w:tabs>
                <w:tab w:val="clear" w:pos="454"/>
                <w:tab w:val="decimal" w:pos="60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036B48" w14:textId="1F43D5ED" w:rsidR="00245F7D" w:rsidRPr="00183CE5" w:rsidRDefault="00A71A75" w:rsidP="00FE3D84">
            <w:pPr>
              <w:tabs>
                <w:tab w:val="clear" w:pos="454"/>
                <w:tab w:val="decimal" w:pos="436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27,178</w:t>
            </w:r>
          </w:p>
        </w:tc>
        <w:tc>
          <w:tcPr>
            <w:tcW w:w="236" w:type="dxa"/>
            <w:vAlign w:val="center"/>
          </w:tcPr>
          <w:p w14:paraId="263777D5" w14:textId="77777777" w:rsidR="00245F7D" w:rsidRPr="00183CE5" w:rsidRDefault="00245F7D" w:rsidP="00FE3D84">
            <w:pPr>
              <w:tabs>
                <w:tab w:val="clear" w:pos="454"/>
                <w:tab w:val="decimal" w:pos="60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FCF594" w14:textId="24135F04" w:rsidR="00245F7D" w:rsidRPr="00183CE5" w:rsidRDefault="00A71A75" w:rsidP="00FE3D84">
            <w:pPr>
              <w:pStyle w:val="acctfourfigures"/>
              <w:tabs>
                <w:tab w:val="clear" w:pos="765"/>
                <w:tab w:val="decimal" w:pos="54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52,05</w:t>
            </w:r>
            <w:r w:rsidR="00AD52C3" w:rsidRPr="00183CE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9</w:t>
            </w:r>
          </w:p>
        </w:tc>
        <w:tc>
          <w:tcPr>
            <w:tcW w:w="238" w:type="dxa"/>
            <w:vAlign w:val="center"/>
          </w:tcPr>
          <w:p w14:paraId="5B660861" w14:textId="77777777" w:rsidR="00245F7D" w:rsidRPr="00183CE5" w:rsidRDefault="00245F7D" w:rsidP="00FE3D84">
            <w:pPr>
              <w:tabs>
                <w:tab w:val="clear" w:pos="454"/>
                <w:tab w:val="decimal" w:pos="60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5C545E" w14:textId="454CA0B1" w:rsidR="00245F7D" w:rsidRPr="00183CE5" w:rsidRDefault="00A71A75" w:rsidP="00FE3D84">
            <w:pPr>
              <w:tabs>
                <w:tab w:val="clear" w:pos="454"/>
                <w:tab w:val="decimal" w:pos="435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44,431</w:t>
            </w:r>
          </w:p>
        </w:tc>
        <w:tc>
          <w:tcPr>
            <w:tcW w:w="244" w:type="dxa"/>
            <w:vAlign w:val="center"/>
          </w:tcPr>
          <w:p w14:paraId="151D7FE7" w14:textId="77777777" w:rsidR="00245F7D" w:rsidRPr="00183CE5" w:rsidRDefault="00245F7D" w:rsidP="00FE3D84">
            <w:pPr>
              <w:tabs>
                <w:tab w:val="clear" w:pos="454"/>
                <w:tab w:val="decimal" w:pos="60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C08E2C" w14:textId="1D66741D" w:rsidR="00245F7D" w:rsidRPr="00183CE5" w:rsidRDefault="00A71A75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1,606</w:t>
            </w:r>
          </w:p>
        </w:tc>
        <w:tc>
          <w:tcPr>
            <w:tcW w:w="270" w:type="dxa"/>
            <w:vAlign w:val="center"/>
          </w:tcPr>
          <w:p w14:paraId="211AEBE1" w14:textId="77777777" w:rsidR="00245F7D" w:rsidRPr="00183CE5" w:rsidRDefault="00245F7D" w:rsidP="00FE3D84">
            <w:pPr>
              <w:tabs>
                <w:tab w:val="clear" w:pos="454"/>
                <w:tab w:val="decimal" w:pos="60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D7CB91" w14:textId="7CD42968" w:rsidR="00245F7D" w:rsidRPr="00183CE5" w:rsidRDefault="00A71A75" w:rsidP="00FE3D84">
            <w:pPr>
              <w:tabs>
                <w:tab w:val="clear" w:pos="454"/>
                <w:tab w:val="decimal" w:pos="435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14,795</w:t>
            </w:r>
          </w:p>
        </w:tc>
        <w:tc>
          <w:tcPr>
            <w:tcW w:w="270" w:type="dxa"/>
            <w:vAlign w:val="center"/>
          </w:tcPr>
          <w:p w14:paraId="11A92F54" w14:textId="77777777" w:rsidR="00245F7D" w:rsidRPr="00183CE5" w:rsidRDefault="00245F7D" w:rsidP="00FE3D84">
            <w:pPr>
              <w:tabs>
                <w:tab w:val="clear" w:pos="454"/>
                <w:tab w:val="decimal" w:pos="60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895F17" w14:textId="2CD09378" w:rsidR="00245F7D" w:rsidRPr="00183CE5" w:rsidRDefault="00A71A75" w:rsidP="00FE3D84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left="-72" w:right="-204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  <w:vAlign w:val="center"/>
          </w:tcPr>
          <w:p w14:paraId="0B11CA54" w14:textId="77777777" w:rsidR="00245F7D" w:rsidRPr="00183CE5" w:rsidRDefault="00245F7D" w:rsidP="00FE3D84">
            <w:pPr>
              <w:tabs>
                <w:tab w:val="clear" w:pos="454"/>
                <w:tab w:val="decimal" w:pos="600"/>
              </w:tabs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8BAB3E" w14:textId="5E39EE09" w:rsidR="00245F7D" w:rsidRPr="00183CE5" w:rsidRDefault="00A71A75" w:rsidP="00FE3D84">
            <w:pPr>
              <w:tabs>
                <w:tab w:val="clear" w:pos="454"/>
                <w:tab w:val="decimal" w:pos="435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9" w:type="dxa"/>
            <w:vAlign w:val="center"/>
          </w:tcPr>
          <w:p w14:paraId="3D35423D" w14:textId="77777777" w:rsidR="00245F7D" w:rsidRPr="00183CE5" w:rsidRDefault="00245F7D" w:rsidP="00FE3D84">
            <w:pPr>
              <w:tabs>
                <w:tab w:val="clear" w:pos="454"/>
                <w:tab w:val="decimal" w:pos="60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3AFA66" w14:textId="0ACAFBF5" w:rsidR="00245F7D" w:rsidRPr="00183CE5" w:rsidRDefault="00A71A75" w:rsidP="00FE3D8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19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596,83</w:t>
            </w:r>
            <w:r w:rsidR="00AD52C3" w:rsidRPr="00183CE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</w:t>
            </w:r>
          </w:p>
        </w:tc>
        <w:tc>
          <w:tcPr>
            <w:tcW w:w="240" w:type="dxa"/>
            <w:vAlign w:val="center"/>
          </w:tcPr>
          <w:p w14:paraId="54A4E588" w14:textId="77777777" w:rsidR="00245F7D" w:rsidRPr="00183CE5" w:rsidRDefault="00245F7D" w:rsidP="00FE3D84">
            <w:pPr>
              <w:tabs>
                <w:tab w:val="clear" w:pos="454"/>
                <w:tab w:val="decimal" w:pos="60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068160" w14:textId="1EE55BC4" w:rsidR="00245F7D" w:rsidRPr="00183CE5" w:rsidRDefault="00A71A75" w:rsidP="00FE3D84">
            <w:pPr>
              <w:tabs>
                <w:tab w:val="clear" w:pos="454"/>
                <w:tab w:val="decimal" w:pos="435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729,556</w:t>
            </w:r>
          </w:p>
        </w:tc>
      </w:tr>
      <w:tr w:rsidR="00183CE5" w:rsidRPr="00183CE5" w14:paraId="013EB69B" w14:textId="77777777" w:rsidTr="0017198F">
        <w:trPr>
          <w:trHeight w:val="44"/>
        </w:trPr>
        <w:tc>
          <w:tcPr>
            <w:tcW w:w="1620" w:type="dxa"/>
          </w:tcPr>
          <w:p w14:paraId="4D5BB281" w14:textId="77777777" w:rsidR="00245F7D" w:rsidRPr="00183CE5" w:rsidRDefault="00245F7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79" w:hanging="81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กำไร</w:t>
            </w:r>
            <w:r w:rsidRPr="00183CE5">
              <w:rPr>
                <w:rFonts w:asciiTheme="majorBidi" w:hAnsiTheme="majorBidi" w:cstheme="majorBidi" w:hint="cs"/>
                <w:sz w:val="21"/>
                <w:szCs w:val="21"/>
                <w:cs/>
                <w:lang w:val="en-GB"/>
              </w:rPr>
              <w:t xml:space="preserve"> </w:t>
            </w:r>
            <w:r w:rsidRPr="00183CE5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(ขาดทุน)</w:t>
            </w:r>
            <w:r w:rsidRPr="00183CE5">
              <w:rPr>
                <w:rFonts w:asciiTheme="majorBidi" w:hAnsiTheme="majorBidi" w:cstheme="majorBidi" w:hint="cs"/>
                <w:sz w:val="21"/>
                <w:szCs w:val="21"/>
                <w:cs/>
                <w:lang w:val="en-GB"/>
              </w:rPr>
              <w:t xml:space="preserve"> ของ</w:t>
            </w:r>
          </w:p>
        </w:tc>
        <w:tc>
          <w:tcPr>
            <w:tcW w:w="810" w:type="dxa"/>
            <w:vAlign w:val="bottom"/>
          </w:tcPr>
          <w:p w14:paraId="51DBEA16" w14:textId="77777777" w:rsidR="00245F7D" w:rsidRPr="00183CE5" w:rsidRDefault="00245F7D" w:rsidP="00FE3D84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63" w:type="dxa"/>
            <w:vAlign w:val="center"/>
          </w:tcPr>
          <w:p w14:paraId="7CB0250E" w14:textId="77777777" w:rsidR="00245F7D" w:rsidRPr="00183CE5" w:rsidRDefault="00245F7D" w:rsidP="00FE3D84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23" w:type="dxa"/>
            <w:vAlign w:val="center"/>
          </w:tcPr>
          <w:p w14:paraId="0C8A8CD7" w14:textId="77777777" w:rsidR="00245F7D" w:rsidRPr="00183CE5" w:rsidRDefault="00245F7D" w:rsidP="00FE3D84">
            <w:pPr>
              <w:tabs>
                <w:tab w:val="clear" w:pos="227"/>
                <w:tab w:val="clear" w:pos="454"/>
                <w:tab w:val="decimal" w:pos="502"/>
              </w:tabs>
              <w:ind w:left="-108" w:right="-54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240" w:type="dxa"/>
            <w:vAlign w:val="center"/>
          </w:tcPr>
          <w:p w14:paraId="3A49C63C" w14:textId="77777777" w:rsidR="00245F7D" w:rsidRPr="00183CE5" w:rsidRDefault="00245F7D" w:rsidP="00FE3D84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08" w:type="dxa"/>
            <w:vAlign w:val="center"/>
          </w:tcPr>
          <w:p w14:paraId="3B46B321" w14:textId="77777777" w:rsidR="00245F7D" w:rsidRPr="00183CE5" w:rsidRDefault="00245F7D" w:rsidP="00FE3D84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-157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4" w:type="dxa"/>
            <w:vAlign w:val="center"/>
          </w:tcPr>
          <w:p w14:paraId="2252CFD5" w14:textId="77777777" w:rsidR="00245F7D" w:rsidRPr="00183CE5" w:rsidRDefault="00245F7D" w:rsidP="00FE3D84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09" w:type="dxa"/>
            <w:vAlign w:val="center"/>
          </w:tcPr>
          <w:p w14:paraId="5DFBE5DC" w14:textId="77777777" w:rsidR="00245F7D" w:rsidRPr="00183CE5" w:rsidRDefault="00245F7D" w:rsidP="00FE3D84">
            <w:pPr>
              <w:tabs>
                <w:tab w:val="clear" w:pos="227"/>
                <w:tab w:val="clear" w:pos="454"/>
                <w:tab w:val="decimal" w:pos="488"/>
                <w:tab w:val="decimal" w:pos="597"/>
              </w:tabs>
              <w:ind w:right="-108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236" w:type="dxa"/>
            <w:vAlign w:val="center"/>
          </w:tcPr>
          <w:p w14:paraId="23AE0DB4" w14:textId="77777777" w:rsidR="00245F7D" w:rsidRPr="00183CE5" w:rsidRDefault="00245F7D" w:rsidP="00FE3D84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56" w:type="dxa"/>
            <w:vAlign w:val="center"/>
          </w:tcPr>
          <w:p w14:paraId="675071A1" w14:textId="77777777" w:rsidR="00245F7D" w:rsidRPr="00183CE5" w:rsidRDefault="00245F7D" w:rsidP="00FE3D84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14:paraId="14241305" w14:textId="77777777" w:rsidR="00245F7D" w:rsidRPr="00183CE5" w:rsidRDefault="00245F7D" w:rsidP="00FE3D84">
            <w:pPr>
              <w:tabs>
                <w:tab w:val="clear" w:pos="454"/>
                <w:tab w:val="decimal" w:pos="436"/>
                <w:tab w:val="decimal" w:pos="597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851" w:type="dxa"/>
            <w:vAlign w:val="center"/>
          </w:tcPr>
          <w:p w14:paraId="46FA5F03" w14:textId="77777777" w:rsidR="00245F7D" w:rsidRPr="00183CE5" w:rsidRDefault="00245F7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236" w:type="dxa"/>
            <w:vAlign w:val="center"/>
          </w:tcPr>
          <w:p w14:paraId="0E1BD8C6" w14:textId="77777777" w:rsidR="00245F7D" w:rsidRPr="00183CE5" w:rsidRDefault="00245F7D" w:rsidP="00FE3D84">
            <w:pPr>
              <w:pStyle w:val="acctfourfigures"/>
              <w:tabs>
                <w:tab w:val="clear" w:pos="765"/>
                <w:tab w:val="decimal" w:pos="436"/>
                <w:tab w:val="decimal" w:pos="597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  <w:vAlign w:val="center"/>
          </w:tcPr>
          <w:p w14:paraId="5D57DFDF" w14:textId="77777777" w:rsidR="00245F7D" w:rsidRPr="00183CE5" w:rsidRDefault="00245F7D" w:rsidP="00FE3D84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8" w:type="dxa"/>
            <w:vAlign w:val="center"/>
          </w:tcPr>
          <w:p w14:paraId="0F3453D8" w14:textId="77777777" w:rsidR="00245F7D" w:rsidRPr="00183CE5" w:rsidRDefault="00245F7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98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940" w:type="dxa"/>
            <w:vAlign w:val="center"/>
          </w:tcPr>
          <w:p w14:paraId="6581332C" w14:textId="77777777" w:rsidR="00245F7D" w:rsidRPr="00183CE5" w:rsidRDefault="00245F7D" w:rsidP="00FE3D84">
            <w:pPr>
              <w:tabs>
                <w:tab w:val="clear" w:pos="454"/>
                <w:tab w:val="decimal" w:pos="436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4" w:type="dxa"/>
            <w:vAlign w:val="center"/>
          </w:tcPr>
          <w:p w14:paraId="2895178C" w14:textId="77777777" w:rsidR="00245F7D" w:rsidRPr="00183CE5" w:rsidRDefault="00245F7D" w:rsidP="00FE3D84">
            <w:pPr>
              <w:tabs>
                <w:tab w:val="clear" w:pos="454"/>
                <w:tab w:val="decimal" w:pos="436"/>
                <w:tab w:val="decimal" w:pos="597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39" w:type="dxa"/>
            <w:vAlign w:val="center"/>
          </w:tcPr>
          <w:p w14:paraId="7AB5134C" w14:textId="77777777" w:rsidR="00245F7D" w:rsidRPr="00183CE5" w:rsidRDefault="00245F7D" w:rsidP="00FE3D84">
            <w:pPr>
              <w:pStyle w:val="acctfourfigures"/>
              <w:tabs>
                <w:tab w:val="clear" w:pos="765"/>
                <w:tab w:val="decimal" w:pos="169"/>
              </w:tabs>
              <w:spacing w:line="240" w:lineRule="atLeast"/>
              <w:ind w:right="-180"/>
              <w:jc w:val="center"/>
              <w:rPr>
                <w:rFonts w:asciiTheme="majorBidi" w:hAnsiTheme="majorBidi" w:cstheme="majorBidi"/>
                <w:sz w:val="21"/>
                <w:szCs w:val="21"/>
                <w:rtl/>
                <w:cs/>
              </w:rPr>
            </w:pPr>
          </w:p>
        </w:tc>
        <w:tc>
          <w:tcPr>
            <w:tcW w:w="270" w:type="dxa"/>
            <w:vAlign w:val="center"/>
          </w:tcPr>
          <w:p w14:paraId="0FB248B8" w14:textId="77777777" w:rsidR="00245F7D" w:rsidRPr="00183CE5" w:rsidRDefault="00245F7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72" w:right="-144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873" w:type="dxa"/>
            <w:vAlign w:val="center"/>
          </w:tcPr>
          <w:p w14:paraId="459C62EE" w14:textId="77777777" w:rsidR="00245F7D" w:rsidRPr="00183CE5" w:rsidRDefault="00245F7D" w:rsidP="00FE3D84">
            <w:pPr>
              <w:tabs>
                <w:tab w:val="clear" w:pos="454"/>
                <w:tab w:val="decimal" w:pos="435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0" w:type="dxa"/>
            <w:vAlign w:val="center"/>
          </w:tcPr>
          <w:p w14:paraId="1B8C251F" w14:textId="77777777" w:rsidR="00245F7D" w:rsidRPr="00183CE5" w:rsidRDefault="00245F7D" w:rsidP="00FE3D8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center"/>
          </w:tcPr>
          <w:p w14:paraId="6A78D5E0" w14:textId="77777777" w:rsidR="00245F7D" w:rsidRPr="00183CE5" w:rsidRDefault="00245F7D" w:rsidP="00FE3D84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0" w:right="-26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  <w:vAlign w:val="center"/>
          </w:tcPr>
          <w:p w14:paraId="38B1D462" w14:textId="77777777" w:rsidR="00245F7D" w:rsidRPr="00183CE5" w:rsidRDefault="00245F7D" w:rsidP="00FE3D84">
            <w:pPr>
              <w:pStyle w:val="acctfourfigures"/>
              <w:tabs>
                <w:tab w:val="clear" w:pos="765"/>
                <w:tab w:val="decimal" w:pos="376"/>
                <w:tab w:val="decimal" w:pos="597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center"/>
          </w:tcPr>
          <w:p w14:paraId="192D7D8F" w14:textId="77777777" w:rsidR="00245F7D" w:rsidRPr="00183CE5" w:rsidRDefault="00245F7D" w:rsidP="00FE3D84">
            <w:pPr>
              <w:tabs>
                <w:tab w:val="clear" w:pos="454"/>
                <w:tab w:val="decimal" w:pos="435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9" w:type="dxa"/>
            <w:vAlign w:val="center"/>
          </w:tcPr>
          <w:p w14:paraId="01369525" w14:textId="77777777" w:rsidR="00245F7D" w:rsidRPr="00183CE5" w:rsidRDefault="00245F7D" w:rsidP="00FE3D84">
            <w:pPr>
              <w:pStyle w:val="acctfourfigures"/>
              <w:tabs>
                <w:tab w:val="clear" w:pos="765"/>
                <w:tab w:val="decimal" w:pos="376"/>
                <w:tab w:val="decimal" w:pos="597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2" w:type="dxa"/>
            <w:vAlign w:val="center"/>
          </w:tcPr>
          <w:p w14:paraId="260456C7" w14:textId="77777777" w:rsidR="00245F7D" w:rsidRPr="00183CE5" w:rsidRDefault="00245F7D" w:rsidP="00FE3D8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19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40" w:type="dxa"/>
            <w:vAlign w:val="center"/>
          </w:tcPr>
          <w:p w14:paraId="0F81DBD3" w14:textId="77777777" w:rsidR="00245F7D" w:rsidRPr="00183CE5" w:rsidRDefault="00245F7D" w:rsidP="00FE3D84">
            <w:pPr>
              <w:tabs>
                <w:tab w:val="clear" w:pos="454"/>
                <w:tab w:val="decimal" w:pos="436"/>
                <w:tab w:val="decimal" w:pos="597"/>
              </w:tabs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40" w:type="dxa"/>
            <w:vAlign w:val="center"/>
          </w:tcPr>
          <w:p w14:paraId="03DAF03B" w14:textId="77777777" w:rsidR="00245F7D" w:rsidRPr="00183CE5" w:rsidRDefault="00245F7D" w:rsidP="00FE3D84">
            <w:pPr>
              <w:tabs>
                <w:tab w:val="clear" w:pos="454"/>
                <w:tab w:val="decimal" w:pos="435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</w:tr>
      <w:tr w:rsidR="00183CE5" w:rsidRPr="00183CE5" w14:paraId="22B6CA93" w14:textId="77777777" w:rsidTr="00AC6331">
        <w:trPr>
          <w:trHeight w:val="153"/>
        </w:trPr>
        <w:tc>
          <w:tcPr>
            <w:tcW w:w="1620" w:type="dxa"/>
          </w:tcPr>
          <w:p w14:paraId="5DF005C0" w14:textId="77777777" w:rsidR="00245F7D" w:rsidRPr="00183CE5" w:rsidRDefault="00245F7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79" w:hanging="81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ab/>
            </w:r>
            <w:r w:rsidRPr="00183CE5">
              <w:rPr>
                <w:rFonts w:asciiTheme="majorBidi" w:hAnsiTheme="majorBidi" w:cstheme="majorBidi" w:hint="cs"/>
                <w:sz w:val="21"/>
                <w:szCs w:val="21"/>
                <w:cs/>
                <w:lang w:val="en-GB"/>
              </w:rPr>
              <w:t>ส่วนงานก่อนหักภาษี</w:t>
            </w:r>
          </w:p>
        </w:tc>
        <w:tc>
          <w:tcPr>
            <w:tcW w:w="810" w:type="dxa"/>
            <w:vAlign w:val="center"/>
          </w:tcPr>
          <w:p w14:paraId="5C198A1A" w14:textId="24F18CCF" w:rsidR="00245F7D" w:rsidRPr="00183CE5" w:rsidDel="00B44016" w:rsidRDefault="00815354" w:rsidP="00FE3D84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85,522</w:t>
            </w:r>
          </w:p>
        </w:tc>
        <w:tc>
          <w:tcPr>
            <w:tcW w:w="263" w:type="dxa"/>
            <w:vAlign w:val="center"/>
          </w:tcPr>
          <w:p w14:paraId="5AD3F1FE" w14:textId="77777777" w:rsidR="00245F7D" w:rsidRPr="00183CE5" w:rsidRDefault="00245F7D" w:rsidP="00FE3D84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23" w:type="dxa"/>
            <w:vAlign w:val="center"/>
          </w:tcPr>
          <w:p w14:paraId="0FF7825B" w14:textId="0618D4DD" w:rsidR="00245F7D" w:rsidRPr="00183CE5" w:rsidRDefault="00A71A75" w:rsidP="00FE3D84">
            <w:pPr>
              <w:tabs>
                <w:tab w:val="clear" w:pos="227"/>
                <w:tab w:val="clear" w:pos="454"/>
                <w:tab w:val="decimal" w:pos="502"/>
              </w:tabs>
              <w:ind w:right="-54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  <w:t>217,484</w:t>
            </w:r>
          </w:p>
        </w:tc>
        <w:tc>
          <w:tcPr>
            <w:tcW w:w="240" w:type="dxa"/>
            <w:vAlign w:val="center"/>
          </w:tcPr>
          <w:p w14:paraId="255091CF" w14:textId="77777777" w:rsidR="00245F7D" w:rsidRPr="00183CE5" w:rsidRDefault="00245F7D" w:rsidP="00FE3D84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08" w:type="dxa"/>
            <w:vAlign w:val="center"/>
          </w:tcPr>
          <w:p w14:paraId="1EF6873F" w14:textId="7D64859B" w:rsidR="00245F7D" w:rsidRPr="00183CE5" w:rsidDel="00B44016" w:rsidRDefault="00A71A75" w:rsidP="00FE3D84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-157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(15,318)</w:t>
            </w:r>
          </w:p>
        </w:tc>
        <w:tc>
          <w:tcPr>
            <w:tcW w:w="284" w:type="dxa"/>
            <w:vAlign w:val="center"/>
          </w:tcPr>
          <w:p w14:paraId="72AF3594" w14:textId="77777777" w:rsidR="00245F7D" w:rsidRPr="00183CE5" w:rsidRDefault="00245F7D" w:rsidP="00FE3D84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09" w:type="dxa"/>
            <w:vAlign w:val="bottom"/>
          </w:tcPr>
          <w:p w14:paraId="46A769B9" w14:textId="1A955943" w:rsidR="00245F7D" w:rsidRPr="00183CE5" w:rsidRDefault="00A71A75" w:rsidP="00FE3D84">
            <w:pPr>
              <w:tabs>
                <w:tab w:val="decimal" w:pos="342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  <w:t>(17,127)</w:t>
            </w:r>
          </w:p>
        </w:tc>
        <w:tc>
          <w:tcPr>
            <w:tcW w:w="236" w:type="dxa"/>
            <w:vAlign w:val="bottom"/>
          </w:tcPr>
          <w:p w14:paraId="1F8FBAE5" w14:textId="77777777" w:rsidR="00245F7D" w:rsidRPr="00183CE5" w:rsidRDefault="00245F7D" w:rsidP="00FE3D84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56" w:type="dxa"/>
            <w:vAlign w:val="bottom"/>
          </w:tcPr>
          <w:p w14:paraId="6801B11D" w14:textId="5B6472E5" w:rsidR="00245F7D" w:rsidRPr="00183CE5" w:rsidRDefault="00A71A75" w:rsidP="00FE3D84">
            <w:pPr>
              <w:pStyle w:val="acctfourfigures"/>
              <w:tabs>
                <w:tab w:val="decimal" w:pos="510"/>
              </w:tabs>
              <w:spacing w:line="240" w:lineRule="atLeas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11,646</w:t>
            </w:r>
          </w:p>
        </w:tc>
        <w:tc>
          <w:tcPr>
            <w:tcW w:w="283" w:type="dxa"/>
            <w:vAlign w:val="bottom"/>
          </w:tcPr>
          <w:p w14:paraId="23F4A225" w14:textId="77777777" w:rsidR="00245F7D" w:rsidRPr="00183CE5" w:rsidRDefault="00245F7D" w:rsidP="00FE3D84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851" w:type="dxa"/>
            <w:vAlign w:val="bottom"/>
          </w:tcPr>
          <w:p w14:paraId="7AFD1B89" w14:textId="6FEC8E3B" w:rsidR="00245F7D" w:rsidRPr="00183CE5" w:rsidRDefault="00A71A75" w:rsidP="00FE3D84">
            <w:pPr>
              <w:tabs>
                <w:tab w:val="clear" w:pos="454"/>
                <w:tab w:val="decimal" w:pos="436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  <w:t>16,423</w:t>
            </w:r>
          </w:p>
        </w:tc>
        <w:tc>
          <w:tcPr>
            <w:tcW w:w="236" w:type="dxa"/>
            <w:vAlign w:val="bottom"/>
          </w:tcPr>
          <w:p w14:paraId="5B165C84" w14:textId="77777777" w:rsidR="00245F7D" w:rsidRPr="00183CE5" w:rsidRDefault="00245F7D" w:rsidP="00FE3D84">
            <w:pPr>
              <w:pStyle w:val="acctfourfigures"/>
              <w:tabs>
                <w:tab w:val="decimal" w:pos="436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  <w:vAlign w:val="bottom"/>
          </w:tcPr>
          <w:p w14:paraId="03E816A3" w14:textId="4C2E73E9" w:rsidR="00245F7D" w:rsidRPr="00183CE5" w:rsidRDefault="00A71A75" w:rsidP="00FE3D84">
            <w:pPr>
              <w:tabs>
                <w:tab w:val="clear" w:pos="227"/>
                <w:tab w:val="clear" w:pos="454"/>
                <w:tab w:val="decimal" w:pos="525"/>
              </w:tabs>
              <w:ind w:right="-165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  <w:t>30,870</w:t>
            </w:r>
          </w:p>
        </w:tc>
        <w:tc>
          <w:tcPr>
            <w:tcW w:w="238" w:type="dxa"/>
            <w:vAlign w:val="bottom"/>
          </w:tcPr>
          <w:p w14:paraId="79B92727" w14:textId="77777777" w:rsidR="00245F7D" w:rsidRPr="00183CE5" w:rsidRDefault="00245F7D" w:rsidP="00FE3D84">
            <w:pPr>
              <w:tabs>
                <w:tab w:val="clear" w:pos="454"/>
                <w:tab w:val="decimal" w:pos="436"/>
              </w:tabs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940" w:type="dxa"/>
            <w:vAlign w:val="bottom"/>
          </w:tcPr>
          <w:p w14:paraId="4F200F5C" w14:textId="731A9C79" w:rsidR="00245F7D" w:rsidRPr="00183CE5" w:rsidRDefault="00A71A75" w:rsidP="00FE3D84">
            <w:pPr>
              <w:tabs>
                <w:tab w:val="clear" w:pos="454"/>
                <w:tab w:val="decimal" w:pos="435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  <w:t>29,884</w:t>
            </w:r>
          </w:p>
        </w:tc>
        <w:tc>
          <w:tcPr>
            <w:tcW w:w="244" w:type="dxa"/>
            <w:vAlign w:val="bottom"/>
          </w:tcPr>
          <w:p w14:paraId="1BFA1092" w14:textId="77777777" w:rsidR="00245F7D" w:rsidRPr="00183CE5" w:rsidRDefault="00245F7D" w:rsidP="00FE3D84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39" w:type="dxa"/>
            <w:vAlign w:val="bottom"/>
          </w:tcPr>
          <w:p w14:paraId="635A63D7" w14:textId="213AE7BB" w:rsidR="00245F7D" w:rsidRPr="00183CE5" w:rsidRDefault="00A71A75" w:rsidP="00FE3D84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103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(13,570)</w:t>
            </w:r>
          </w:p>
        </w:tc>
        <w:tc>
          <w:tcPr>
            <w:tcW w:w="270" w:type="dxa"/>
            <w:vAlign w:val="bottom"/>
          </w:tcPr>
          <w:p w14:paraId="1DB50ECB" w14:textId="77777777" w:rsidR="00245F7D" w:rsidRPr="00183CE5" w:rsidRDefault="00245F7D" w:rsidP="00FE3D84">
            <w:pPr>
              <w:tabs>
                <w:tab w:val="clear" w:pos="454"/>
                <w:tab w:val="decimal" w:pos="436"/>
              </w:tabs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  <w:rtl/>
                <w:lang w:val="en-GB"/>
              </w:rPr>
            </w:pPr>
          </w:p>
        </w:tc>
        <w:tc>
          <w:tcPr>
            <w:tcW w:w="873" w:type="dxa"/>
            <w:vAlign w:val="bottom"/>
          </w:tcPr>
          <w:p w14:paraId="46053380" w14:textId="7B4E04C3" w:rsidR="00245F7D" w:rsidRPr="00183CE5" w:rsidRDefault="00A71A75" w:rsidP="00FE3D84">
            <w:pPr>
              <w:tabs>
                <w:tab w:val="clear" w:pos="454"/>
                <w:tab w:val="decimal" w:pos="435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  <w:t>(26,453)</w:t>
            </w:r>
          </w:p>
        </w:tc>
        <w:tc>
          <w:tcPr>
            <w:tcW w:w="270" w:type="dxa"/>
            <w:vAlign w:val="bottom"/>
          </w:tcPr>
          <w:p w14:paraId="5095805A" w14:textId="77777777" w:rsidR="00245F7D" w:rsidRPr="00183CE5" w:rsidRDefault="00245F7D" w:rsidP="00FE3D84">
            <w:pPr>
              <w:pStyle w:val="acctfourfigures"/>
              <w:tabs>
                <w:tab w:val="decimal" w:pos="612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1269E825" w14:textId="7C2CCED6" w:rsidR="00245F7D" w:rsidRPr="00183CE5" w:rsidRDefault="00A71A75" w:rsidP="00FE3D84">
            <w:pPr>
              <w:pStyle w:val="acctfourfigures"/>
              <w:tabs>
                <w:tab w:val="decimal" w:pos="500"/>
              </w:tabs>
              <w:spacing w:line="240" w:lineRule="atLeast"/>
              <w:ind w:left="-270" w:right="-263" w:firstLine="173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643C00" w:rsidRPr="00183CE5">
              <w:rPr>
                <w:rFonts w:asciiTheme="majorBidi" w:hAnsiTheme="majorBidi" w:cstheme="majorBidi"/>
                <w:sz w:val="21"/>
                <w:szCs w:val="21"/>
              </w:rPr>
              <w:t>63,41</w:t>
            </w:r>
            <w:r w:rsidR="00345788" w:rsidRPr="00183CE5">
              <w:rPr>
                <w:rFonts w:asciiTheme="majorBidi" w:hAnsiTheme="majorBidi" w:cstheme="majorBidi"/>
                <w:sz w:val="21"/>
                <w:szCs w:val="21"/>
              </w:rPr>
              <w:t>7</w:t>
            </w:r>
            <w:r w:rsidRPr="00183CE5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270" w:type="dxa"/>
            <w:vAlign w:val="bottom"/>
          </w:tcPr>
          <w:p w14:paraId="03FB990E" w14:textId="77777777" w:rsidR="00245F7D" w:rsidRPr="00183CE5" w:rsidRDefault="00245F7D" w:rsidP="00FE3D84">
            <w:pPr>
              <w:pStyle w:val="acctfourfigures"/>
              <w:tabs>
                <w:tab w:val="decimal" w:pos="376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662B57BE" w14:textId="6229001C" w:rsidR="00245F7D" w:rsidRPr="00183CE5" w:rsidRDefault="00A71A75" w:rsidP="00FE3D84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right="-124"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(89,127)</w:t>
            </w:r>
          </w:p>
        </w:tc>
        <w:tc>
          <w:tcPr>
            <w:tcW w:w="249" w:type="dxa"/>
            <w:vAlign w:val="bottom"/>
          </w:tcPr>
          <w:p w14:paraId="27D213EE" w14:textId="77777777" w:rsidR="00245F7D" w:rsidRPr="00183CE5" w:rsidRDefault="00245F7D" w:rsidP="00FE3D84">
            <w:pPr>
              <w:pStyle w:val="acctfourfigures"/>
              <w:tabs>
                <w:tab w:val="decimal" w:pos="376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2" w:type="dxa"/>
            <w:vAlign w:val="bottom"/>
          </w:tcPr>
          <w:p w14:paraId="41534742" w14:textId="798E6703" w:rsidR="00245F7D" w:rsidRPr="00183CE5" w:rsidRDefault="00643C00" w:rsidP="00FE3D8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198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35,73</w:t>
            </w:r>
            <w:r w:rsidR="00510B60" w:rsidRPr="00183CE5">
              <w:rPr>
                <w:rFonts w:asciiTheme="majorBidi" w:hAnsiTheme="majorBidi" w:cstheme="majorBidi"/>
                <w:sz w:val="21"/>
                <w:szCs w:val="21"/>
              </w:rPr>
              <w:t>3</w:t>
            </w:r>
          </w:p>
        </w:tc>
        <w:tc>
          <w:tcPr>
            <w:tcW w:w="240" w:type="dxa"/>
            <w:vAlign w:val="bottom"/>
          </w:tcPr>
          <w:p w14:paraId="32E198DA" w14:textId="77777777" w:rsidR="00245F7D" w:rsidRPr="00183CE5" w:rsidRDefault="00245F7D" w:rsidP="00FE3D84">
            <w:pPr>
              <w:tabs>
                <w:tab w:val="clear" w:pos="454"/>
                <w:tab w:val="decimal" w:pos="436"/>
              </w:tabs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40" w:type="dxa"/>
            <w:vAlign w:val="bottom"/>
          </w:tcPr>
          <w:p w14:paraId="13B1AFED" w14:textId="290C7A2F" w:rsidR="00245F7D" w:rsidRPr="00183CE5" w:rsidRDefault="00A71A75" w:rsidP="00FE3D84">
            <w:pPr>
              <w:tabs>
                <w:tab w:val="clear" w:pos="454"/>
                <w:tab w:val="decimal" w:pos="435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  <w:t>131,082</w:t>
            </w:r>
          </w:p>
        </w:tc>
      </w:tr>
      <w:tr w:rsidR="00245F7D" w:rsidRPr="00183CE5" w14:paraId="60906C13" w14:textId="77777777" w:rsidTr="00AC0952">
        <w:trPr>
          <w:trHeight w:val="139"/>
        </w:trPr>
        <w:tc>
          <w:tcPr>
            <w:tcW w:w="1620" w:type="dxa"/>
            <w:vAlign w:val="bottom"/>
          </w:tcPr>
          <w:p w14:paraId="59863B13" w14:textId="77777777" w:rsidR="00245F7D" w:rsidRPr="00183CE5" w:rsidRDefault="00245F7D" w:rsidP="00FE3D84">
            <w:pPr>
              <w:spacing w:line="100" w:lineRule="exact"/>
              <w:ind w:left="75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810" w:type="dxa"/>
            <w:vAlign w:val="center"/>
          </w:tcPr>
          <w:p w14:paraId="0D95214C" w14:textId="77777777" w:rsidR="00245F7D" w:rsidRPr="00183CE5" w:rsidRDefault="00245F7D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63" w:type="dxa"/>
            <w:vAlign w:val="center"/>
          </w:tcPr>
          <w:p w14:paraId="2D2B0879" w14:textId="77777777" w:rsidR="00245F7D" w:rsidRPr="00183CE5" w:rsidRDefault="00245F7D" w:rsidP="00FE3D84">
            <w:pPr>
              <w:pStyle w:val="BodyText"/>
              <w:spacing w:after="0" w:line="100" w:lineRule="exact"/>
              <w:ind w:left="-86" w:right="-89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723" w:type="dxa"/>
            <w:vAlign w:val="center"/>
          </w:tcPr>
          <w:p w14:paraId="66F0D5B5" w14:textId="77777777" w:rsidR="00245F7D" w:rsidRPr="00183CE5" w:rsidRDefault="00245F7D" w:rsidP="00FE3D84">
            <w:pPr>
              <w:pStyle w:val="BodyText"/>
              <w:tabs>
                <w:tab w:val="clear" w:pos="454"/>
                <w:tab w:val="decimal" w:pos="510"/>
              </w:tabs>
              <w:spacing w:after="0" w:line="100" w:lineRule="exact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40" w:type="dxa"/>
            <w:vAlign w:val="center"/>
          </w:tcPr>
          <w:p w14:paraId="40437318" w14:textId="77777777" w:rsidR="00245F7D" w:rsidRPr="00183CE5" w:rsidRDefault="00245F7D" w:rsidP="00FE3D84">
            <w:pPr>
              <w:pStyle w:val="BodyText"/>
              <w:tabs>
                <w:tab w:val="clear" w:pos="454"/>
                <w:tab w:val="decimal" w:pos="510"/>
              </w:tabs>
              <w:spacing w:after="0" w:line="100" w:lineRule="exact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76A34099" w14:textId="77777777" w:rsidR="00245F7D" w:rsidRPr="00183CE5" w:rsidRDefault="00245F7D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4" w:type="dxa"/>
            <w:vAlign w:val="center"/>
          </w:tcPr>
          <w:p w14:paraId="6FF22876" w14:textId="77777777" w:rsidR="00245F7D" w:rsidRPr="00183CE5" w:rsidRDefault="00245F7D" w:rsidP="00FE3D84">
            <w:pPr>
              <w:pStyle w:val="BodyText"/>
              <w:spacing w:after="0" w:line="100" w:lineRule="exact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380732E0" w14:textId="77777777" w:rsidR="00245F7D" w:rsidRPr="00183CE5" w:rsidRDefault="00245F7D" w:rsidP="00FE3D84">
            <w:pPr>
              <w:pStyle w:val="acctfourfigures"/>
              <w:tabs>
                <w:tab w:val="clear" w:pos="765"/>
                <w:tab w:val="decimal" w:pos="436"/>
              </w:tabs>
              <w:spacing w:line="10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36" w:type="dxa"/>
            <w:vAlign w:val="center"/>
          </w:tcPr>
          <w:p w14:paraId="07378688" w14:textId="77777777" w:rsidR="00245F7D" w:rsidRPr="00183CE5" w:rsidRDefault="00245F7D" w:rsidP="00FE3D84">
            <w:pPr>
              <w:pStyle w:val="BodyText"/>
              <w:spacing w:after="0" w:line="100" w:lineRule="exact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  <w:vAlign w:val="center"/>
          </w:tcPr>
          <w:p w14:paraId="7830C9FF" w14:textId="77777777" w:rsidR="00245F7D" w:rsidRPr="00183CE5" w:rsidRDefault="00245F7D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14:paraId="02C23D7E" w14:textId="77777777" w:rsidR="00245F7D" w:rsidRPr="00183CE5" w:rsidRDefault="00245F7D" w:rsidP="00FE3D84">
            <w:pPr>
              <w:pStyle w:val="BodyText"/>
              <w:spacing w:after="0" w:line="100" w:lineRule="exact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70BDB601" w14:textId="77777777" w:rsidR="00245F7D" w:rsidRPr="00183CE5" w:rsidRDefault="00245F7D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100" w:lineRule="exact"/>
              <w:ind w:left="-86" w:right="-8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6" w:type="dxa"/>
            <w:vAlign w:val="center"/>
          </w:tcPr>
          <w:p w14:paraId="38FC3D27" w14:textId="77777777" w:rsidR="00245F7D" w:rsidRPr="00183CE5" w:rsidRDefault="00245F7D" w:rsidP="00FE3D84">
            <w:pPr>
              <w:pStyle w:val="BodyText"/>
              <w:spacing w:after="0" w:line="100" w:lineRule="exact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  <w:vAlign w:val="center"/>
          </w:tcPr>
          <w:p w14:paraId="3FC2C43B" w14:textId="77777777" w:rsidR="00245F7D" w:rsidRPr="00183CE5" w:rsidRDefault="00245F7D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8" w:type="dxa"/>
            <w:vAlign w:val="center"/>
          </w:tcPr>
          <w:p w14:paraId="2DEED4B7" w14:textId="77777777" w:rsidR="00245F7D" w:rsidRPr="00183CE5" w:rsidRDefault="00245F7D" w:rsidP="00FE3D84">
            <w:pPr>
              <w:pStyle w:val="BodyText"/>
              <w:spacing w:after="0" w:line="100" w:lineRule="exact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0" w:type="dxa"/>
            <w:vAlign w:val="center"/>
          </w:tcPr>
          <w:p w14:paraId="3E633CAF" w14:textId="77777777" w:rsidR="00245F7D" w:rsidRPr="00183CE5" w:rsidRDefault="00245F7D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100" w:lineRule="exact"/>
              <w:ind w:left="-86" w:right="-8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44" w:type="dxa"/>
            <w:vAlign w:val="center"/>
          </w:tcPr>
          <w:p w14:paraId="001BD501" w14:textId="77777777" w:rsidR="00245F7D" w:rsidRPr="00183CE5" w:rsidRDefault="00245F7D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100" w:lineRule="exact"/>
              <w:ind w:left="-86" w:right="-8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9" w:type="dxa"/>
            <w:vAlign w:val="center"/>
          </w:tcPr>
          <w:p w14:paraId="46C72928" w14:textId="77777777" w:rsidR="00245F7D" w:rsidRPr="00183CE5" w:rsidRDefault="00245F7D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  <w:vAlign w:val="center"/>
          </w:tcPr>
          <w:p w14:paraId="6182BA4C" w14:textId="77777777" w:rsidR="00245F7D" w:rsidRPr="00183CE5" w:rsidRDefault="00245F7D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100" w:lineRule="exact"/>
              <w:ind w:left="-86" w:right="-8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73" w:type="dxa"/>
            <w:vAlign w:val="center"/>
          </w:tcPr>
          <w:p w14:paraId="6F31EADF" w14:textId="77777777" w:rsidR="00245F7D" w:rsidRPr="00183CE5" w:rsidRDefault="00245F7D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100" w:lineRule="exact"/>
              <w:ind w:left="-86" w:right="-8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  <w:vAlign w:val="center"/>
          </w:tcPr>
          <w:p w14:paraId="690C511D" w14:textId="77777777" w:rsidR="00245F7D" w:rsidRPr="00183CE5" w:rsidRDefault="00245F7D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100" w:lineRule="exact"/>
              <w:ind w:left="-86" w:right="-8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1890B927" w14:textId="77777777" w:rsidR="00245F7D" w:rsidRPr="00183CE5" w:rsidRDefault="00245F7D" w:rsidP="00FE3D84">
            <w:pPr>
              <w:pStyle w:val="acctfourfigures"/>
              <w:tabs>
                <w:tab w:val="clear" w:pos="765"/>
                <w:tab w:val="decimal" w:pos="495"/>
              </w:tabs>
              <w:spacing w:line="100" w:lineRule="exact"/>
              <w:ind w:left="-72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70" w:type="dxa"/>
            <w:vAlign w:val="center"/>
          </w:tcPr>
          <w:p w14:paraId="031BCB10" w14:textId="77777777" w:rsidR="00245F7D" w:rsidRPr="00183CE5" w:rsidRDefault="00245F7D" w:rsidP="00FE3D84">
            <w:pPr>
              <w:pStyle w:val="acctfourfigures"/>
              <w:tabs>
                <w:tab w:val="clear" w:pos="765"/>
                <w:tab w:val="decimal" w:pos="615"/>
              </w:tabs>
              <w:spacing w:line="100" w:lineRule="exact"/>
              <w:ind w:left="-72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5C49D9A3" w14:textId="77777777" w:rsidR="00245F7D" w:rsidRPr="00183CE5" w:rsidRDefault="00245F7D" w:rsidP="00FE3D84">
            <w:pPr>
              <w:pStyle w:val="acctfourfigures"/>
              <w:tabs>
                <w:tab w:val="clear" w:pos="765"/>
                <w:tab w:val="decimal" w:pos="495"/>
              </w:tabs>
              <w:spacing w:line="100" w:lineRule="exact"/>
              <w:ind w:left="-57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49" w:type="dxa"/>
            <w:vAlign w:val="center"/>
          </w:tcPr>
          <w:p w14:paraId="182F1E3B" w14:textId="77777777" w:rsidR="00245F7D" w:rsidRPr="00183CE5" w:rsidRDefault="00245F7D" w:rsidP="00FE3D84">
            <w:pPr>
              <w:pStyle w:val="acctfourfigures"/>
              <w:tabs>
                <w:tab w:val="clear" w:pos="765"/>
                <w:tab w:val="decimal" w:pos="615"/>
              </w:tabs>
              <w:spacing w:line="100" w:lineRule="exact"/>
              <w:ind w:left="-72" w:right="-21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62" w:type="dxa"/>
            <w:vAlign w:val="center"/>
          </w:tcPr>
          <w:p w14:paraId="62A78A02" w14:textId="77777777" w:rsidR="00245F7D" w:rsidRPr="00183CE5" w:rsidRDefault="00245F7D" w:rsidP="00FE3D8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19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40" w:type="dxa"/>
            <w:vAlign w:val="center"/>
          </w:tcPr>
          <w:p w14:paraId="506660FE" w14:textId="77777777" w:rsidR="00245F7D" w:rsidRPr="00183CE5" w:rsidRDefault="00245F7D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100" w:lineRule="exact"/>
              <w:ind w:left="-86" w:right="-8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02A3CA31" w14:textId="77777777" w:rsidR="00245F7D" w:rsidRPr="00183CE5" w:rsidRDefault="00245F7D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100" w:lineRule="exact"/>
              <w:ind w:left="-81" w:right="-10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</w:tbl>
    <w:p w14:paraId="1F8F108A" w14:textId="77777777" w:rsidR="009E5320" w:rsidRPr="00183CE5" w:rsidRDefault="009E5320" w:rsidP="00FE3D84">
      <w:pPr>
        <w:rPr>
          <w:rFonts w:cstheme="minorBidi"/>
        </w:rPr>
      </w:pPr>
    </w:p>
    <w:p w14:paraId="4E7A3D5F" w14:textId="77777777" w:rsidR="009E5320" w:rsidRPr="00183CE5" w:rsidRDefault="009E5320" w:rsidP="00FE3D84">
      <w:r w:rsidRPr="00183CE5">
        <w:br w:type="page"/>
      </w:r>
    </w:p>
    <w:tbl>
      <w:tblPr>
        <w:tblW w:w="15930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1620"/>
        <w:gridCol w:w="810"/>
        <w:gridCol w:w="263"/>
        <w:gridCol w:w="903"/>
        <w:gridCol w:w="240"/>
        <w:gridCol w:w="708"/>
        <w:gridCol w:w="284"/>
        <w:gridCol w:w="709"/>
        <w:gridCol w:w="236"/>
        <w:gridCol w:w="756"/>
        <w:gridCol w:w="283"/>
        <w:gridCol w:w="851"/>
        <w:gridCol w:w="236"/>
        <w:gridCol w:w="756"/>
        <w:gridCol w:w="238"/>
        <w:gridCol w:w="940"/>
        <w:gridCol w:w="244"/>
        <w:gridCol w:w="739"/>
        <w:gridCol w:w="270"/>
        <w:gridCol w:w="873"/>
        <w:gridCol w:w="270"/>
        <w:gridCol w:w="720"/>
        <w:gridCol w:w="270"/>
        <w:gridCol w:w="720"/>
        <w:gridCol w:w="249"/>
        <w:gridCol w:w="762"/>
        <w:gridCol w:w="240"/>
        <w:gridCol w:w="740"/>
      </w:tblGrid>
      <w:tr w:rsidR="00183CE5" w:rsidRPr="00183CE5" w14:paraId="0EB3437C" w14:textId="77777777" w:rsidTr="009D4604">
        <w:trPr>
          <w:trHeight w:val="80"/>
        </w:trPr>
        <w:tc>
          <w:tcPr>
            <w:tcW w:w="1620" w:type="dxa"/>
            <w:vAlign w:val="bottom"/>
          </w:tcPr>
          <w:p w14:paraId="42914B0A" w14:textId="77777777" w:rsidR="009E5320" w:rsidRPr="00183CE5" w:rsidRDefault="009E5320" w:rsidP="00FE3D84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310" w:type="dxa"/>
            <w:gridSpan w:val="27"/>
            <w:vAlign w:val="bottom"/>
          </w:tcPr>
          <w:p w14:paraId="5AF89D31" w14:textId="77777777" w:rsidR="009E5320" w:rsidRPr="00183CE5" w:rsidRDefault="009E5320" w:rsidP="00FE3D84">
            <w:pPr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GB"/>
              </w:rPr>
              <w:t>งบการเงินรวม</w:t>
            </w:r>
          </w:p>
        </w:tc>
      </w:tr>
      <w:tr w:rsidR="00183CE5" w:rsidRPr="00183CE5" w14:paraId="632DBD2C" w14:textId="77777777" w:rsidTr="009D4604">
        <w:trPr>
          <w:trHeight w:val="80"/>
        </w:trPr>
        <w:tc>
          <w:tcPr>
            <w:tcW w:w="1620" w:type="dxa"/>
            <w:vAlign w:val="bottom"/>
          </w:tcPr>
          <w:p w14:paraId="0E30A7FE" w14:textId="77777777" w:rsidR="009E5320" w:rsidRPr="00183CE5" w:rsidRDefault="009E5320" w:rsidP="00FE3D84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6" w:type="dxa"/>
            <w:gridSpan w:val="3"/>
            <w:vAlign w:val="bottom"/>
          </w:tcPr>
          <w:p w14:paraId="7BA97ABC" w14:textId="77777777" w:rsidR="009E5320" w:rsidRPr="00183CE5" w:rsidRDefault="009E5320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GB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GB"/>
              </w:rPr>
              <w:t>ส่วนงานธุรกิจให้บริการสินเชื่อเช่าซื้อ และสินเชื่อ</w:t>
            </w:r>
          </w:p>
        </w:tc>
        <w:tc>
          <w:tcPr>
            <w:tcW w:w="240" w:type="dxa"/>
            <w:vAlign w:val="bottom"/>
          </w:tcPr>
          <w:p w14:paraId="2FD678BB" w14:textId="77777777" w:rsidR="009E5320" w:rsidRPr="00183CE5" w:rsidRDefault="009E5320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701" w:type="dxa"/>
            <w:gridSpan w:val="3"/>
            <w:vAlign w:val="bottom"/>
          </w:tcPr>
          <w:p w14:paraId="51E27047" w14:textId="77777777" w:rsidR="009E5320" w:rsidRPr="00183CE5" w:rsidRDefault="009E5320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ส่วนงานธุรกิจการบริหารสินเชื่อแก่ธุรกิจและจัดการ</w:t>
            </w:r>
          </w:p>
        </w:tc>
        <w:tc>
          <w:tcPr>
            <w:tcW w:w="236" w:type="dxa"/>
            <w:vAlign w:val="bottom"/>
          </w:tcPr>
          <w:p w14:paraId="76FA4588" w14:textId="77777777" w:rsidR="009E5320" w:rsidRPr="00183CE5" w:rsidRDefault="009E5320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7A4A6844" w14:textId="77777777" w:rsidR="009E5320" w:rsidRPr="00183CE5" w:rsidRDefault="009E5320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138EEE45" w14:textId="77777777" w:rsidR="009E5320" w:rsidRPr="00183CE5" w:rsidRDefault="009E5320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ส่วนงานธุรกิจที่ปรึกษาด้านธุรกิจ</w:t>
            </w:r>
          </w:p>
        </w:tc>
        <w:tc>
          <w:tcPr>
            <w:tcW w:w="236" w:type="dxa"/>
            <w:vAlign w:val="bottom"/>
          </w:tcPr>
          <w:p w14:paraId="6D578064" w14:textId="77777777" w:rsidR="009E5320" w:rsidRPr="00183CE5" w:rsidRDefault="009E5320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934" w:type="dxa"/>
            <w:gridSpan w:val="3"/>
            <w:vAlign w:val="bottom"/>
          </w:tcPr>
          <w:p w14:paraId="50E5666D" w14:textId="77777777" w:rsidR="009E5320" w:rsidRPr="00183CE5" w:rsidRDefault="009E5320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0B97453C" w14:textId="77777777" w:rsidR="009E5320" w:rsidRPr="00183CE5" w:rsidRDefault="009E5320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ส่วนงานธุรกิจสินเชื่อรายย่อย</w:t>
            </w:r>
          </w:p>
        </w:tc>
        <w:tc>
          <w:tcPr>
            <w:tcW w:w="244" w:type="dxa"/>
            <w:vAlign w:val="bottom"/>
          </w:tcPr>
          <w:p w14:paraId="4547B5E9" w14:textId="77777777" w:rsidR="009E5320" w:rsidRPr="00183CE5" w:rsidRDefault="009E5320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882" w:type="dxa"/>
            <w:gridSpan w:val="3"/>
            <w:vAlign w:val="bottom"/>
          </w:tcPr>
          <w:p w14:paraId="6B1A7E70" w14:textId="77777777" w:rsidR="009E5320" w:rsidRPr="00183CE5" w:rsidRDefault="009E5320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ส่วนงานธุรกิจสินเชื่อเพื่อผู้บริโภครายย่อยภายใต้การจัดการสินเชื่อร่วมทางการเงิน</w:t>
            </w:r>
          </w:p>
        </w:tc>
        <w:tc>
          <w:tcPr>
            <w:tcW w:w="270" w:type="dxa"/>
            <w:vAlign w:val="bottom"/>
          </w:tcPr>
          <w:p w14:paraId="727183DF" w14:textId="77777777" w:rsidR="009E5320" w:rsidRPr="00183CE5" w:rsidRDefault="009E5320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07DD0584" w14:textId="77777777" w:rsidR="009E5320" w:rsidRPr="00183CE5" w:rsidRDefault="009E5320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45294409" w14:textId="77777777" w:rsidR="009E5320" w:rsidRPr="00183CE5" w:rsidRDefault="009E5320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183CE5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รายการที่ยังไม่ถูกจัดสรร</w:t>
            </w:r>
          </w:p>
        </w:tc>
        <w:tc>
          <w:tcPr>
            <w:tcW w:w="249" w:type="dxa"/>
            <w:vAlign w:val="bottom"/>
          </w:tcPr>
          <w:p w14:paraId="5B23F81E" w14:textId="77777777" w:rsidR="009E5320" w:rsidRPr="00183CE5" w:rsidRDefault="009E5320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742" w:type="dxa"/>
            <w:gridSpan w:val="3"/>
            <w:vAlign w:val="bottom"/>
          </w:tcPr>
          <w:p w14:paraId="0DF2717D" w14:textId="77777777" w:rsidR="009E5320" w:rsidRPr="00183CE5" w:rsidRDefault="009E532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GB" w:bidi="ar-SA"/>
              </w:rPr>
            </w:pPr>
          </w:p>
          <w:p w14:paraId="28F8930A" w14:textId="77777777" w:rsidR="009E5320" w:rsidRPr="00183CE5" w:rsidRDefault="009E532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GB"/>
              </w:rPr>
              <w:t>รวม</w:t>
            </w:r>
          </w:p>
        </w:tc>
      </w:tr>
      <w:tr w:rsidR="00183CE5" w:rsidRPr="00183CE5" w14:paraId="19C2ED33" w14:textId="77777777" w:rsidTr="009D4604">
        <w:trPr>
          <w:trHeight w:val="139"/>
        </w:trPr>
        <w:tc>
          <w:tcPr>
            <w:tcW w:w="1620" w:type="dxa"/>
            <w:shd w:val="clear" w:color="auto" w:fill="auto"/>
            <w:vAlign w:val="bottom"/>
          </w:tcPr>
          <w:p w14:paraId="6CBF3951" w14:textId="163EB8BE" w:rsidR="009E5320" w:rsidRPr="00183CE5" w:rsidRDefault="009E5320" w:rsidP="00FE3D84">
            <w:pPr>
              <w:ind w:left="75" w:right="-110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>สำหรับงวด</w:t>
            </w:r>
            <w:r w:rsidR="005F1800" w:rsidRPr="00183CE5"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</w:rPr>
              <w:t>เก้า</w:t>
            </w:r>
            <w:r w:rsidRPr="00183CE5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 xml:space="preserve">เดือน สิ้นสุดวันที่ </w:t>
            </w:r>
            <w:r w:rsidRPr="00183CE5"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</w:rPr>
              <w:t xml:space="preserve">30 </w:t>
            </w:r>
            <w:r w:rsidR="002F5629" w:rsidRPr="00183CE5"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</w:rPr>
              <w:t>กันยายน</w:t>
            </w:r>
          </w:p>
        </w:tc>
        <w:tc>
          <w:tcPr>
            <w:tcW w:w="810" w:type="dxa"/>
            <w:shd w:val="clear" w:color="auto" w:fill="auto"/>
          </w:tcPr>
          <w:p w14:paraId="7F06CDAF" w14:textId="77777777" w:rsidR="009E5320" w:rsidRPr="00183CE5" w:rsidRDefault="009E5320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30DBD1E" w14:textId="77777777" w:rsidR="009E5320" w:rsidRPr="00183CE5" w:rsidRDefault="009E5320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 w:hint="cs"/>
                <w:sz w:val="21"/>
                <w:szCs w:val="21"/>
                <w:cs/>
              </w:rPr>
              <w:t>2562</w:t>
            </w:r>
          </w:p>
        </w:tc>
        <w:tc>
          <w:tcPr>
            <w:tcW w:w="263" w:type="dxa"/>
          </w:tcPr>
          <w:p w14:paraId="011CFC32" w14:textId="77777777" w:rsidR="009E5320" w:rsidRPr="00183CE5" w:rsidRDefault="009E5320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3" w:type="dxa"/>
            <w:shd w:val="clear" w:color="auto" w:fill="auto"/>
          </w:tcPr>
          <w:p w14:paraId="5003CAE7" w14:textId="77777777" w:rsidR="009E5320" w:rsidRPr="00183CE5" w:rsidRDefault="009E5320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C8BD75C" w14:textId="77777777" w:rsidR="009E5320" w:rsidRPr="00183CE5" w:rsidRDefault="009E5320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 w:hint="cs"/>
                <w:sz w:val="21"/>
                <w:szCs w:val="21"/>
                <w:cs/>
              </w:rPr>
              <w:t>2561</w:t>
            </w:r>
          </w:p>
        </w:tc>
        <w:tc>
          <w:tcPr>
            <w:tcW w:w="240" w:type="dxa"/>
          </w:tcPr>
          <w:p w14:paraId="5BD1C8C0" w14:textId="77777777" w:rsidR="009E5320" w:rsidRPr="00183CE5" w:rsidRDefault="009E5320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8" w:type="dxa"/>
            <w:shd w:val="clear" w:color="auto" w:fill="auto"/>
          </w:tcPr>
          <w:p w14:paraId="1A0F4FE9" w14:textId="77777777" w:rsidR="009E5320" w:rsidRPr="00183CE5" w:rsidRDefault="009E5320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58794F2C" w14:textId="77777777" w:rsidR="009E5320" w:rsidRPr="00183CE5" w:rsidRDefault="009E5320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 w:hint="cs"/>
                <w:sz w:val="21"/>
                <w:szCs w:val="21"/>
                <w:cs/>
              </w:rPr>
              <w:t>2562</w:t>
            </w:r>
          </w:p>
        </w:tc>
        <w:tc>
          <w:tcPr>
            <w:tcW w:w="284" w:type="dxa"/>
          </w:tcPr>
          <w:p w14:paraId="40DF274C" w14:textId="77777777" w:rsidR="009E5320" w:rsidRPr="00183CE5" w:rsidRDefault="009E5320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</w:tcPr>
          <w:p w14:paraId="4BF3600E" w14:textId="77777777" w:rsidR="009E5320" w:rsidRPr="00183CE5" w:rsidRDefault="009E5320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52B8E3EF" w14:textId="77777777" w:rsidR="009E5320" w:rsidRPr="00183CE5" w:rsidRDefault="009E5320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 w:hint="cs"/>
                <w:sz w:val="21"/>
                <w:szCs w:val="21"/>
                <w:cs/>
              </w:rPr>
              <w:t>2561</w:t>
            </w:r>
          </w:p>
        </w:tc>
        <w:tc>
          <w:tcPr>
            <w:tcW w:w="236" w:type="dxa"/>
          </w:tcPr>
          <w:p w14:paraId="1A0D226A" w14:textId="77777777" w:rsidR="009E5320" w:rsidRPr="00183CE5" w:rsidRDefault="009E5320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  <w:shd w:val="clear" w:color="auto" w:fill="auto"/>
          </w:tcPr>
          <w:p w14:paraId="04EE0724" w14:textId="77777777" w:rsidR="009E5320" w:rsidRPr="00183CE5" w:rsidRDefault="009E5320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A94A042" w14:textId="77777777" w:rsidR="009E5320" w:rsidRPr="00183CE5" w:rsidRDefault="009E5320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 w:hint="cs"/>
                <w:sz w:val="21"/>
                <w:szCs w:val="21"/>
                <w:cs/>
              </w:rPr>
              <w:t>2562</w:t>
            </w:r>
          </w:p>
        </w:tc>
        <w:tc>
          <w:tcPr>
            <w:tcW w:w="283" w:type="dxa"/>
          </w:tcPr>
          <w:p w14:paraId="72D4D5F2" w14:textId="77777777" w:rsidR="009E5320" w:rsidRPr="00183CE5" w:rsidRDefault="009E5320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1" w:type="dxa"/>
            <w:shd w:val="clear" w:color="auto" w:fill="auto"/>
          </w:tcPr>
          <w:p w14:paraId="6A209A2D" w14:textId="77777777" w:rsidR="009E5320" w:rsidRPr="00183CE5" w:rsidRDefault="009E5320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FC79486" w14:textId="77777777" w:rsidR="009E5320" w:rsidRPr="00183CE5" w:rsidRDefault="009E5320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 w:hint="cs"/>
                <w:sz w:val="21"/>
                <w:szCs w:val="21"/>
                <w:cs/>
              </w:rPr>
              <w:t>2561</w:t>
            </w:r>
          </w:p>
        </w:tc>
        <w:tc>
          <w:tcPr>
            <w:tcW w:w="236" w:type="dxa"/>
          </w:tcPr>
          <w:p w14:paraId="2699D344" w14:textId="77777777" w:rsidR="009E5320" w:rsidRPr="00183CE5" w:rsidRDefault="009E5320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  <w:shd w:val="clear" w:color="auto" w:fill="auto"/>
          </w:tcPr>
          <w:p w14:paraId="764A9178" w14:textId="77777777" w:rsidR="009E5320" w:rsidRPr="00183CE5" w:rsidRDefault="009E5320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5BBAA85" w14:textId="77777777" w:rsidR="009E5320" w:rsidRPr="00183CE5" w:rsidRDefault="009E5320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 w:hint="cs"/>
                <w:sz w:val="21"/>
                <w:szCs w:val="21"/>
                <w:cs/>
              </w:rPr>
              <w:t>2562</w:t>
            </w:r>
          </w:p>
        </w:tc>
        <w:tc>
          <w:tcPr>
            <w:tcW w:w="238" w:type="dxa"/>
          </w:tcPr>
          <w:p w14:paraId="2B8988F5" w14:textId="77777777" w:rsidR="009E5320" w:rsidRPr="00183CE5" w:rsidRDefault="009E5320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0" w:type="dxa"/>
            <w:shd w:val="clear" w:color="auto" w:fill="auto"/>
          </w:tcPr>
          <w:p w14:paraId="5657F445" w14:textId="77777777" w:rsidR="009E5320" w:rsidRPr="00183CE5" w:rsidRDefault="009E5320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742F009" w14:textId="77777777" w:rsidR="009E5320" w:rsidRPr="00183CE5" w:rsidRDefault="009E5320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 w:hint="cs"/>
                <w:sz w:val="21"/>
                <w:szCs w:val="21"/>
                <w:cs/>
              </w:rPr>
              <w:t>2561</w:t>
            </w:r>
          </w:p>
        </w:tc>
        <w:tc>
          <w:tcPr>
            <w:tcW w:w="244" w:type="dxa"/>
          </w:tcPr>
          <w:p w14:paraId="2DFF2B23" w14:textId="77777777" w:rsidR="009E5320" w:rsidRPr="00183CE5" w:rsidRDefault="009E5320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9" w:type="dxa"/>
            <w:shd w:val="clear" w:color="auto" w:fill="auto"/>
          </w:tcPr>
          <w:p w14:paraId="3126BB74" w14:textId="77777777" w:rsidR="009E5320" w:rsidRPr="00183CE5" w:rsidRDefault="009E5320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5F20D89" w14:textId="77777777" w:rsidR="009E5320" w:rsidRPr="00183CE5" w:rsidRDefault="009E5320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 w:hint="cs"/>
                <w:sz w:val="21"/>
                <w:szCs w:val="21"/>
                <w:cs/>
              </w:rPr>
              <w:t>2562</w:t>
            </w:r>
          </w:p>
        </w:tc>
        <w:tc>
          <w:tcPr>
            <w:tcW w:w="270" w:type="dxa"/>
          </w:tcPr>
          <w:p w14:paraId="21FE03AF" w14:textId="77777777" w:rsidR="009E5320" w:rsidRPr="00183CE5" w:rsidRDefault="009E5320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73" w:type="dxa"/>
            <w:shd w:val="clear" w:color="auto" w:fill="auto"/>
          </w:tcPr>
          <w:p w14:paraId="28E00BEB" w14:textId="77777777" w:rsidR="009E5320" w:rsidRPr="00183CE5" w:rsidRDefault="009E5320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6360AD1" w14:textId="77777777" w:rsidR="009E5320" w:rsidRPr="00183CE5" w:rsidRDefault="009E5320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 w:hint="cs"/>
                <w:sz w:val="21"/>
                <w:szCs w:val="21"/>
                <w:cs/>
              </w:rPr>
              <w:t>2561</w:t>
            </w:r>
          </w:p>
        </w:tc>
        <w:tc>
          <w:tcPr>
            <w:tcW w:w="270" w:type="dxa"/>
          </w:tcPr>
          <w:p w14:paraId="5249C29A" w14:textId="77777777" w:rsidR="009E5320" w:rsidRPr="00183CE5" w:rsidRDefault="009E5320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</w:tcPr>
          <w:p w14:paraId="72BB5D24" w14:textId="77777777" w:rsidR="009E5320" w:rsidRPr="00183CE5" w:rsidRDefault="009E5320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8F12E0F" w14:textId="77777777" w:rsidR="009E5320" w:rsidRPr="00183CE5" w:rsidRDefault="009E5320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 w:hint="cs"/>
                <w:sz w:val="21"/>
                <w:szCs w:val="21"/>
                <w:cs/>
              </w:rPr>
              <w:t>2562</w:t>
            </w:r>
          </w:p>
        </w:tc>
        <w:tc>
          <w:tcPr>
            <w:tcW w:w="270" w:type="dxa"/>
          </w:tcPr>
          <w:p w14:paraId="7780B237" w14:textId="77777777" w:rsidR="009E5320" w:rsidRPr="00183CE5" w:rsidRDefault="009E5320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</w:tcPr>
          <w:p w14:paraId="1F41CDBC" w14:textId="77777777" w:rsidR="009E5320" w:rsidRPr="00183CE5" w:rsidRDefault="009E5320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A7E728C" w14:textId="77777777" w:rsidR="009E5320" w:rsidRPr="00183CE5" w:rsidRDefault="009E5320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 w:hint="cs"/>
                <w:sz w:val="21"/>
                <w:szCs w:val="21"/>
                <w:cs/>
              </w:rPr>
              <w:t>2561</w:t>
            </w:r>
          </w:p>
        </w:tc>
        <w:tc>
          <w:tcPr>
            <w:tcW w:w="249" w:type="dxa"/>
          </w:tcPr>
          <w:p w14:paraId="1FFD491E" w14:textId="77777777" w:rsidR="009E5320" w:rsidRPr="00183CE5" w:rsidRDefault="009E5320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2" w:type="dxa"/>
            <w:shd w:val="clear" w:color="auto" w:fill="auto"/>
          </w:tcPr>
          <w:p w14:paraId="52EAB8B9" w14:textId="77777777" w:rsidR="009E5320" w:rsidRPr="00183CE5" w:rsidRDefault="009E5320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1BD6D39" w14:textId="77777777" w:rsidR="009E5320" w:rsidRPr="00183CE5" w:rsidRDefault="009E5320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 w:hint="cs"/>
                <w:sz w:val="21"/>
                <w:szCs w:val="21"/>
                <w:cs/>
              </w:rPr>
              <w:t>2562</w:t>
            </w:r>
          </w:p>
        </w:tc>
        <w:tc>
          <w:tcPr>
            <w:tcW w:w="240" w:type="dxa"/>
          </w:tcPr>
          <w:p w14:paraId="2B13D948" w14:textId="77777777" w:rsidR="009E5320" w:rsidRPr="00183CE5" w:rsidRDefault="009E5320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0" w:type="dxa"/>
            <w:shd w:val="clear" w:color="auto" w:fill="auto"/>
          </w:tcPr>
          <w:p w14:paraId="33837420" w14:textId="77777777" w:rsidR="009E5320" w:rsidRPr="00183CE5" w:rsidRDefault="009E5320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550AC8B7" w14:textId="77777777" w:rsidR="009E5320" w:rsidRPr="00183CE5" w:rsidRDefault="009E5320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 w:hint="cs"/>
                <w:sz w:val="21"/>
                <w:szCs w:val="21"/>
                <w:cs/>
              </w:rPr>
              <w:t>2561</w:t>
            </w:r>
          </w:p>
        </w:tc>
      </w:tr>
      <w:tr w:rsidR="00183CE5" w:rsidRPr="00183CE5" w14:paraId="35494029" w14:textId="77777777" w:rsidTr="009D4604">
        <w:trPr>
          <w:trHeight w:val="189"/>
        </w:trPr>
        <w:tc>
          <w:tcPr>
            <w:tcW w:w="1620" w:type="dxa"/>
            <w:shd w:val="clear" w:color="auto" w:fill="auto"/>
            <w:vAlign w:val="bottom"/>
          </w:tcPr>
          <w:p w14:paraId="66127366" w14:textId="77777777" w:rsidR="009E5320" w:rsidRPr="00183CE5" w:rsidRDefault="009E5320" w:rsidP="00FE3D84">
            <w:pPr>
              <w:ind w:left="75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14310" w:type="dxa"/>
            <w:gridSpan w:val="27"/>
          </w:tcPr>
          <w:p w14:paraId="6CE200E5" w14:textId="77777777" w:rsidR="009E5320" w:rsidRPr="00183CE5" w:rsidRDefault="009E5320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i/>
                <w:iCs/>
                <w:sz w:val="21"/>
                <w:szCs w:val="21"/>
              </w:rPr>
              <w:t>(</w:t>
            </w:r>
            <w:r w:rsidRPr="00183CE5">
              <w:rPr>
                <w:rFonts w:asciiTheme="majorBidi" w:hAnsiTheme="majorBidi" w:cstheme="majorBidi" w:hint="cs"/>
                <w:i/>
                <w:iCs/>
                <w:sz w:val="21"/>
                <w:szCs w:val="21"/>
                <w:cs/>
              </w:rPr>
              <w:t>พันบาท</w:t>
            </w:r>
            <w:r w:rsidRPr="00183CE5">
              <w:rPr>
                <w:rFonts w:asciiTheme="majorBidi" w:hAnsiTheme="majorBidi" w:cstheme="majorBidi"/>
                <w:i/>
                <w:iCs/>
                <w:sz w:val="21"/>
                <w:szCs w:val="21"/>
              </w:rPr>
              <w:t>)</w:t>
            </w:r>
          </w:p>
        </w:tc>
      </w:tr>
      <w:tr w:rsidR="00183CE5" w:rsidRPr="00183CE5" w14:paraId="1F214339" w14:textId="77777777" w:rsidTr="009D4604">
        <w:trPr>
          <w:trHeight w:val="388"/>
        </w:trPr>
        <w:tc>
          <w:tcPr>
            <w:tcW w:w="1620" w:type="dxa"/>
          </w:tcPr>
          <w:p w14:paraId="562F3F2F" w14:textId="77777777" w:rsidR="009D4604" w:rsidRPr="00183CE5" w:rsidRDefault="009D4604" w:rsidP="00FE3D84">
            <w:pPr>
              <w:ind w:left="75" w:right="-115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รายได้จากลูกค้าภายนอก</w:t>
            </w:r>
            <w:r w:rsidRPr="00183CE5"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  <w:t xml:space="preserve"> </w:t>
            </w:r>
          </w:p>
        </w:tc>
        <w:tc>
          <w:tcPr>
            <w:tcW w:w="810" w:type="dxa"/>
            <w:vAlign w:val="center"/>
          </w:tcPr>
          <w:p w14:paraId="6D97C331" w14:textId="5153DAC9" w:rsidR="009D4604" w:rsidRPr="00183CE5" w:rsidRDefault="009D4604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1,630,530</w:t>
            </w:r>
          </w:p>
        </w:tc>
        <w:tc>
          <w:tcPr>
            <w:tcW w:w="263" w:type="dxa"/>
            <w:vAlign w:val="center"/>
          </w:tcPr>
          <w:p w14:paraId="722815D3" w14:textId="77777777" w:rsidR="009D4604" w:rsidRPr="00183CE5" w:rsidRDefault="009D4604" w:rsidP="00FE3D84">
            <w:pPr>
              <w:pStyle w:val="acctfourfigures"/>
              <w:tabs>
                <w:tab w:val="clear" w:pos="765"/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903" w:type="dxa"/>
            <w:vAlign w:val="center"/>
          </w:tcPr>
          <w:p w14:paraId="06DA3691" w14:textId="382AFF0B" w:rsidR="009D4604" w:rsidRPr="00183CE5" w:rsidRDefault="009D4604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 xml:space="preserve">   1,861,685</w:t>
            </w:r>
          </w:p>
        </w:tc>
        <w:tc>
          <w:tcPr>
            <w:tcW w:w="240" w:type="dxa"/>
            <w:vAlign w:val="center"/>
          </w:tcPr>
          <w:p w14:paraId="7C6C1657" w14:textId="77777777" w:rsidR="009D4604" w:rsidRPr="00183CE5" w:rsidRDefault="009D4604" w:rsidP="00FE3D84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08" w:type="dxa"/>
            <w:vAlign w:val="center"/>
          </w:tcPr>
          <w:p w14:paraId="59A1F440" w14:textId="6283906D" w:rsidR="009D4604" w:rsidRPr="00183CE5" w:rsidRDefault="009D4604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1,465</w:t>
            </w:r>
          </w:p>
        </w:tc>
        <w:tc>
          <w:tcPr>
            <w:tcW w:w="284" w:type="dxa"/>
            <w:vAlign w:val="center"/>
          </w:tcPr>
          <w:p w14:paraId="352423C7" w14:textId="77777777" w:rsidR="009D4604" w:rsidRPr="00183CE5" w:rsidRDefault="009D4604" w:rsidP="00FE3D84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09" w:type="dxa"/>
            <w:vAlign w:val="center"/>
          </w:tcPr>
          <w:p w14:paraId="467D4BAE" w14:textId="73FC8C4F" w:rsidR="009D4604" w:rsidRPr="00183CE5" w:rsidRDefault="009D4604" w:rsidP="00FE3D84">
            <w:pPr>
              <w:tabs>
                <w:tab w:val="clear" w:pos="227"/>
                <w:tab w:val="clear" w:pos="454"/>
                <w:tab w:val="decimal" w:pos="464"/>
              </w:tabs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1,398</w:t>
            </w:r>
          </w:p>
        </w:tc>
        <w:tc>
          <w:tcPr>
            <w:tcW w:w="236" w:type="dxa"/>
            <w:vAlign w:val="center"/>
          </w:tcPr>
          <w:p w14:paraId="4FCD2980" w14:textId="77777777" w:rsidR="009D4604" w:rsidRPr="00183CE5" w:rsidRDefault="009D4604" w:rsidP="00FE3D84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6" w:type="dxa"/>
            <w:vAlign w:val="center"/>
          </w:tcPr>
          <w:p w14:paraId="0CBE04CC" w14:textId="54D18A0C" w:rsidR="009D4604" w:rsidRPr="00183CE5" w:rsidRDefault="009D4604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68,782</w:t>
            </w:r>
          </w:p>
        </w:tc>
        <w:tc>
          <w:tcPr>
            <w:tcW w:w="283" w:type="dxa"/>
            <w:vAlign w:val="center"/>
          </w:tcPr>
          <w:p w14:paraId="70CAABCC" w14:textId="77777777" w:rsidR="009D4604" w:rsidRPr="00183CE5" w:rsidRDefault="009D4604" w:rsidP="00FE3D84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1" w:type="dxa"/>
            <w:vAlign w:val="center"/>
          </w:tcPr>
          <w:p w14:paraId="2A2D98F6" w14:textId="0F2FE968" w:rsidR="009D4604" w:rsidRPr="00183CE5" w:rsidRDefault="009D4604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64,603</w:t>
            </w:r>
          </w:p>
        </w:tc>
        <w:tc>
          <w:tcPr>
            <w:tcW w:w="236" w:type="dxa"/>
            <w:vAlign w:val="center"/>
          </w:tcPr>
          <w:p w14:paraId="3251E5EB" w14:textId="77777777" w:rsidR="009D4604" w:rsidRPr="00183CE5" w:rsidRDefault="009D4604" w:rsidP="00FE3D84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6" w:type="dxa"/>
            <w:vAlign w:val="center"/>
          </w:tcPr>
          <w:p w14:paraId="0AEE25F7" w14:textId="5A5548A6" w:rsidR="009D4604" w:rsidRPr="00183CE5" w:rsidRDefault="009D4604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139,374</w:t>
            </w:r>
          </w:p>
        </w:tc>
        <w:tc>
          <w:tcPr>
            <w:tcW w:w="238" w:type="dxa"/>
            <w:vAlign w:val="center"/>
          </w:tcPr>
          <w:p w14:paraId="6D33340B" w14:textId="77777777" w:rsidR="009D4604" w:rsidRPr="00183CE5" w:rsidRDefault="009D4604" w:rsidP="00FE3D84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940" w:type="dxa"/>
            <w:vAlign w:val="center"/>
          </w:tcPr>
          <w:p w14:paraId="6060767E" w14:textId="1947B56F" w:rsidR="009D4604" w:rsidRPr="00183CE5" w:rsidRDefault="009D4604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127,190</w:t>
            </w:r>
          </w:p>
        </w:tc>
        <w:tc>
          <w:tcPr>
            <w:tcW w:w="244" w:type="dxa"/>
            <w:vAlign w:val="center"/>
          </w:tcPr>
          <w:p w14:paraId="6FAE9A36" w14:textId="77777777" w:rsidR="009D4604" w:rsidRPr="00183CE5" w:rsidRDefault="009D4604" w:rsidP="00FE3D84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39" w:type="dxa"/>
            <w:vAlign w:val="center"/>
          </w:tcPr>
          <w:p w14:paraId="185EECAD" w14:textId="541C8847" w:rsidR="009D4604" w:rsidRPr="00183CE5" w:rsidRDefault="009D4604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6,754</w:t>
            </w:r>
          </w:p>
        </w:tc>
        <w:tc>
          <w:tcPr>
            <w:tcW w:w="270" w:type="dxa"/>
            <w:vAlign w:val="center"/>
          </w:tcPr>
          <w:p w14:paraId="0CAA616C" w14:textId="77777777" w:rsidR="009D4604" w:rsidRPr="00183CE5" w:rsidRDefault="009D4604" w:rsidP="00FE3D84">
            <w:pPr>
              <w:tabs>
                <w:tab w:val="clear" w:pos="454"/>
                <w:tab w:val="decimal" w:pos="436"/>
              </w:tabs>
              <w:ind w:left="-72" w:right="-144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73" w:type="dxa"/>
            <w:vAlign w:val="center"/>
          </w:tcPr>
          <w:p w14:paraId="7F682507" w14:textId="004A9ADA" w:rsidR="009D4604" w:rsidRPr="00183CE5" w:rsidRDefault="009D4604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41,546</w:t>
            </w:r>
          </w:p>
        </w:tc>
        <w:tc>
          <w:tcPr>
            <w:tcW w:w="270" w:type="dxa"/>
            <w:vAlign w:val="center"/>
          </w:tcPr>
          <w:p w14:paraId="5961719B" w14:textId="77777777" w:rsidR="009D4604" w:rsidRPr="00183CE5" w:rsidRDefault="009D4604" w:rsidP="00FE3D84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0A502F16" w14:textId="670712D2" w:rsidR="009D4604" w:rsidRPr="00183CE5" w:rsidRDefault="009D4604" w:rsidP="00FE3D84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left="-72" w:right="-204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  <w:vAlign w:val="center"/>
          </w:tcPr>
          <w:p w14:paraId="412B286C" w14:textId="77777777" w:rsidR="009D4604" w:rsidRPr="00183CE5" w:rsidRDefault="009D4604" w:rsidP="00FE3D84">
            <w:pPr>
              <w:pStyle w:val="acctfourfigures"/>
              <w:tabs>
                <w:tab w:val="decimal" w:pos="376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2FBA9160" w14:textId="1C155237" w:rsidR="009D4604" w:rsidRPr="00183CE5" w:rsidRDefault="009D4604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-120"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9" w:type="dxa"/>
            <w:vAlign w:val="center"/>
          </w:tcPr>
          <w:p w14:paraId="2367D70F" w14:textId="77777777" w:rsidR="009D4604" w:rsidRPr="00183CE5" w:rsidRDefault="009D4604" w:rsidP="00FE3D84">
            <w:pPr>
              <w:pStyle w:val="acctfourfigures"/>
              <w:tabs>
                <w:tab w:val="decimal" w:pos="376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62" w:type="dxa"/>
            <w:vAlign w:val="center"/>
          </w:tcPr>
          <w:p w14:paraId="61B2235A" w14:textId="6A3ECD61" w:rsidR="009D4604" w:rsidRPr="00183CE5" w:rsidRDefault="009D4604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1,846,905</w:t>
            </w:r>
          </w:p>
        </w:tc>
        <w:tc>
          <w:tcPr>
            <w:tcW w:w="240" w:type="dxa"/>
            <w:vAlign w:val="center"/>
          </w:tcPr>
          <w:p w14:paraId="0A0329C9" w14:textId="77777777" w:rsidR="009D4604" w:rsidRPr="00183CE5" w:rsidRDefault="009D4604" w:rsidP="00FE3D84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40" w:type="dxa"/>
            <w:vAlign w:val="center"/>
          </w:tcPr>
          <w:p w14:paraId="3666C1B0" w14:textId="1D2D54FA" w:rsidR="009D4604" w:rsidRPr="00183CE5" w:rsidRDefault="009D4604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2,096,422</w:t>
            </w:r>
          </w:p>
        </w:tc>
      </w:tr>
      <w:tr w:rsidR="00183CE5" w:rsidRPr="00183CE5" w14:paraId="59D95314" w14:textId="77777777" w:rsidTr="009D4604">
        <w:trPr>
          <w:trHeight w:val="388"/>
        </w:trPr>
        <w:tc>
          <w:tcPr>
            <w:tcW w:w="1620" w:type="dxa"/>
          </w:tcPr>
          <w:p w14:paraId="5A1CA3B8" w14:textId="77777777" w:rsidR="009D4604" w:rsidRPr="00183CE5" w:rsidRDefault="009D4604" w:rsidP="00FE3D84">
            <w:pPr>
              <w:ind w:left="75" w:right="-115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10" w:type="dxa"/>
            <w:vAlign w:val="center"/>
          </w:tcPr>
          <w:p w14:paraId="17C1A4A9" w14:textId="67A78096" w:rsidR="009D4604" w:rsidRPr="00183CE5" w:rsidRDefault="009D4604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421,786</w:t>
            </w:r>
          </w:p>
        </w:tc>
        <w:tc>
          <w:tcPr>
            <w:tcW w:w="263" w:type="dxa"/>
            <w:vAlign w:val="center"/>
          </w:tcPr>
          <w:p w14:paraId="7AD6A090" w14:textId="77777777" w:rsidR="009D4604" w:rsidRPr="00183CE5" w:rsidRDefault="009D4604" w:rsidP="00FE3D84">
            <w:pPr>
              <w:pStyle w:val="acctfourfigures"/>
              <w:tabs>
                <w:tab w:val="clear" w:pos="765"/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903" w:type="dxa"/>
            <w:vAlign w:val="center"/>
          </w:tcPr>
          <w:p w14:paraId="16DAA4DC" w14:textId="4F69BFA3" w:rsidR="009D4604" w:rsidRPr="00183CE5" w:rsidRDefault="009D4604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343,805</w:t>
            </w:r>
          </w:p>
        </w:tc>
        <w:tc>
          <w:tcPr>
            <w:tcW w:w="240" w:type="dxa"/>
            <w:vAlign w:val="center"/>
          </w:tcPr>
          <w:p w14:paraId="5CF338CD" w14:textId="77777777" w:rsidR="009D4604" w:rsidRPr="00183CE5" w:rsidRDefault="009D4604" w:rsidP="00FE3D84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08" w:type="dxa"/>
            <w:vAlign w:val="center"/>
          </w:tcPr>
          <w:p w14:paraId="79D7091B" w14:textId="097D45A7" w:rsidR="009D4604" w:rsidRPr="00183CE5" w:rsidRDefault="009D4604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84,880</w:t>
            </w:r>
          </w:p>
        </w:tc>
        <w:tc>
          <w:tcPr>
            <w:tcW w:w="284" w:type="dxa"/>
            <w:vAlign w:val="center"/>
          </w:tcPr>
          <w:p w14:paraId="49853B95" w14:textId="77777777" w:rsidR="009D4604" w:rsidRPr="00183CE5" w:rsidRDefault="009D4604" w:rsidP="00FE3D84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09" w:type="dxa"/>
            <w:vAlign w:val="center"/>
          </w:tcPr>
          <w:p w14:paraId="174B96D4" w14:textId="76C1CABD" w:rsidR="009D4604" w:rsidRPr="00183CE5" w:rsidRDefault="009D4604" w:rsidP="00FE3D84">
            <w:pPr>
              <w:tabs>
                <w:tab w:val="clear" w:pos="227"/>
                <w:tab w:val="clear" w:pos="454"/>
                <w:tab w:val="decimal" w:pos="464"/>
              </w:tabs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126,868</w:t>
            </w:r>
          </w:p>
        </w:tc>
        <w:tc>
          <w:tcPr>
            <w:tcW w:w="236" w:type="dxa"/>
            <w:vAlign w:val="center"/>
          </w:tcPr>
          <w:p w14:paraId="49E5F25F" w14:textId="77777777" w:rsidR="009D4604" w:rsidRPr="00183CE5" w:rsidRDefault="009D4604" w:rsidP="00FE3D84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6" w:type="dxa"/>
            <w:vAlign w:val="center"/>
          </w:tcPr>
          <w:p w14:paraId="158FF890" w14:textId="7ACCAFEE" w:rsidR="009D4604" w:rsidRPr="00183CE5" w:rsidRDefault="009D4604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18,098</w:t>
            </w:r>
          </w:p>
        </w:tc>
        <w:tc>
          <w:tcPr>
            <w:tcW w:w="283" w:type="dxa"/>
            <w:vAlign w:val="center"/>
          </w:tcPr>
          <w:p w14:paraId="4F3F5BD1" w14:textId="77777777" w:rsidR="009D4604" w:rsidRPr="00183CE5" w:rsidRDefault="009D4604" w:rsidP="00FE3D84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1" w:type="dxa"/>
            <w:vAlign w:val="center"/>
          </w:tcPr>
          <w:p w14:paraId="4CB240E9" w14:textId="7E6EE6A7" w:rsidR="009D4604" w:rsidRPr="00183CE5" w:rsidRDefault="009D4604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19,141</w:t>
            </w:r>
          </w:p>
        </w:tc>
        <w:tc>
          <w:tcPr>
            <w:tcW w:w="236" w:type="dxa"/>
            <w:vAlign w:val="center"/>
          </w:tcPr>
          <w:p w14:paraId="6D70F845" w14:textId="77777777" w:rsidR="009D4604" w:rsidRPr="00183CE5" w:rsidRDefault="009D4604" w:rsidP="00FE3D84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6" w:type="dxa"/>
            <w:vAlign w:val="center"/>
          </w:tcPr>
          <w:p w14:paraId="21F14FCD" w14:textId="5B5F42CA" w:rsidR="009D4604" w:rsidRPr="00183CE5" w:rsidRDefault="009D4604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38" w:type="dxa"/>
            <w:vAlign w:val="center"/>
          </w:tcPr>
          <w:p w14:paraId="418F3221" w14:textId="77777777" w:rsidR="009D4604" w:rsidRPr="00183CE5" w:rsidRDefault="009D4604" w:rsidP="00FE3D84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940" w:type="dxa"/>
            <w:vAlign w:val="center"/>
          </w:tcPr>
          <w:p w14:paraId="2D8300D8" w14:textId="0913F748" w:rsidR="009D4604" w:rsidRPr="00183CE5" w:rsidRDefault="009D4604" w:rsidP="00FE3D84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right="-170"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44" w:type="dxa"/>
            <w:vAlign w:val="center"/>
          </w:tcPr>
          <w:p w14:paraId="15C424AE" w14:textId="77777777" w:rsidR="009D4604" w:rsidRPr="00183CE5" w:rsidRDefault="009D4604" w:rsidP="00FE3D84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39" w:type="dxa"/>
            <w:vAlign w:val="center"/>
          </w:tcPr>
          <w:p w14:paraId="20BFE242" w14:textId="7F15CFC8" w:rsidR="009D4604" w:rsidRPr="00183CE5" w:rsidRDefault="009D4604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7C57B68B" w14:textId="77777777" w:rsidR="009D4604" w:rsidRPr="00183CE5" w:rsidRDefault="009D4604" w:rsidP="00FE3D84">
            <w:pPr>
              <w:tabs>
                <w:tab w:val="clear" w:pos="454"/>
                <w:tab w:val="decimal" w:pos="436"/>
              </w:tabs>
              <w:ind w:left="-72" w:right="-144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73" w:type="dxa"/>
            <w:vAlign w:val="center"/>
          </w:tcPr>
          <w:p w14:paraId="4C02F805" w14:textId="360B3543" w:rsidR="009D4604" w:rsidRPr="00183CE5" w:rsidRDefault="009D4604" w:rsidP="00FE3D84">
            <w:pPr>
              <w:pStyle w:val="acctfourfigures"/>
              <w:tabs>
                <w:tab w:val="clear" w:pos="765"/>
                <w:tab w:val="decimal" w:pos="24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  <w:vAlign w:val="center"/>
          </w:tcPr>
          <w:p w14:paraId="28F1A5AB" w14:textId="77777777" w:rsidR="009D4604" w:rsidRPr="00183CE5" w:rsidRDefault="009D4604" w:rsidP="00FE3D84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596D6065" w14:textId="1569E712" w:rsidR="009D4604" w:rsidRPr="00183CE5" w:rsidRDefault="009D4604" w:rsidP="00FE3D84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left="-72" w:right="-204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  <w:vAlign w:val="center"/>
          </w:tcPr>
          <w:p w14:paraId="5417E346" w14:textId="77777777" w:rsidR="009D4604" w:rsidRPr="00183CE5" w:rsidRDefault="009D4604" w:rsidP="00FE3D84">
            <w:pPr>
              <w:pStyle w:val="acctfourfigures"/>
              <w:tabs>
                <w:tab w:val="decimal" w:pos="376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3376D371" w14:textId="78FFCB90" w:rsidR="009D4604" w:rsidRPr="00183CE5" w:rsidRDefault="009D4604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-120"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9" w:type="dxa"/>
            <w:vAlign w:val="center"/>
          </w:tcPr>
          <w:p w14:paraId="709A55D0" w14:textId="77777777" w:rsidR="009D4604" w:rsidRPr="00183CE5" w:rsidRDefault="009D4604" w:rsidP="00FE3D84">
            <w:pPr>
              <w:pStyle w:val="acctfourfigures"/>
              <w:tabs>
                <w:tab w:val="decimal" w:pos="376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62" w:type="dxa"/>
            <w:vAlign w:val="center"/>
          </w:tcPr>
          <w:p w14:paraId="6BDAFC81" w14:textId="28F5BCFB" w:rsidR="009D4604" w:rsidRPr="00183CE5" w:rsidRDefault="009D4604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524,764</w:t>
            </w:r>
          </w:p>
        </w:tc>
        <w:tc>
          <w:tcPr>
            <w:tcW w:w="240" w:type="dxa"/>
            <w:vAlign w:val="center"/>
          </w:tcPr>
          <w:p w14:paraId="4B15C917" w14:textId="77777777" w:rsidR="009D4604" w:rsidRPr="00183CE5" w:rsidRDefault="009D4604" w:rsidP="00FE3D84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</w:p>
        </w:tc>
        <w:tc>
          <w:tcPr>
            <w:tcW w:w="740" w:type="dxa"/>
            <w:vAlign w:val="center"/>
          </w:tcPr>
          <w:p w14:paraId="1DD0444F" w14:textId="5778766C" w:rsidR="009D4604" w:rsidRPr="00183CE5" w:rsidRDefault="009D4604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489,814</w:t>
            </w:r>
          </w:p>
        </w:tc>
      </w:tr>
      <w:tr w:rsidR="00183CE5" w:rsidRPr="00183CE5" w14:paraId="6A0DE3DD" w14:textId="77777777" w:rsidTr="009D4604">
        <w:trPr>
          <w:trHeight w:val="80"/>
        </w:trPr>
        <w:tc>
          <w:tcPr>
            <w:tcW w:w="1620" w:type="dxa"/>
          </w:tcPr>
          <w:p w14:paraId="015511F1" w14:textId="77777777" w:rsidR="009D4604" w:rsidRPr="00183CE5" w:rsidRDefault="009D4604" w:rsidP="00FE3D84">
            <w:pPr>
              <w:ind w:left="75" w:right="-115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รายได้อื่น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379DFEB4" w14:textId="1C0D95DC" w:rsidR="009D4604" w:rsidRPr="00183CE5" w:rsidRDefault="009D4604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16,978</w:t>
            </w:r>
          </w:p>
        </w:tc>
        <w:tc>
          <w:tcPr>
            <w:tcW w:w="263" w:type="dxa"/>
            <w:vAlign w:val="center"/>
          </w:tcPr>
          <w:p w14:paraId="4341030D" w14:textId="77777777" w:rsidR="009D4604" w:rsidRPr="00183CE5" w:rsidRDefault="009D4604" w:rsidP="00FE3D84">
            <w:pPr>
              <w:pStyle w:val="acctfourfigures"/>
              <w:tabs>
                <w:tab w:val="clear" w:pos="765"/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vAlign w:val="center"/>
          </w:tcPr>
          <w:p w14:paraId="301EEFDA" w14:textId="1A1C22BD" w:rsidR="009D4604" w:rsidRPr="00183CE5" w:rsidRDefault="009D4604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21,895</w:t>
            </w:r>
          </w:p>
        </w:tc>
        <w:tc>
          <w:tcPr>
            <w:tcW w:w="240" w:type="dxa"/>
            <w:vAlign w:val="center"/>
          </w:tcPr>
          <w:p w14:paraId="2DE447C7" w14:textId="77777777" w:rsidR="009D4604" w:rsidRPr="00183CE5" w:rsidRDefault="009D4604" w:rsidP="00FE3D84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29A25F02" w14:textId="20C01912" w:rsidR="009D4604" w:rsidRPr="00183CE5" w:rsidRDefault="009D4604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56,189</w:t>
            </w:r>
          </w:p>
        </w:tc>
        <w:tc>
          <w:tcPr>
            <w:tcW w:w="284" w:type="dxa"/>
            <w:vAlign w:val="center"/>
          </w:tcPr>
          <w:p w14:paraId="55238EAA" w14:textId="77777777" w:rsidR="009D4604" w:rsidRPr="00183CE5" w:rsidRDefault="009D4604" w:rsidP="00FE3D84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024FFC6" w14:textId="79249A8D" w:rsidR="009D4604" w:rsidRPr="00183CE5" w:rsidRDefault="009D4604" w:rsidP="00FE3D84">
            <w:pPr>
              <w:tabs>
                <w:tab w:val="clear" w:pos="227"/>
                <w:tab w:val="clear" w:pos="454"/>
                <w:tab w:val="decimal" w:pos="464"/>
              </w:tabs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32,983</w:t>
            </w:r>
          </w:p>
        </w:tc>
        <w:tc>
          <w:tcPr>
            <w:tcW w:w="236" w:type="dxa"/>
            <w:vAlign w:val="center"/>
          </w:tcPr>
          <w:p w14:paraId="36753DF9" w14:textId="77777777" w:rsidR="009D4604" w:rsidRPr="00183CE5" w:rsidRDefault="009D4604" w:rsidP="00FE3D84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4AD75AA4" w14:textId="0D1F8220" w:rsidR="009D4604" w:rsidRPr="00183CE5" w:rsidRDefault="009D4604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4,766</w:t>
            </w:r>
          </w:p>
        </w:tc>
        <w:tc>
          <w:tcPr>
            <w:tcW w:w="283" w:type="dxa"/>
            <w:vAlign w:val="center"/>
          </w:tcPr>
          <w:p w14:paraId="42BD0F9C" w14:textId="77777777" w:rsidR="009D4604" w:rsidRPr="00183CE5" w:rsidRDefault="009D4604" w:rsidP="00FE3D84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A0C98D4" w14:textId="4C7A101C" w:rsidR="009D4604" w:rsidRPr="00183CE5" w:rsidRDefault="009D4604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8,457</w:t>
            </w:r>
          </w:p>
        </w:tc>
        <w:tc>
          <w:tcPr>
            <w:tcW w:w="236" w:type="dxa"/>
            <w:vAlign w:val="center"/>
          </w:tcPr>
          <w:p w14:paraId="004FEFF6" w14:textId="77777777" w:rsidR="009D4604" w:rsidRPr="00183CE5" w:rsidRDefault="009D4604" w:rsidP="00FE3D84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15B555E9" w14:textId="37B2CC58" w:rsidR="009D4604" w:rsidRPr="00183CE5" w:rsidRDefault="009D4604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6,7</w:t>
            </w:r>
            <w:r w:rsidR="00AD52C3" w:rsidRPr="00183CE5">
              <w:rPr>
                <w:rFonts w:asciiTheme="majorBidi" w:hAnsiTheme="majorBidi" w:cstheme="majorBidi"/>
                <w:sz w:val="21"/>
                <w:szCs w:val="21"/>
              </w:rPr>
              <w:t>60</w:t>
            </w:r>
          </w:p>
        </w:tc>
        <w:tc>
          <w:tcPr>
            <w:tcW w:w="238" w:type="dxa"/>
            <w:vAlign w:val="center"/>
          </w:tcPr>
          <w:p w14:paraId="68AD7F32" w14:textId="77777777" w:rsidR="009D4604" w:rsidRPr="00183CE5" w:rsidRDefault="009D4604" w:rsidP="00FE3D84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center"/>
          </w:tcPr>
          <w:p w14:paraId="62F5882C" w14:textId="4984DCB5" w:rsidR="009D4604" w:rsidRPr="00183CE5" w:rsidRDefault="009D4604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1,783</w:t>
            </w:r>
          </w:p>
        </w:tc>
        <w:tc>
          <w:tcPr>
            <w:tcW w:w="244" w:type="dxa"/>
            <w:vAlign w:val="center"/>
          </w:tcPr>
          <w:p w14:paraId="0075D854" w14:textId="77777777" w:rsidR="009D4604" w:rsidRPr="00183CE5" w:rsidRDefault="009D4604" w:rsidP="00FE3D84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39" w:type="dxa"/>
            <w:tcBorders>
              <w:bottom w:val="single" w:sz="4" w:space="0" w:color="auto"/>
            </w:tcBorders>
            <w:vAlign w:val="center"/>
          </w:tcPr>
          <w:p w14:paraId="43F8C7E9" w14:textId="0EBCE124" w:rsidR="009D4604" w:rsidRPr="00183CE5" w:rsidRDefault="009D4604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4,230</w:t>
            </w:r>
          </w:p>
        </w:tc>
        <w:tc>
          <w:tcPr>
            <w:tcW w:w="270" w:type="dxa"/>
            <w:vAlign w:val="center"/>
          </w:tcPr>
          <w:p w14:paraId="3A1A14BB" w14:textId="77777777" w:rsidR="009D4604" w:rsidRPr="00183CE5" w:rsidRDefault="009D4604" w:rsidP="00FE3D84">
            <w:pPr>
              <w:tabs>
                <w:tab w:val="clear" w:pos="454"/>
                <w:tab w:val="decimal" w:pos="436"/>
              </w:tabs>
              <w:ind w:left="-72" w:right="-144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center"/>
          </w:tcPr>
          <w:p w14:paraId="159A1C22" w14:textId="1620EDA6" w:rsidR="009D4604" w:rsidRPr="00183CE5" w:rsidRDefault="009D4604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167</w:t>
            </w:r>
          </w:p>
        </w:tc>
        <w:tc>
          <w:tcPr>
            <w:tcW w:w="270" w:type="dxa"/>
            <w:vAlign w:val="center"/>
          </w:tcPr>
          <w:p w14:paraId="543601CB" w14:textId="77777777" w:rsidR="009D4604" w:rsidRPr="00183CE5" w:rsidRDefault="009D4604" w:rsidP="00FE3D84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36EFA07D" w14:textId="1AD25CC8" w:rsidR="009D4604" w:rsidRPr="00183CE5" w:rsidRDefault="009D4604" w:rsidP="00FE3D84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left="-72" w:right="-204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  <w:vAlign w:val="center"/>
          </w:tcPr>
          <w:p w14:paraId="21ECA9CA" w14:textId="77777777" w:rsidR="009D4604" w:rsidRPr="00183CE5" w:rsidRDefault="009D4604" w:rsidP="00FE3D84">
            <w:pPr>
              <w:pStyle w:val="acctfourfigures"/>
              <w:tabs>
                <w:tab w:val="decimal" w:pos="376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0F3A5DB6" w14:textId="08314D60" w:rsidR="009D4604" w:rsidRPr="00183CE5" w:rsidRDefault="009D4604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-120"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9" w:type="dxa"/>
            <w:vAlign w:val="center"/>
          </w:tcPr>
          <w:p w14:paraId="4D29D2DA" w14:textId="77777777" w:rsidR="009D4604" w:rsidRPr="00183CE5" w:rsidRDefault="009D4604" w:rsidP="00FE3D84">
            <w:pPr>
              <w:pStyle w:val="acctfourfigures"/>
              <w:tabs>
                <w:tab w:val="decimal" w:pos="376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  <w:vAlign w:val="center"/>
          </w:tcPr>
          <w:p w14:paraId="588AD6D3" w14:textId="79D1F72F" w:rsidR="009D4604" w:rsidRPr="00183CE5" w:rsidRDefault="009D4604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88,92</w:t>
            </w:r>
            <w:r w:rsidR="00AD52C3" w:rsidRPr="00183CE5">
              <w:rPr>
                <w:rFonts w:asciiTheme="majorBidi" w:hAnsiTheme="majorBidi" w:cstheme="majorBidi"/>
                <w:sz w:val="21"/>
                <w:szCs w:val="21"/>
              </w:rPr>
              <w:t>3</w:t>
            </w:r>
          </w:p>
        </w:tc>
        <w:tc>
          <w:tcPr>
            <w:tcW w:w="240" w:type="dxa"/>
            <w:vAlign w:val="center"/>
          </w:tcPr>
          <w:p w14:paraId="6160507D" w14:textId="77777777" w:rsidR="009D4604" w:rsidRPr="00183CE5" w:rsidRDefault="009D4604" w:rsidP="00FE3D84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14:paraId="46FCC492" w14:textId="69E54AC5" w:rsidR="009D4604" w:rsidRPr="00183CE5" w:rsidRDefault="009D4604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65,285</w:t>
            </w:r>
          </w:p>
        </w:tc>
      </w:tr>
      <w:tr w:rsidR="00183CE5" w:rsidRPr="00183CE5" w14:paraId="25910354" w14:textId="77777777" w:rsidTr="009D4604">
        <w:trPr>
          <w:trHeight w:val="70"/>
        </w:trPr>
        <w:tc>
          <w:tcPr>
            <w:tcW w:w="1620" w:type="dxa"/>
          </w:tcPr>
          <w:p w14:paraId="31EB726C" w14:textId="77777777" w:rsidR="009D4604" w:rsidRPr="00183CE5" w:rsidRDefault="009D4604" w:rsidP="00FE3D84">
            <w:pPr>
              <w:ind w:left="75" w:right="-115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GB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30916A9C" w14:textId="3F1F9637" w:rsidR="009D4604" w:rsidRPr="00183CE5" w:rsidRDefault="009D4604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2,069,294</w:t>
            </w:r>
          </w:p>
        </w:tc>
        <w:tc>
          <w:tcPr>
            <w:tcW w:w="263" w:type="dxa"/>
            <w:vAlign w:val="center"/>
          </w:tcPr>
          <w:p w14:paraId="55B3A030" w14:textId="77777777" w:rsidR="009D4604" w:rsidRPr="00183CE5" w:rsidRDefault="009D4604" w:rsidP="00FE3D84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  <w:vAlign w:val="center"/>
          </w:tcPr>
          <w:p w14:paraId="67153025" w14:textId="3D51E9A7" w:rsidR="009D4604" w:rsidRPr="00183CE5" w:rsidRDefault="009D4604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2,227,385</w:t>
            </w:r>
          </w:p>
        </w:tc>
        <w:tc>
          <w:tcPr>
            <w:tcW w:w="240" w:type="dxa"/>
            <w:vAlign w:val="center"/>
          </w:tcPr>
          <w:p w14:paraId="32E4EC0F" w14:textId="77777777" w:rsidR="009D4604" w:rsidRPr="00183CE5" w:rsidRDefault="009D4604" w:rsidP="00FE3D84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1340D584" w14:textId="424B4F3F" w:rsidR="009D4604" w:rsidRPr="00183CE5" w:rsidRDefault="009D4604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142,534</w:t>
            </w:r>
          </w:p>
        </w:tc>
        <w:tc>
          <w:tcPr>
            <w:tcW w:w="284" w:type="dxa"/>
            <w:vAlign w:val="center"/>
          </w:tcPr>
          <w:p w14:paraId="394BE92B" w14:textId="77777777" w:rsidR="009D4604" w:rsidRPr="00183CE5" w:rsidRDefault="009D4604" w:rsidP="00FE3D84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303CE3A6" w14:textId="00E66EEB" w:rsidR="009D4604" w:rsidRPr="00183CE5" w:rsidRDefault="009D4604" w:rsidP="00FE3D84">
            <w:pPr>
              <w:tabs>
                <w:tab w:val="clear" w:pos="227"/>
                <w:tab w:val="clear" w:pos="454"/>
                <w:tab w:val="decimal" w:pos="464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161,249</w:t>
            </w:r>
          </w:p>
        </w:tc>
        <w:tc>
          <w:tcPr>
            <w:tcW w:w="236" w:type="dxa"/>
            <w:vAlign w:val="center"/>
          </w:tcPr>
          <w:p w14:paraId="2AF626A8" w14:textId="77777777" w:rsidR="009D4604" w:rsidRPr="00183CE5" w:rsidRDefault="009D4604" w:rsidP="00FE3D84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vAlign w:val="center"/>
          </w:tcPr>
          <w:p w14:paraId="4035BC38" w14:textId="5125CDEE" w:rsidR="009D4604" w:rsidRPr="00183CE5" w:rsidRDefault="009D4604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91,646</w:t>
            </w:r>
          </w:p>
        </w:tc>
        <w:tc>
          <w:tcPr>
            <w:tcW w:w="283" w:type="dxa"/>
            <w:vAlign w:val="center"/>
          </w:tcPr>
          <w:p w14:paraId="68828B3B" w14:textId="77777777" w:rsidR="009D4604" w:rsidRPr="00183CE5" w:rsidRDefault="009D4604" w:rsidP="00FE3D84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73243CEF" w14:textId="5C64504F" w:rsidR="009D4604" w:rsidRPr="00183CE5" w:rsidRDefault="009D4604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92,201</w:t>
            </w:r>
          </w:p>
        </w:tc>
        <w:tc>
          <w:tcPr>
            <w:tcW w:w="236" w:type="dxa"/>
            <w:vAlign w:val="center"/>
          </w:tcPr>
          <w:p w14:paraId="5042893F" w14:textId="77777777" w:rsidR="009D4604" w:rsidRPr="00183CE5" w:rsidRDefault="009D4604" w:rsidP="00FE3D84">
            <w:pPr>
              <w:pStyle w:val="acctfourfigures"/>
              <w:tabs>
                <w:tab w:val="decimal" w:pos="436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vAlign w:val="center"/>
          </w:tcPr>
          <w:p w14:paraId="2398096F" w14:textId="42093B75" w:rsidR="009D4604" w:rsidRPr="00183CE5" w:rsidRDefault="009D4604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146,13</w:t>
            </w:r>
            <w:r w:rsidR="00AD52C3" w:rsidRPr="00183CE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238" w:type="dxa"/>
            <w:vAlign w:val="center"/>
          </w:tcPr>
          <w:p w14:paraId="1AAEAF1C" w14:textId="77777777" w:rsidR="009D4604" w:rsidRPr="00183CE5" w:rsidRDefault="009D4604" w:rsidP="00FE3D84">
            <w:pPr>
              <w:tabs>
                <w:tab w:val="clear" w:pos="454"/>
                <w:tab w:val="decimal" w:pos="436"/>
              </w:tabs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vAlign w:val="center"/>
          </w:tcPr>
          <w:p w14:paraId="3A807919" w14:textId="5EB81A09" w:rsidR="009D4604" w:rsidRPr="00183CE5" w:rsidRDefault="009D4604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128,973</w:t>
            </w:r>
          </w:p>
        </w:tc>
        <w:tc>
          <w:tcPr>
            <w:tcW w:w="244" w:type="dxa"/>
            <w:vAlign w:val="center"/>
          </w:tcPr>
          <w:p w14:paraId="6DB28933" w14:textId="77777777" w:rsidR="009D4604" w:rsidRPr="00183CE5" w:rsidRDefault="009D4604" w:rsidP="00FE3D84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vAlign w:val="center"/>
          </w:tcPr>
          <w:p w14:paraId="7546508D" w14:textId="0035CBE8" w:rsidR="009D4604" w:rsidRPr="00183CE5" w:rsidRDefault="009D4604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10,984</w:t>
            </w:r>
          </w:p>
        </w:tc>
        <w:tc>
          <w:tcPr>
            <w:tcW w:w="270" w:type="dxa"/>
            <w:vAlign w:val="center"/>
          </w:tcPr>
          <w:p w14:paraId="258D2823" w14:textId="77777777" w:rsidR="009D4604" w:rsidRPr="00183CE5" w:rsidRDefault="009D4604" w:rsidP="00FE3D84">
            <w:pPr>
              <w:tabs>
                <w:tab w:val="clear" w:pos="454"/>
                <w:tab w:val="decimal" w:pos="436"/>
              </w:tabs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  <w:vAlign w:val="center"/>
          </w:tcPr>
          <w:p w14:paraId="33498462" w14:textId="3015ED9B" w:rsidR="009D4604" w:rsidRPr="00183CE5" w:rsidRDefault="009D4604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41,713</w:t>
            </w:r>
          </w:p>
        </w:tc>
        <w:tc>
          <w:tcPr>
            <w:tcW w:w="270" w:type="dxa"/>
            <w:vAlign w:val="center"/>
          </w:tcPr>
          <w:p w14:paraId="266869E3" w14:textId="77777777" w:rsidR="009D4604" w:rsidRPr="00183CE5" w:rsidRDefault="009D4604" w:rsidP="00FE3D84">
            <w:pPr>
              <w:pStyle w:val="acctfourfigures"/>
              <w:tabs>
                <w:tab w:val="decimal" w:pos="612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0EB2EB7B" w14:textId="133E23D3" w:rsidR="009D4604" w:rsidRPr="00183CE5" w:rsidRDefault="009D4604" w:rsidP="00FE3D84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left="-72" w:right="-204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  <w:vAlign w:val="center"/>
          </w:tcPr>
          <w:p w14:paraId="01008223" w14:textId="77777777" w:rsidR="009D4604" w:rsidRPr="00183CE5" w:rsidRDefault="009D4604" w:rsidP="00FE3D84">
            <w:pPr>
              <w:pStyle w:val="acctfourfigures"/>
              <w:tabs>
                <w:tab w:val="decimal" w:pos="376"/>
              </w:tabs>
              <w:spacing w:line="240" w:lineRule="atLeast"/>
              <w:ind w:right="-216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0B8D31E3" w14:textId="66720B4D" w:rsidR="009D4604" w:rsidRPr="00183CE5" w:rsidRDefault="009D4604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-120"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9" w:type="dxa"/>
            <w:vAlign w:val="center"/>
          </w:tcPr>
          <w:p w14:paraId="42BF9BA5" w14:textId="77777777" w:rsidR="009D4604" w:rsidRPr="00183CE5" w:rsidRDefault="009D4604" w:rsidP="00FE3D84">
            <w:pPr>
              <w:pStyle w:val="acctfourfigures"/>
              <w:tabs>
                <w:tab w:val="decimal" w:pos="376"/>
              </w:tabs>
              <w:spacing w:line="240" w:lineRule="atLeast"/>
              <w:ind w:right="-216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vAlign w:val="center"/>
          </w:tcPr>
          <w:p w14:paraId="4BC2E78A" w14:textId="67BDB330" w:rsidR="009D4604" w:rsidRPr="00183CE5" w:rsidRDefault="009D4604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2,460,59</w:t>
            </w:r>
            <w:r w:rsidR="00AD52C3" w:rsidRPr="00183CE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240" w:type="dxa"/>
            <w:vAlign w:val="center"/>
          </w:tcPr>
          <w:p w14:paraId="0F396C28" w14:textId="77777777" w:rsidR="009D4604" w:rsidRPr="00183CE5" w:rsidRDefault="009D4604" w:rsidP="00FE3D84">
            <w:pPr>
              <w:tabs>
                <w:tab w:val="clear" w:pos="454"/>
                <w:tab w:val="decimal" w:pos="436"/>
              </w:tabs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14:paraId="28F6F7E6" w14:textId="4FC24F92" w:rsidR="009D4604" w:rsidRPr="00183CE5" w:rsidRDefault="009D4604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2,651,521</w:t>
            </w:r>
          </w:p>
        </w:tc>
      </w:tr>
      <w:tr w:rsidR="00183CE5" w:rsidRPr="00183CE5" w14:paraId="06CC5FD8" w14:textId="77777777" w:rsidTr="009D4604">
        <w:trPr>
          <w:trHeight w:val="70"/>
        </w:trPr>
        <w:tc>
          <w:tcPr>
            <w:tcW w:w="1620" w:type="dxa"/>
          </w:tcPr>
          <w:p w14:paraId="47398003" w14:textId="77777777" w:rsidR="009D4604" w:rsidRPr="00183CE5" w:rsidRDefault="009D4604" w:rsidP="00FE3D84">
            <w:pPr>
              <w:tabs>
                <w:tab w:val="clear" w:pos="227"/>
                <w:tab w:val="clear" w:pos="1644"/>
              </w:tabs>
              <w:ind w:left="156" w:right="-115" w:hanging="90"/>
              <w:rPr>
                <w:rFonts w:asciiTheme="majorBidi" w:hAnsiTheme="majorBidi" w:cs="Angsana New"/>
                <w:sz w:val="21"/>
                <w:szCs w:val="21"/>
                <w:cs/>
                <w:lang w:val="en-GB"/>
              </w:rPr>
            </w:pPr>
            <w:r w:rsidRPr="00183CE5">
              <w:rPr>
                <w:rFonts w:asciiTheme="majorBidi" w:hAnsiTheme="majorBidi" w:cs="Angsana New" w:hint="cs"/>
                <w:sz w:val="21"/>
                <w:szCs w:val="21"/>
                <w:cs/>
                <w:lang w:val="en-GB"/>
              </w:rPr>
              <w:t>รายการปรับปรุงและตัด รายการระหว่างกัน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15D493A5" w14:textId="77777777" w:rsidR="00AD52C3" w:rsidRPr="00183CE5" w:rsidRDefault="00AD52C3" w:rsidP="00AD52C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3F0CC69" w14:textId="7E30164D" w:rsidR="009D4604" w:rsidRPr="00183CE5" w:rsidRDefault="009D4604" w:rsidP="00AD52C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(421,786)</w:t>
            </w:r>
          </w:p>
        </w:tc>
        <w:tc>
          <w:tcPr>
            <w:tcW w:w="263" w:type="dxa"/>
            <w:vAlign w:val="center"/>
          </w:tcPr>
          <w:p w14:paraId="47DE790A" w14:textId="77777777" w:rsidR="009D4604" w:rsidRPr="00183CE5" w:rsidRDefault="009D4604" w:rsidP="00FE3D84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vAlign w:val="center"/>
          </w:tcPr>
          <w:p w14:paraId="646F061C" w14:textId="77777777" w:rsidR="00A02EF1" w:rsidRPr="00183CE5" w:rsidRDefault="00A02EF1" w:rsidP="00FE3D84">
            <w:pPr>
              <w:pStyle w:val="acctfourfigures"/>
              <w:tabs>
                <w:tab w:val="clear" w:pos="765"/>
                <w:tab w:val="decimal" w:pos="260"/>
              </w:tabs>
              <w:spacing w:line="240" w:lineRule="atLeast"/>
              <w:ind w:right="-110"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CD64482" w14:textId="686ACE08" w:rsidR="009D4604" w:rsidRPr="00183CE5" w:rsidRDefault="009D4604" w:rsidP="00FE3D84">
            <w:pPr>
              <w:pStyle w:val="acctfourfigures"/>
              <w:tabs>
                <w:tab w:val="clear" w:pos="765"/>
                <w:tab w:val="decimal" w:pos="260"/>
              </w:tabs>
              <w:spacing w:line="240" w:lineRule="atLeast"/>
              <w:ind w:right="-110"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(343,805)</w:t>
            </w:r>
          </w:p>
        </w:tc>
        <w:tc>
          <w:tcPr>
            <w:tcW w:w="240" w:type="dxa"/>
            <w:vAlign w:val="center"/>
          </w:tcPr>
          <w:p w14:paraId="030EFAD5" w14:textId="77777777" w:rsidR="009D4604" w:rsidRPr="00183CE5" w:rsidRDefault="009D4604" w:rsidP="00FE3D84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479FD43B" w14:textId="77777777" w:rsidR="00A02EF1" w:rsidRPr="00183CE5" w:rsidRDefault="00A02EF1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0B97B6B" w14:textId="124A4E05" w:rsidR="009D4604" w:rsidRPr="00183CE5" w:rsidRDefault="009D4604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(84,880)</w:t>
            </w:r>
          </w:p>
        </w:tc>
        <w:tc>
          <w:tcPr>
            <w:tcW w:w="284" w:type="dxa"/>
            <w:vAlign w:val="center"/>
          </w:tcPr>
          <w:p w14:paraId="16C0A100" w14:textId="77777777" w:rsidR="009D4604" w:rsidRPr="00183CE5" w:rsidRDefault="009D4604" w:rsidP="00FE3D84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4035BCD" w14:textId="77777777" w:rsidR="00A02EF1" w:rsidRPr="00183CE5" w:rsidRDefault="00A02EF1" w:rsidP="00FE3D84">
            <w:pPr>
              <w:tabs>
                <w:tab w:val="clear" w:pos="227"/>
                <w:tab w:val="clear" w:pos="454"/>
                <w:tab w:val="decimal" w:pos="464"/>
              </w:tabs>
              <w:ind w:right="-108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76ED4168" w14:textId="599DC109" w:rsidR="009D4604" w:rsidRPr="00183CE5" w:rsidRDefault="009D4604" w:rsidP="00FE3D84">
            <w:pPr>
              <w:tabs>
                <w:tab w:val="clear" w:pos="227"/>
                <w:tab w:val="clear" w:pos="454"/>
                <w:tab w:val="decimal" w:pos="464"/>
              </w:tabs>
              <w:ind w:right="-108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(126,868)</w:t>
            </w:r>
          </w:p>
        </w:tc>
        <w:tc>
          <w:tcPr>
            <w:tcW w:w="236" w:type="dxa"/>
            <w:vAlign w:val="center"/>
          </w:tcPr>
          <w:p w14:paraId="06F32CC5" w14:textId="77777777" w:rsidR="009D4604" w:rsidRPr="00183CE5" w:rsidRDefault="009D4604" w:rsidP="00FE3D84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025FA5CE" w14:textId="77777777" w:rsidR="00A02EF1" w:rsidRPr="00183CE5" w:rsidRDefault="00A02EF1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A0929F4" w14:textId="5FE57FAB" w:rsidR="009D4604" w:rsidRPr="00183CE5" w:rsidRDefault="009D4604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(18,098)</w:t>
            </w:r>
          </w:p>
        </w:tc>
        <w:tc>
          <w:tcPr>
            <w:tcW w:w="283" w:type="dxa"/>
            <w:vAlign w:val="center"/>
          </w:tcPr>
          <w:p w14:paraId="0C9B4BD0" w14:textId="77777777" w:rsidR="009D4604" w:rsidRPr="00183CE5" w:rsidRDefault="009D4604" w:rsidP="00FE3D84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07C73720" w14:textId="77777777" w:rsidR="00A02EF1" w:rsidRPr="00183CE5" w:rsidRDefault="00A02EF1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CB819B1" w14:textId="2A688BC8" w:rsidR="009D4604" w:rsidRPr="00183CE5" w:rsidRDefault="009D4604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(19,141)</w:t>
            </w:r>
          </w:p>
        </w:tc>
        <w:tc>
          <w:tcPr>
            <w:tcW w:w="236" w:type="dxa"/>
            <w:vAlign w:val="center"/>
          </w:tcPr>
          <w:p w14:paraId="7DBE7ECD" w14:textId="77777777" w:rsidR="009D4604" w:rsidRPr="00183CE5" w:rsidRDefault="009D4604" w:rsidP="00FE3D84">
            <w:pPr>
              <w:pStyle w:val="acctfourfigures"/>
              <w:tabs>
                <w:tab w:val="decimal" w:pos="436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43E02B5F" w14:textId="77777777" w:rsidR="00A02EF1" w:rsidRPr="00183CE5" w:rsidRDefault="00A02EF1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0138712" w14:textId="009A8B57" w:rsidR="009D4604" w:rsidRPr="00183CE5" w:rsidRDefault="009D4604" w:rsidP="00AD52C3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38" w:type="dxa"/>
            <w:vAlign w:val="center"/>
          </w:tcPr>
          <w:p w14:paraId="5831761C" w14:textId="77777777" w:rsidR="009D4604" w:rsidRPr="00183CE5" w:rsidRDefault="009D4604" w:rsidP="00FE3D84">
            <w:pPr>
              <w:tabs>
                <w:tab w:val="clear" w:pos="454"/>
                <w:tab w:val="decimal" w:pos="436"/>
              </w:tabs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center"/>
          </w:tcPr>
          <w:p w14:paraId="5A940835" w14:textId="77777777" w:rsidR="00A02EF1" w:rsidRPr="00183CE5" w:rsidRDefault="00A02EF1" w:rsidP="00FE3D84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right="-170"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C8CEF54" w14:textId="09ECC025" w:rsidR="009D4604" w:rsidRPr="00183CE5" w:rsidRDefault="009D4604" w:rsidP="00FE3D84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right="-170"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44" w:type="dxa"/>
            <w:vAlign w:val="center"/>
          </w:tcPr>
          <w:p w14:paraId="45C65D94" w14:textId="77777777" w:rsidR="009D4604" w:rsidRPr="00183CE5" w:rsidRDefault="009D4604" w:rsidP="00FE3D84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39" w:type="dxa"/>
            <w:tcBorders>
              <w:bottom w:val="single" w:sz="4" w:space="0" w:color="auto"/>
            </w:tcBorders>
            <w:vAlign w:val="center"/>
          </w:tcPr>
          <w:p w14:paraId="69AB7CD3" w14:textId="77777777" w:rsidR="00A02EF1" w:rsidRPr="00183CE5" w:rsidRDefault="00A02EF1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600DE8A" w14:textId="7C0BBF01" w:rsidR="009D4604" w:rsidRPr="00183CE5" w:rsidRDefault="009D4604" w:rsidP="00AD52C3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  <w:vAlign w:val="center"/>
          </w:tcPr>
          <w:p w14:paraId="4A6643ED" w14:textId="77777777" w:rsidR="009D4604" w:rsidRPr="00183CE5" w:rsidRDefault="009D4604" w:rsidP="00FE3D84">
            <w:pPr>
              <w:tabs>
                <w:tab w:val="clear" w:pos="454"/>
                <w:tab w:val="decimal" w:pos="436"/>
              </w:tabs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center"/>
          </w:tcPr>
          <w:p w14:paraId="2F832B2E" w14:textId="77777777" w:rsidR="00A02EF1" w:rsidRPr="00183CE5" w:rsidRDefault="00A02EF1" w:rsidP="00FE3D84">
            <w:pPr>
              <w:pStyle w:val="acctfourfigures"/>
              <w:tabs>
                <w:tab w:val="clear" w:pos="765"/>
                <w:tab w:val="decimal" w:pos="24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5048B53C" w14:textId="72E0A768" w:rsidR="009D4604" w:rsidRPr="00183CE5" w:rsidRDefault="009D4604" w:rsidP="00FE3D84">
            <w:pPr>
              <w:pStyle w:val="acctfourfigures"/>
              <w:tabs>
                <w:tab w:val="clear" w:pos="765"/>
                <w:tab w:val="decimal" w:pos="24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  <w:vAlign w:val="center"/>
          </w:tcPr>
          <w:p w14:paraId="105DAC58" w14:textId="77777777" w:rsidR="009D4604" w:rsidRPr="00183CE5" w:rsidRDefault="009D4604" w:rsidP="00FE3D84">
            <w:pPr>
              <w:pStyle w:val="acctfourfigures"/>
              <w:tabs>
                <w:tab w:val="decimal" w:pos="612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18D6408E" w14:textId="77777777" w:rsidR="00A02EF1" w:rsidRPr="00183CE5" w:rsidRDefault="00A02EF1" w:rsidP="00FE3D84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left="-72" w:right="-204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74A974DF" w14:textId="561C5ADA" w:rsidR="009D4604" w:rsidRPr="00183CE5" w:rsidRDefault="009D4604" w:rsidP="00FE3D84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left="-72" w:right="-204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  <w:vAlign w:val="center"/>
          </w:tcPr>
          <w:p w14:paraId="23F5851A" w14:textId="77777777" w:rsidR="009D4604" w:rsidRPr="00183CE5" w:rsidRDefault="009D4604" w:rsidP="00FE3D84">
            <w:pPr>
              <w:pStyle w:val="acctfourfigures"/>
              <w:tabs>
                <w:tab w:val="decimal" w:pos="376"/>
              </w:tabs>
              <w:spacing w:line="240" w:lineRule="atLeast"/>
              <w:ind w:right="-216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6E4CF00D" w14:textId="77777777" w:rsidR="00A02EF1" w:rsidRPr="00183CE5" w:rsidRDefault="00A02EF1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-120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1CFFF41D" w14:textId="6E773584" w:rsidR="009D4604" w:rsidRPr="00183CE5" w:rsidRDefault="009D4604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-120"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9" w:type="dxa"/>
            <w:vAlign w:val="center"/>
          </w:tcPr>
          <w:p w14:paraId="2244C2D2" w14:textId="77777777" w:rsidR="009D4604" w:rsidRPr="00183CE5" w:rsidRDefault="009D4604" w:rsidP="00FE3D84">
            <w:pPr>
              <w:pStyle w:val="acctfourfigures"/>
              <w:tabs>
                <w:tab w:val="decimal" w:pos="376"/>
              </w:tabs>
              <w:spacing w:line="240" w:lineRule="atLeast"/>
              <w:ind w:right="-216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  <w:vAlign w:val="center"/>
          </w:tcPr>
          <w:p w14:paraId="1EC6B3FC" w14:textId="77777777" w:rsidR="00A02EF1" w:rsidRPr="00183CE5" w:rsidRDefault="00A02EF1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2F2B44D" w14:textId="18A22088" w:rsidR="009D4604" w:rsidRPr="00183CE5" w:rsidRDefault="009D4604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(524,764)</w:t>
            </w:r>
          </w:p>
        </w:tc>
        <w:tc>
          <w:tcPr>
            <w:tcW w:w="240" w:type="dxa"/>
            <w:vAlign w:val="center"/>
          </w:tcPr>
          <w:p w14:paraId="73FBC8C8" w14:textId="77777777" w:rsidR="009D4604" w:rsidRPr="00183CE5" w:rsidRDefault="009D4604" w:rsidP="00FE3D84">
            <w:pPr>
              <w:tabs>
                <w:tab w:val="clear" w:pos="454"/>
                <w:tab w:val="decimal" w:pos="436"/>
              </w:tabs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14:paraId="66B475A1" w14:textId="77777777" w:rsidR="00A02EF1" w:rsidRPr="00183CE5" w:rsidRDefault="00A02EF1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D52A68E" w14:textId="47F39553" w:rsidR="009D4604" w:rsidRPr="00183CE5" w:rsidRDefault="009D4604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(489,814)</w:t>
            </w:r>
          </w:p>
        </w:tc>
      </w:tr>
      <w:tr w:rsidR="00183CE5" w:rsidRPr="00183CE5" w14:paraId="56EE45D7" w14:textId="77777777" w:rsidTr="009D4604">
        <w:trPr>
          <w:trHeight w:val="70"/>
        </w:trPr>
        <w:tc>
          <w:tcPr>
            <w:tcW w:w="1620" w:type="dxa"/>
          </w:tcPr>
          <w:p w14:paraId="6985952B" w14:textId="77777777" w:rsidR="009D4604" w:rsidRPr="00183CE5" w:rsidRDefault="009D4604" w:rsidP="00FE3D84">
            <w:pPr>
              <w:ind w:left="75" w:right="-115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GB"/>
              </w:rPr>
            </w:pPr>
            <w:r w:rsidRPr="00183CE5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val="en-GB"/>
              </w:rPr>
              <w:t>รวมรายได้สุทธิ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B87933" w14:textId="11355806" w:rsidR="009D4604" w:rsidRPr="00183CE5" w:rsidRDefault="009D4604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1,647,508</w:t>
            </w:r>
          </w:p>
        </w:tc>
        <w:tc>
          <w:tcPr>
            <w:tcW w:w="263" w:type="dxa"/>
            <w:vAlign w:val="center"/>
          </w:tcPr>
          <w:p w14:paraId="740E668D" w14:textId="77777777" w:rsidR="009D4604" w:rsidRPr="00183CE5" w:rsidRDefault="009D4604" w:rsidP="00FE3D84">
            <w:pPr>
              <w:tabs>
                <w:tab w:val="clear" w:pos="454"/>
                <w:tab w:val="decimal" w:pos="60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8124EF" w14:textId="79FDE1D7" w:rsidR="009D4604" w:rsidRPr="00183CE5" w:rsidRDefault="009D4604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1,883,580</w:t>
            </w:r>
          </w:p>
        </w:tc>
        <w:tc>
          <w:tcPr>
            <w:tcW w:w="240" w:type="dxa"/>
            <w:vAlign w:val="center"/>
          </w:tcPr>
          <w:p w14:paraId="6072CC73" w14:textId="77777777" w:rsidR="009D4604" w:rsidRPr="00183CE5" w:rsidRDefault="009D4604" w:rsidP="00FE3D84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1A39A3" w14:textId="72D7648D" w:rsidR="009D4604" w:rsidRPr="00183CE5" w:rsidRDefault="009D4604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57,654</w:t>
            </w:r>
          </w:p>
        </w:tc>
        <w:tc>
          <w:tcPr>
            <w:tcW w:w="284" w:type="dxa"/>
            <w:vAlign w:val="center"/>
          </w:tcPr>
          <w:p w14:paraId="1C21DE3C" w14:textId="77777777" w:rsidR="009D4604" w:rsidRPr="00183CE5" w:rsidRDefault="009D4604" w:rsidP="00FE3D84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576A3A" w14:textId="6E0DE598" w:rsidR="009D4604" w:rsidRPr="00183CE5" w:rsidRDefault="009D4604" w:rsidP="00FE3D84">
            <w:pPr>
              <w:tabs>
                <w:tab w:val="clear" w:pos="227"/>
                <w:tab w:val="clear" w:pos="454"/>
                <w:tab w:val="decimal" w:pos="464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34,381</w:t>
            </w:r>
          </w:p>
        </w:tc>
        <w:tc>
          <w:tcPr>
            <w:tcW w:w="236" w:type="dxa"/>
            <w:vAlign w:val="center"/>
          </w:tcPr>
          <w:p w14:paraId="66932961" w14:textId="77777777" w:rsidR="009D4604" w:rsidRPr="00183CE5" w:rsidRDefault="009D4604" w:rsidP="00FE3D84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A7672C" w14:textId="0244321E" w:rsidR="009D4604" w:rsidRPr="00183CE5" w:rsidRDefault="009D4604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73,548</w:t>
            </w:r>
          </w:p>
        </w:tc>
        <w:tc>
          <w:tcPr>
            <w:tcW w:w="283" w:type="dxa"/>
            <w:vAlign w:val="center"/>
          </w:tcPr>
          <w:p w14:paraId="4F2DE344" w14:textId="77777777" w:rsidR="009D4604" w:rsidRPr="00183CE5" w:rsidRDefault="009D4604" w:rsidP="00FE3D84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749134" w14:textId="6499E2F0" w:rsidR="009D4604" w:rsidRPr="00183CE5" w:rsidRDefault="009D4604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73,060</w:t>
            </w:r>
          </w:p>
        </w:tc>
        <w:tc>
          <w:tcPr>
            <w:tcW w:w="236" w:type="dxa"/>
            <w:vAlign w:val="center"/>
          </w:tcPr>
          <w:p w14:paraId="48F34823" w14:textId="77777777" w:rsidR="009D4604" w:rsidRPr="00183CE5" w:rsidRDefault="009D4604" w:rsidP="00FE3D84">
            <w:pPr>
              <w:pStyle w:val="acctfourfigures"/>
              <w:tabs>
                <w:tab w:val="decimal" w:pos="436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235529" w14:textId="24A0C41C" w:rsidR="009D4604" w:rsidRPr="00183CE5" w:rsidRDefault="009D4604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146,13</w:t>
            </w:r>
            <w:r w:rsidR="00AD52C3" w:rsidRPr="00183CE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238" w:type="dxa"/>
            <w:vAlign w:val="center"/>
          </w:tcPr>
          <w:p w14:paraId="3E86D5B2" w14:textId="77777777" w:rsidR="009D4604" w:rsidRPr="00183CE5" w:rsidRDefault="009D4604" w:rsidP="00FE3D84">
            <w:pPr>
              <w:tabs>
                <w:tab w:val="clear" w:pos="454"/>
                <w:tab w:val="decimal" w:pos="436"/>
              </w:tabs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C0D24C" w14:textId="1767E3F4" w:rsidR="009D4604" w:rsidRPr="00183CE5" w:rsidRDefault="009D4604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128,973</w:t>
            </w:r>
          </w:p>
        </w:tc>
        <w:tc>
          <w:tcPr>
            <w:tcW w:w="244" w:type="dxa"/>
            <w:vAlign w:val="center"/>
          </w:tcPr>
          <w:p w14:paraId="61509622" w14:textId="77777777" w:rsidR="009D4604" w:rsidRPr="00183CE5" w:rsidRDefault="009D4604" w:rsidP="00FE3D84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3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9C7F19" w14:textId="6FD239D1" w:rsidR="009D4604" w:rsidRPr="00183CE5" w:rsidRDefault="009D4604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10,984</w:t>
            </w:r>
          </w:p>
        </w:tc>
        <w:tc>
          <w:tcPr>
            <w:tcW w:w="270" w:type="dxa"/>
            <w:vAlign w:val="center"/>
          </w:tcPr>
          <w:p w14:paraId="6DC4DFBC" w14:textId="77777777" w:rsidR="009D4604" w:rsidRPr="00183CE5" w:rsidRDefault="009D4604" w:rsidP="00FE3D84">
            <w:pPr>
              <w:tabs>
                <w:tab w:val="clear" w:pos="454"/>
                <w:tab w:val="decimal" w:pos="436"/>
              </w:tabs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C820AA" w14:textId="6B25AFB1" w:rsidR="009D4604" w:rsidRPr="00183CE5" w:rsidRDefault="009D4604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41,713</w:t>
            </w:r>
          </w:p>
        </w:tc>
        <w:tc>
          <w:tcPr>
            <w:tcW w:w="270" w:type="dxa"/>
            <w:vAlign w:val="center"/>
          </w:tcPr>
          <w:p w14:paraId="7C99ECDA" w14:textId="77777777" w:rsidR="009D4604" w:rsidRPr="00183CE5" w:rsidRDefault="009D4604" w:rsidP="00FE3D84">
            <w:pPr>
              <w:pStyle w:val="acctfourfigures"/>
              <w:tabs>
                <w:tab w:val="decimal" w:pos="612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2051E5" w14:textId="27AD2084" w:rsidR="009D4604" w:rsidRPr="00183CE5" w:rsidRDefault="009D4604" w:rsidP="00FE3D84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left="-72" w:right="-204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  <w:vAlign w:val="center"/>
          </w:tcPr>
          <w:p w14:paraId="4AF28AD8" w14:textId="77777777" w:rsidR="009D4604" w:rsidRPr="00183CE5" w:rsidRDefault="009D4604" w:rsidP="00FE3D84">
            <w:pPr>
              <w:pStyle w:val="acctfourfigures"/>
              <w:tabs>
                <w:tab w:val="decimal" w:pos="376"/>
              </w:tabs>
              <w:spacing w:line="240" w:lineRule="atLeast"/>
              <w:ind w:right="-216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C55357" w14:textId="6E03B671" w:rsidR="009D4604" w:rsidRPr="00183CE5" w:rsidRDefault="009D4604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-120"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9" w:type="dxa"/>
            <w:vAlign w:val="center"/>
          </w:tcPr>
          <w:p w14:paraId="0E1B0667" w14:textId="77777777" w:rsidR="009D4604" w:rsidRPr="00183CE5" w:rsidRDefault="009D4604" w:rsidP="00FE3D84">
            <w:pPr>
              <w:pStyle w:val="acctfourfigures"/>
              <w:tabs>
                <w:tab w:val="decimal" w:pos="376"/>
              </w:tabs>
              <w:spacing w:line="240" w:lineRule="atLeast"/>
              <w:ind w:right="-216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D15012" w14:textId="57CEDFF5" w:rsidR="009D4604" w:rsidRPr="00183CE5" w:rsidRDefault="009D4604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1,935,82</w:t>
            </w:r>
            <w:r w:rsidR="00AD52C3" w:rsidRPr="00183CE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8</w:t>
            </w:r>
          </w:p>
        </w:tc>
        <w:tc>
          <w:tcPr>
            <w:tcW w:w="240" w:type="dxa"/>
            <w:vAlign w:val="center"/>
          </w:tcPr>
          <w:p w14:paraId="21F9944A" w14:textId="77777777" w:rsidR="009D4604" w:rsidRPr="00183CE5" w:rsidRDefault="009D4604" w:rsidP="00FE3D84">
            <w:pPr>
              <w:tabs>
                <w:tab w:val="clear" w:pos="454"/>
                <w:tab w:val="decimal" w:pos="436"/>
              </w:tabs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BA94E0" w14:textId="45EC715E" w:rsidR="009D4604" w:rsidRPr="00183CE5" w:rsidRDefault="009D4604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2,161,707</w:t>
            </w:r>
          </w:p>
        </w:tc>
      </w:tr>
      <w:tr w:rsidR="00183CE5" w:rsidRPr="00183CE5" w14:paraId="1D43CBCA" w14:textId="77777777" w:rsidTr="009D4604">
        <w:trPr>
          <w:trHeight w:val="44"/>
        </w:trPr>
        <w:tc>
          <w:tcPr>
            <w:tcW w:w="1620" w:type="dxa"/>
          </w:tcPr>
          <w:p w14:paraId="0DFA3BAD" w14:textId="77777777" w:rsidR="00245F7D" w:rsidRPr="00183CE5" w:rsidRDefault="00245F7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79" w:hanging="81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กำไร</w:t>
            </w:r>
            <w:r w:rsidRPr="00183CE5">
              <w:rPr>
                <w:rFonts w:asciiTheme="majorBidi" w:hAnsiTheme="majorBidi" w:cstheme="majorBidi" w:hint="cs"/>
                <w:sz w:val="21"/>
                <w:szCs w:val="21"/>
                <w:cs/>
                <w:lang w:val="en-GB"/>
              </w:rPr>
              <w:t xml:space="preserve"> </w:t>
            </w:r>
            <w:r w:rsidRPr="00183CE5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(ขาดทุน)</w:t>
            </w:r>
            <w:r w:rsidRPr="00183CE5">
              <w:rPr>
                <w:rFonts w:asciiTheme="majorBidi" w:hAnsiTheme="majorBidi" w:cstheme="majorBidi" w:hint="cs"/>
                <w:sz w:val="21"/>
                <w:szCs w:val="21"/>
                <w:cs/>
                <w:lang w:val="en-GB"/>
              </w:rPr>
              <w:t xml:space="preserve"> ของ</w:t>
            </w:r>
          </w:p>
        </w:tc>
        <w:tc>
          <w:tcPr>
            <w:tcW w:w="810" w:type="dxa"/>
            <w:vAlign w:val="center"/>
          </w:tcPr>
          <w:p w14:paraId="53D004E8" w14:textId="77777777" w:rsidR="00245F7D" w:rsidRPr="00183CE5" w:rsidRDefault="00245F7D" w:rsidP="00FE3D84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63" w:type="dxa"/>
            <w:vAlign w:val="center"/>
          </w:tcPr>
          <w:p w14:paraId="6E5926CC" w14:textId="77777777" w:rsidR="00245F7D" w:rsidRPr="00183CE5" w:rsidRDefault="00245F7D" w:rsidP="00FE3D84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903" w:type="dxa"/>
            <w:vAlign w:val="center"/>
          </w:tcPr>
          <w:p w14:paraId="6D325D3D" w14:textId="77777777" w:rsidR="00245F7D" w:rsidRPr="00183CE5" w:rsidRDefault="00245F7D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40" w:type="dxa"/>
            <w:vAlign w:val="center"/>
          </w:tcPr>
          <w:p w14:paraId="402FD430" w14:textId="77777777" w:rsidR="00245F7D" w:rsidRPr="00183CE5" w:rsidRDefault="00245F7D" w:rsidP="00FE3D84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08" w:type="dxa"/>
            <w:vAlign w:val="center"/>
          </w:tcPr>
          <w:p w14:paraId="05EC05FD" w14:textId="77777777" w:rsidR="00245F7D" w:rsidRPr="00183CE5" w:rsidRDefault="00245F7D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4" w:type="dxa"/>
            <w:vAlign w:val="center"/>
          </w:tcPr>
          <w:p w14:paraId="4AAE7880" w14:textId="77777777" w:rsidR="00245F7D" w:rsidRPr="00183CE5" w:rsidRDefault="00245F7D" w:rsidP="00FE3D84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09" w:type="dxa"/>
            <w:vAlign w:val="center"/>
          </w:tcPr>
          <w:p w14:paraId="2251AC2E" w14:textId="77777777" w:rsidR="00245F7D" w:rsidRPr="00183CE5" w:rsidRDefault="00245F7D" w:rsidP="00FE3D84">
            <w:pPr>
              <w:tabs>
                <w:tab w:val="clear" w:pos="227"/>
                <w:tab w:val="clear" w:pos="454"/>
                <w:tab w:val="decimal" w:pos="464"/>
              </w:tabs>
              <w:ind w:right="-108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  <w:vAlign w:val="center"/>
          </w:tcPr>
          <w:p w14:paraId="324726D8" w14:textId="77777777" w:rsidR="00245F7D" w:rsidRPr="00183CE5" w:rsidRDefault="00245F7D" w:rsidP="00FE3D84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56" w:type="dxa"/>
            <w:vAlign w:val="center"/>
          </w:tcPr>
          <w:p w14:paraId="6EAA06E8" w14:textId="77777777" w:rsidR="00245F7D" w:rsidRPr="00183CE5" w:rsidRDefault="00245F7D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14:paraId="0BD7D557" w14:textId="77777777" w:rsidR="00245F7D" w:rsidRPr="00183CE5" w:rsidRDefault="00245F7D" w:rsidP="00FE3D84">
            <w:pPr>
              <w:tabs>
                <w:tab w:val="clear" w:pos="454"/>
                <w:tab w:val="decimal" w:pos="436"/>
                <w:tab w:val="decimal" w:pos="597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851" w:type="dxa"/>
            <w:vAlign w:val="center"/>
          </w:tcPr>
          <w:p w14:paraId="7220232C" w14:textId="77777777" w:rsidR="00245F7D" w:rsidRPr="00183CE5" w:rsidRDefault="00245F7D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6" w:type="dxa"/>
            <w:vAlign w:val="center"/>
          </w:tcPr>
          <w:p w14:paraId="55F25481" w14:textId="77777777" w:rsidR="00245F7D" w:rsidRPr="00183CE5" w:rsidRDefault="00245F7D" w:rsidP="00FE3D84">
            <w:pPr>
              <w:pStyle w:val="acctfourfigures"/>
              <w:tabs>
                <w:tab w:val="clear" w:pos="765"/>
                <w:tab w:val="decimal" w:pos="436"/>
                <w:tab w:val="decimal" w:pos="597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  <w:vAlign w:val="center"/>
          </w:tcPr>
          <w:p w14:paraId="4CA0CD14" w14:textId="77777777" w:rsidR="00245F7D" w:rsidRPr="00183CE5" w:rsidRDefault="00245F7D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8" w:type="dxa"/>
            <w:vAlign w:val="center"/>
          </w:tcPr>
          <w:p w14:paraId="4FE8478A" w14:textId="77777777" w:rsidR="00245F7D" w:rsidRPr="00183CE5" w:rsidRDefault="00245F7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98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940" w:type="dxa"/>
            <w:vAlign w:val="center"/>
          </w:tcPr>
          <w:p w14:paraId="1D0D59B8" w14:textId="77777777" w:rsidR="00245F7D" w:rsidRPr="00183CE5" w:rsidRDefault="00245F7D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44" w:type="dxa"/>
            <w:vAlign w:val="center"/>
          </w:tcPr>
          <w:p w14:paraId="2437A07E" w14:textId="77777777" w:rsidR="00245F7D" w:rsidRPr="00183CE5" w:rsidRDefault="00245F7D" w:rsidP="00FE3D84">
            <w:pPr>
              <w:tabs>
                <w:tab w:val="clear" w:pos="454"/>
                <w:tab w:val="decimal" w:pos="436"/>
                <w:tab w:val="decimal" w:pos="597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39" w:type="dxa"/>
            <w:vAlign w:val="center"/>
          </w:tcPr>
          <w:p w14:paraId="0514C18B" w14:textId="77777777" w:rsidR="00245F7D" w:rsidRPr="00183CE5" w:rsidRDefault="00245F7D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  <w:rtl/>
                <w:cs/>
              </w:rPr>
            </w:pPr>
          </w:p>
        </w:tc>
        <w:tc>
          <w:tcPr>
            <w:tcW w:w="270" w:type="dxa"/>
            <w:vAlign w:val="center"/>
          </w:tcPr>
          <w:p w14:paraId="085194B7" w14:textId="77777777" w:rsidR="00245F7D" w:rsidRPr="00183CE5" w:rsidRDefault="00245F7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72" w:right="-144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873" w:type="dxa"/>
            <w:vAlign w:val="center"/>
          </w:tcPr>
          <w:p w14:paraId="3CC2F231" w14:textId="77777777" w:rsidR="00245F7D" w:rsidRPr="00183CE5" w:rsidRDefault="00245F7D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  <w:vAlign w:val="center"/>
          </w:tcPr>
          <w:p w14:paraId="1DD2271B" w14:textId="77777777" w:rsidR="00245F7D" w:rsidRPr="00183CE5" w:rsidRDefault="00245F7D" w:rsidP="00FE3D8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center"/>
          </w:tcPr>
          <w:p w14:paraId="22330077" w14:textId="77777777" w:rsidR="00245F7D" w:rsidRPr="00183CE5" w:rsidRDefault="00245F7D" w:rsidP="00FE3D84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  <w:vAlign w:val="center"/>
          </w:tcPr>
          <w:p w14:paraId="19A59DEA" w14:textId="77777777" w:rsidR="00245F7D" w:rsidRPr="00183CE5" w:rsidRDefault="00245F7D" w:rsidP="00FE3D84">
            <w:pPr>
              <w:pStyle w:val="acctfourfigures"/>
              <w:tabs>
                <w:tab w:val="clear" w:pos="765"/>
                <w:tab w:val="decimal" w:pos="376"/>
                <w:tab w:val="decimal" w:pos="597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center"/>
          </w:tcPr>
          <w:p w14:paraId="01A7D4D5" w14:textId="77777777" w:rsidR="00245F7D" w:rsidRPr="00183CE5" w:rsidRDefault="00245F7D" w:rsidP="00FE3D84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49" w:type="dxa"/>
            <w:vAlign w:val="center"/>
          </w:tcPr>
          <w:p w14:paraId="1E9C930C" w14:textId="77777777" w:rsidR="00245F7D" w:rsidRPr="00183CE5" w:rsidRDefault="00245F7D" w:rsidP="00FE3D84">
            <w:pPr>
              <w:pStyle w:val="acctfourfigures"/>
              <w:tabs>
                <w:tab w:val="clear" w:pos="765"/>
                <w:tab w:val="decimal" w:pos="376"/>
                <w:tab w:val="decimal" w:pos="597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2" w:type="dxa"/>
            <w:vAlign w:val="center"/>
          </w:tcPr>
          <w:p w14:paraId="77C1F884" w14:textId="77777777" w:rsidR="00245F7D" w:rsidRPr="00183CE5" w:rsidRDefault="00245F7D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40" w:type="dxa"/>
            <w:vAlign w:val="center"/>
          </w:tcPr>
          <w:p w14:paraId="6767DE64" w14:textId="77777777" w:rsidR="00245F7D" w:rsidRPr="00183CE5" w:rsidRDefault="00245F7D" w:rsidP="00FE3D84">
            <w:pPr>
              <w:tabs>
                <w:tab w:val="clear" w:pos="454"/>
                <w:tab w:val="decimal" w:pos="436"/>
                <w:tab w:val="decimal" w:pos="597"/>
              </w:tabs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40" w:type="dxa"/>
            <w:vAlign w:val="center"/>
          </w:tcPr>
          <w:p w14:paraId="16CBA348" w14:textId="77777777" w:rsidR="00245F7D" w:rsidRPr="00183CE5" w:rsidRDefault="00245F7D" w:rsidP="00FE3D84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183CE5" w:rsidRPr="00183CE5" w:rsidDel="00B44016" w14:paraId="70C7E9B4" w14:textId="77777777" w:rsidTr="009D4604">
        <w:trPr>
          <w:trHeight w:val="44"/>
        </w:trPr>
        <w:tc>
          <w:tcPr>
            <w:tcW w:w="1620" w:type="dxa"/>
          </w:tcPr>
          <w:p w14:paraId="4CEDB490" w14:textId="77777777" w:rsidR="00245F7D" w:rsidRPr="00183CE5" w:rsidRDefault="00245F7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79" w:hanging="81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ab/>
            </w:r>
            <w:r w:rsidRPr="00183CE5">
              <w:rPr>
                <w:rFonts w:asciiTheme="majorBidi" w:hAnsiTheme="majorBidi" w:cstheme="majorBidi" w:hint="cs"/>
                <w:sz w:val="21"/>
                <w:szCs w:val="21"/>
                <w:cs/>
                <w:lang w:val="en-GB"/>
              </w:rPr>
              <w:t>ส่วนงานก่อนหักภาษี</w:t>
            </w:r>
          </w:p>
        </w:tc>
        <w:tc>
          <w:tcPr>
            <w:tcW w:w="810" w:type="dxa"/>
            <w:vAlign w:val="bottom"/>
          </w:tcPr>
          <w:p w14:paraId="5634CA48" w14:textId="58D292A3" w:rsidR="00245F7D" w:rsidRPr="00183CE5" w:rsidDel="00B44016" w:rsidRDefault="009D4604" w:rsidP="00FE3D84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421,887</w:t>
            </w:r>
          </w:p>
        </w:tc>
        <w:tc>
          <w:tcPr>
            <w:tcW w:w="263" w:type="dxa"/>
            <w:vAlign w:val="bottom"/>
          </w:tcPr>
          <w:p w14:paraId="4241216B" w14:textId="77777777" w:rsidR="00245F7D" w:rsidRPr="00183CE5" w:rsidRDefault="00245F7D" w:rsidP="00FE3D84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903" w:type="dxa"/>
            <w:vAlign w:val="bottom"/>
          </w:tcPr>
          <w:p w14:paraId="57ABE9F9" w14:textId="766CA758" w:rsidR="00245F7D" w:rsidRPr="00183CE5" w:rsidRDefault="009D4604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650,871</w:t>
            </w:r>
          </w:p>
        </w:tc>
        <w:tc>
          <w:tcPr>
            <w:tcW w:w="240" w:type="dxa"/>
            <w:vAlign w:val="bottom"/>
          </w:tcPr>
          <w:p w14:paraId="793BE911" w14:textId="77777777" w:rsidR="00245F7D" w:rsidRPr="00183CE5" w:rsidRDefault="00245F7D" w:rsidP="00FE3D84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0A693BCC" w14:textId="7CAA483C" w:rsidR="00245F7D" w:rsidRPr="00183CE5" w:rsidRDefault="009D4604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(37,089)</w:t>
            </w:r>
          </w:p>
        </w:tc>
        <w:tc>
          <w:tcPr>
            <w:tcW w:w="284" w:type="dxa"/>
            <w:vAlign w:val="bottom"/>
          </w:tcPr>
          <w:p w14:paraId="0227B616" w14:textId="77777777" w:rsidR="00245F7D" w:rsidRPr="00183CE5" w:rsidRDefault="00245F7D" w:rsidP="00FE3D84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09" w:type="dxa"/>
            <w:vAlign w:val="bottom"/>
          </w:tcPr>
          <w:p w14:paraId="48812D94" w14:textId="7FB55D47" w:rsidR="00245F7D" w:rsidRPr="00183CE5" w:rsidRDefault="009D4604" w:rsidP="00FE3D84">
            <w:pPr>
              <w:tabs>
                <w:tab w:val="clear" w:pos="227"/>
                <w:tab w:val="clear" w:pos="454"/>
                <w:tab w:val="decimal" w:pos="464"/>
              </w:tabs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(77,291)</w:t>
            </w:r>
          </w:p>
        </w:tc>
        <w:tc>
          <w:tcPr>
            <w:tcW w:w="236" w:type="dxa"/>
            <w:vAlign w:val="bottom"/>
          </w:tcPr>
          <w:p w14:paraId="1EBE5A77" w14:textId="77777777" w:rsidR="00245F7D" w:rsidRPr="00183CE5" w:rsidRDefault="00245F7D" w:rsidP="00FE3D84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6" w:type="dxa"/>
            <w:vAlign w:val="bottom"/>
          </w:tcPr>
          <w:p w14:paraId="07A14D98" w14:textId="39F96D52" w:rsidR="00245F7D" w:rsidRPr="00183CE5" w:rsidRDefault="009D4604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37,061</w:t>
            </w:r>
          </w:p>
        </w:tc>
        <w:tc>
          <w:tcPr>
            <w:tcW w:w="283" w:type="dxa"/>
            <w:vAlign w:val="bottom"/>
          </w:tcPr>
          <w:p w14:paraId="522A62D6" w14:textId="77777777" w:rsidR="00245F7D" w:rsidRPr="00183CE5" w:rsidRDefault="00245F7D" w:rsidP="00FE3D84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1" w:type="dxa"/>
            <w:vAlign w:val="bottom"/>
          </w:tcPr>
          <w:p w14:paraId="3F1E826F" w14:textId="5AF563B1" w:rsidR="00245F7D" w:rsidRPr="00183CE5" w:rsidRDefault="009D4604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40,347</w:t>
            </w:r>
          </w:p>
        </w:tc>
        <w:tc>
          <w:tcPr>
            <w:tcW w:w="236" w:type="dxa"/>
            <w:vAlign w:val="bottom"/>
          </w:tcPr>
          <w:p w14:paraId="107EBC3C" w14:textId="77777777" w:rsidR="00245F7D" w:rsidRPr="00183CE5" w:rsidRDefault="00245F7D" w:rsidP="00FE3D84">
            <w:pPr>
              <w:pStyle w:val="acctfourfigures"/>
              <w:tabs>
                <w:tab w:val="decimal" w:pos="436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6" w:type="dxa"/>
            <w:vAlign w:val="bottom"/>
          </w:tcPr>
          <w:p w14:paraId="69081074" w14:textId="4170E4CC" w:rsidR="00245F7D" w:rsidRPr="00183CE5" w:rsidRDefault="009D4604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92,477</w:t>
            </w:r>
          </w:p>
        </w:tc>
        <w:tc>
          <w:tcPr>
            <w:tcW w:w="238" w:type="dxa"/>
            <w:vAlign w:val="bottom"/>
          </w:tcPr>
          <w:p w14:paraId="756C16FE" w14:textId="77777777" w:rsidR="00245F7D" w:rsidRPr="00183CE5" w:rsidRDefault="00245F7D" w:rsidP="00FE3D84">
            <w:pPr>
              <w:tabs>
                <w:tab w:val="clear" w:pos="454"/>
                <w:tab w:val="decimal" w:pos="436"/>
              </w:tabs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940" w:type="dxa"/>
            <w:vAlign w:val="bottom"/>
          </w:tcPr>
          <w:p w14:paraId="4EBAFAD8" w14:textId="33AFCB43" w:rsidR="00245F7D" w:rsidRPr="00183CE5" w:rsidRDefault="009D4604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89,509</w:t>
            </w:r>
          </w:p>
        </w:tc>
        <w:tc>
          <w:tcPr>
            <w:tcW w:w="244" w:type="dxa"/>
            <w:vAlign w:val="bottom"/>
          </w:tcPr>
          <w:p w14:paraId="763611F3" w14:textId="77777777" w:rsidR="00245F7D" w:rsidRPr="00183CE5" w:rsidRDefault="00245F7D" w:rsidP="00FE3D84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39" w:type="dxa"/>
            <w:vAlign w:val="bottom"/>
          </w:tcPr>
          <w:p w14:paraId="135B7D2F" w14:textId="5481511D" w:rsidR="00245F7D" w:rsidRPr="00183CE5" w:rsidRDefault="009D4604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(47,577)</w:t>
            </w:r>
          </w:p>
        </w:tc>
        <w:tc>
          <w:tcPr>
            <w:tcW w:w="270" w:type="dxa"/>
            <w:vAlign w:val="bottom"/>
          </w:tcPr>
          <w:p w14:paraId="37DE28C0" w14:textId="77777777" w:rsidR="00245F7D" w:rsidRPr="00183CE5" w:rsidRDefault="00245F7D" w:rsidP="00FE3D84">
            <w:pPr>
              <w:tabs>
                <w:tab w:val="clear" w:pos="454"/>
                <w:tab w:val="decimal" w:pos="436"/>
              </w:tabs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  <w:rtl/>
                <w:lang w:eastAsia="en-GB"/>
              </w:rPr>
            </w:pPr>
          </w:p>
        </w:tc>
        <w:tc>
          <w:tcPr>
            <w:tcW w:w="873" w:type="dxa"/>
            <w:vAlign w:val="bottom"/>
          </w:tcPr>
          <w:p w14:paraId="60CE1BD3" w14:textId="0E02EA61" w:rsidR="00245F7D" w:rsidRPr="00183CE5" w:rsidRDefault="009D4604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(66,480)</w:t>
            </w:r>
          </w:p>
        </w:tc>
        <w:tc>
          <w:tcPr>
            <w:tcW w:w="270" w:type="dxa"/>
            <w:vAlign w:val="bottom"/>
          </w:tcPr>
          <w:p w14:paraId="5E0E51D4" w14:textId="77777777" w:rsidR="00245F7D" w:rsidRPr="00183CE5" w:rsidRDefault="00245F7D" w:rsidP="00FE3D84">
            <w:pPr>
              <w:pStyle w:val="acctfourfigures"/>
              <w:tabs>
                <w:tab w:val="decimal" w:pos="612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66662C99" w14:textId="2EAE92D7" w:rsidR="00245F7D" w:rsidRPr="00183CE5" w:rsidRDefault="009D4604" w:rsidP="00FE3D84">
            <w:pPr>
              <w:pStyle w:val="acctfourfigures"/>
              <w:tabs>
                <w:tab w:val="decimal" w:pos="510"/>
              </w:tabs>
              <w:spacing w:line="240" w:lineRule="atLeast"/>
              <w:ind w:right="-263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643C00" w:rsidRPr="00183CE5">
              <w:rPr>
                <w:rFonts w:asciiTheme="majorBidi" w:hAnsiTheme="majorBidi" w:cstheme="majorBidi"/>
                <w:sz w:val="21"/>
                <w:szCs w:val="21"/>
              </w:rPr>
              <w:t>247,719</w:t>
            </w:r>
            <w:r w:rsidRPr="00183CE5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270" w:type="dxa"/>
            <w:vAlign w:val="bottom"/>
          </w:tcPr>
          <w:p w14:paraId="78C9C9B6" w14:textId="77777777" w:rsidR="00245F7D" w:rsidRPr="00183CE5" w:rsidRDefault="00245F7D" w:rsidP="00FE3D84">
            <w:pPr>
              <w:pStyle w:val="acctfourfigures"/>
              <w:tabs>
                <w:tab w:val="decimal" w:pos="376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704C4D0A" w14:textId="3074DAF2" w:rsidR="00245F7D" w:rsidRPr="00183CE5" w:rsidRDefault="009D4604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24"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(209,592)</w:t>
            </w:r>
          </w:p>
        </w:tc>
        <w:tc>
          <w:tcPr>
            <w:tcW w:w="249" w:type="dxa"/>
            <w:vAlign w:val="bottom"/>
          </w:tcPr>
          <w:p w14:paraId="3A3477A3" w14:textId="77777777" w:rsidR="00245F7D" w:rsidRPr="00183CE5" w:rsidRDefault="00245F7D" w:rsidP="00FE3D84">
            <w:pPr>
              <w:pStyle w:val="acctfourfigures"/>
              <w:tabs>
                <w:tab w:val="decimal" w:pos="376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62" w:type="dxa"/>
            <w:vAlign w:val="bottom"/>
          </w:tcPr>
          <w:p w14:paraId="09DE7D90" w14:textId="23E77FC1" w:rsidR="00245F7D" w:rsidRPr="00183CE5" w:rsidRDefault="00643C00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219,041</w:t>
            </w:r>
          </w:p>
        </w:tc>
        <w:tc>
          <w:tcPr>
            <w:tcW w:w="240" w:type="dxa"/>
            <w:vAlign w:val="bottom"/>
          </w:tcPr>
          <w:p w14:paraId="3783AC85" w14:textId="77777777" w:rsidR="00245F7D" w:rsidRPr="00183CE5" w:rsidRDefault="00245F7D" w:rsidP="00FE3D84">
            <w:pPr>
              <w:tabs>
                <w:tab w:val="clear" w:pos="454"/>
                <w:tab w:val="decimal" w:pos="436"/>
              </w:tabs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40" w:type="dxa"/>
            <w:vAlign w:val="bottom"/>
          </w:tcPr>
          <w:p w14:paraId="517E2E6D" w14:textId="23EB9FE9" w:rsidR="00245F7D" w:rsidRPr="00183CE5" w:rsidRDefault="009D4604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427,364</w:t>
            </w:r>
          </w:p>
        </w:tc>
      </w:tr>
      <w:tr w:rsidR="00183CE5" w:rsidRPr="00183CE5" w:rsidDel="00B44016" w14:paraId="26962EFD" w14:textId="77777777" w:rsidTr="009D4604">
        <w:trPr>
          <w:trHeight w:val="44"/>
        </w:trPr>
        <w:tc>
          <w:tcPr>
            <w:tcW w:w="1620" w:type="dxa"/>
          </w:tcPr>
          <w:p w14:paraId="405DA3FD" w14:textId="77777777" w:rsidR="00245F7D" w:rsidRPr="00183CE5" w:rsidRDefault="00245F7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79" w:hanging="81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6368F5A7" w14:textId="77777777" w:rsidR="00245F7D" w:rsidRPr="00183CE5" w:rsidDel="00B44016" w:rsidRDefault="00245F7D" w:rsidP="00FE3D84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63" w:type="dxa"/>
            <w:vAlign w:val="center"/>
          </w:tcPr>
          <w:p w14:paraId="4CA4F237" w14:textId="77777777" w:rsidR="00245F7D" w:rsidRPr="00183CE5" w:rsidRDefault="00245F7D" w:rsidP="00FE3D84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903" w:type="dxa"/>
            <w:vAlign w:val="center"/>
          </w:tcPr>
          <w:p w14:paraId="6EED0D0E" w14:textId="77777777" w:rsidR="00245F7D" w:rsidRPr="00183CE5" w:rsidRDefault="00245F7D" w:rsidP="00FE3D84">
            <w:pPr>
              <w:tabs>
                <w:tab w:val="clear" w:pos="227"/>
                <w:tab w:val="clear" w:pos="454"/>
                <w:tab w:val="decimal" w:pos="502"/>
              </w:tabs>
              <w:ind w:left="-108" w:right="-54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240" w:type="dxa"/>
            <w:vAlign w:val="center"/>
          </w:tcPr>
          <w:p w14:paraId="171AD391" w14:textId="77777777" w:rsidR="00245F7D" w:rsidRPr="00183CE5" w:rsidRDefault="00245F7D" w:rsidP="00FE3D84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08" w:type="dxa"/>
            <w:vAlign w:val="center"/>
          </w:tcPr>
          <w:p w14:paraId="7B33105A" w14:textId="77777777" w:rsidR="00245F7D" w:rsidRPr="00183CE5" w:rsidDel="00B44016" w:rsidRDefault="00245F7D" w:rsidP="00FE3D84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-157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4" w:type="dxa"/>
            <w:vAlign w:val="center"/>
          </w:tcPr>
          <w:p w14:paraId="7107531D" w14:textId="77777777" w:rsidR="00245F7D" w:rsidRPr="00183CE5" w:rsidRDefault="00245F7D" w:rsidP="00FE3D84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09" w:type="dxa"/>
            <w:vAlign w:val="center"/>
          </w:tcPr>
          <w:p w14:paraId="410C7AA5" w14:textId="77777777" w:rsidR="00245F7D" w:rsidRPr="00183CE5" w:rsidRDefault="00245F7D" w:rsidP="00FE3D84">
            <w:pPr>
              <w:tabs>
                <w:tab w:val="clear" w:pos="227"/>
                <w:tab w:val="clear" w:pos="454"/>
                <w:tab w:val="decimal" w:pos="488"/>
              </w:tabs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  <w:vAlign w:val="center"/>
          </w:tcPr>
          <w:p w14:paraId="16C9D034" w14:textId="77777777" w:rsidR="00245F7D" w:rsidRPr="00183CE5" w:rsidRDefault="00245F7D" w:rsidP="00FE3D84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56" w:type="dxa"/>
            <w:vAlign w:val="center"/>
          </w:tcPr>
          <w:p w14:paraId="57452093" w14:textId="77777777" w:rsidR="00245F7D" w:rsidRPr="00183CE5" w:rsidDel="00B44016" w:rsidRDefault="00245F7D" w:rsidP="00FE3D84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14:paraId="11FF7E66" w14:textId="77777777" w:rsidR="00245F7D" w:rsidRPr="00183CE5" w:rsidRDefault="00245F7D" w:rsidP="00FE3D84">
            <w:pPr>
              <w:tabs>
                <w:tab w:val="clear" w:pos="454"/>
                <w:tab w:val="decimal" w:pos="436"/>
                <w:tab w:val="decimal" w:pos="597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851" w:type="dxa"/>
            <w:vAlign w:val="center"/>
          </w:tcPr>
          <w:p w14:paraId="11A0BE1D" w14:textId="77777777" w:rsidR="00245F7D" w:rsidRPr="00183CE5" w:rsidDel="00B44016" w:rsidRDefault="00245F7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236" w:type="dxa"/>
            <w:vAlign w:val="center"/>
          </w:tcPr>
          <w:p w14:paraId="5EAA14B5" w14:textId="77777777" w:rsidR="00245F7D" w:rsidRPr="00183CE5" w:rsidRDefault="00245F7D" w:rsidP="00FE3D84">
            <w:pPr>
              <w:pStyle w:val="acctfourfigures"/>
              <w:tabs>
                <w:tab w:val="clear" w:pos="765"/>
                <w:tab w:val="decimal" w:pos="436"/>
                <w:tab w:val="decimal" w:pos="597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  <w:vAlign w:val="center"/>
          </w:tcPr>
          <w:p w14:paraId="3DE94A1B" w14:textId="77777777" w:rsidR="00245F7D" w:rsidRPr="00183CE5" w:rsidDel="00B44016" w:rsidRDefault="00245F7D" w:rsidP="00FE3D84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8" w:type="dxa"/>
            <w:vAlign w:val="center"/>
          </w:tcPr>
          <w:p w14:paraId="39CCCC4B" w14:textId="77777777" w:rsidR="00245F7D" w:rsidRPr="00183CE5" w:rsidRDefault="00245F7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98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940" w:type="dxa"/>
            <w:vAlign w:val="center"/>
          </w:tcPr>
          <w:p w14:paraId="00C634F6" w14:textId="77777777" w:rsidR="00245F7D" w:rsidRPr="00183CE5" w:rsidDel="00B44016" w:rsidRDefault="00245F7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5" w:right="-198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244" w:type="dxa"/>
            <w:vAlign w:val="center"/>
          </w:tcPr>
          <w:p w14:paraId="4EEA816E" w14:textId="77777777" w:rsidR="00245F7D" w:rsidRPr="00183CE5" w:rsidRDefault="00245F7D" w:rsidP="00FE3D84">
            <w:pPr>
              <w:tabs>
                <w:tab w:val="clear" w:pos="454"/>
                <w:tab w:val="decimal" w:pos="436"/>
                <w:tab w:val="decimal" w:pos="597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39" w:type="dxa"/>
            <w:vAlign w:val="center"/>
          </w:tcPr>
          <w:p w14:paraId="15743E6B" w14:textId="77777777" w:rsidR="00245F7D" w:rsidRPr="00183CE5" w:rsidDel="00B44016" w:rsidRDefault="00245F7D" w:rsidP="00FE3D84">
            <w:pPr>
              <w:pStyle w:val="acctfourfigures"/>
              <w:tabs>
                <w:tab w:val="clear" w:pos="765"/>
                <w:tab w:val="decimal" w:pos="169"/>
              </w:tabs>
              <w:spacing w:line="240" w:lineRule="atLeast"/>
              <w:ind w:right="-18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  <w:vAlign w:val="center"/>
          </w:tcPr>
          <w:p w14:paraId="278B4B91" w14:textId="77777777" w:rsidR="00245F7D" w:rsidRPr="00183CE5" w:rsidRDefault="00245F7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72" w:right="-144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873" w:type="dxa"/>
            <w:vAlign w:val="center"/>
          </w:tcPr>
          <w:p w14:paraId="25DEB219" w14:textId="77777777" w:rsidR="00245F7D" w:rsidRPr="00183CE5" w:rsidRDefault="00245F7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right="-144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270" w:type="dxa"/>
            <w:vAlign w:val="center"/>
          </w:tcPr>
          <w:p w14:paraId="6B633A4D" w14:textId="77777777" w:rsidR="00245F7D" w:rsidRPr="00183CE5" w:rsidRDefault="00245F7D" w:rsidP="00FE3D8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58C09847" w14:textId="77777777" w:rsidR="00245F7D" w:rsidRPr="00183CE5" w:rsidDel="00B44016" w:rsidRDefault="00245F7D" w:rsidP="00FE3D84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0" w:right="-26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  <w:vAlign w:val="center"/>
          </w:tcPr>
          <w:p w14:paraId="6F9EC2D1" w14:textId="77777777" w:rsidR="00245F7D" w:rsidRPr="00183CE5" w:rsidRDefault="00245F7D" w:rsidP="00FE3D84">
            <w:pPr>
              <w:pStyle w:val="acctfourfigures"/>
              <w:tabs>
                <w:tab w:val="clear" w:pos="765"/>
                <w:tab w:val="decimal" w:pos="376"/>
                <w:tab w:val="decimal" w:pos="597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38A4C2C3" w14:textId="77777777" w:rsidR="00245F7D" w:rsidRPr="00183CE5" w:rsidDel="00B44016" w:rsidRDefault="00245F7D" w:rsidP="00FE3D84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120" w:right="-160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49" w:type="dxa"/>
            <w:vAlign w:val="center"/>
          </w:tcPr>
          <w:p w14:paraId="23D08FFA" w14:textId="77777777" w:rsidR="00245F7D" w:rsidRPr="00183CE5" w:rsidRDefault="00245F7D" w:rsidP="00FE3D84">
            <w:pPr>
              <w:pStyle w:val="acctfourfigures"/>
              <w:tabs>
                <w:tab w:val="clear" w:pos="765"/>
                <w:tab w:val="decimal" w:pos="376"/>
                <w:tab w:val="decimal" w:pos="597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2" w:type="dxa"/>
            <w:vAlign w:val="center"/>
          </w:tcPr>
          <w:p w14:paraId="13303B32" w14:textId="77777777" w:rsidR="00245F7D" w:rsidRPr="00183CE5" w:rsidDel="00B44016" w:rsidRDefault="00245F7D" w:rsidP="00FE3D8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19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40" w:type="dxa"/>
            <w:vAlign w:val="center"/>
          </w:tcPr>
          <w:p w14:paraId="3C5BAAAE" w14:textId="77777777" w:rsidR="00245F7D" w:rsidRPr="00183CE5" w:rsidRDefault="00245F7D" w:rsidP="00FE3D84">
            <w:pPr>
              <w:tabs>
                <w:tab w:val="clear" w:pos="454"/>
                <w:tab w:val="decimal" w:pos="436"/>
                <w:tab w:val="decimal" w:pos="597"/>
              </w:tabs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40" w:type="dxa"/>
            <w:vAlign w:val="center"/>
          </w:tcPr>
          <w:p w14:paraId="23AFB3EC" w14:textId="77777777" w:rsidR="00245F7D" w:rsidRPr="00183CE5" w:rsidDel="00B44016" w:rsidRDefault="00245F7D" w:rsidP="00FE3D84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81" w:right="-10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183CE5" w:rsidRPr="00183CE5" w14:paraId="3C8DAD8D" w14:textId="77777777" w:rsidTr="009D4604">
        <w:trPr>
          <w:trHeight w:val="337"/>
        </w:trPr>
        <w:tc>
          <w:tcPr>
            <w:tcW w:w="1620" w:type="dxa"/>
          </w:tcPr>
          <w:p w14:paraId="6A9579F9" w14:textId="4078A108" w:rsidR="00245F7D" w:rsidRPr="00183CE5" w:rsidRDefault="00245F7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79" w:hanging="81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สินทรัพย์รวมของส่วนงาน</w:t>
            </w:r>
            <w:r w:rsidRPr="00183CE5"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  <w:t xml:space="preserve"> </w:t>
            </w:r>
            <w:r w:rsidRPr="00183CE5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 xml:space="preserve">ณ </w:t>
            </w:r>
            <w:r w:rsidRPr="00183CE5">
              <w:rPr>
                <w:rFonts w:asciiTheme="majorBidi" w:hAnsiTheme="majorBidi" w:cstheme="majorBidi" w:hint="cs"/>
                <w:sz w:val="21"/>
                <w:szCs w:val="21"/>
                <w:cs/>
              </w:rPr>
              <w:t xml:space="preserve">30 </w:t>
            </w:r>
            <w:r w:rsidR="002F5629" w:rsidRPr="00183CE5">
              <w:rPr>
                <w:rFonts w:asciiTheme="majorBidi" w:hAnsiTheme="majorBidi" w:cstheme="majorBidi" w:hint="cs"/>
                <w:sz w:val="21"/>
                <w:szCs w:val="21"/>
                <w:cs/>
                <w:lang w:val="en-GB"/>
              </w:rPr>
              <w:t>กันยายน</w:t>
            </w:r>
            <w:r w:rsidRPr="00183CE5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</w:t>
            </w:r>
            <w:r w:rsidRPr="00183CE5">
              <w:rPr>
                <w:rFonts w:asciiTheme="majorBidi" w:hAnsiTheme="majorBidi" w:cstheme="majorBidi"/>
                <w:sz w:val="21"/>
                <w:szCs w:val="21"/>
              </w:rPr>
              <w:t xml:space="preserve">/ </w:t>
            </w:r>
            <w:r w:rsidRPr="00183CE5">
              <w:rPr>
                <w:rFonts w:asciiTheme="majorBidi" w:hAnsiTheme="majorBidi" w:cstheme="majorBidi"/>
                <w:sz w:val="21"/>
                <w:szCs w:val="21"/>
              </w:rPr>
              <w:br/>
              <w:t xml:space="preserve">31 </w:t>
            </w:r>
            <w:r w:rsidRPr="00183CE5">
              <w:rPr>
                <w:rFonts w:asciiTheme="majorBidi" w:hAnsiTheme="majorBidi" w:cstheme="majorBidi"/>
                <w:sz w:val="21"/>
                <w:szCs w:val="21"/>
                <w:cs/>
              </w:rPr>
              <w:t>ธันวาคม</w:t>
            </w:r>
          </w:p>
        </w:tc>
        <w:tc>
          <w:tcPr>
            <w:tcW w:w="810" w:type="dxa"/>
            <w:vAlign w:val="bottom"/>
          </w:tcPr>
          <w:p w14:paraId="03752C0A" w14:textId="3643360C" w:rsidR="00245F7D" w:rsidRPr="00183CE5" w:rsidRDefault="009D4604" w:rsidP="00FE3D84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6,117,495</w:t>
            </w:r>
          </w:p>
        </w:tc>
        <w:tc>
          <w:tcPr>
            <w:tcW w:w="263" w:type="dxa"/>
            <w:vAlign w:val="bottom"/>
          </w:tcPr>
          <w:p w14:paraId="4127224C" w14:textId="77777777" w:rsidR="00245F7D" w:rsidRPr="00183CE5" w:rsidRDefault="00245F7D" w:rsidP="00FE3D84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903" w:type="dxa"/>
            <w:vAlign w:val="bottom"/>
          </w:tcPr>
          <w:p w14:paraId="743B7A8D" w14:textId="6F22DEFD" w:rsidR="00245F7D" w:rsidRPr="00183CE5" w:rsidRDefault="009D4604" w:rsidP="00FE3D84">
            <w:pPr>
              <w:tabs>
                <w:tab w:val="clear" w:pos="454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  <w:t>7,160,199</w:t>
            </w:r>
          </w:p>
        </w:tc>
        <w:tc>
          <w:tcPr>
            <w:tcW w:w="240" w:type="dxa"/>
            <w:vAlign w:val="bottom"/>
          </w:tcPr>
          <w:p w14:paraId="28D9747A" w14:textId="77777777" w:rsidR="00245F7D" w:rsidRPr="00183CE5" w:rsidRDefault="00245F7D" w:rsidP="00FE3D84">
            <w:pPr>
              <w:tabs>
                <w:tab w:val="clear" w:pos="454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08" w:type="dxa"/>
            <w:vAlign w:val="bottom"/>
          </w:tcPr>
          <w:p w14:paraId="39562C89" w14:textId="601A14A3" w:rsidR="00245F7D" w:rsidRPr="00183CE5" w:rsidRDefault="009D4604" w:rsidP="00FE3D84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358,529</w:t>
            </w:r>
          </w:p>
        </w:tc>
        <w:tc>
          <w:tcPr>
            <w:tcW w:w="284" w:type="dxa"/>
            <w:vAlign w:val="bottom"/>
          </w:tcPr>
          <w:p w14:paraId="39F750CC" w14:textId="77777777" w:rsidR="00245F7D" w:rsidRPr="00183CE5" w:rsidRDefault="00245F7D" w:rsidP="00FE3D84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09" w:type="dxa"/>
            <w:vAlign w:val="bottom"/>
          </w:tcPr>
          <w:p w14:paraId="33847D0E" w14:textId="751D2A76" w:rsidR="00245F7D" w:rsidRPr="00183CE5" w:rsidRDefault="009D4604" w:rsidP="00FE3D84">
            <w:pPr>
              <w:tabs>
                <w:tab w:val="clear" w:pos="227"/>
                <w:tab w:val="clear" w:pos="454"/>
                <w:tab w:val="decimal" w:pos="488"/>
              </w:tabs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101,668</w:t>
            </w:r>
          </w:p>
        </w:tc>
        <w:tc>
          <w:tcPr>
            <w:tcW w:w="236" w:type="dxa"/>
            <w:vAlign w:val="bottom"/>
          </w:tcPr>
          <w:p w14:paraId="7CBE5CF8" w14:textId="77777777" w:rsidR="00245F7D" w:rsidRPr="00183CE5" w:rsidRDefault="00245F7D" w:rsidP="00FE3D84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56" w:type="dxa"/>
            <w:vAlign w:val="bottom"/>
          </w:tcPr>
          <w:p w14:paraId="2E01A2F6" w14:textId="284A984A" w:rsidR="00245F7D" w:rsidRPr="00183CE5" w:rsidRDefault="009D4604" w:rsidP="00FE3D8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80,780</w:t>
            </w:r>
          </w:p>
        </w:tc>
        <w:tc>
          <w:tcPr>
            <w:tcW w:w="283" w:type="dxa"/>
            <w:vAlign w:val="bottom"/>
          </w:tcPr>
          <w:p w14:paraId="0FD57D6E" w14:textId="77777777" w:rsidR="00245F7D" w:rsidRPr="00183CE5" w:rsidRDefault="00245F7D" w:rsidP="00FE3D84">
            <w:pPr>
              <w:tabs>
                <w:tab w:val="clear" w:pos="454"/>
                <w:tab w:val="decimal" w:pos="436"/>
                <w:tab w:val="decimal" w:pos="597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851" w:type="dxa"/>
            <w:vAlign w:val="bottom"/>
          </w:tcPr>
          <w:p w14:paraId="17A57D5B" w14:textId="47C79E57" w:rsidR="00245F7D" w:rsidRPr="00183CE5" w:rsidRDefault="009D460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  <w:t>13,917</w:t>
            </w:r>
          </w:p>
        </w:tc>
        <w:tc>
          <w:tcPr>
            <w:tcW w:w="236" w:type="dxa"/>
            <w:vAlign w:val="bottom"/>
          </w:tcPr>
          <w:p w14:paraId="42C6C41B" w14:textId="77777777" w:rsidR="00245F7D" w:rsidRPr="00183CE5" w:rsidRDefault="00245F7D" w:rsidP="00FE3D84">
            <w:pPr>
              <w:pStyle w:val="acctfourfigures"/>
              <w:tabs>
                <w:tab w:val="clear" w:pos="765"/>
                <w:tab w:val="decimal" w:pos="436"/>
                <w:tab w:val="decimal" w:pos="597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  <w:vAlign w:val="bottom"/>
          </w:tcPr>
          <w:p w14:paraId="5E5E148D" w14:textId="0E3984F0" w:rsidR="00245F7D" w:rsidRPr="00183CE5" w:rsidRDefault="009D4604" w:rsidP="00FE3D84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663,888</w:t>
            </w:r>
          </w:p>
        </w:tc>
        <w:tc>
          <w:tcPr>
            <w:tcW w:w="238" w:type="dxa"/>
            <w:vAlign w:val="bottom"/>
          </w:tcPr>
          <w:p w14:paraId="5A474FC5" w14:textId="77777777" w:rsidR="00245F7D" w:rsidRPr="00183CE5" w:rsidRDefault="00245F7D" w:rsidP="00FE3D84">
            <w:pPr>
              <w:tabs>
                <w:tab w:val="clear" w:pos="454"/>
                <w:tab w:val="decimal" w:pos="436"/>
                <w:tab w:val="decimal" w:pos="597"/>
              </w:tabs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940" w:type="dxa"/>
            <w:vAlign w:val="bottom"/>
          </w:tcPr>
          <w:p w14:paraId="3D9A1E0E" w14:textId="3C9B0AD6" w:rsidR="00245F7D" w:rsidRPr="00183CE5" w:rsidRDefault="009D460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98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797,349</w:t>
            </w:r>
          </w:p>
        </w:tc>
        <w:tc>
          <w:tcPr>
            <w:tcW w:w="244" w:type="dxa"/>
            <w:vAlign w:val="bottom"/>
          </w:tcPr>
          <w:p w14:paraId="5C7FD421" w14:textId="77777777" w:rsidR="00245F7D" w:rsidRPr="00183CE5" w:rsidRDefault="00245F7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15" w:right="-79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39" w:type="dxa"/>
            <w:vAlign w:val="bottom"/>
          </w:tcPr>
          <w:p w14:paraId="2EF9D60C" w14:textId="220EC928" w:rsidR="00245F7D" w:rsidRPr="00183CE5" w:rsidRDefault="009D4604" w:rsidP="00FE3D84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116,743</w:t>
            </w:r>
          </w:p>
        </w:tc>
        <w:tc>
          <w:tcPr>
            <w:tcW w:w="270" w:type="dxa"/>
            <w:vAlign w:val="bottom"/>
          </w:tcPr>
          <w:p w14:paraId="41955EF4" w14:textId="77777777" w:rsidR="00245F7D" w:rsidRPr="00183CE5" w:rsidRDefault="00245F7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98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873" w:type="dxa"/>
            <w:vAlign w:val="bottom"/>
          </w:tcPr>
          <w:p w14:paraId="38E5EB92" w14:textId="7B0BAEBB" w:rsidR="00245F7D" w:rsidRPr="00183CE5" w:rsidRDefault="009D460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144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  <w:lang w:val="en-GB"/>
              </w:rPr>
              <w:t>105,809</w:t>
            </w:r>
          </w:p>
        </w:tc>
        <w:tc>
          <w:tcPr>
            <w:tcW w:w="270" w:type="dxa"/>
            <w:vAlign w:val="bottom"/>
          </w:tcPr>
          <w:p w14:paraId="678B1A67" w14:textId="77777777" w:rsidR="00245F7D" w:rsidRPr="00183CE5" w:rsidRDefault="00245F7D" w:rsidP="00FE3D84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5E80BD81" w14:textId="242D7C4B" w:rsidR="00245F7D" w:rsidRPr="00183CE5" w:rsidRDefault="009D4604" w:rsidP="00FE3D84">
            <w:pPr>
              <w:pStyle w:val="acctfourfigures"/>
              <w:tabs>
                <w:tab w:val="clear" w:pos="765"/>
                <w:tab w:val="decimal" w:pos="495"/>
                <w:tab w:val="decimal" w:pos="597"/>
              </w:tabs>
              <w:spacing w:line="240" w:lineRule="atLeast"/>
              <w:ind w:right="-144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5,667,</w:t>
            </w:r>
            <w:r w:rsidR="00AD52C3" w:rsidRPr="00183CE5">
              <w:rPr>
                <w:rFonts w:asciiTheme="majorBidi" w:hAnsiTheme="majorBidi" w:cstheme="majorBidi"/>
                <w:sz w:val="21"/>
                <w:szCs w:val="21"/>
              </w:rPr>
              <w:t>067</w:t>
            </w:r>
          </w:p>
        </w:tc>
        <w:tc>
          <w:tcPr>
            <w:tcW w:w="270" w:type="dxa"/>
            <w:vAlign w:val="bottom"/>
          </w:tcPr>
          <w:p w14:paraId="0BF2E0C6" w14:textId="77777777" w:rsidR="00245F7D" w:rsidRPr="00183CE5" w:rsidRDefault="00245F7D" w:rsidP="00FE3D84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72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1353D9FA" w14:textId="794919F6" w:rsidR="00245F7D" w:rsidRPr="00183CE5" w:rsidRDefault="009D4604" w:rsidP="00FE3D84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20" w:right="-160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6,435,190</w:t>
            </w:r>
          </w:p>
        </w:tc>
        <w:tc>
          <w:tcPr>
            <w:tcW w:w="249" w:type="dxa"/>
            <w:vAlign w:val="bottom"/>
          </w:tcPr>
          <w:p w14:paraId="68EB600A" w14:textId="77777777" w:rsidR="00245F7D" w:rsidRPr="00183CE5" w:rsidRDefault="00245F7D" w:rsidP="00FE3D84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2" w:type="dxa"/>
            <w:vAlign w:val="bottom"/>
          </w:tcPr>
          <w:p w14:paraId="28D04A1C" w14:textId="2AD822F4" w:rsidR="00245F7D" w:rsidRPr="00183CE5" w:rsidRDefault="009D4604" w:rsidP="00FE3D8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80" w:right="-198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13,004,</w:t>
            </w:r>
            <w:r w:rsidR="00AD52C3" w:rsidRPr="00183CE5">
              <w:rPr>
                <w:rFonts w:asciiTheme="majorBidi" w:hAnsiTheme="majorBidi" w:cstheme="majorBidi"/>
                <w:sz w:val="21"/>
                <w:szCs w:val="21"/>
              </w:rPr>
              <w:t>500</w:t>
            </w:r>
          </w:p>
        </w:tc>
        <w:tc>
          <w:tcPr>
            <w:tcW w:w="240" w:type="dxa"/>
            <w:vAlign w:val="bottom"/>
          </w:tcPr>
          <w:p w14:paraId="59B7CBEB" w14:textId="77777777" w:rsidR="00245F7D" w:rsidRPr="00183CE5" w:rsidRDefault="00245F7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98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40" w:type="dxa"/>
            <w:vAlign w:val="bottom"/>
          </w:tcPr>
          <w:p w14:paraId="360D6FFA" w14:textId="082687C0" w:rsidR="00245F7D" w:rsidRPr="00183CE5" w:rsidRDefault="009D4604" w:rsidP="00FE3D84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81" w:right="-109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14,614,132</w:t>
            </w:r>
          </w:p>
        </w:tc>
      </w:tr>
      <w:tr w:rsidR="00183CE5" w:rsidRPr="00183CE5" w14:paraId="299C93C7" w14:textId="77777777" w:rsidTr="009D4604">
        <w:trPr>
          <w:trHeight w:val="337"/>
        </w:trPr>
        <w:tc>
          <w:tcPr>
            <w:tcW w:w="1620" w:type="dxa"/>
          </w:tcPr>
          <w:p w14:paraId="2247CAFF" w14:textId="77777777" w:rsidR="00245F7D" w:rsidRPr="00183CE5" w:rsidRDefault="00245F7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5" w:right="-79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หนี้สินรวมของส่วนงาน</w:t>
            </w:r>
            <w:r w:rsidRPr="00183CE5">
              <w:rPr>
                <w:rFonts w:asciiTheme="majorBidi" w:hAnsiTheme="majorBidi" w:cstheme="majorBidi" w:hint="cs"/>
                <w:sz w:val="21"/>
                <w:szCs w:val="21"/>
                <w:cs/>
                <w:lang w:val="en-GB"/>
              </w:rPr>
              <w:t xml:space="preserve"> </w:t>
            </w:r>
          </w:p>
          <w:p w14:paraId="37436B22" w14:textId="079D7331" w:rsidR="00245F7D" w:rsidRPr="00183CE5" w:rsidRDefault="00245F7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9" w:right="-79" w:hanging="84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ab/>
            </w:r>
            <w:r w:rsidRPr="00183CE5">
              <w:rPr>
                <w:rFonts w:asciiTheme="majorBidi" w:hAnsiTheme="majorBidi" w:cstheme="majorBidi" w:hint="cs"/>
                <w:sz w:val="21"/>
                <w:szCs w:val="21"/>
                <w:cs/>
                <w:lang w:val="en-GB"/>
              </w:rPr>
              <w:t xml:space="preserve">ณ </w:t>
            </w:r>
            <w:r w:rsidRPr="00183CE5">
              <w:rPr>
                <w:rFonts w:asciiTheme="majorBidi" w:hAnsiTheme="majorBidi" w:cstheme="majorBidi" w:hint="cs"/>
                <w:sz w:val="21"/>
                <w:szCs w:val="21"/>
                <w:cs/>
              </w:rPr>
              <w:t xml:space="preserve">30 </w:t>
            </w:r>
            <w:r w:rsidR="002F5629" w:rsidRPr="00183CE5">
              <w:rPr>
                <w:rFonts w:asciiTheme="majorBidi" w:hAnsiTheme="majorBidi" w:cstheme="majorBidi" w:hint="cs"/>
                <w:sz w:val="21"/>
                <w:szCs w:val="21"/>
                <w:cs/>
                <w:lang w:val="en-GB"/>
              </w:rPr>
              <w:t>กันยายน</w:t>
            </w:r>
            <w:r w:rsidRPr="00183CE5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</w:t>
            </w:r>
            <w:r w:rsidRPr="00183CE5">
              <w:rPr>
                <w:rFonts w:asciiTheme="majorBidi" w:hAnsiTheme="majorBidi" w:cstheme="majorBidi"/>
                <w:sz w:val="21"/>
                <w:szCs w:val="21"/>
              </w:rPr>
              <w:t xml:space="preserve">/ </w:t>
            </w:r>
            <w:r w:rsidRPr="00183CE5">
              <w:rPr>
                <w:rFonts w:asciiTheme="majorBidi" w:hAnsiTheme="majorBidi" w:cstheme="majorBidi"/>
                <w:sz w:val="21"/>
                <w:szCs w:val="21"/>
              </w:rPr>
              <w:br/>
              <w:t xml:space="preserve">31 </w:t>
            </w:r>
            <w:r w:rsidRPr="00183CE5">
              <w:rPr>
                <w:rFonts w:asciiTheme="majorBidi" w:hAnsiTheme="majorBidi" w:cstheme="majorBidi"/>
                <w:sz w:val="21"/>
                <w:szCs w:val="21"/>
                <w:cs/>
              </w:rPr>
              <w:t>ธันวาคม</w:t>
            </w:r>
          </w:p>
        </w:tc>
        <w:tc>
          <w:tcPr>
            <w:tcW w:w="810" w:type="dxa"/>
            <w:vAlign w:val="bottom"/>
          </w:tcPr>
          <w:p w14:paraId="3071D0AB" w14:textId="106CFF40" w:rsidR="00245F7D" w:rsidRPr="00183CE5" w:rsidRDefault="009D4604" w:rsidP="00FE3D84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6,910,330</w:t>
            </w:r>
          </w:p>
        </w:tc>
        <w:tc>
          <w:tcPr>
            <w:tcW w:w="263" w:type="dxa"/>
            <w:vAlign w:val="bottom"/>
          </w:tcPr>
          <w:p w14:paraId="195EF761" w14:textId="77777777" w:rsidR="00245F7D" w:rsidRPr="00183CE5" w:rsidRDefault="00245F7D" w:rsidP="00FE3D84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903" w:type="dxa"/>
            <w:vAlign w:val="bottom"/>
          </w:tcPr>
          <w:p w14:paraId="54216823" w14:textId="32462541" w:rsidR="00245F7D" w:rsidRPr="00183CE5" w:rsidRDefault="009D4604" w:rsidP="00FE3D84">
            <w:pPr>
              <w:tabs>
                <w:tab w:val="clear" w:pos="454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  <w:t>8,661,850</w:t>
            </w:r>
          </w:p>
        </w:tc>
        <w:tc>
          <w:tcPr>
            <w:tcW w:w="240" w:type="dxa"/>
            <w:vAlign w:val="bottom"/>
          </w:tcPr>
          <w:p w14:paraId="20A4EB32" w14:textId="77777777" w:rsidR="00245F7D" w:rsidRPr="00183CE5" w:rsidRDefault="00245F7D" w:rsidP="00FE3D84">
            <w:pPr>
              <w:tabs>
                <w:tab w:val="clear" w:pos="454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08" w:type="dxa"/>
            <w:vAlign w:val="bottom"/>
          </w:tcPr>
          <w:p w14:paraId="71DFA6E4" w14:textId="790E0D55" w:rsidR="00245F7D" w:rsidRPr="00183CE5" w:rsidRDefault="009D4604" w:rsidP="00FE3D84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58,919</w:t>
            </w:r>
          </w:p>
        </w:tc>
        <w:tc>
          <w:tcPr>
            <w:tcW w:w="284" w:type="dxa"/>
            <w:vAlign w:val="bottom"/>
          </w:tcPr>
          <w:p w14:paraId="2C126ED7" w14:textId="77777777" w:rsidR="00245F7D" w:rsidRPr="00183CE5" w:rsidRDefault="00245F7D" w:rsidP="00FE3D84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09" w:type="dxa"/>
            <w:vAlign w:val="bottom"/>
          </w:tcPr>
          <w:p w14:paraId="73431AE5" w14:textId="4076951E" w:rsidR="00245F7D" w:rsidRPr="00183CE5" w:rsidRDefault="009D4604" w:rsidP="00FE3D84">
            <w:pPr>
              <w:tabs>
                <w:tab w:val="clear" w:pos="227"/>
                <w:tab w:val="clear" w:pos="454"/>
                <w:tab w:val="decimal" w:pos="488"/>
              </w:tabs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75,689</w:t>
            </w:r>
          </w:p>
        </w:tc>
        <w:tc>
          <w:tcPr>
            <w:tcW w:w="236" w:type="dxa"/>
            <w:vAlign w:val="bottom"/>
          </w:tcPr>
          <w:p w14:paraId="706BA711" w14:textId="77777777" w:rsidR="00245F7D" w:rsidRPr="00183CE5" w:rsidRDefault="00245F7D" w:rsidP="00FE3D84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56" w:type="dxa"/>
            <w:vAlign w:val="bottom"/>
          </w:tcPr>
          <w:p w14:paraId="6CF53C52" w14:textId="17196BEE" w:rsidR="00245F7D" w:rsidRPr="00183CE5" w:rsidRDefault="009D4604" w:rsidP="00FE3D84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8,538</w:t>
            </w:r>
          </w:p>
        </w:tc>
        <w:tc>
          <w:tcPr>
            <w:tcW w:w="283" w:type="dxa"/>
            <w:vAlign w:val="bottom"/>
          </w:tcPr>
          <w:p w14:paraId="17180D74" w14:textId="77777777" w:rsidR="00245F7D" w:rsidRPr="00183CE5" w:rsidRDefault="00245F7D" w:rsidP="00FE3D84">
            <w:pPr>
              <w:tabs>
                <w:tab w:val="clear" w:pos="454"/>
                <w:tab w:val="decimal" w:pos="436"/>
                <w:tab w:val="decimal" w:pos="597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851" w:type="dxa"/>
            <w:vAlign w:val="bottom"/>
          </w:tcPr>
          <w:p w14:paraId="03240FA5" w14:textId="3BE7A0D5" w:rsidR="00245F7D" w:rsidRPr="00183CE5" w:rsidRDefault="009D460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90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  <w:t>7,471</w:t>
            </w:r>
          </w:p>
        </w:tc>
        <w:tc>
          <w:tcPr>
            <w:tcW w:w="236" w:type="dxa"/>
            <w:vAlign w:val="bottom"/>
          </w:tcPr>
          <w:p w14:paraId="1978CC57" w14:textId="77777777" w:rsidR="00245F7D" w:rsidRPr="00183CE5" w:rsidRDefault="00245F7D" w:rsidP="00FE3D84">
            <w:pPr>
              <w:pStyle w:val="acctfourfigures"/>
              <w:tabs>
                <w:tab w:val="clear" w:pos="765"/>
                <w:tab w:val="decimal" w:pos="436"/>
                <w:tab w:val="decimal" w:pos="597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  <w:vAlign w:val="bottom"/>
          </w:tcPr>
          <w:p w14:paraId="4A43DD34" w14:textId="75DAF04B" w:rsidR="00245F7D" w:rsidRPr="00183CE5" w:rsidRDefault="009D4604" w:rsidP="00FE3D84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71,602</w:t>
            </w:r>
          </w:p>
        </w:tc>
        <w:tc>
          <w:tcPr>
            <w:tcW w:w="238" w:type="dxa"/>
            <w:vAlign w:val="bottom"/>
          </w:tcPr>
          <w:p w14:paraId="2889FC31" w14:textId="77777777" w:rsidR="00245F7D" w:rsidRPr="00183CE5" w:rsidRDefault="00245F7D" w:rsidP="00FE3D84">
            <w:pPr>
              <w:tabs>
                <w:tab w:val="clear" w:pos="454"/>
                <w:tab w:val="decimal" w:pos="436"/>
                <w:tab w:val="decimal" w:pos="597"/>
              </w:tabs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940" w:type="dxa"/>
            <w:vAlign w:val="bottom"/>
          </w:tcPr>
          <w:p w14:paraId="273E1899" w14:textId="27F4E983" w:rsidR="00245F7D" w:rsidRPr="00183CE5" w:rsidRDefault="009D460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98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  <w:t>76,708</w:t>
            </w:r>
          </w:p>
        </w:tc>
        <w:tc>
          <w:tcPr>
            <w:tcW w:w="244" w:type="dxa"/>
            <w:vAlign w:val="bottom"/>
          </w:tcPr>
          <w:p w14:paraId="14426F64" w14:textId="77777777" w:rsidR="00245F7D" w:rsidRPr="00183CE5" w:rsidRDefault="00245F7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15" w:right="-79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39" w:type="dxa"/>
            <w:vAlign w:val="bottom"/>
          </w:tcPr>
          <w:p w14:paraId="53B7FF95" w14:textId="47CC0A08" w:rsidR="00245F7D" w:rsidRPr="00183CE5" w:rsidRDefault="009D4604" w:rsidP="00FE3D84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37,941</w:t>
            </w:r>
          </w:p>
        </w:tc>
        <w:tc>
          <w:tcPr>
            <w:tcW w:w="270" w:type="dxa"/>
            <w:vAlign w:val="bottom"/>
          </w:tcPr>
          <w:p w14:paraId="54D4D011" w14:textId="77777777" w:rsidR="00245F7D" w:rsidRPr="00183CE5" w:rsidRDefault="00245F7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98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873" w:type="dxa"/>
            <w:vAlign w:val="bottom"/>
          </w:tcPr>
          <w:p w14:paraId="24EEC0E8" w14:textId="19FDBB68" w:rsidR="00245F7D" w:rsidRPr="00183CE5" w:rsidRDefault="009D460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144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14,265</w:t>
            </w:r>
          </w:p>
        </w:tc>
        <w:tc>
          <w:tcPr>
            <w:tcW w:w="270" w:type="dxa"/>
            <w:vAlign w:val="bottom"/>
          </w:tcPr>
          <w:p w14:paraId="766B4E03" w14:textId="77777777" w:rsidR="00245F7D" w:rsidRPr="00183CE5" w:rsidRDefault="00245F7D" w:rsidP="00FE3D84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0D9CAFBF" w14:textId="0475E982" w:rsidR="00245F7D" w:rsidRPr="00183CE5" w:rsidRDefault="009D4604" w:rsidP="00FE3D84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left="-72" w:right="-204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  <w:vAlign w:val="bottom"/>
          </w:tcPr>
          <w:p w14:paraId="4F0EE02B" w14:textId="77777777" w:rsidR="00245F7D" w:rsidRPr="00183CE5" w:rsidRDefault="00245F7D" w:rsidP="00FE3D84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7C36C0B3" w14:textId="3A8BCC83" w:rsidR="00245F7D" w:rsidRPr="00183CE5" w:rsidRDefault="009D4604" w:rsidP="00FE3D84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72" w:right="-202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49" w:type="dxa"/>
            <w:vAlign w:val="bottom"/>
          </w:tcPr>
          <w:p w14:paraId="5B8B9181" w14:textId="77777777" w:rsidR="00245F7D" w:rsidRPr="00183CE5" w:rsidRDefault="00245F7D" w:rsidP="00FE3D84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2" w:type="dxa"/>
            <w:vAlign w:val="bottom"/>
          </w:tcPr>
          <w:p w14:paraId="1459F315" w14:textId="7293A0F5" w:rsidR="00245F7D" w:rsidRPr="00183CE5" w:rsidRDefault="009D4604" w:rsidP="00FE3D8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198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7,087,329</w:t>
            </w:r>
          </w:p>
        </w:tc>
        <w:tc>
          <w:tcPr>
            <w:tcW w:w="240" w:type="dxa"/>
            <w:vAlign w:val="bottom"/>
          </w:tcPr>
          <w:p w14:paraId="59CF31B6" w14:textId="77777777" w:rsidR="00245F7D" w:rsidRPr="00183CE5" w:rsidRDefault="00245F7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98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40" w:type="dxa"/>
            <w:vAlign w:val="bottom"/>
          </w:tcPr>
          <w:p w14:paraId="79F0E560" w14:textId="024E96B9" w:rsidR="00245F7D" w:rsidRPr="00183CE5" w:rsidRDefault="009D4604" w:rsidP="00FE3D84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81" w:right="-109"/>
              <w:rPr>
                <w:rFonts w:asciiTheme="majorBidi" w:hAnsiTheme="majorBidi" w:cstheme="majorBidi"/>
                <w:sz w:val="21"/>
                <w:szCs w:val="21"/>
              </w:rPr>
            </w:pPr>
            <w:r w:rsidRPr="00183CE5">
              <w:rPr>
                <w:rFonts w:asciiTheme="majorBidi" w:hAnsiTheme="majorBidi" w:cstheme="majorBidi"/>
                <w:sz w:val="21"/>
                <w:szCs w:val="21"/>
              </w:rPr>
              <w:t>8,835,983</w:t>
            </w:r>
          </w:p>
        </w:tc>
      </w:tr>
      <w:bookmarkEnd w:id="21"/>
    </w:tbl>
    <w:p w14:paraId="76DE1587" w14:textId="77777777" w:rsidR="00567675" w:rsidRPr="00183CE5" w:rsidRDefault="00567675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26"/>
          <w:szCs w:val="26"/>
          <w:lang w:val="en-GB" w:bidi="ar-SA"/>
        </w:rPr>
        <w:sectPr w:rsidR="00567675" w:rsidRPr="00183CE5" w:rsidSect="00306026">
          <w:pgSz w:w="16834" w:h="11909" w:orient="landscape" w:code="9"/>
          <w:pgMar w:top="1152" w:right="691" w:bottom="1152" w:left="576" w:header="720" w:footer="720" w:gutter="0"/>
          <w:cols w:space="720"/>
          <w:docGrid w:linePitch="326"/>
        </w:sectPr>
      </w:pPr>
    </w:p>
    <w:p w14:paraId="40ECCCE3" w14:textId="77777777" w:rsidR="008E7440" w:rsidRPr="00183CE5" w:rsidRDefault="008E7440" w:rsidP="00FE3D84">
      <w:pPr>
        <w:ind w:left="540"/>
        <w:rPr>
          <w:b/>
          <w:bCs/>
          <w:sz w:val="30"/>
          <w:szCs w:val="30"/>
        </w:rPr>
      </w:pPr>
      <w:r w:rsidRPr="00183CE5">
        <w:rPr>
          <w:rFonts w:ascii="Angsana New" w:hAnsi="Angsana New" w:cs="Angsana New"/>
          <w:b/>
          <w:bCs/>
          <w:sz w:val="30"/>
          <w:szCs w:val="30"/>
          <w:cs/>
        </w:rPr>
        <w:t>ข้อมูลเกี่ยวกับเขตภูมิศาสตร์</w:t>
      </w:r>
      <w:r w:rsidRPr="00183CE5">
        <w:rPr>
          <w:rFonts w:cs="Angsana New"/>
          <w:b/>
          <w:bCs/>
          <w:sz w:val="30"/>
          <w:szCs w:val="30"/>
          <w:cs/>
        </w:rPr>
        <w:t xml:space="preserve"> </w:t>
      </w:r>
    </w:p>
    <w:p w14:paraId="577CE938" w14:textId="77777777" w:rsidR="00FE37B3" w:rsidRPr="00183CE5" w:rsidRDefault="00FE37B3" w:rsidP="00FE3D84">
      <w:pPr>
        <w:spacing w:line="240" w:lineRule="auto"/>
        <w:ind w:left="54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6E0BF17E" w14:textId="77777777" w:rsidR="008E7440" w:rsidRPr="00183CE5" w:rsidRDefault="008E7440" w:rsidP="00FE3D84">
      <w:pPr>
        <w:tabs>
          <w:tab w:val="clear" w:pos="454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183CE5">
        <w:rPr>
          <w:rFonts w:ascii="Angsana New" w:hAnsi="Angsana New" w:cs="Angsana New"/>
          <w:sz w:val="30"/>
          <w:szCs w:val="30"/>
          <w:cs/>
        </w:rPr>
        <w:t>รายได้จากลูกค้าภายนอกกำหนดขึ้นตามสถานที่ตั้งของลูกค้า</w:t>
      </w:r>
    </w:p>
    <w:p w14:paraId="5B3C5B0B" w14:textId="77777777" w:rsidR="00FE37B3" w:rsidRPr="00183CE5" w:rsidRDefault="00FE37B3" w:rsidP="00FE3D84">
      <w:pPr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580"/>
        <w:gridCol w:w="180"/>
        <w:gridCol w:w="1620"/>
        <w:gridCol w:w="180"/>
        <w:gridCol w:w="1710"/>
      </w:tblGrid>
      <w:tr w:rsidR="00183CE5" w:rsidRPr="00183CE5" w14:paraId="739D987A" w14:textId="77777777" w:rsidTr="00DA5560">
        <w:trPr>
          <w:cantSplit/>
          <w:tblHeader/>
        </w:trPr>
        <w:tc>
          <w:tcPr>
            <w:tcW w:w="5580" w:type="dxa"/>
          </w:tcPr>
          <w:p w14:paraId="357DA0F8" w14:textId="7C534D70" w:rsidR="00E0373E" w:rsidRPr="00183CE5" w:rsidRDefault="00E0373E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สำหรับงวดสามเดือนสิ้นสุดวันที่ </w:t>
            </w:r>
            <w:r w:rsidR="004C4664" w:rsidRPr="00183CE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30 </w:t>
            </w:r>
            <w:r w:rsidR="002F5629" w:rsidRPr="00183CE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180" w:type="dxa"/>
          </w:tcPr>
          <w:p w14:paraId="2F951A1E" w14:textId="77777777" w:rsidR="00E0373E" w:rsidRPr="00183CE5" w:rsidRDefault="00E0373E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</w:tcPr>
          <w:p w14:paraId="0617CA71" w14:textId="77777777" w:rsidR="00E0373E" w:rsidRPr="00183CE5" w:rsidRDefault="00E0373E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2562</w:t>
            </w:r>
          </w:p>
        </w:tc>
        <w:tc>
          <w:tcPr>
            <w:tcW w:w="180" w:type="dxa"/>
          </w:tcPr>
          <w:p w14:paraId="59BE06D9" w14:textId="77777777" w:rsidR="00E0373E" w:rsidRPr="00183CE5" w:rsidRDefault="00E0373E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</w:tcPr>
          <w:p w14:paraId="6A199CB4" w14:textId="77777777" w:rsidR="00E0373E" w:rsidRPr="00183CE5" w:rsidRDefault="00E0373E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2561</w:t>
            </w:r>
          </w:p>
        </w:tc>
      </w:tr>
      <w:tr w:rsidR="00183CE5" w:rsidRPr="00183CE5" w14:paraId="16FEB7FB" w14:textId="77777777" w:rsidTr="00DA5560">
        <w:trPr>
          <w:cantSplit/>
        </w:trPr>
        <w:tc>
          <w:tcPr>
            <w:tcW w:w="5580" w:type="dxa"/>
          </w:tcPr>
          <w:p w14:paraId="7FEF8085" w14:textId="77777777" w:rsidR="00E0373E" w:rsidRPr="00183CE5" w:rsidRDefault="00E0373E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222666E" w14:textId="77777777" w:rsidR="00E0373E" w:rsidRPr="00183CE5" w:rsidRDefault="00E0373E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510" w:type="dxa"/>
            <w:gridSpan w:val="3"/>
            <w:vAlign w:val="bottom"/>
          </w:tcPr>
          <w:p w14:paraId="1CC04408" w14:textId="77777777" w:rsidR="00E0373E" w:rsidRPr="00183CE5" w:rsidRDefault="00E0373E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183CE5" w:rsidRPr="00183CE5" w14:paraId="7E0E38D3" w14:textId="77777777" w:rsidTr="00DA5560">
        <w:trPr>
          <w:cantSplit/>
        </w:trPr>
        <w:tc>
          <w:tcPr>
            <w:tcW w:w="5580" w:type="dxa"/>
          </w:tcPr>
          <w:p w14:paraId="44E4E031" w14:textId="77777777" w:rsidR="00756A1D" w:rsidRPr="00183CE5" w:rsidRDefault="00E0373E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รายได้จากลูกค้าภายนอก</w:t>
            </w:r>
            <w:r w:rsidR="00756A1D" w:rsidRPr="00183CE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และรายได้อื่น</w:t>
            </w:r>
          </w:p>
        </w:tc>
        <w:tc>
          <w:tcPr>
            <w:tcW w:w="180" w:type="dxa"/>
            <w:vAlign w:val="bottom"/>
          </w:tcPr>
          <w:p w14:paraId="1B7980A2" w14:textId="77777777" w:rsidR="00E0373E" w:rsidRPr="00183CE5" w:rsidRDefault="00E0373E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1F488F9C" w14:textId="77777777" w:rsidR="00E0373E" w:rsidRPr="00183CE5" w:rsidRDefault="00E0373E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DBA1576" w14:textId="77777777" w:rsidR="00E0373E" w:rsidRPr="00183CE5" w:rsidRDefault="00E0373E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26D615C7" w14:textId="77777777" w:rsidR="00E0373E" w:rsidRPr="00183CE5" w:rsidRDefault="00E0373E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83CE5" w:rsidRPr="00183CE5" w14:paraId="3EA89A83" w14:textId="77777777" w:rsidTr="00C74D5C">
        <w:trPr>
          <w:cantSplit/>
        </w:trPr>
        <w:tc>
          <w:tcPr>
            <w:tcW w:w="5580" w:type="dxa"/>
          </w:tcPr>
          <w:p w14:paraId="02A6E613" w14:textId="77777777" w:rsidR="00245F7D" w:rsidRPr="00183CE5" w:rsidRDefault="00245F7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80" w:type="dxa"/>
            <w:vAlign w:val="bottom"/>
          </w:tcPr>
          <w:p w14:paraId="57D51E46" w14:textId="77777777" w:rsidR="00245F7D" w:rsidRPr="00183CE5" w:rsidRDefault="00245F7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25F74630" w14:textId="79BAC578" w:rsidR="00245F7D" w:rsidRPr="00183CE5" w:rsidRDefault="009D460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384,33</w:t>
            </w:r>
            <w:r w:rsidR="00993A74"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3</w:t>
            </w:r>
          </w:p>
        </w:tc>
        <w:tc>
          <w:tcPr>
            <w:tcW w:w="180" w:type="dxa"/>
          </w:tcPr>
          <w:p w14:paraId="1A4C795B" w14:textId="77777777" w:rsidR="00245F7D" w:rsidRPr="00183CE5" w:rsidRDefault="00245F7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02D84A57" w14:textId="66CE2DA4" w:rsidR="00245F7D" w:rsidRPr="00183CE5" w:rsidRDefault="009D460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463,373</w:t>
            </w:r>
          </w:p>
        </w:tc>
      </w:tr>
      <w:tr w:rsidR="00183CE5" w:rsidRPr="00183CE5" w14:paraId="4C651E28" w14:textId="77777777" w:rsidTr="00C74D5C">
        <w:trPr>
          <w:cantSplit/>
        </w:trPr>
        <w:tc>
          <w:tcPr>
            <w:tcW w:w="5580" w:type="dxa"/>
          </w:tcPr>
          <w:p w14:paraId="653C6231" w14:textId="77777777" w:rsidR="00245F7D" w:rsidRPr="00183CE5" w:rsidRDefault="00245F7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ประเทศกัมพูชา</w:t>
            </w:r>
          </w:p>
        </w:tc>
        <w:tc>
          <w:tcPr>
            <w:tcW w:w="180" w:type="dxa"/>
            <w:vAlign w:val="bottom"/>
          </w:tcPr>
          <w:p w14:paraId="588FD109" w14:textId="77777777" w:rsidR="00245F7D" w:rsidRPr="00183CE5" w:rsidRDefault="00245F7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20531AF1" w14:textId="6633564F" w:rsidR="00245F7D" w:rsidRPr="00183CE5" w:rsidRDefault="009D460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92,583</w:t>
            </w:r>
          </w:p>
        </w:tc>
        <w:tc>
          <w:tcPr>
            <w:tcW w:w="180" w:type="dxa"/>
          </w:tcPr>
          <w:p w14:paraId="2F3D4CC5" w14:textId="77777777" w:rsidR="00245F7D" w:rsidRPr="00183CE5" w:rsidRDefault="00245F7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5DB6E467" w14:textId="108B17D2" w:rsidR="00245F7D" w:rsidRPr="00183CE5" w:rsidRDefault="009D460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133,649</w:t>
            </w:r>
          </w:p>
        </w:tc>
      </w:tr>
      <w:tr w:rsidR="00183CE5" w:rsidRPr="00183CE5" w14:paraId="59BB85B1" w14:textId="77777777" w:rsidTr="00C74D5C">
        <w:trPr>
          <w:cantSplit/>
        </w:trPr>
        <w:tc>
          <w:tcPr>
            <w:tcW w:w="5580" w:type="dxa"/>
          </w:tcPr>
          <w:p w14:paraId="5E42BD18" w14:textId="77777777" w:rsidR="00245F7D" w:rsidRPr="00183CE5" w:rsidRDefault="00245F7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180" w:type="dxa"/>
            <w:vAlign w:val="bottom"/>
          </w:tcPr>
          <w:p w14:paraId="415D3662" w14:textId="77777777" w:rsidR="00245F7D" w:rsidRPr="00183CE5" w:rsidRDefault="00245F7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2FFC2053" w14:textId="70D32DFF" w:rsidR="00245F7D" w:rsidRPr="00183CE5" w:rsidRDefault="009D460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13,095</w:t>
            </w:r>
          </w:p>
        </w:tc>
        <w:tc>
          <w:tcPr>
            <w:tcW w:w="180" w:type="dxa"/>
          </w:tcPr>
          <w:p w14:paraId="7670D801" w14:textId="77777777" w:rsidR="00245F7D" w:rsidRPr="00183CE5" w:rsidRDefault="00245F7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621BA5FB" w14:textId="5B2180C9" w:rsidR="00245F7D" w:rsidRPr="00183CE5" w:rsidRDefault="009D460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9,227</w:t>
            </w:r>
          </w:p>
        </w:tc>
      </w:tr>
      <w:tr w:rsidR="00183CE5" w:rsidRPr="00183CE5" w14:paraId="6ADC4DFF" w14:textId="77777777" w:rsidTr="00C74D5C">
        <w:trPr>
          <w:cantSplit/>
        </w:trPr>
        <w:tc>
          <w:tcPr>
            <w:tcW w:w="5580" w:type="dxa"/>
          </w:tcPr>
          <w:p w14:paraId="0A04CCA4" w14:textId="77777777" w:rsidR="00245F7D" w:rsidRPr="00183CE5" w:rsidRDefault="00245F7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สาธารณรัฐประชาธิปไตยประชาชนลาว</w:t>
            </w:r>
          </w:p>
        </w:tc>
        <w:tc>
          <w:tcPr>
            <w:tcW w:w="180" w:type="dxa"/>
            <w:vAlign w:val="bottom"/>
          </w:tcPr>
          <w:p w14:paraId="752B7449" w14:textId="77777777" w:rsidR="00245F7D" w:rsidRPr="00183CE5" w:rsidRDefault="00245F7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1F190404" w14:textId="0FCE8D51" w:rsidR="00245F7D" w:rsidRPr="00183CE5" w:rsidRDefault="009D460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22,441</w:t>
            </w:r>
          </w:p>
        </w:tc>
        <w:tc>
          <w:tcPr>
            <w:tcW w:w="180" w:type="dxa"/>
          </w:tcPr>
          <w:p w14:paraId="1DBBCBB9" w14:textId="77777777" w:rsidR="00245F7D" w:rsidRPr="00183CE5" w:rsidRDefault="00245F7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48832982" w14:textId="5AC1C6E6" w:rsidR="00245F7D" w:rsidRPr="00183CE5" w:rsidRDefault="009D460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31,820</w:t>
            </w:r>
          </w:p>
        </w:tc>
      </w:tr>
      <w:tr w:rsidR="00183CE5" w:rsidRPr="00183CE5" w14:paraId="24E72CFE" w14:textId="77777777" w:rsidTr="00C74D5C">
        <w:trPr>
          <w:cantSplit/>
        </w:trPr>
        <w:tc>
          <w:tcPr>
            <w:tcW w:w="5580" w:type="dxa"/>
          </w:tcPr>
          <w:p w14:paraId="20A90D73" w14:textId="77777777" w:rsidR="00245F7D" w:rsidRPr="00183CE5" w:rsidRDefault="00245F7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right="11" w:hanging="19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ประเทศอินโดนีเซีย</w:t>
            </w:r>
          </w:p>
        </w:tc>
        <w:tc>
          <w:tcPr>
            <w:tcW w:w="180" w:type="dxa"/>
            <w:vAlign w:val="bottom"/>
          </w:tcPr>
          <w:p w14:paraId="1075B824" w14:textId="77777777" w:rsidR="00245F7D" w:rsidRPr="00183CE5" w:rsidRDefault="00245F7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0F25FBDF" w14:textId="51B20F61" w:rsidR="00245F7D" w:rsidRPr="00183CE5" w:rsidRDefault="009D460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14,815</w:t>
            </w:r>
          </w:p>
        </w:tc>
        <w:tc>
          <w:tcPr>
            <w:tcW w:w="180" w:type="dxa"/>
          </w:tcPr>
          <w:p w14:paraId="3F3C55BB" w14:textId="77777777" w:rsidR="00245F7D" w:rsidRPr="00183CE5" w:rsidRDefault="00245F7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08B1B7DC" w14:textId="549107FA" w:rsidR="00245F7D" w:rsidRPr="00183CE5" w:rsidRDefault="009D460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24,598</w:t>
            </w:r>
          </w:p>
        </w:tc>
      </w:tr>
      <w:tr w:rsidR="00183CE5" w:rsidRPr="00183CE5" w14:paraId="232B2E19" w14:textId="77777777" w:rsidTr="009D4604">
        <w:trPr>
          <w:cantSplit/>
          <w:trHeight w:val="387"/>
        </w:trPr>
        <w:tc>
          <w:tcPr>
            <w:tcW w:w="5580" w:type="dxa"/>
          </w:tcPr>
          <w:p w14:paraId="53B5DD58" w14:textId="77777777" w:rsidR="00245F7D" w:rsidRPr="00183CE5" w:rsidRDefault="00245F7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right="11" w:hanging="19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สาธารณรัฐแห่งสหภาพเมียนมาร์</w:t>
            </w:r>
          </w:p>
        </w:tc>
        <w:tc>
          <w:tcPr>
            <w:tcW w:w="180" w:type="dxa"/>
            <w:vAlign w:val="bottom"/>
          </w:tcPr>
          <w:p w14:paraId="02F96758" w14:textId="77777777" w:rsidR="00245F7D" w:rsidRPr="00183CE5" w:rsidRDefault="00245F7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4FE3D70" w14:textId="13D5F35E" w:rsidR="00245F7D" w:rsidRPr="00183CE5" w:rsidRDefault="009D460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69,569</w:t>
            </w:r>
          </w:p>
        </w:tc>
        <w:tc>
          <w:tcPr>
            <w:tcW w:w="180" w:type="dxa"/>
          </w:tcPr>
          <w:p w14:paraId="1887BA73" w14:textId="77777777" w:rsidR="00245F7D" w:rsidRPr="00183CE5" w:rsidRDefault="00245F7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2A088035" w14:textId="2556CACC" w:rsidR="00245F7D" w:rsidRPr="00183CE5" w:rsidRDefault="009D460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66,889</w:t>
            </w:r>
          </w:p>
        </w:tc>
      </w:tr>
      <w:tr w:rsidR="00245F7D" w:rsidRPr="00183CE5" w14:paraId="5B2A61E3" w14:textId="77777777" w:rsidTr="00C74D5C">
        <w:trPr>
          <w:cantSplit/>
        </w:trPr>
        <w:tc>
          <w:tcPr>
            <w:tcW w:w="5580" w:type="dxa"/>
          </w:tcPr>
          <w:p w14:paraId="4A943B70" w14:textId="77777777" w:rsidR="00245F7D" w:rsidRPr="00183CE5" w:rsidRDefault="00245F7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80" w:type="dxa"/>
            <w:vAlign w:val="bottom"/>
          </w:tcPr>
          <w:p w14:paraId="33B92708" w14:textId="77777777" w:rsidR="00245F7D" w:rsidRPr="00183CE5" w:rsidRDefault="00245F7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1B3499" w14:textId="7FEF896C" w:rsidR="00245F7D" w:rsidRPr="00183CE5" w:rsidRDefault="009D460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596,83</w:t>
            </w:r>
            <w:r w:rsidR="00993A74" w:rsidRPr="00183CE5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6</w:t>
            </w:r>
          </w:p>
        </w:tc>
        <w:tc>
          <w:tcPr>
            <w:tcW w:w="180" w:type="dxa"/>
          </w:tcPr>
          <w:p w14:paraId="6BBDB17D" w14:textId="77777777" w:rsidR="00245F7D" w:rsidRPr="00183CE5" w:rsidRDefault="00245F7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4EF56E" w14:textId="471B8B23" w:rsidR="00245F7D" w:rsidRPr="00183CE5" w:rsidRDefault="009D460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729,556</w:t>
            </w:r>
          </w:p>
        </w:tc>
      </w:tr>
    </w:tbl>
    <w:p w14:paraId="03FA3502" w14:textId="77777777" w:rsidR="00644985" w:rsidRPr="00183CE5" w:rsidRDefault="00644985" w:rsidP="00FE3D8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580"/>
        <w:gridCol w:w="180"/>
        <w:gridCol w:w="1620"/>
        <w:gridCol w:w="180"/>
        <w:gridCol w:w="1710"/>
      </w:tblGrid>
      <w:tr w:rsidR="00183CE5" w:rsidRPr="00183CE5" w14:paraId="05C287D8" w14:textId="77777777" w:rsidTr="00BA1623">
        <w:trPr>
          <w:cantSplit/>
          <w:tblHeader/>
        </w:trPr>
        <w:tc>
          <w:tcPr>
            <w:tcW w:w="5580" w:type="dxa"/>
          </w:tcPr>
          <w:p w14:paraId="30D044A6" w14:textId="4498908D" w:rsidR="004C4664" w:rsidRPr="00183CE5" w:rsidRDefault="004C466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83CE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="005F1800" w:rsidRPr="00183CE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เก้า</w:t>
            </w:r>
            <w:r w:rsidRPr="00183CE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Pr="00183CE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  <w:t xml:space="preserve">30 </w:t>
            </w:r>
            <w:r w:rsidR="002F5629" w:rsidRPr="00183CE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180" w:type="dxa"/>
          </w:tcPr>
          <w:p w14:paraId="40E6739D" w14:textId="77777777" w:rsidR="004C4664" w:rsidRPr="00183CE5" w:rsidRDefault="004C466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</w:tcPr>
          <w:p w14:paraId="63EE29AC" w14:textId="77777777" w:rsidR="004C4664" w:rsidRPr="00183CE5" w:rsidRDefault="004C466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2562</w:t>
            </w:r>
          </w:p>
        </w:tc>
        <w:tc>
          <w:tcPr>
            <w:tcW w:w="180" w:type="dxa"/>
          </w:tcPr>
          <w:p w14:paraId="42C18AF1" w14:textId="77777777" w:rsidR="004C4664" w:rsidRPr="00183CE5" w:rsidRDefault="004C466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</w:tcPr>
          <w:p w14:paraId="15FC2921" w14:textId="77777777" w:rsidR="004C4664" w:rsidRPr="00183CE5" w:rsidRDefault="004C466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2561</w:t>
            </w:r>
          </w:p>
        </w:tc>
      </w:tr>
      <w:tr w:rsidR="00183CE5" w:rsidRPr="00183CE5" w14:paraId="643FC8EF" w14:textId="77777777" w:rsidTr="00BA1623">
        <w:trPr>
          <w:cantSplit/>
        </w:trPr>
        <w:tc>
          <w:tcPr>
            <w:tcW w:w="5580" w:type="dxa"/>
          </w:tcPr>
          <w:p w14:paraId="12E22D6F" w14:textId="77777777" w:rsidR="004C4664" w:rsidRPr="00183CE5" w:rsidRDefault="004C466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9F5A523" w14:textId="77777777" w:rsidR="004C4664" w:rsidRPr="00183CE5" w:rsidRDefault="004C466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510" w:type="dxa"/>
            <w:gridSpan w:val="3"/>
            <w:vAlign w:val="bottom"/>
          </w:tcPr>
          <w:p w14:paraId="2FCCF0D4" w14:textId="77777777" w:rsidR="004C4664" w:rsidRPr="00183CE5" w:rsidRDefault="004C466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183CE5" w:rsidRPr="00183CE5" w14:paraId="55187FD6" w14:textId="77777777" w:rsidTr="00BA1623">
        <w:trPr>
          <w:cantSplit/>
        </w:trPr>
        <w:tc>
          <w:tcPr>
            <w:tcW w:w="5580" w:type="dxa"/>
          </w:tcPr>
          <w:p w14:paraId="7E0C6372" w14:textId="77777777" w:rsidR="004C4664" w:rsidRPr="00183CE5" w:rsidRDefault="004C466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รายได้จากลูกค้าภายนอก</w:t>
            </w:r>
            <w:r w:rsidRPr="00183CE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และรายได้อื่น</w:t>
            </w:r>
          </w:p>
        </w:tc>
        <w:tc>
          <w:tcPr>
            <w:tcW w:w="180" w:type="dxa"/>
            <w:vAlign w:val="bottom"/>
          </w:tcPr>
          <w:p w14:paraId="3C4FF876" w14:textId="77777777" w:rsidR="004C4664" w:rsidRPr="00183CE5" w:rsidRDefault="004C466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62FB9E02" w14:textId="77777777" w:rsidR="004C4664" w:rsidRPr="00183CE5" w:rsidRDefault="004C466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9E99614" w14:textId="77777777" w:rsidR="004C4664" w:rsidRPr="00183CE5" w:rsidRDefault="004C466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412F77EC" w14:textId="77777777" w:rsidR="004C4664" w:rsidRPr="00183CE5" w:rsidRDefault="004C466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83CE5" w:rsidRPr="00183CE5" w14:paraId="1C0583F1" w14:textId="77777777" w:rsidTr="00BA1623">
        <w:trPr>
          <w:cantSplit/>
        </w:trPr>
        <w:tc>
          <w:tcPr>
            <w:tcW w:w="5580" w:type="dxa"/>
          </w:tcPr>
          <w:p w14:paraId="27ED0C2F" w14:textId="77777777" w:rsidR="00245F7D" w:rsidRPr="00183CE5" w:rsidRDefault="00245F7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80" w:type="dxa"/>
            <w:vAlign w:val="bottom"/>
          </w:tcPr>
          <w:p w14:paraId="4BF93FF0" w14:textId="77777777" w:rsidR="00245F7D" w:rsidRPr="00183CE5" w:rsidRDefault="00245F7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3416C45D" w14:textId="7982A162" w:rsidR="00245F7D" w:rsidRPr="00183CE5" w:rsidRDefault="00943256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1,266,487</w:t>
            </w:r>
          </w:p>
        </w:tc>
        <w:tc>
          <w:tcPr>
            <w:tcW w:w="180" w:type="dxa"/>
          </w:tcPr>
          <w:p w14:paraId="6877E605" w14:textId="77777777" w:rsidR="00245F7D" w:rsidRPr="00183CE5" w:rsidRDefault="00245F7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5AC03D88" w14:textId="25B39811" w:rsidR="00245F7D" w:rsidRPr="00183CE5" w:rsidRDefault="00943256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1,350,182</w:t>
            </w:r>
          </w:p>
        </w:tc>
      </w:tr>
      <w:tr w:rsidR="00183CE5" w:rsidRPr="00183CE5" w14:paraId="71D183BB" w14:textId="77777777" w:rsidTr="00BA1623">
        <w:trPr>
          <w:cantSplit/>
        </w:trPr>
        <w:tc>
          <w:tcPr>
            <w:tcW w:w="5580" w:type="dxa"/>
          </w:tcPr>
          <w:p w14:paraId="1AA37FDB" w14:textId="77777777" w:rsidR="00245F7D" w:rsidRPr="00183CE5" w:rsidRDefault="00245F7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ประเทศกัมพูชา</w:t>
            </w:r>
          </w:p>
        </w:tc>
        <w:tc>
          <w:tcPr>
            <w:tcW w:w="180" w:type="dxa"/>
            <w:vAlign w:val="bottom"/>
          </w:tcPr>
          <w:p w14:paraId="0D6CBD18" w14:textId="77777777" w:rsidR="00245F7D" w:rsidRPr="00183CE5" w:rsidRDefault="00245F7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1F9EEE9A" w14:textId="09096112" w:rsidR="00245F7D" w:rsidRPr="00183CE5" w:rsidRDefault="00943256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299,893</w:t>
            </w:r>
          </w:p>
        </w:tc>
        <w:tc>
          <w:tcPr>
            <w:tcW w:w="180" w:type="dxa"/>
          </w:tcPr>
          <w:p w14:paraId="2F345C38" w14:textId="77777777" w:rsidR="00245F7D" w:rsidRPr="00183CE5" w:rsidRDefault="00245F7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06C294C2" w14:textId="217F180D" w:rsidR="00245F7D" w:rsidRPr="00183CE5" w:rsidRDefault="00943256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423,689</w:t>
            </w:r>
          </w:p>
        </w:tc>
      </w:tr>
      <w:tr w:rsidR="00183CE5" w:rsidRPr="00183CE5" w14:paraId="440A4B9F" w14:textId="77777777" w:rsidTr="00BA1623">
        <w:trPr>
          <w:cantSplit/>
        </w:trPr>
        <w:tc>
          <w:tcPr>
            <w:tcW w:w="5580" w:type="dxa"/>
          </w:tcPr>
          <w:p w14:paraId="0DB7920D" w14:textId="77777777" w:rsidR="00245F7D" w:rsidRPr="00183CE5" w:rsidRDefault="00245F7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180" w:type="dxa"/>
            <w:vAlign w:val="bottom"/>
          </w:tcPr>
          <w:p w14:paraId="566AAC9A" w14:textId="77777777" w:rsidR="00245F7D" w:rsidRPr="00183CE5" w:rsidRDefault="00245F7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556C6C68" w14:textId="3F151FC8" w:rsidR="00245F7D" w:rsidRPr="00183CE5" w:rsidRDefault="00943256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47,512</w:t>
            </w:r>
          </w:p>
        </w:tc>
        <w:tc>
          <w:tcPr>
            <w:tcW w:w="180" w:type="dxa"/>
          </w:tcPr>
          <w:p w14:paraId="3B87B12A" w14:textId="77777777" w:rsidR="00245F7D" w:rsidRPr="00183CE5" w:rsidRDefault="00245F7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5FA47ADD" w14:textId="4889472F" w:rsidR="00245F7D" w:rsidRPr="00183CE5" w:rsidRDefault="00943256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24,073</w:t>
            </w:r>
          </w:p>
        </w:tc>
      </w:tr>
      <w:tr w:rsidR="00183CE5" w:rsidRPr="00183CE5" w14:paraId="4D4D4876" w14:textId="77777777" w:rsidTr="00BA1623">
        <w:trPr>
          <w:cantSplit/>
        </w:trPr>
        <w:tc>
          <w:tcPr>
            <w:tcW w:w="5580" w:type="dxa"/>
          </w:tcPr>
          <w:p w14:paraId="5A03FCB6" w14:textId="77777777" w:rsidR="00245F7D" w:rsidRPr="00183CE5" w:rsidRDefault="00245F7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สาธารณรัฐประชาธิปไตยประชาชนลาว</w:t>
            </w:r>
          </w:p>
        </w:tc>
        <w:tc>
          <w:tcPr>
            <w:tcW w:w="180" w:type="dxa"/>
            <w:vAlign w:val="bottom"/>
          </w:tcPr>
          <w:p w14:paraId="6602A5CF" w14:textId="77777777" w:rsidR="00245F7D" w:rsidRPr="00183CE5" w:rsidRDefault="00245F7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0E9FF249" w14:textId="36AB6D0F" w:rsidR="00245F7D" w:rsidRPr="00183CE5" w:rsidRDefault="00943256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71,762</w:t>
            </w:r>
          </w:p>
        </w:tc>
        <w:tc>
          <w:tcPr>
            <w:tcW w:w="180" w:type="dxa"/>
          </w:tcPr>
          <w:p w14:paraId="291E8634" w14:textId="77777777" w:rsidR="00245F7D" w:rsidRPr="00183CE5" w:rsidRDefault="00245F7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130F4EC3" w14:textId="4FAFA818" w:rsidR="00245F7D" w:rsidRPr="00183CE5" w:rsidRDefault="00943256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95,853</w:t>
            </w:r>
          </w:p>
        </w:tc>
      </w:tr>
      <w:tr w:rsidR="00183CE5" w:rsidRPr="00183CE5" w14:paraId="4787B2C1" w14:textId="77777777" w:rsidTr="00BA1623">
        <w:trPr>
          <w:cantSplit/>
        </w:trPr>
        <w:tc>
          <w:tcPr>
            <w:tcW w:w="5580" w:type="dxa"/>
          </w:tcPr>
          <w:p w14:paraId="28E1A47F" w14:textId="77777777" w:rsidR="00245F7D" w:rsidRPr="00183CE5" w:rsidRDefault="00245F7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right="11" w:hanging="19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ประเทศอินโดนีเซีย</w:t>
            </w:r>
          </w:p>
        </w:tc>
        <w:tc>
          <w:tcPr>
            <w:tcW w:w="180" w:type="dxa"/>
            <w:vAlign w:val="bottom"/>
          </w:tcPr>
          <w:p w14:paraId="73705681" w14:textId="77777777" w:rsidR="00245F7D" w:rsidRPr="00183CE5" w:rsidRDefault="00245F7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37B37FCF" w14:textId="4C989678" w:rsidR="00245F7D" w:rsidRPr="00183CE5" w:rsidRDefault="00943256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50,43</w:t>
            </w:r>
            <w:r w:rsidR="00993A74"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</w:t>
            </w:r>
          </w:p>
        </w:tc>
        <w:tc>
          <w:tcPr>
            <w:tcW w:w="180" w:type="dxa"/>
          </w:tcPr>
          <w:p w14:paraId="7C3B063B" w14:textId="77777777" w:rsidR="00245F7D" w:rsidRPr="00183CE5" w:rsidRDefault="00245F7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7F6B040F" w14:textId="418E4395" w:rsidR="00245F7D" w:rsidRPr="00183CE5" w:rsidRDefault="00943256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87,704</w:t>
            </w:r>
          </w:p>
        </w:tc>
      </w:tr>
      <w:tr w:rsidR="00183CE5" w:rsidRPr="00183CE5" w14:paraId="573B849B" w14:textId="77777777" w:rsidTr="00BA1623">
        <w:trPr>
          <w:cantSplit/>
        </w:trPr>
        <w:tc>
          <w:tcPr>
            <w:tcW w:w="5580" w:type="dxa"/>
          </w:tcPr>
          <w:p w14:paraId="3BE160F8" w14:textId="77777777" w:rsidR="00245F7D" w:rsidRPr="00183CE5" w:rsidRDefault="00245F7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right="11" w:hanging="19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br w:type="page"/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สาธารณรัฐแห่งสหภาพเมียนมาร์</w:t>
            </w:r>
          </w:p>
        </w:tc>
        <w:tc>
          <w:tcPr>
            <w:tcW w:w="180" w:type="dxa"/>
            <w:vAlign w:val="bottom"/>
          </w:tcPr>
          <w:p w14:paraId="5051CF2D" w14:textId="77777777" w:rsidR="00245F7D" w:rsidRPr="00183CE5" w:rsidRDefault="00245F7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D85DD51" w14:textId="1E68BC60" w:rsidR="00245F7D" w:rsidRPr="00183CE5" w:rsidRDefault="00943256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199,743</w:t>
            </w:r>
          </w:p>
        </w:tc>
        <w:tc>
          <w:tcPr>
            <w:tcW w:w="180" w:type="dxa"/>
          </w:tcPr>
          <w:p w14:paraId="438862D0" w14:textId="77777777" w:rsidR="00245F7D" w:rsidRPr="00183CE5" w:rsidRDefault="00245F7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2439F1A" w14:textId="4BDA0C0E" w:rsidR="00245F7D" w:rsidRPr="00183CE5" w:rsidRDefault="00943256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180,206</w:t>
            </w:r>
          </w:p>
        </w:tc>
      </w:tr>
      <w:tr w:rsidR="00245F7D" w:rsidRPr="00183CE5" w14:paraId="4DEE562A" w14:textId="77777777" w:rsidTr="00BA1623">
        <w:trPr>
          <w:cantSplit/>
        </w:trPr>
        <w:tc>
          <w:tcPr>
            <w:tcW w:w="5580" w:type="dxa"/>
          </w:tcPr>
          <w:p w14:paraId="215B182F" w14:textId="77777777" w:rsidR="00245F7D" w:rsidRPr="00183CE5" w:rsidRDefault="00245F7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80" w:type="dxa"/>
            <w:vAlign w:val="bottom"/>
          </w:tcPr>
          <w:p w14:paraId="3EBB8FCD" w14:textId="77777777" w:rsidR="00245F7D" w:rsidRPr="00183CE5" w:rsidRDefault="00245F7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888550" w14:textId="3FFB9E28" w:rsidR="00245F7D" w:rsidRPr="00183CE5" w:rsidRDefault="00943256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1,935,82</w:t>
            </w:r>
            <w:r w:rsidR="00993A74" w:rsidRPr="00183CE5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180" w:type="dxa"/>
          </w:tcPr>
          <w:p w14:paraId="5C6F1FBC" w14:textId="77777777" w:rsidR="00245F7D" w:rsidRPr="00183CE5" w:rsidRDefault="00245F7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2148B0" w14:textId="235514F9" w:rsidR="00245F7D" w:rsidRPr="00183CE5" w:rsidRDefault="00943256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2,161,707</w:t>
            </w:r>
          </w:p>
        </w:tc>
      </w:tr>
    </w:tbl>
    <w:p w14:paraId="4B6C5503" w14:textId="77777777" w:rsidR="004C4664" w:rsidRPr="00183CE5" w:rsidRDefault="004C4664" w:rsidP="00FE3D84">
      <w:pPr>
        <w:rPr>
          <w:rFonts w:cstheme="minorBidi"/>
          <w:lang w:val="th-TH"/>
        </w:rPr>
      </w:pPr>
    </w:p>
    <w:p w14:paraId="16062012" w14:textId="77777777" w:rsidR="00A613CC" w:rsidRPr="00183CE5" w:rsidRDefault="00A613CC" w:rsidP="00FE3D84">
      <w:pPr>
        <w:rPr>
          <w:rFonts w:cstheme="minorBidi"/>
          <w:lang w:val="th-TH"/>
        </w:rPr>
      </w:pPr>
    </w:p>
    <w:p w14:paraId="04090D10" w14:textId="77777777" w:rsidR="00A613CC" w:rsidRPr="00183CE5" w:rsidRDefault="00A613CC" w:rsidP="00FE3D84">
      <w:pPr>
        <w:rPr>
          <w:rFonts w:cstheme="minorBidi"/>
          <w:lang w:val="th-TH"/>
        </w:rPr>
      </w:pPr>
    </w:p>
    <w:p w14:paraId="6A46CCF7" w14:textId="77777777" w:rsidR="00A613CC" w:rsidRPr="00183CE5" w:rsidRDefault="00A613CC" w:rsidP="00FE3D84">
      <w:pPr>
        <w:rPr>
          <w:rFonts w:cstheme="minorBidi"/>
          <w:lang w:val="th-TH"/>
        </w:rPr>
      </w:pPr>
    </w:p>
    <w:p w14:paraId="39321BBD" w14:textId="77777777" w:rsidR="00A613CC" w:rsidRPr="00183CE5" w:rsidRDefault="00A613CC" w:rsidP="00FE3D84">
      <w:pPr>
        <w:rPr>
          <w:rFonts w:cstheme="minorBidi"/>
          <w:lang w:val="th-TH"/>
        </w:rPr>
      </w:pPr>
    </w:p>
    <w:p w14:paraId="525EECBD" w14:textId="77777777" w:rsidR="00A613CC" w:rsidRPr="00183CE5" w:rsidRDefault="00A613CC" w:rsidP="00FE3D84">
      <w:pPr>
        <w:rPr>
          <w:rFonts w:cstheme="minorBidi"/>
          <w:lang w:val="th-TH"/>
        </w:rPr>
      </w:pPr>
    </w:p>
    <w:p w14:paraId="1EACE8A7" w14:textId="77777777" w:rsidR="00A613CC" w:rsidRPr="00183CE5" w:rsidRDefault="00A613CC" w:rsidP="00FE3D84">
      <w:pPr>
        <w:rPr>
          <w:rFonts w:cstheme="minorBidi"/>
          <w:lang w:val="th-TH"/>
        </w:rPr>
      </w:pPr>
    </w:p>
    <w:p w14:paraId="6A6607E9" w14:textId="77777777" w:rsidR="00A613CC" w:rsidRPr="00183CE5" w:rsidRDefault="00A613CC" w:rsidP="00FE3D84">
      <w:pPr>
        <w:rPr>
          <w:rFonts w:cstheme="minorBidi"/>
          <w:cs/>
          <w:lang w:val="th-TH"/>
        </w:rPr>
      </w:pPr>
    </w:p>
    <w:p w14:paraId="674A6D27" w14:textId="77777777" w:rsidR="004C4664" w:rsidRPr="00183CE5" w:rsidRDefault="004C4664" w:rsidP="00FE3D84">
      <w:pPr>
        <w:rPr>
          <w:rFonts w:cstheme="minorBidi"/>
          <w:cs/>
          <w:lang w:val="th-TH"/>
        </w:rPr>
      </w:pPr>
    </w:p>
    <w:p w14:paraId="2D4A6682" w14:textId="77777777" w:rsidR="00C34053" w:rsidRPr="00183CE5" w:rsidRDefault="00C34053" w:rsidP="00FE3D84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bookmarkStart w:id="22" w:name="_Toc23425276"/>
      <w:r w:rsidRPr="00183CE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เครื่องมือทางการเงิน</w:t>
      </w:r>
      <w:bookmarkEnd w:id="22"/>
    </w:p>
    <w:p w14:paraId="1A4B4DF0" w14:textId="77777777" w:rsidR="00E82F20" w:rsidRPr="00183CE5" w:rsidRDefault="00E82F20" w:rsidP="00FE3D84">
      <w:pPr>
        <w:pStyle w:val="ListParagraph"/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55F9B951" w14:textId="77777777" w:rsidR="00C34053" w:rsidRPr="00183CE5" w:rsidRDefault="00C34053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83CE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การกำหนดมูลค่ายุติธรรมของสินทรัพย์และหนี้สิน</w:t>
      </w:r>
    </w:p>
    <w:p w14:paraId="68473D0D" w14:textId="77777777" w:rsidR="00E82F20" w:rsidRPr="00183CE5" w:rsidRDefault="00E82F20" w:rsidP="00FE3D84">
      <w:pPr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0FFE19C1" w14:textId="77777777" w:rsidR="00C34053" w:rsidRPr="00183CE5" w:rsidRDefault="00C34053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83CE5">
        <w:rPr>
          <w:rFonts w:asciiTheme="majorBidi" w:hAnsiTheme="majorBidi" w:cstheme="majorBidi"/>
          <w:b/>
          <w:sz w:val="30"/>
          <w:szCs w:val="30"/>
          <w:cs/>
        </w:rPr>
        <w:t>มูลค่ายุติธรรมของสินทรัพย์และหนี้สินทางการเงิน</w:t>
      </w:r>
      <w:r w:rsidR="00E82F20" w:rsidRPr="00183CE5">
        <w:rPr>
          <w:rFonts w:asciiTheme="majorBidi" w:hAnsiTheme="majorBidi" w:cstheme="majorBidi"/>
          <w:b/>
          <w:spacing w:val="-4"/>
          <w:sz w:val="30"/>
          <w:szCs w:val="30"/>
          <w:cs/>
        </w:rPr>
        <w:t>ระยะ</w:t>
      </w:r>
      <w:r w:rsidR="00E82F20" w:rsidRPr="00183CE5">
        <w:rPr>
          <w:rFonts w:asciiTheme="majorBidi" w:hAnsiTheme="majorBidi" w:cstheme="majorBidi"/>
          <w:b/>
          <w:sz w:val="30"/>
          <w:szCs w:val="30"/>
          <w:cs/>
        </w:rPr>
        <w:t>สั้นมีมูลค่า</w:t>
      </w:r>
      <w:r w:rsidRPr="00183CE5">
        <w:rPr>
          <w:rFonts w:asciiTheme="majorBidi" w:hAnsiTheme="majorBidi" w:cstheme="majorBidi"/>
          <w:b/>
          <w:sz w:val="30"/>
          <w:szCs w:val="30"/>
          <w:cs/>
        </w:rPr>
        <w:t>ใกล้เคียงกับมูลค่าตามบัญชีที่แสดงในงบแสดงฐานะการเงิน</w:t>
      </w:r>
    </w:p>
    <w:p w14:paraId="222EC886" w14:textId="77777777" w:rsidR="00E82F20" w:rsidRPr="00183CE5" w:rsidRDefault="00E82F20" w:rsidP="00FE3D84">
      <w:pPr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77CF7420" w14:textId="047D08A3" w:rsidR="00C34053" w:rsidRPr="00183CE5" w:rsidRDefault="00C34053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83CE5">
        <w:rPr>
          <w:rFonts w:asciiTheme="majorBidi" w:hAnsiTheme="majorBidi" w:cstheme="majorBidi"/>
          <w:b/>
          <w:sz w:val="30"/>
          <w:szCs w:val="30"/>
          <w:cs/>
        </w:rPr>
        <w:t>มูลค่ายุติธรรมของ</w:t>
      </w:r>
      <w:r w:rsidR="00E82F20" w:rsidRPr="00183CE5">
        <w:rPr>
          <w:rFonts w:asciiTheme="majorBidi" w:hAnsiTheme="majorBidi" w:cstheme="majorBidi"/>
          <w:b/>
          <w:sz w:val="30"/>
          <w:szCs w:val="30"/>
          <w:cs/>
        </w:rPr>
        <w:t>สินทรัพย์และหนี้สินทางการเงิน</w:t>
      </w:r>
      <w:r w:rsidRPr="00183CE5">
        <w:rPr>
          <w:rFonts w:asciiTheme="majorBidi" w:hAnsiTheme="majorBidi" w:cstheme="majorBidi"/>
          <w:b/>
          <w:sz w:val="30"/>
          <w:szCs w:val="30"/>
          <w:cs/>
        </w:rPr>
        <w:t>ระยะยาวเป็นมูลค่าที่ใกล้เคียงกับราคาที่บันทึกในบัญชี เนื่องจากส่วนใหญ่ของเครื่องมือทางการเงินเหล่านี้มีดอกเบี้ย</w:t>
      </w:r>
      <w:r w:rsidR="00DD0A4C" w:rsidRPr="00183CE5">
        <w:rPr>
          <w:rFonts w:asciiTheme="majorBidi" w:hAnsiTheme="majorBidi" w:cstheme="majorBidi" w:hint="cs"/>
          <w:b/>
          <w:sz w:val="30"/>
          <w:szCs w:val="30"/>
          <w:cs/>
        </w:rPr>
        <w:t>ใกล้เคียงกับ</w:t>
      </w:r>
      <w:r w:rsidRPr="00183CE5">
        <w:rPr>
          <w:rFonts w:asciiTheme="majorBidi" w:hAnsiTheme="majorBidi" w:cstheme="majorBidi"/>
          <w:b/>
          <w:sz w:val="30"/>
          <w:szCs w:val="30"/>
          <w:cs/>
        </w:rPr>
        <w:t>อัตราตลาด</w:t>
      </w:r>
    </w:p>
    <w:p w14:paraId="29A5D849" w14:textId="5A67292E" w:rsidR="00F5522A" w:rsidRPr="00183CE5" w:rsidRDefault="00F5522A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F1E97D9" w14:textId="77777777" w:rsidR="00F5522A" w:rsidRPr="00183CE5" w:rsidRDefault="00F5522A" w:rsidP="00FE3D84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183CE5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การวัดมูลค่ายุติธรรม </w:t>
      </w:r>
    </w:p>
    <w:p w14:paraId="2465EF34" w14:textId="77777777" w:rsidR="00F5522A" w:rsidRPr="00183CE5" w:rsidRDefault="00F5522A" w:rsidP="00FE3D84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p w14:paraId="759676AD" w14:textId="3050FC5D" w:rsidR="00F5522A" w:rsidRPr="00183CE5" w:rsidRDefault="00F5522A" w:rsidP="00FE3D84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183CE5">
        <w:rPr>
          <w:rFonts w:asciiTheme="majorBidi" w:hAnsiTheme="majorBidi" w:cstheme="majorBidi"/>
          <w:sz w:val="30"/>
          <w:szCs w:val="30"/>
          <w:cs/>
        </w:rPr>
        <w:t>เมื่อวัดมูลค่ายุติธรรมของสินทรัพย์หรือหนี้สิน กลุ่มบริษัทได้ใช้ข้อมูลที่สามารถสังเกตได้ให้มากที่สุดเท่าที่จะทำได้</w:t>
      </w:r>
      <w:r w:rsidRPr="00183CE5">
        <w:rPr>
          <w:rFonts w:asciiTheme="majorBidi" w:hAnsiTheme="majorBidi" w:cstheme="majorBidi"/>
          <w:sz w:val="30"/>
          <w:szCs w:val="30"/>
        </w:rPr>
        <w:t xml:space="preserve"> </w:t>
      </w:r>
      <w:r w:rsidRPr="00183CE5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มูลค่ายุติธรรมเหล่านี้ถูกจัดประเภทในแต่ละลำดับชั้น</w:t>
      </w:r>
      <w:r w:rsidRPr="00183CE5">
        <w:rPr>
          <w:rFonts w:asciiTheme="majorBidi" w:hAnsiTheme="majorBidi" w:cs="Angsana New"/>
          <w:sz w:val="30"/>
          <w:szCs w:val="30"/>
          <w:cs/>
        </w:rPr>
        <w:t xml:space="preserve">ของมูลค่ายุติธรรมตามข้อมูลที่ใช้ในการประเมินมูลค่าดังนี้ </w:t>
      </w:r>
    </w:p>
    <w:p w14:paraId="2853D46B" w14:textId="77777777" w:rsidR="00F5522A" w:rsidRPr="00183CE5" w:rsidRDefault="00F5522A" w:rsidP="00FE3D84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24"/>
          <w:szCs w:val="24"/>
        </w:rPr>
      </w:pPr>
    </w:p>
    <w:p w14:paraId="3308D33B" w14:textId="77777777" w:rsidR="00F5522A" w:rsidRPr="00183CE5" w:rsidRDefault="00F5522A" w:rsidP="00FE3D84">
      <w:pPr>
        <w:pStyle w:val="BodyText"/>
        <w:numPr>
          <w:ilvl w:val="0"/>
          <w:numId w:val="36"/>
        </w:numPr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183CE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ข้อมูลระดับ </w:t>
      </w:r>
      <w:r w:rsidRPr="00183CE5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183CE5">
        <w:rPr>
          <w:rFonts w:asciiTheme="majorBidi" w:hAnsiTheme="majorBidi" w:cstheme="majorBidi"/>
          <w:sz w:val="30"/>
          <w:szCs w:val="30"/>
        </w:rPr>
        <w:t xml:space="preserve">  </w:t>
      </w:r>
      <w:r w:rsidRPr="00183CE5">
        <w:rPr>
          <w:rFonts w:asciiTheme="majorBidi" w:hAnsiTheme="majorBidi" w:cstheme="majorBidi"/>
          <w:sz w:val="30"/>
          <w:szCs w:val="30"/>
          <w:cs/>
        </w:rPr>
        <w:t>เป็น</w:t>
      </w:r>
      <w:r w:rsidRPr="00183CE5">
        <w:rPr>
          <w:rFonts w:asciiTheme="majorBidi" w:hAnsiTheme="majorBidi" w:cs="Angsana New"/>
          <w:sz w:val="30"/>
          <w:szCs w:val="30"/>
          <w:cs/>
        </w:rPr>
        <w:t xml:space="preserve">ราคาเสนอซื้อขาย </w:t>
      </w:r>
      <w:r w:rsidRPr="00183CE5">
        <w:rPr>
          <w:rFonts w:asciiTheme="majorBidi" w:hAnsiTheme="majorBidi" w:cstheme="majorBidi"/>
          <w:sz w:val="30"/>
          <w:szCs w:val="30"/>
        </w:rPr>
        <w:t>(</w:t>
      </w:r>
      <w:r w:rsidRPr="00183CE5">
        <w:rPr>
          <w:rFonts w:asciiTheme="majorBidi" w:hAnsiTheme="majorBidi" w:cs="Angsana New"/>
          <w:sz w:val="30"/>
          <w:szCs w:val="30"/>
          <w:cs/>
        </w:rPr>
        <w:t>ไม่ต้องปรับปรุง</w:t>
      </w:r>
      <w:r w:rsidRPr="00183CE5">
        <w:rPr>
          <w:rFonts w:asciiTheme="majorBidi" w:hAnsiTheme="majorBidi" w:cstheme="majorBidi"/>
          <w:sz w:val="30"/>
          <w:szCs w:val="30"/>
        </w:rPr>
        <w:t xml:space="preserve">) </w:t>
      </w:r>
      <w:r w:rsidRPr="00183CE5">
        <w:rPr>
          <w:rFonts w:asciiTheme="majorBidi" w:hAnsiTheme="majorBidi" w:cs="Angsana New"/>
          <w:sz w:val="30"/>
          <w:szCs w:val="30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749C4769" w14:textId="77777777" w:rsidR="00F5522A" w:rsidRPr="00183CE5" w:rsidRDefault="00F5522A" w:rsidP="00FE3D84">
      <w:pPr>
        <w:pStyle w:val="BodyText"/>
        <w:numPr>
          <w:ilvl w:val="0"/>
          <w:numId w:val="36"/>
        </w:numPr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183CE5">
        <w:rPr>
          <w:rFonts w:asciiTheme="majorBidi" w:hAnsiTheme="majorBidi" w:cstheme="majorBidi"/>
          <w:i/>
          <w:iCs/>
          <w:sz w:val="30"/>
          <w:szCs w:val="30"/>
          <w:cs/>
        </w:rPr>
        <w:t>ข้อมูลระดับ</w:t>
      </w:r>
      <w:r w:rsidRPr="00183CE5">
        <w:rPr>
          <w:rFonts w:asciiTheme="majorBidi" w:hAnsiTheme="majorBidi" w:cstheme="majorBidi"/>
          <w:i/>
          <w:iCs/>
          <w:sz w:val="30"/>
          <w:szCs w:val="30"/>
        </w:rPr>
        <w:t xml:space="preserve"> 2</w:t>
      </w:r>
      <w:r w:rsidRPr="00183CE5">
        <w:rPr>
          <w:rFonts w:asciiTheme="majorBidi" w:hAnsiTheme="majorBidi" w:cstheme="majorBidi"/>
          <w:sz w:val="30"/>
          <w:szCs w:val="30"/>
        </w:rPr>
        <w:t xml:space="preserve">  </w:t>
      </w:r>
      <w:r w:rsidRPr="00183CE5">
        <w:rPr>
          <w:rFonts w:asciiTheme="majorBidi" w:hAnsiTheme="majorBidi" w:cstheme="majorBidi"/>
          <w:sz w:val="30"/>
          <w:szCs w:val="30"/>
          <w:cs/>
        </w:rPr>
        <w:t>เป็น</w:t>
      </w:r>
      <w:r w:rsidRPr="00183CE5">
        <w:rPr>
          <w:rFonts w:asciiTheme="majorBidi" w:hAnsiTheme="majorBidi" w:cs="Angsana New"/>
          <w:sz w:val="30"/>
          <w:szCs w:val="30"/>
          <w:cs/>
        </w:rPr>
        <w:t xml:space="preserve">ข้อมูลอื่นที่สังเกตได้โดยตรง </w:t>
      </w:r>
      <w:r w:rsidRPr="00183CE5">
        <w:rPr>
          <w:rFonts w:asciiTheme="majorBidi" w:hAnsiTheme="majorBidi" w:cs="Angsana New"/>
          <w:sz w:val="30"/>
          <w:szCs w:val="30"/>
        </w:rPr>
        <w:t>(</w:t>
      </w:r>
      <w:r w:rsidRPr="00183CE5">
        <w:rPr>
          <w:rFonts w:asciiTheme="majorBidi" w:hAnsiTheme="majorBidi" w:cs="Angsana New"/>
          <w:sz w:val="30"/>
          <w:szCs w:val="30"/>
          <w:cs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183CE5">
        <w:rPr>
          <w:rFonts w:asciiTheme="majorBidi" w:hAnsiTheme="majorBidi" w:cstheme="majorBidi"/>
          <w:sz w:val="30"/>
          <w:szCs w:val="30"/>
        </w:rPr>
        <w:t>1</w:t>
      </w:r>
    </w:p>
    <w:p w14:paraId="2A6C8434" w14:textId="77777777" w:rsidR="00F5522A" w:rsidRPr="00183CE5" w:rsidRDefault="00F5522A" w:rsidP="00FE3D84">
      <w:pPr>
        <w:pStyle w:val="BodyText"/>
        <w:numPr>
          <w:ilvl w:val="0"/>
          <w:numId w:val="36"/>
        </w:numPr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183CE5">
        <w:rPr>
          <w:rFonts w:asciiTheme="majorBidi" w:hAnsiTheme="majorBidi" w:cstheme="majorBidi"/>
          <w:i/>
          <w:iCs/>
          <w:sz w:val="30"/>
          <w:szCs w:val="30"/>
          <w:cs/>
        </w:rPr>
        <w:t>ข้อมูลระดับ</w:t>
      </w:r>
      <w:r w:rsidRPr="00183CE5">
        <w:rPr>
          <w:rFonts w:asciiTheme="majorBidi" w:hAnsiTheme="majorBidi" w:cstheme="majorBidi"/>
          <w:i/>
          <w:iCs/>
          <w:sz w:val="30"/>
          <w:szCs w:val="30"/>
        </w:rPr>
        <w:t xml:space="preserve"> 3</w:t>
      </w:r>
      <w:r w:rsidRPr="00183CE5">
        <w:rPr>
          <w:rFonts w:asciiTheme="majorBidi" w:hAnsiTheme="majorBidi" w:cstheme="majorBidi"/>
          <w:sz w:val="30"/>
          <w:szCs w:val="30"/>
        </w:rPr>
        <w:t xml:space="preserve">  </w:t>
      </w:r>
      <w:r w:rsidRPr="00183CE5">
        <w:rPr>
          <w:rFonts w:asciiTheme="majorBidi" w:hAnsiTheme="majorBidi" w:cstheme="majorBidi"/>
          <w:sz w:val="30"/>
          <w:szCs w:val="30"/>
          <w:cs/>
        </w:rPr>
        <w:t>เป็น</w:t>
      </w:r>
      <w:r w:rsidRPr="00183CE5">
        <w:rPr>
          <w:rFonts w:asciiTheme="majorBidi" w:hAnsiTheme="majorBidi" w:cs="Angsana New"/>
          <w:sz w:val="30"/>
          <w:szCs w:val="30"/>
          <w:cs/>
        </w:rPr>
        <w:t>ข้อมูลสำหรับสินทรัพย์หรือหนี้สินที่ไม่ได้มาจากข้อมูลที่สามารถสังเกตได้ (ข้อมูลที่ไม่สามารถสังเกตได้)</w:t>
      </w:r>
    </w:p>
    <w:p w14:paraId="20187883" w14:textId="77777777" w:rsidR="00F5522A" w:rsidRPr="00183CE5" w:rsidRDefault="00F5522A" w:rsidP="00FE3D84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24"/>
          <w:szCs w:val="24"/>
        </w:rPr>
      </w:pPr>
    </w:p>
    <w:p w14:paraId="65D40737" w14:textId="77777777" w:rsidR="00F5522A" w:rsidRPr="00183CE5" w:rsidRDefault="00F5522A" w:rsidP="00FE3D84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83CE5">
        <w:rPr>
          <w:rFonts w:asciiTheme="majorBid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42A3C08C" w14:textId="77777777" w:rsidR="00F5522A" w:rsidRPr="00183CE5" w:rsidRDefault="00F5522A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CA6D959" w14:textId="627F281D" w:rsidR="00F5522A" w:rsidRPr="00183CE5" w:rsidRDefault="00F5522A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75"/>
        </w:tabs>
        <w:spacing w:line="240" w:lineRule="auto"/>
        <w:rPr>
          <w:rFonts w:asciiTheme="majorBidi" w:hAnsiTheme="majorBidi" w:cstheme="majorBidi"/>
          <w:b/>
          <w:sz w:val="30"/>
          <w:szCs w:val="30"/>
        </w:rPr>
      </w:pPr>
      <w:r w:rsidRPr="00183CE5">
        <w:rPr>
          <w:rFonts w:asciiTheme="majorBidi" w:hAnsiTheme="majorBidi" w:cstheme="majorBidi"/>
          <w:b/>
          <w:sz w:val="30"/>
          <w:szCs w:val="30"/>
        </w:rPr>
        <w:tab/>
      </w:r>
    </w:p>
    <w:p w14:paraId="4332C2EB" w14:textId="77777777" w:rsidR="00F5522A" w:rsidRPr="00183CE5" w:rsidRDefault="00F5522A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</w:rPr>
      </w:pPr>
      <w:r w:rsidRPr="00183CE5">
        <w:rPr>
          <w:rFonts w:asciiTheme="majorBidi" w:hAnsiTheme="majorBidi" w:cstheme="majorBidi"/>
          <w:b/>
          <w:sz w:val="30"/>
          <w:szCs w:val="30"/>
        </w:rPr>
        <w:br w:type="page"/>
      </w:r>
    </w:p>
    <w:p w14:paraId="57ED108F" w14:textId="77777777" w:rsidR="00644985" w:rsidRPr="00183CE5" w:rsidRDefault="00644985" w:rsidP="00FE3D84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bookmarkStart w:id="23" w:name="_Toc23425277"/>
      <w:r w:rsidRPr="00183CE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ภาระผูกพันกับกิจการที่ไม่เกี่ยวข้องกัน</w:t>
      </w:r>
      <w:bookmarkEnd w:id="23"/>
    </w:p>
    <w:p w14:paraId="3CA12713" w14:textId="77777777" w:rsidR="00644985" w:rsidRPr="00183CE5" w:rsidRDefault="00644985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61"/>
        <w:gridCol w:w="1170"/>
        <w:gridCol w:w="180"/>
        <w:gridCol w:w="1170"/>
        <w:gridCol w:w="180"/>
        <w:gridCol w:w="1170"/>
        <w:gridCol w:w="180"/>
        <w:gridCol w:w="1159"/>
      </w:tblGrid>
      <w:tr w:rsidR="00183CE5" w:rsidRPr="00183CE5" w14:paraId="72C0A3EC" w14:textId="77777777" w:rsidTr="00B7528C">
        <w:trPr>
          <w:cantSplit/>
          <w:tblHeader/>
        </w:trPr>
        <w:tc>
          <w:tcPr>
            <w:tcW w:w="4061" w:type="dxa"/>
          </w:tcPr>
          <w:p w14:paraId="0D64D7AD" w14:textId="77777777" w:rsidR="00644985" w:rsidRPr="00183CE5" w:rsidRDefault="0064498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520" w:type="dxa"/>
            <w:gridSpan w:val="3"/>
          </w:tcPr>
          <w:p w14:paraId="70B2BE2B" w14:textId="77777777" w:rsidR="00644985" w:rsidRPr="00183CE5" w:rsidRDefault="0064498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14:paraId="14366BEA" w14:textId="77777777" w:rsidR="00644985" w:rsidRPr="00183CE5" w:rsidRDefault="0064498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09" w:type="dxa"/>
            <w:gridSpan w:val="3"/>
          </w:tcPr>
          <w:p w14:paraId="06D69FE4" w14:textId="77777777" w:rsidR="00644985" w:rsidRPr="00183CE5" w:rsidRDefault="0064498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183CE5" w:rsidRPr="00183CE5" w14:paraId="7F6C584D" w14:textId="77777777" w:rsidTr="00B7528C">
        <w:trPr>
          <w:cantSplit/>
          <w:tblHeader/>
        </w:trPr>
        <w:tc>
          <w:tcPr>
            <w:tcW w:w="4061" w:type="dxa"/>
          </w:tcPr>
          <w:p w14:paraId="635D9A7B" w14:textId="77777777" w:rsidR="00644985" w:rsidRPr="00183CE5" w:rsidRDefault="0064498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8FC435E" w14:textId="07C57FD8" w:rsidR="00644985" w:rsidRPr="00183CE5" w:rsidRDefault="00B1440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83CE5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30 </w:t>
            </w:r>
            <w:r w:rsidR="0037093A" w:rsidRPr="00183CE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  <w:p w14:paraId="20B12918" w14:textId="77777777" w:rsidR="00644985" w:rsidRPr="00183CE5" w:rsidRDefault="0064498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7823D2F" w14:textId="77777777" w:rsidR="00644985" w:rsidRPr="00183CE5" w:rsidRDefault="0064498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A720824" w14:textId="77777777" w:rsidR="00644985" w:rsidRPr="00183CE5" w:rsidRDefault="0064498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31 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  <w:p w14:paraId="33AF45A4" w14:textId="77777777" w:rsidR="00644985" w:rsidRPr="00183CE5" w:rsidRDefault="0064498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60F6204" w14:textId="77777777" w:rsidR="00644985" w:rsidRPr="00183CE5" w:rsidRDefault="0064498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EEA0954" w14:textId="55B8F046" w:rsidR="00644985" w:rsidRPr="00183CE5" w:rsidRDefault="00B1440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30 </w:t>
            </w:r>
            <w:r w:rsidR="0037093A" w:rsidRPr="00183CE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="00644985" w:rsidRPr="00183CE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3748EFE" w14:textId="77777777" w:rsidR="00644985" w:rsidRPr="00183CE5" w:rsidRDefault="0064498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699E77F1" w14:textId="77777777" w:rsidR="00644985" w:rsidRPr="00183CE5" w:rsidRDefault="0064498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31 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183CE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183CE5" w:rsidRPr="00183CE5" w14:paraId="17EADE3B" w14:textId="77777777" w:rsidTr="00B7528C">
        <w:trPr>
          <w:cantSplit/>
        </w:trPr>
        <w:tc>
          <w:tcPr>
            <w:tcW w:w="4061" w:type="dxa"/>
          </w:tcPr>
          <w:p w14:paraId="7A84768F" w14:textId="77777777" w:rsidR="00644985" w:rsidRPr="00183CE5" w:rsidRDefault="0064498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5209" w:type="dxa"/>
            <w:gridSpan w:val="7"/>
          </w:tcPr>
          <w:p w14:paraId="46C53E11" w14:textId="77777777" w:rsidR="00644985" w:rsidRPr="00183CE5" w:rsidRDefault="0064498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183C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Pr="00183CE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183C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183CE5" w:rsidRPr="00183CE5" w14:paraId="2E99525F" w14:textId="77777777" w:rsidTr="00B7528C">
        <w:trPr>
          <w:cantSplit/>
        </w:trPr>
        <w:tc>
          <w:tcPr>
            <w:tcW w:w="4061" w:type="dxa"/>
          </w:tcPr>
          <w:p w14:paraId="285C3EEC" w14:textId="77777777" w:rsidR="00644985" w:rsidRPr="00183CE5" w:rsidRDefault="0064498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183C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ภาระผูกพันรายจ่ายฝ่ายทุน</w:t>
            </w:r>
          </w:p>
        </w:tc>
        <w:tc>
          <w:tcPr>
            <w:tcW w:w="5209" w:type="dxa"/>
            <w:gridSpan w:val="7"/>
          </w:tcPr>
          <w:p w14:paraId="75E6B421" w14:textId="77777777" w:rsidR="00644985" w:rsidRPr="00183CE5" w:rsidRDefault="0064498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</w:tr>
      <w:tr w:rsidR="00183CE5" w:rsidRPr="00183CE5" w14:paraId="1E1305B3" w14:textId="77777777" w:rsidTr="00463B99">
        <w:trPr>
          <w:cantSplit/>
        </w:trPr>
        <w:tc>
          <w:tcPr>
            <w:tcW w:w="4061" w:type="dxa"/>
          </w:tcPr>
          <w:p w14:paraId="4AF9CE11" w14:textId="77777777" w:rsidR="00644985" w:rsidRPr="00183CE5" w:rsidRDefault="0064498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สัญญาที่ยังไม่ได้รับรู้</w:t>
            </w:r>
          </w:p>
        </w:tc>
        <w:tc>
          <w:tcPr>
            <w:tcW w:w="1170" w:type="dxa"/>
            <w:shd w:val="clear" w:color="auto" w:fill="auto"/>
          </w:tcPr>
          <w:p w14:paraId="6C634DEC" w14:textId="77777777" w:rsidR="00644985" w:rsidRPr="00183CE5" w:rsidRDefault="0064498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38B13838" w14:textId="77777777" w:rsidR="00644985" w:rsidRPr="00183CE5" w:rsidRDefault="0064498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01C67BF6" w14:textId="77777777" w:rsidR="00644985" w:rsidRPr="00183CE5" w:rsidRDefault="0064498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368E4803" w14:textId="77777777" w:rsidR="00644985" w:rsidRPr="00183CE5" w:rsidRDefault="0064498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0B6D650D" w14:textId="77777777" w:rsidR="00644985" w:rsidRPr="00183CE5" w:rsidRDefault="0064498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7ECA528D" w14:textId="77777777" w:rsidR="00644985" w:rsidRPr="00183CE5" w:rsidRDefault="0064498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  <w:shd w:val="clear" w:color="auto" w:fill="auto"/>
          </w:tcPr>
          <w:p w14:paraId="32CDD938" w14:textId="77777777" w:rsidR="00644985" w:rsidRPr="00183CE5" w:rsidRDefault="0064498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83CE5" w:rsidRPr="00183CE5" w14:paraId="278BD50E" w14:textId="77777777" w:rsidTr="00463B99">
        <w:trPr>
          <w:cantSplit/>
        </w:trPr>
        <w:tc>
          <w:tcPr>
            <w:tcW w:w="4061" w:type="dxa"/>
          </w:tcPr>
          <w:p w14:paraId="5ACE5B06" w14:textId="77777777" w:rsidR="00372675" w:rsidRPr="00183CE5" w:rsidRDefault="00372675" w:rsidP="0037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ลิขสิทธิ์ซอฟท์แวร์</w:t>
            </w:r>
          </w:p>
        </w:tc>
        <w:tc>
          <w:tcPr>
            <w:tcW w:w="1170" w:type="dxa"/>
            <w:shd w:val="clear" w:color="auto" w:fill="auto"/>
          </w:tcPr>
          <w:p w14:paraId="3986DB75" w14:textId="79A3921C" w:rsidR="00372675" w:rsidRPr="00183CE5" w:rsidRDefault="00372675" w:rsidP="0037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59DEF06" w14:textId="77777777" w:rsidR="00372675" w:rsidRPr="00183CE5" w:rsidRDefault="00372675" w:rsidP="0037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16E772A7" w14:textId="77777777" w:rsidR="00372675" w:rsidRPr="00183CE5" w:rsidRDefault="00372675" w:rsidP="0037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826305B" w14:textId="77777777" w:rsidR="00372675" w:rsidRPr="00183CE5" w:rsidRDefault="00372675" w:rsidP="0037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7C19FC08" w14:textId="724B3B9F" w:rsidR="00372675" w:rsidRPr="00183CE5" w:rsidRDefault="00372675" w:rsidP="0037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400</w:t>
            </w:r>
          </w:p>
        </w:tc>
        <w:tc>
          <w:tcPr>
            <w:tcW w:w="180" w:type="dxa"/>
            <w:shd w:val="clear" w:color="auto" w:fill="auto"/>
          </w:tcPr>
          <w:p w14:paraId="0BE6AB1B" w14:textId="77777777" w:rsidR="00372675" w:rsidRPr="00183CE5" w:rsidRDefault="00372675" w:rsidP="0037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  <w:shd w:val="clear" w:color="auto" w:fill="auto"/>
          </w:tcPr>
          <w:p w14:paraId="2B3EE960" w14:textId="77777777" w:rsidR="00372675" w:rsidRPr="00183CE5" w:rsidRDefault="00372675" w:rsidP="0037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400</w:t>
            </w:r>
          </w:p>
        </w:tc>
      </w:tr>
      <w:tr w:rsidR="00183CE5" w:rsidRPr="00183CE5" w14:paraId="1A7336B1" w14:textId="77777777" w:rsidTr="00463B99">
        <w:trPr>
          <w:cantSplit/>
        </w:trPr>
        <w:tc>
          <w:tcPr>
            <w:tcW w:w="4061" w:type="dxa"/>
          </w:tcPr>
          <w:p w14:paraId="3A793102" w14:textId="77777777" w:rsidR="00372675" w:rsidRPr="00183CE5" w:rsidRDefault="00372675" w:rsidP="0037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ส่วนปรับปรุงอาคารและ</w:t>
            </w:r>
            <w:r w:rsidRPr="00183CE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สถานที่เช่า</w:t>
            </w:r>
          </w:p>
        </w:tc>
        <w:tc>
          <w:tcPr>
            <w:tcW w:w="1170" w:type="dxa"/>
            <w:shd w:val="clear" w:color="auto" w:fill="auto"/>
          </w:tcPr>
          <w:p w14:paraId="5659F909" w14:textId="1329290C" w:rsidR="00372675" w:rsidRPr="00183CE5" w:rsidRDefault="00372675" w:rsidP="0037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4B3A9E8" w14:textId="77777777" w:rsidR="00372675" w:rsidRPr="00183CE5" w:rsidRDefault="00372675" w:rsidP="0037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0B8A08BE" w14:textId="77777777" w:rsidR="00372675" w:rsidRPr="00183CE5" w:rsidRDefault="00372675" w:rsidP="0037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97E243C" w14:textId="77777777" w:rsidR="00372675" w:rsidRPr="00183CE5" w:rsidRDefault="00372675" w:rsidP="0037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0740E904" w14:textId="221B32CD" w:rsidR="00372675" w:rsidRPr="00183CE5" w:rsidRDefault="00372675" w:rsidP="0037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612</w:t>
            </w:r>
          </w:p>
        </w:tc>
        <w:tc>
          <w:tcPr>
            <w:tcW w:w="180" w:type="dxa"/>
            <w:shd w:val="clear" w:color="auto" w:fill="auto"/>
          </w:tcPr>
          <w:p w14:paraId="60380269" w14:textId="77777777" w:rsidR="00372675" w:rsidRPr="00183CE5" w:rsidRDefault="00372675" w:rsidP="0037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  <w:shd w:val="clear" w:color="auto" w:fill="auto"/>
          </w:tcPr>
          <w:p w14:paraId="5FC16CAE" w14:textId="77777777" w:rsidR="00372675" w:rsidRPr="00183CE5" w:rsidRDefault="00372675" w:rsidP="0037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649</w:t>
            </w:r>
          </w:p>
        </w:tc>
      </w:tr>
      <w:tr w:rsidR="00183CE5" w:rsidRPr="00183CE5" w14:paraId="694B8D8A" w14:textId="77777777" w:rsidTr="00463B99">
        <w:trPr>
          <w:cantSplit/>
        </w:trPr>
        <w:tc>
          <w:tcPr>
            <w:tcW w:w="4061" w:type="dxa"/>
          </w:tcPr>
          <w:p w14:paraId="5105D1DB" w14:textId="77777777" w:rsidR="00372675" w:rsidRPr="00183CE5" w:rsidRDefault="00372675" w:rsidP="0037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50A92E" w14:textId="2D1861FD" w:rsidR="00372675" w:rsidRPr="00183CE5" w:rsidRDefault="00372675" w:rsidP="0037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C7735C3" w14:textId="77777777" w:rsidR="00372675" w:rsidRPr="00183CE5" w:rsidRDefault="00372675" w:rsidP="0037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562A78" w14:textId="77777777" w:rsidR="00372675" w:rsidRPr="00183CE5" w:rsidRDefault="00372675" w:rsidP="0037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8A81304" w14:textId="77777777" w:rsidR="00372675" w:rsidRPr="00183CE5" w:rsidRDefault="00372675" w:rsidP="0037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EE36A1" w14:textId="694AEAFF" w:rsidR="00372675" w:rsidRPr="00183CE5" w:rsidRDefault="00372675" w:rsidP="0037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1,012</w:t>
            </w:r>
          </w:p>
        </w:tc>
        <w:tc>
          <w:tcPr>
            <w:tcW w:w="180" w:type="dxa"/>
            <w:shd w:val="clear" w:color="auto" w:fill="auto"/>
          </w:tcPr>
          <w:p w14:paraId="07B27E7B" w14:textId="77777777" w:rsidR="00372675" w:rsidRPr="00183CE5" w:rsidRDefault="00372675" w:rsidP="0037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AAECCE" w14:textId="77777777" w:rsidR="00372675" w:rsidRPr="00183CE5" w:rsidRDefault="00372675" w:rsidP="0037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1,049</w:t>
            </w:r>
          </w:p>
        </w:tc>
      </w:tr>
      <w:tr w:rsidR="00183CE5" w:rsidRPr="00183CE5" w14:paraId="197BBA9F" w14:textId="77777777" w:rsidTr="00463B99">
        <w:trPr>
          <w:cantSplit/>
        </w:trPr>
        <w:tc>
          <w:tcPr>
            <w:tcW w:w="4061" w:type="dxa"/>
          </w:tcPr>
          <w:p w14:paraId="1281DB93" w14:textId="77777777" w:rsidR="00372675" w:rsidRPr="00183CE5" w:rsidRDefault="00372675" w:rsidP="0037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AD15439" w14:textId="77777777" w:rsidR="00372675" w:rsidRPr="00183CE5" w:rsidRDefault="00372675" w:rsidP="0037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11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6B98BC90" w14:textId="77777777" w:rsidR="00372675" w:rsidRPr="00183CE5" w:rsidRDefault="00372675" w:rsidP="0037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5D86C072" w14:textId="77777777" w:rsidR="00372675" w:rsidRPr="00183CE5" w:rsidRDefault="00372675" w:rsidP="0037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1591B10E" w14:textId="77777777" w:rsidR="00372675" w:rsidRPr="00183CE5" w:rsidRDefault="00372675" w:rsidP="0037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1421F2F" w14:textId="77777777" w:rsidR="00372675" w:rsidRPr="00183CE5" w:rsidRDefault="00372675" w:rsidP="0037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30B31149" w14:textId="77777777" w:rsidR="00372675" w:rsidRPr="00183CE5" w:rsidRDefault="00372675" w:rsidP="0037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shd w:val="clear" w:color="auto" w:fill="auto"/>
          </w:tcPr>
          <w:p w14:paraId="60AAF4BC" w14:textId="77777777" w:rsidR="00372675" w:rsidRPr="00183CE5" w:rsidRDefault="00372675" w:rsidP="0037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</w:tr>
      <w:tr w:rsidR="00183CE5" w:rsidRPr="00183CE5" w14:paraId="18C288C4" w14:textId="77777777" w:rsidTr="00463B99">
        <w:trPr>
          <w:cantSplit/>
        </w:trPr>
        <w:tc>
          <w:tcPr>
            <w:tcW w:w="4061" w:type="dxa"/>
          </w:tcPr>
          <w:p w14:paraId="3AB335F0" w14:textId="77777777" w:rsidR="00372675" w:rsidRPr="00183CE5" w:rsidRDefault="00372675" w:rsidP="0037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2" w:right="-169" w:hanging="20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170" w:type="dxa"/>
            <w:shd w:val="clear" w:color="auto" w:fill="auto"/>
          </w:tcPr>
          <w:p w14:paraId="0828F94E" w14:textId="77777777" w:rsidR="00372675" w:rsidRPr="00183CE5" w:rsidRDefault="00372675" w:rsidP="0037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26F0D2E5" w14:textId="77777777" w:rsidR="00372675" w:rsidRPr="00183CE5" w:rsidRDefault="00372675" w:rsidP="0037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7FD75F73" w14:textId="77777777" w:rsidR="00372675" w:rsidRPr="00183CE5" w:rsidRDefault="00372675" w:rsidP="0037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0475AAD4" w14:textId="77777777" w:rsidR="00372675" w:rsidRPr="00183CE5" w:rsidRDefault="00372675" w:rsidP="0037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312737CC" w14:textId="77777777" w:rsidR="00372675" w:rsidRPr="00183CE5" w:rsidRDefault="00372675" w:rsidP="0037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48944A1A" w14:textId="77777777" w:rsidR="00372675" w:rsidRPr="00183CE5" w:rsidRDefault="00372675" w:rsidP="0037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  <w:shd w:val="clear" w:color="auto" w:fill="auto"/>
          </w:tcPr>
          <w:p w14:paraId="7BEB9BBC" w14:textId="77777777" w:rsidR="00372675" w:rsidRPr="00183CE5" w:rsidRDefault="00372675" w:rsidP="0037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83CE5" w:rsidRPr="00183CE5" w14:paraId="6E0A82A1" w14:textId="77777777" w:rsidTr="00463B99">
        <w:trPr>
          <w:cantSplit/>
        </w:trPr>
        <w:tc>
          <w:tcPr>
            <w:tcW w:w="4061" w:type="dxa"/>
          </w:tcPr>
          <w:p w14:paraId="7A057847" w14:textId="77777777" w:rsidR="00372675" w:rsidRPr="00183CE5" w:rsidRDefault="00372675" w:rsidP="0037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2" w:right="-169" w:hanging="20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83C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</w:r>
            <w:r w:rsidRPr="00183CE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170" w:type="dxa"/>
            <w:shd w:val="clear" w:color="auto" w:fill="auto"/>
          </w:tcPr>
          <w:p w14:paraId="3EE43B06" w14:textId="77777777" w:rsidR="00372675" w:rsidRPr="00183CE5" w:rsidRDefault="00372675" w:rsidP="0037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54B91924" w14:textId="77777777" w:rsidR="00372675" w:rsidRPr="00183CE5" w:rsidRDefault="00372675" w:rsidP="0037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5C064A40" w14:textId="77777777" w:rsidR="00372675" w:rsidRPr="00183CE5" w:rsidRDefault="00372675" w:rsidP="0037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785B60B9" w14:textId="77777777" w:rsidR="00372675" w:rsidRPr="00183CE5" w:rsidRDefault="00372675" w:rsidP="0037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649A937D" w14:textId="77777777" w:rsidR="00372675" w:rsidRPr="00183CE5" w:rsidRDefault="00372675" w:rsidP="0037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19190D09" w14:textId="77777777" w:rsidR="00372675" w:rsidRPr="00183CE5" w:rsidRDefault="00372675" w:rsidP="0037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  <w:shd w:val="clear" w:color="auto" w:fill="auto"/>
          </w:tcPr>
          <w:p w14:paraId="7115D7F3" w14:textId="77777777" w:rsidR="00372675" w:rsidRPr="00183CE5" w:rsidRDefault="00372675" w:rsidP="0037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83CE5" w:rsidRPr="00183CE5" w14:paraId="7B7899C1" w14:textId="77777777" w:rsidTr="00463B99">
        <w:trPr>
          <w:cantSplit/>
        </w:trPr>
        <w:tc>
          <w:tcPr>
            <w:tcW w:w="4061" w:type="dxa"/>
          </w:tcPr>
          <w:p w14:paraId="24425659" w14:textId="77777777" w:rsidR="00372675" w:rsidRPr="00183CE5" w:rsidRDefault="00372675" w:rsidP="0037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70" w:type="dxa"/>
            <w:shd w:val="clear" w:color="auto" w:fill="auto"/>
          </w:tcPr>
          <w:p w14:paraId="1FF7518D" w14:textId="564CC5DE" w:rsidR="00372675" w:rsidRPr="00183CE5" w:rsidRDefault="00372675" w:rsidP="0037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23,106</w:t>
            </w:r>
          </w:p>
        </w:tc>
        <w:tc>
          <w:tcPr>
            <w:tcW w:w="180" w:type="dxa"/>
            <w:shd w:val="clear" w:color="auto" w:fill="auto"/>
          </w:tcPr>
          <w:p w14:paraId="6E00510E" w14:textId="77777777" w:rsidR="00372675" w:rsidRPr="00183CE5" w:rsidRDefault="00372675" w:rsidP="0037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1D328731" w14:textId="65C82E34" w:rsidR="00372675" w:rsidRPr="00183CE5" w:rsidRDefault="00372675" w:rsidP="0037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29,819</w:t>
            </w:r>
          </w:p>
        </w:tc>
        <w:tc>
          <w:tcPr>
            <w:tcW w:w="180" w:type="dxa"/>
            <w:shd w:val="clear" w:color="auto" w:fill="auto"/>
          </w:tcPr>
          <w:p w14:paraId="36791514" w14:textId="77777777" w:rsidR="00372675" w:rsidRPr="00183CE5" w:rsidRDefault="00372675" w:rsidP="0037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5E2A7588" w14:textId="1A8D624D" w:rsidR="00372675" w:rsidRPr="00183CE5" w:rsidRDefault="00372675" w:rsidP="0037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5,003</w:t>
            </w:r>
          </w:p>
        </w:tc>
        <w:tc>
          <w:tcPr>
            <w:tcW w:w="180" w:type="dxa"/>
            <w:shd w:val="clear" w:color="auto" w:fill="auto"/>
          </w:tcPr>
          <w:p w14:paraId="1DEBD75F" w14:textId="77777777" w:rsidR="00372675" w:rsidRPr="00183CE5" w:rsidRDefault="00372675" w:rsidP="0037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  <w:shd w:val="clear" w:color="auto" w:fill="auto"/>
          </w:tcPr>
          <w:p w14:paraId="7BB21FBD" w14:textId="77777777" w:rsidR="00372675" w:rsidRPr="00183CE5" w:rsidRDefault="00372675" w:rsidP="0037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7,606</w:t>
            </w:r>
          </w:p>
        </w:tc>
      </w:tr>
      <w:tr w:rsidR="00183CE5" w:rsidRPr="00183CE5" w14:paraId="4EEF8C58" w14:textId="77777777" w:rsidTr="00463B99">
        <w:trPr>
          <w:cantSplit/>
        </w:trPr>
        <w:tc>
          <w:tcPr>
            <w:tcW w:w="4061" w:type="dxa"/>
          </w:tcPr>
          <w:p w14:paraId="5CAF8A4E" w14:textId="77777777" w:rsidR="00372675" w:rsidRPr="00183CE5" w:rsidRDefault="00372675" w:rsidP="0037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559C2A7" w14:textId="624B4B78" w:rsidR="00372675" w:rsidRPr="00183CE5" w:rsidRDefault="00372675" w:rsidP="0037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21,163</w:t>
            </w:r>
          </w:p>
        </w:tc>
        <w:tc>
          <w:tcPr>
            <w:tcW w:w="180" w:type="dxa"/>
            <w:shd w:val="clear" w:color="auto" w:fill="auto"/>
          </w:tcPr>
          <w:p w14:paraId="6F8D6538" w14:textId="77777777" w:rsidR="00372675" w:rsidRPr="00183CE5" w:rsidRDefault="00372675" w:rsidP="0037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E710C68" w14:textId="77777777" w:rsidR="00372675" w:rsidRPr="00183CE5" w:rsidRDefault="00372675" w:rsidP="0037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40,271</w:t>
            </w:r>
          </w:p>
        </w:tc>
        <w:tc>
          <w:tcPr>
            <w:tcW w:w="180" w:type="dxa"/>
            <w:shd w:val="clear" w:color="auto" w:fill="auto"/>
          </w:tcPr>
          <w:p w14:paraId="71F5BD62" w14:textId="77777777" w:rsidR="00372675" w:rsidRPr="00183CE5" w:rsidRDefault="00372675" w:rsidP="0037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B6F3D01" w14:textId="7DA0AEA9" w:rsidR="00372675" w:rsidRPr="00183CE5" w:rsidRDefault="00372675" w:rsidP="0037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462</w:t>
            </w:r>
          </w:p>
        </w:tc>
        <w:tc>
          <w:tcPr>
            <w:tcW w:w="180" w:type="dxa"/>
            <w:shd w:val="clear" w:color="auto" w:fill="auto"/>
          </w:tcPr>
          <w:p w14:paraId="7584387C" w14:textId="77777777" w:rsidR="00372675" w:rsidRPr="00183CE5" w:rsidRDefault="00372675" w:rsidP="0037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6C77E741" w14:textId="77777777" w:rsidR="00372675" w:rsidRPr="00183CE5" w:rsidRDefault="00372675" w:rsidP="0037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2,877</w:t>
            </w:r>
          </w:p>
        </w:tc>
      </w:tr>
      <w:tr w:rsidR="00372675" w:rsidRPr="00183CE5" w14:paraId="4A371BBD" w14:textId="77777777" w:rsidTr="00463B99">
        <w:trPr>
          <w:cantSplit/>
        </w:trPr>
        <w:tc>
          <w:tcPr>
            <w:tcW w:w="4061" w:type="dxa"/>
          </w:tcPr>
          <w:p w14:paraId="56E7DCD1" w14:textId="77777777" w:rsidR="00372675" w:rsidRPr="00183CE5" w:rsidRDefault="00372675" w:rsidP="0037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bidi="ar-SA"/>
              </w:rPr>
            </w:pPr>
            <w:r w:rsidRPr="00183CE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0F1765" w14:textId="684313CE" w:rsidR="00372675" w:rsidRPr="00183CE5" w:rsidRDefault="00372675" w:rsidP="0037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44,269</w:t>
            </w:r>
          </w:p>
        </w:tc>
        <w:tc>
          <w:tcPr>
            <w:tcW w:w="180" w:type="dxa"/>
            <w:shd w:val="clear" w:color="auto" w:fill="auto"/>
          </w:tcPr>
          <w:p w14:paraId="16012C86" w14:textId="77777777" w:rsidR="00372675" w:rsidRPr="00183CE5" w:rsidRDefault="00372675" w:rsidP="0037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15D850" w14:textId="2D83631A" w:rsidR="00372675" w:rsidRPr="00183CE5" w:rsidRDefault="00372675" w:rsidP="0037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70,090</w:t>
            </w:r>
          </w:p>
        </w:tc>
        <w:tc>
          <w:tcPr>
            <w:tcW w:w="180" w:type="dxa"/>
            <w:shd w:val="clear" w:color="auto" w:fill="auto"/>
          </w:tcPr>
          <w:p w14:paraId="4F18416A" w14:textId="77777777" w:rsidR="00372675" w:rsidRPr="00183CE5" w:rsidRDefault="00372675" w:rsidP="0037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925CDE" w14:textId="5D36C2B5" w:rsidR="00372675" w:rsidRPr="00183CE5" w:rsidRDefault="00372675" w:rsidP="0037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5,465</w:t>
            </w:r>
          </w:p>
        </w:tc>
        <w:tc>
          <w:tcPr>
            <w:tcW w:w="180" w:type="dxa"/>
            <w:shd w:val="clear" w:color="auto" w:fill="auto"/>
          </w:tcPr>
          <w:p w14:paraId="3A0196ED" w14:textId="77777777" w:rsidR="00372675" w:rsidRPr="00183CE5" w:rsidRDefault="00372675" w:rsidP="0037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07D9B0" w14:textId="77777777" w:rsidR="00372675" w:rsidRPr="00183CE5" w:rsidRDefault="00372675" w:rsidP="0037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10,483</w:t>
            </w:r>
          </w:p>
        </w:tc>
      </w:tr>
    </w:tbl>
    <w:p w14:paraId="3006A135" w14:textId="247DA3DB" w:rsidR="001D1DED" w:rsidRPr="00183CE5" w:rsidRDefault="001D1DED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</w:pPr>
    </w:p>
    <w:p w14:paraId="09633092" w14:textId="77777777" w:rsidR="00644985" w:rsidRPr="00183CE5" w:rsidRDefault="00644985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contextualSpacing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</w:pPr>
      <w:r w:rsidRPr="00183CE5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การค้ำประกัน</w:t>
      </w:r>
    </w:p>
    <w:p w14:paraId="3D4AFB00" w14:textId="77777777" w:rsidR="00644985" w:rsidRPr="00183CE5" w:rsidRDefault="00644985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contextualSpacing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</w:pPr>
    </w:p>
    <w:p w14:paraId="008BFE0E" w14:textId="7176A3AE" w:rsidR="00644985" w:rsidRPr="00183CE5" w:rsidRDefault="00644985" w:rsidP="00FE3D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Angsana New" w:hAnsi="Angsana New"/>
          <w:sz w:val="30"/>
          <w:szCs w:val="30"/>
          <w:lang w:val="en-GB"/>
        </w:rPr>
      </w:pPr>
      <w:r w:rsidRPr="00183CE5">
        <w:rPr>
          <w:rFonts w:ascii="Angsana New" w:hAnsi="Angsana New"/>
          <w:sz w:val="30"/>
          <w:szCs w:val="30"/>
          <w:cs/>
          <w:lang w:val="en-GB"/>
        </w:rPr>
        <w:t xml:space="preserve">ณ วันที่ </w:t>
      </w:r>
      <w:r w:rsidR="00B14403" w:rsidRPr="00183CE5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30 </w:t>
      </w:r>
      <w:r w:rsidR="0037093A" w:rsidRPr="00183CE5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183CE5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183CE5">
        <w:rPr>
          <w:rFonts w:ascii="Angsana New" w:hAnsi="Angsana New"/>
          <w:sz w:val="30"/>
          <w:szCs w:val="30"/>
          <w:lang w:val="en-GB"/>
        </w:rPr>
        <w:t xml:space="preserve">2562 </w:t>
      </w:r>
      <w:r w:rsidRPr="00183CE5">
        <w:rPr>
          <w:rFonts w:ascii="Angsana New" w:hAnsi="Angsana New"/>
          <w:sz w:val="30"/>
          <w:szCs w:val="30"/>
          <w:cs/>
          <w:lang w:val="en-GB"/>
        </w:rPr>
        <w:t>บริษัทมีหนังสือค้ำประกันซึ่งออกโดยธนาคารในนาม</w:t>
      </w:r>
      <w:r w:rsidR="00590FA5" w:rsidRPr="00183CE5">
        <w:rPr>
          <w:rFonts w:ascii="Angsana New" w:hAnsi="Angsana New"/>
          <w:sz w:val="30"/>
          <w:szCs w:val="30"/>
          <w:cs/>
          <w:lang w:val="en-GB"/>
        </w:rPr>
        <w:t>บริษัท</w:t>
      </w:r>
      <w:r w:rsidRPr="00183CE5">
        <w:rPr>
          <w:rFonts w:ascii="Angsana New" w:hAnsi="Angsana New"/>
          <w:sz w:val="30"/>
          <w:szCs w:val="30"/>
          <w:cs/>
          <w:lang w:val="en-GB"/>
        </w:rPr>
        <w:t>เป็น</w:t>
      </w:r>
      <w:r w:rsidR="00943256" w:rsidRPr="00183CE5">
        <w:rPr>
          <w:rFonts w:ascii="Angsana New" w:hAnsi="Angsana New" w:hint="cs"/>
          <w:sz w:val="30"/>
          <w:szCs w:val="30"/>
          <w:cs/>
          <w:lang w:val="en-GB"/>
        </w:rPr>
        <w:t xml:space="preserve">จำนวน </w:t>
      </w:r>
      <w:r w:rsidR="00943256" w:rsidRPr="00183CE5">
        <w:rPr>
          <w:rFonts w:ascii="Angsana New" w:hAnsi="Angsana New"/>
          <w:sz w:val="30"/>
          <w:szCs w:val="30"/>
        </w:rPr>
        <w:t xml:space="preserve">0.3 </w:t>
      </w:r>
      <w:r w:rsidR="00943256" w:rsidRPr="00183CE5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943256" w:rsidRPr="00183CE5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943256" w:rsidRPr="00183CE5">
        <w:rPr>
          <w:rFonts w:ascii="Angsana New" w:hAnsi="Angsana New"/>
          <w:i/>
          <w:iCs/>
          <w:sz w:val="30"/>
          <w:szCs w:val="30"/>
        </w:rPr>
        <w:t xml:space="preserve">31 </w:t>
      </w:r>
      <w:r w:rsidR="00943256" w:rsidRPr="00183CE5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943256" w:rsidRPr="00183CE5">
        <w:rPr>
          <w:rFonts w:ascii="Angsana New" w:hAnsi="Angsana New"/>
          <w:i/>
          <w:iCs/>
          <w:sz w:val="30"/>
          <w:szCs w:val="30"/>
          <w:lang w:val="en-GB"/>
        </w:rPr>
        <w:t>2561</w:t>
      </w:r>
      <w:r w:rsidR="00943256" w:rsidRPr="00183CE5">
        <w:rPr>
          <w:rFonts w:ascii="Angsana New" w:hAnsi="Angsana New"/>
          <w:i/>
          <w:iCs/>
          <w:sz w:val="30"/>
          <w:szCs w:val="30"/>
        </w:rPr>
        <w:t>:</w:t>
      </w:r>
      <w:r w:rsidR="00943256" w:rsidRPr="00183CE5">
        <w:rPr>
          <w:rFonts w:ascii="Angsana New" w:hAnsi="Angsana New" w:hint="cs"/>
          <w:i/>
          <w:iCs/>
          <w:sz w:val="30"/>
          <w:szCs w:val="30"/>
          <w:cs/>
          <w:lang w:val="en-GB"/>
        </w:rPr>
        <w:t xml:space="preserve"> </w:t>
      </w:r>
      <w:r w:rsidRPr="00183CE5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จำนวน </w:t>
      </w:r>
      <w:r w:rsidR="00E1274E" w:rsidRPr="00183CE5">
        <w:rPr>
          <w:rFonts w:ascii="Angsana New" w:hAnsi="Angsana New" w:hint="cs"/>
          <w:i/>
          <w:iCs/>
          <w:sz w:val="30"/>
          <w:szCs w:val="30"/>
          <w:cs/>
          <w:lang w:val="en-GB"/>
        </w:rPr>
        <w:t>975.3</w:t>
      </w:r>
      <w:r w:rsidRPr="00183CE5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 ล้านบาท</w:t>
      </w:r>
      <w:r w:rsidR="00943256" w:rsidRPr="00183CE5">
        <w:rPr>
          <w:rFonts w:ascii="Angsana New" w:hAnsi="Angsana New" w:hint="cs"/>
          <w:i/>
          <w:iCs/>
          <w:sz w:val="30"/>
          <w:szCs w:val="30"/>
          <w:cs/>
          <w:lang w:val="en-GB"/>
        </w:rPr>
        <w:t>)</w:t>
      </w:r>
      <w:r w:rsidRPr="00183CE5">
        <w:rPr>
          <w:rFonts w:ascii="Angsana New" w:hAnsi="Angsana New"/>
          <w:sz w:val="30"/>
          <w:szCs w:val="30"/>
          <w:cs/>
          <w:lang w:val="en-GB"/>
        </w:rPr>
        <w:t xml:space="preserve"> ซึ่งเกี่ยวเนื่องกับภาระผูกพันทางปฏิบัติบางประการตามปกติธุรกิจของ</w:t>
      </w:r>
      <w:r w:rsidR="00590FA5" w:rsidRPr="00183CE5">
        <w:rPr>
          <w:rFonts w:ascii="Angsana New" w:hAnsi="Angsana New"/>
          <w:sz w:val="30"/>
          <w:szCs w:val="30"/>
          <w:cs/>
          <w:lang w:val="en-GB"/>
        </w:rPr>
        <w:t>บริษัท</w:t>
      </w:r>
      <w:r w:rsidRPr="00183CE5">
        <w:rPr>
          <w:rFonts w:ascii="Angsana New" w:hAnsi="Angsana New"/>
          <w:sz w:val="30"/>
          <w:szCs w:val="30"/>
          <w:cs/>
          <w:lang w:val="en-GB"/>
        </w:rPr>
        <w:t xml:space="preserve"> เพื่อค้ำประกันการใช้ไฟฟ้าและการใช้บริการไปรษณีย์จำนวน </w:t>
      </w:r>
      <w:r w:rsidRPr="00183CE5">
        <w:rPr>
          <w:rFonts w:ascii="Angsana New" w:hAnsi="Angsana New"/>
          <w:sz w:val="30"/>
          <w:szCs w:val="30"/>
          <w:lang w:val="en-GB"/>
        </w:rPr>
        <w:t>0.3</w:t>
      </w:r>
      <w:r w:rsidRPr="00183CE5">
        <w:rPr>
          <w:rFonts w:ascii="Angsana New" w:hAnsi="Angsana New"/>
          <w:sz w:val="30"/>
          <w:szCs w:val="30"/>
          <w:cs/>
          <w:lang w:val="en-GB"/>
        </w:rPr>
        <w:t xml:space="preserve"> ล้านบาท</w:t>
      </w:r>
      <w:r w:rsidR="00943256" w:rsidRPr="00183CE5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943256" w:rsidRPr="00183CE5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943256" w:rsidRPr="00183CE5">
        <w:rPr>
          <w:rFonts w:ascii="Angsana New" w:hAnsi="Angsana New"/>
          <w:i/>
          <w:iCs/>
          <w:sz w:val="30"/>
          <w:szCs w:val="30"/>
        </w:rPr>
        <w:t xml:space="preserve">31 </w:t>
      </w:r>
      <w:r w:rsidR="00943256" w:rsidRPr="00183CE5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943256" w:rsidRPr="00183CE5">
        <w:rPr>
          <w:rFonts w:ascii="Angsana New" w:hAnsi="Angsana New"/>
          <w:i/>
          <w:iCs/>
          <w:sz w:val="30"/>
          <w:szCs w:val="30"/>
          <w:lang w:val="en-GB"/>
        </w:rPr>
        <w:t>2561</w:t>
      </w:r>
      <w:r w:rsidR="00943256" w:rsidRPr="00183CE5">
        <w:rPr>
          <w:rFonts w:ascii="Angsana New" w:hAnsi="Angsana New"/>
          <w:i/>
          <w:iCs/>
          <w:sz w:val="30"/>
          <w:szCs w:val="30"/>
        </w:rPr>
        <w:t>:</w:t>
      </w:r>
      <w:r w:rsidR="00943256" w:rsidRPr="00183CE5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ประกอบด้วยหนังสือค้ำประกันเพื่อค้ำประกันหุ้นกู้จำนวน </w:t>
      </w:r>
      <w:r w:rsidR="00943256" w:rsidRPr="00183CE5">
        <w:rPr>
          <w:rFonts w:ascii="Angsana New" w:hAnsi="Angsana New"/>
          <w:i/>
          <w:iCs/>
          <w:sz w:val="30"/>
          <w:szCs w:val="30"/>
          <w:lang w:val="en-GB"/>
        </w:rPr>
        <w:t>975.0</w:t>
      </w:r>
      <w:r w:rsidR="00943256" w:rsidRPr="00183CE5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 ล้านบาท</w:t>
      </w:r>
      <w:r w:rsidR="00943256" w:rsidRPr="00183CE5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943256" w:rsidRPr="00183CE5">
        <w:rPr>
          <w:rFonts w:ascii="Angsana New" w:hAnsi="Angsana New" w:hint="cs"/>
          <w:i/>
          <w:iCs/>
          <w:sz w:val="30"/>
          <w:szCs w:val="30"/>
          <w:cs/>
          <w:lang w:val="en-GB"/>
        </w:rPr>
        <w:t>และ</w:t>
      </w:r>
      <w:r w:rsidR="00943256" w:rsidRPr="00183CE5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เพื่อค้ำประกันการใช้ไฟฟ้าและการใช้บริการไปรษณีย์จำนวน </w:t>
      </w:r>
      <w:r w:rsidR="00943256" w:rsidRPr="00183CE5">
        <w:rPr>
          <w:rFonts w:ascii="Angsana New" w:hAnsi="Angsana New"/>
          <w:i/>
          <w:iCs/>
          <w:sz w:val="30"/>
          <w:szCs w:val="30"/>
          <w:lang w:val="en-GB"/>
        </w:rPr>
        <w:t>0.3</w:t>
      </w:r>
      <w:r w:rsidR="00943256" w:rsidRPr="00183CE5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 ล้านบาท</w:t>
      </w:r>
      <w:r w:rsidR="00943256" w:rsidRPr="00183CE5">
        <w:rPr>
          <w:rFonts w:ascii="Angsana New" w:hAnsi="Angsana New" w:hint="cs"/>
          <w:i/>
          <w:iCs/>
          <w:sz w:val="30"/>
          <w:szCs w:val="30"/>
          <w:cs/>
          <w:lang w:val="en-GB"/>
        </w:rPr>
        <w:t>)</w:t>
      </w:r>
    </w:p>
    <w:p w14:paraId="159E0467" w14:textId="77777777" w:rsidR="00644985" w:rsidRPr="00183CE5" w:rsidRDefault="00644985" w:rsidP="00FE3D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6A1BA86D" w14:textId="7D1BABED" w:rsidR="00644985" w:rsidRPr="00183CE5" w:rsidRDefault="00644985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183CE5">
        <w:rPr>
          <w:rFonts w:ascii="Angsana New" w:hAnsi="Angsana New" w:cs="Angsana New"/>
          <w:sz w:val="30"/>
          <w:szCs w:val="30"/>
          <w:cs/>
          <w:lang w:val="en-GB"/>
        </w:rPr>
        <w:t xml:space="preserve">ณ วันที่ </w:t>
      </w:r>
      <w:r w:rsidR="00F06600" w:rsidRPr="00183CE5">
        <w:rPr>
          <w:rFonts w:ascii="Angsana New" w:hAnsi="Angsana New" w:cs="Angsana New"/>
          <w:sz w:val="30"/>
          <w:szCs w:val="30"/>
        </w:rPr>
        <w:t>31</w:t>
      </w:r>
      <w:r w:rsidR="00F06600" w:rsidRPr="00183CE5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F06600" w:rsidRPr="00183CE5">
        <w:rPr>
          <w:rFonts w:ascii="Angsana New" w:hAnsi="Angsana New" w:cs="Angsana New"/>
          <w:sz w:val="30"/>
          <w:szCs w:val="30"/>
        </w:rPr>
        <w:t xml:space="preserve">2561 </w:t>
      </w:r>
      <w:r w:rsidRPr="00183CE5">
        <w:rPr>
          <w:rFonts w:ascii="Angsana New" w:hAnsi="Angsana New" w:cs="Angsana New"/>
          <w:sz w:val="30"/>
          <w:szCs w:val="30"/>
          <w:cs/>
          <w:lang w:val="en-GB"/>
        </w:rPr>
        <w:t xml:space="preserve">หนังสือค้ำประกันเพื่อค้ำประกันหุ้นกู้จำนวน </w:t>
      </w:r>
      <w:r w:rsidR="001060D2" w:rsidRPr="00183CE5">
        <w:rPr>
          <w:rFonts w:ascii="Angsana New" w:hAnsi="Angsana New" w:cs="Angsana New" w:hint="cs"/>
          <w:sz w:val="30"/>
          <w:szCs w:val="30"/>
          <w:cs/>
          <w:lang w:val="en-GB"/>
        </w:rPr>
        <w:t xml:space="preserve">975.0 </w:t>
      </w:r>
      <w:r w:rsidRPr="00183CE5">
        <w:rPr>
          <w:rFonts w:ascii="Angsana New" w:hAnsi="Angsana New" w:cs="Angsana New"/>
          <w:sz w:val="30"/>
          <w:szCs w:val="30"/>
          <w:cs/>
          <w:lang w:val="en-GB"/>
        </w:rPr>
        <w:t>ล้านบาท</w:t>
      </w:r>
      <w:r w:rsidRPr="00183CE5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="00943256" w:rsidRPr="00183CE5">
        <w:rPr>
          <w:rFonts w:asciiTheme="majorBidi" w:hAnsiTheme="majorBidi" w:cstheme="majorBidi" w:hint="cs"/>
          <w:i/>
          <w:iCs/>
          <w:sz w:val="30"/>
          <w:szCs w:val="30"/>
          <w:cs/>
          <w:lang w:val="en-GB"/>
        </w:rPr>
        <w:t xml:space="preserve">(30 </w:t>
      </w:r>
      <w:r w:rsidR="00943256" w:rsidRPr="00183CE5">
        <w:rPr>
          <w:rFonts w:asciiTheme="majorBidi" w:hAnsiTheme="majorBidi" w:cstheme="majorBidi" w:hint="cs"/>
          <w:i/>
          <w:iCs/>
          <w:sz w:val="30"/>
          <w:szCs w:val="30"/>
          <w:cs/>
        </w:rPr>
        <w:t>กันยายน</w:t>
      </w:r>
      <w:r w:rsidR="00943256" w:rsidRPr="00183CE5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="00943256" w:rsidRPr="00183CE5">
        <w:rPr>
          <w:rFonts w:ascii="Angsana New" w:hAnsi="Angsana New" w:cs="Angsana New"/>
          <w:i/>
          <w:iCs/>
          <w:sz w:val="30"/>
          <w:szCs w:val="30"/>
        </w:rPr>
        <w:t xml:space="preserve">2562: </w:t>
      </w:r>
      <w:r w:rsidR="00943256" w:rsidRPr="00183CE5">
        <w:rPr>
          <w:rFonts w:ascii="Angsana New" w:hAnsi="Angsana New" w:cs="Angsana New" w:hint="cs"/>
          <w:i/>
          <w:iCs/>
          <w:sz w:val="30"/>
          <w:szCs w:val="30"/>
          <w:cs/>
        </w:rPr>
        <w:t>ไม่มี)</w:t>
      </w:r>
      <w:r w:rsidR="00943256" w:rsidRPr="00183CE5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Pr="00183CE5">
        <w:rPr>
          <w:rFonts w:ascii="Angsana New" w:hAnsi="Angsana New" w:cs="Angsana New"/>
          <w:sz w:val="30"/>
          <w:szCs w:val="30"/>
          <w:cs/>
          <w:lang w:val="en-GB"/>
        </w:rPr>
        <w:t>ค้ำประกันโดยการทำสัญญาที่จะโอนสิทธิเรียกร้องในลูกหนี้ตามสัญญาเช่าซื้อ (หัก</w:t>
      </w:r>
      <w:r w:rsidR="00595336" w:rsidRPr="00183CE5">
        <w:rPr>
          <w:rFonts w:ascii="Angsana New" w:hAnsi="Angsana New" w:cs="Angsana New"/>
          <w:sz w:val="30"/>
          <w:szCs w:val="30"/>
          <w:cs/>
          <w:lang w:val="en-GB"/>
        </w:rPr>
        <w:t>ดอกเบี้ย</w:t>
      </w:r>
      <w:r w:rsidRPr="00183CE5">
        <w:rPr>
          <w:rFonts w:ascii="Angsana New" w:hAnsi="Angsana New" w:cs="Angsana New"/>
          <w:sz w:val="30"/>
          <w:szCs w:val="30"/>
          <w:cs/>
          <w:lang w:val="en-GB"/>
        </w:rPr>
        <w:t xml:space="preserve"> เช่าซื้อที่ยังไม่ถือเป็นรายได้)</w:t>
      </w:r>
      <w:r w:rsidRPr="00183CE5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183CE5">
        <w:rPr>
          <w:rFonts w:ascii="Angsana New" w:hAnsi="Angsana New" w:cs="Angsana New"/>
          <w:sz w:val="30"/>
          <w:szCs w:val="30"/>
          <w:cs/>
          <w:lang w:val="en-GB"/>
        </w:rPr>
        <w:t>ตามที่กล่าวไว้ในหมายเหตุ</w:t>
      </w:r>
      <w:r w:rsidRPr="00183CE5">
        <w:rPr>
          <w:rFonts w:ascii="Angsana New" w:hAnsi="Angsana New" w:cs="Angsana New" w:hint="cs"/>
          <w:sz w:val="30"/>
          <w:szCs w:val="30"/>
          <w:cs/>
          <w:lang w:val="en-GB"/>
        </w:rPr>
        <w:t>ประกอบงบการเงินข้อ</w:t>
      </w:r>
      <w:r w:rsidRPr="00183CE5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183CE5">
        <w:rPr>
          <w:rFonts w:ascii="Angsana New" w:hAnsi="Angsana New" w:cs="Angsana New"/>
          <w:sz w:val="30"/>
          <w:szCs w:val="30"/>
          <w:lang w:val="en-GB"/>
        </w:rPr>
        <w:t>4</w:t>
      </w:r>
      <w:r w:rsidRPr="00183CE5">
        <w:rPr>
          <w:rFonts w:ascii="Angsana New" w:hAnsi="Angsana New" w:cs="Angsana New"/>
          <w:sz w:val="30"/>
          <w:szCs w:val="30"/>
          <w:cs/>
          <w:lang w:val="en-GB"/>
        </w:rPr>
        <w:t xml:space="preserve">  และสินทรัพย์รอการขาย</w:t>
      </w:r>
    </w:p>
    <w:p w14:paraId="42194E1A" w14:textId="77777777" w:rsidR="001D1DED" w:rsidRPr="00183CE5" w:rsidRDefault="001D1DED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contextualSpacing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1EFACB37" w14:textId="77777777" w:rsidR="00F5522A" w:rsidRPr="00183CE5" w:rsidRDefault="00F5522A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183CE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5FD61E33" w14:textId="555AFF23" w:rsidR="00644985" w:rsidRPr="00183CE5" w:rsidRDefault="00644985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contextualSpacing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83CE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สัญญาสิทธิพิเศษ</w:t>
      </w:r>
    </w:p>
    <w:p w14:paraId="345173CD" w14:textId="77777777" w:rsidR="00644985" w:rsidRPr="00183CE5" w:rsidRDefault="00644985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contextualSpacing/>
        <w:jc w:val="both"/>
        <w:rPr>
          <w:rFonts w:ascii="Angsana New" w:hAnsi="Angsana New" w:cs="Angsana New"/>
          <w:i/>
          <w:iCs/>
          <w:sz w:val="30"/>
          <w:szCs w:val="30"/>
        </w:rPr>
      </w:pPr>
    </w:p>
    <w:p w14:paraId="33D4612E" w14:textId="0303C002" w:rsidR="00644985" w:rsidRPr="00183CE5" w:rsidRDefault="00644985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183CE5">
        <w:rPr>
          <w:rFonts w:ascii="Angsana New" w:hAnsi="Angsana New" w:cs="Angsana New"/>
          <w:sz w:val="30"/>
          <w:szCs w:val="30"/>
          <w:cs/>
          <w:lang w:val="en-GB"/>
        </w:rPr>
        <w:t xml:space="preserve">เมื่อวันที่ </w:t>
      </w:r>
      <w:r w:rsidRPr="00183CE5">
        <w:rPr>
          <w:rFonts w:ascii="Angsana New" w:hAnsi="Angsana New" w:cs="Angsana New"/>
          <w:sz w:val="30"/>
          <w:szCs w:val="30"/>
          <w:lang w:val="en-GB"/>
        </w:rPr>
        <w:t xml:space="preserve">26 </w:t>
      </w:r>
      <w:r w:rsidRPr="00183CE5">
        <w:rPr>
          <w:rFonts w:ascii="Angsana New" w:hAnsi="Angsana New" w:cs="Angsana New"/>
          <w:sz w:val="30"/>
          <w:szCs w:val="30"/>
          <w:cs/>
          <w:lang w:val="en-GB"/>
        </w:rPr>
        <w:t xml:space="preserve">มิถุนายน </w:t>
      </w:r>
      <w:r w:rsidRPr="00183CE5">
        <w:rPr>
          <w:rFonts w:ascii="Angsana New" w:hAnsi="Angsana New" w:cs="Angsana New"/>
          <w:sz w:val="30"/>
          <w:szCs w:val="30"/>
          <w:lang w:val="en-GB"/>
        </w:rPr>
        <w:t>2560</w:t>
      </w:r>
      <w:r w:rsidR="00DD0A4C" w:rsidRPr="00183CE5">
        <w:rPr>
          <w:rFonts w:ascii="Angsana New" w:hAnsi="Angsana New" w:cs="Angsana New"/>
          <w:sz w:val="30"/>
          <w:szCs w:val="30"/>
        </w:rPr>
        <w:t xml:space="preserve"> GL Finance Plc. </w:t>
      </w:r>
      <w:r w:rsidR="00DD0A4C" w:rsidRPr="00183CE5">
        <w:rPr>
          <w:rFonts w:ascii="Angsana New" w:hAnsi="Angsana New" w:cs="Angsana New"/>
          <w:sz w:val="30"/>
          <w:szCs w:val="30"/>
          <w:lang w:val="en-GB"/>
        </w:rPr>
        <w:t>(“</w:t>
      </w:r>
      <w:r w:rsidRPr="00183CE5">
        <w:rPr>
          <w:rFonts w:ascii="Angsana New" w:hAnsi="Angsana New" w:cs="Angsana New"/>
          <w:sz w:val="30"/>
          <w:szCs w:val="30"/>
          <w:lang w:val="en-GB"/>
        </w:rPr>
        <w:t>GLF</w:t>
      </w:r>
      <w:r w:rsidR="00DD0A4C" w:rsidRPr="00183CE5">
        <w:rPr>
          <w:rFonts w:ascii="Angsana New" w:hAnsi="Angsana New" w:cs="Angsana New"/>
          <w:sz w:val="30"/>
          <w:szCs w:val="30"/>
          <w:lang w:val="en-GB"/>
        </w:rPr>
        <w:t>”)</w:t>
      </w:r>
      <w:r w:rsidRPr="00183CE5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183CE5">
        <w:rPr>
          <w:rFonts w:ascii="Angsana New" w:hAnsi="Angsana New" w:cs="Angsana New"/>
          <w:sz w:val="30"/>
          <w:szCs w:val="30"/>
          <w:cs/>
          <w:lang w:val="en-GB"/>
        </w:rPr>
        <w:t>ได้ทำสัญญาสิทธิพิเศษ (</w:t>
      </w:r>
      <w:r w:rsidRPr="00183CE5">
        <w:rPr>
          <w:rFonts w:ascii="Angsana New" w:hAnsi="Angsana New" w:cs="Angsana New"/>
          <w:sz w:val="30"/>
          <w:szCs w:val="30"/>
          <w:lang w:val="en-GB"/>
        </w:rPr>
        <w:t xml:space="preserve">Exclusive Referral Agreement) </w:t>
      </w:r>
      <w:r w:rsidRPr="00183CE5">
        <w:rPr>
          <w:rFonts w:ascii="Angsana New" w:hAnsi="Angsana New" w:cs="Angsana New"/>
          <w:sz w:val="30"/>
          <w:szCs w:val="30"/>
          <w:cs/>
          <w:lang w:val="en-GB"/>
        </w:rPr>
        <w:t xml:space="preserve">เป็นระยะเวลา </w:t>
      </w:r>
      <w:r w:rsidRPr="00183CE5">
        <w:rPr>
          <w:rFonts w:ascii="Angsana New" w:hAnsi="Angsana New" w:cs="Angsana New"/>
          <w:sz w:val="30"/>
          <w:szCs w:val="30"/>
          <w:lang w:val="en-GB"/>
        </w:rPr>
        <w:t xml:space="preserve">3 </w:t>
      </w:r>
      <w:r w:rsidRPr="00183CE5">
        <w:rPr>
          <w:rFonts w:ascii="Angsana New" w:hAnsi="Angsana New" w:cs="Angsana New"/>
          <w:sz w:val="30"/>
          <w:szCs w:val="30"/>
          <w:cs/>
          <w:lang w:val="en-GB"/>
        </w:rPr>
        <w:t xml:space="preserve">ปี (สามารถต่ออายุสัญญาได้โดยอัตโนมัติอีกสองปี เว้นแต่ทั้งสองฝ่ายยินยอมร่วมกันเป็นลายลักษณ์อักษรที่จะไม่ดำเนินการต่ออายุสัญญาภายในหกเดือนก่อนวันหมดอายุสัญญา) กับบริษัทตัวแทนจำหน่ายรถจักรยานยนต์ยี่ห้อฮอนด้าแห่งหนึ่งในประเทศกัมพูชา โดยสัญญาระบุให้สิทธิพิเศษแก่ </w:t>
      </w:r>
      <w:r w:rsidRPr="00183CE5">
        <w:rPr>
          <w:rFonts w:ascii="Angsana New" w:hAnsi="Angsana New" w:cs="Angsana New"/>
          <w:sz w:val="30"/>
          <w:szCs w:val="30"/>
          <w:lang w:val="en-GB"/>
        </w:rPr>
        <w:t xml:space="preserve">GLF </w:t>
      </w:r>
      <w:r w:rsidRPr="00183CE5">
        <w:rPr>
          <w:rFonts w:ascii="Angsana New" w:hAnsi="Angsana New" w:cs="Angsana New"/>
          <w:sz w:val="30"/>
          <w:szCs w:val="30"/>
          <w:cs/>
          <w:lang w:val="en-GB"/>
        </w:rPr>
        <w:t xml:space="preserve">ในการได้รับอนุญาตเป็นตัวแทนให้บริการสินเชื่อเช่าซื้อรถจักรยานยนต์ฮอนด้าแต่เพียงผู้เดียว </w:t>
      </w:r>
      <w:r w:rsidRPr="00183CE5">
        <w:rPr>
          <w:rFonts w:ascii="Angsana New" w:hAnsi="Angsana New" w:cs="Angsana New"/>
          <w:sz w:val="30"/>
          <w:szCs w:val="30"/>
          <w:lang w:val="en-GB"/>
        </w:rPr>
        <w:t xml:space="preserve">GLF </w:t>
      </w:r>
      <w:r w:rsidRPr="00183CE5">
        <w:rPr>
          <w:rFonts w:ascii="Angsana New" w:hAnsi="Angsana New" w:cs="Angsana New"/>
          <w:sz w:val="30"/>
          <w:szCs w:val="30"/>
          <w:cs/>
          <w:lang w:val="en-GB"/>
        </w:rPr>
        <w:t xml:space="preserve">จะต้องจ่ายค่าธรรมเนียมในอัตราร้อยละ </w:t>
      </w:r>
      <w:r w:rsidRPr="00183CE5">
        <w:rPr>
          <w:rFonts w:ascii="Angsana New" w:hAnsi="Angsana New" w:cs="Angsana New"/>
          <w:sz w:val="30"/>
          <w:szCs w:val="30"/>
          <w:lang w:val="en-GB"/>
        </w:rPr>
        <w:t xml:space="preserve">3.6 </w:t>
      </w:r>
      <w:r w:rsidRPr="00183CE5">
        <w:rPr>
          <w:rFonts w:ascii="Angsana New" w:hAnsi="Angsana New" w:cs="Angsana New"/>
          <w:sz w:val="30"/>
          <w:szCs w:val="30"/>
          <w:cs/>
          <w:lang w:val="en-GB"/>
        </w:rPr>
        <w:t>ต่อรถจักรยานยนต์ของยอดสินเชื่อที่ให้กับลูกค้า</w:t>
      </w:r>
    </w:p>
    <w:p w14:paraId="75A0F627" w14:textId="77777777" w:rsidR="00E82F20" w:rsidRPr="00183CE5" w:rsidRDefault="00E82F20" w:rsidP="00FE3D84">
      <w:pPr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3B102B35" w14:textId="77777777" w:rsidR="00A86B50" w:rsidRPr="00183CE5" w:rsidRDefault="00055DC1" w:rsidP="00FE3D84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bookmarkStart w:id="24" w:name="_Toc23425278"/>
      <w:r w:rsidRPr="00183CE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หนี้สินที่อาจเกิดขึ้น</w:t>
      </w:r>
      <w:bookmarkEnd w:id="24"/>
    </w:p>
    <w:p w14:paraId="76565F9A" w14:textId="77777777" w:rsidR="00E82F20" w:rsidRPr="00183CE5" w:rsidRDefault="00E82F20" w:rsidP="00FE3D84">
      <w:pPr>
        <w:pStyle w:val="ListParagraph"/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6A9E7E7E" w14:textId="77777777" w:rsidR="00F06600" w:rsidRPr="00183CE5" w:rsidRDefault="00F06600" w:rsidP="00FE3D8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83CE5">
        <w:rPr>
          <w:rFonts w:asciiTheme="majorBidi" w:hAnsiTheme="majorBidi" w:cstheme="majorBidi"/>
          <w:sz w:val="30"/>
          <w:szCs w:val="30"/>
          <w:cs/>
        </w:rPr>
        <w:t>กลุ่มบริษัทตกเป็นจำเลยในคดีความหลายคดีจากการฟ้องร้องของผู้ถือหุ้นกู้แปลงสภาพรายหลัก และบริษัทที่เกี่ยวข้องกัน</w:t>
      </w:r>
      <w:r w:rsidRPr="00183CE5">
        <w:rPr>
          <w:rFonts w:asciiTheme="majorBidi" w:hAnsiTheme="majorBidi" w:cstheme="majorBidi" w:hint="cs"/>
          <w:sz w:val="30"/>
          <w:szCs w:val="30"/>
          <w:cs/>
        </w:rPr>
        <w:t>กับผู้</w:t>
      </w:r>
      <w:r w:rsidRPr="00183CE5">
        <w:rPr>
          <w:rFonts w:asciiTheme="majorBidi" w:hAnsiTheme="majorBidi" w:cstheme="majorBidi"/>
          <w:sz w:val="30"/>
          <w:szCs w:val="30"/>
          <w:cs/>
        </w:rPr>
        <w:t>ถือหุ้นกู้แปลงสภาพ</w:t>
      </w:r>
      <w:r w:rsidRPr="00183CE5">
        <w:rPr>
          <w:rFonts w:asciiTheme="majorBidi" w:hAnsiTheme="majorBidi" w:cstheme="majorBidi" w:hint="cs"/>
          <w:sz w:val="30"/>
          <w:szCs w:val="30"/>
          <w:cs/>
        </w:rPr>
        <w:t>รายหลักดังกล่าว</w:t>
      </w:r>
      <w:r w:rsidRPr="00183CE5">
        <w:rPr>
          <w:rFonts w:asciiTheme="majorBidi" w:hAnsiTheme="majorBidi" w:cstheme="majorBidi"/>
          <w:sz w:val="30"/>
          <w:szCs w:val="30"/>
          <w:cs/>
        </w:rPr>
        <w:t xml:space="preserve"> ในฐานความผิด การแสดงสถานะทางการเงินของบริษัทที่ไม่ถูกต้องตามจริงและ</w:t>
      </w:r>
      <w:r w:rsidRPr="00183CE5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183CE5">
        <w:rPr>
          <w:rFonts w:asciiTheme="majorBidi" w:hAnsiTheme="majorBidi" w:cstheme="majorBidi"/>
          <w:sz w:val="30"/>
          <w:szCs w:val="30"/>
          <w:cs/>
        </w:rPr>
        <w:t>หมิ่นประมาท การแสดงฐานะทางการเงินของบริษัทย่อยใน</w:t>
      </w:r>
      <w:r w:rsidRPr="00183CE5">
        <w:rPr>
          <w:rFonts w:asciiTheme="majorBidi" w:hAnsiTheme="majorBidi" w:cstheme="majorBidi" w:hint="cs"/>
          <w:sz w:val="30"/>
          <w:szCs w:val="30"/>
          <w:cs/>
        </w:rPr>
        <w:t>ประเทศ</w:t>
      </w:r>
      <w:r w:rsidRPr="00183CE5">
        <w:rPr>
          <w:rFonts w:asciiTheme="majorBidi" w:hAnsiTheme="majorBidi" w:cstheme="majorBidi"/>
          <w:sz w:val="30"/>
          <w:szCs w:val="30"/>
          <w:cs/>
        </w:rPr>
        <w:t>สิงคโปร</w:t>
      </w:r>
      <w:r w:rsidRPr="00183CE5">
        <w:rPr>
          <w:rFonts w:asciiTheme="majorBidi" w:hAnsiTheme="majorBidi" w:cstheme="majorBidi" w:hint="cs"/>
          <w:sz w:val="30"/>
          <w:szCs w:val="30"/>
          <w:cs/>
        </w:rPr>
        <w:t>์</w:t>
      </w:r>
      <w:r w:rsidRPr="00183CE5">
        <w:rPr>
          <w:rFonts w:asciiTheme="majorBidi" w:hAnsiTheme="majorBidi" w:cstheme="majorBidi"/>
          <w:sz w:val="30"/>
          <w:szCs w:val="30"/>
          <w:cs/>
        </w:rPr>
        <w:t>ที่ไม่ถูกต้องตามจริง และการผิดสัญญาการจัดการสินเชื่อร่วมทางการเงินของบริษัทย่อยใน</w:t>
      </w:r>
      <w:r w:rsidRPr="00183CE5">
        <w:rPr>
          <w:rFonts w:asciiTheme="majorBidi" w:hAnsiTheme="majorBidi" w:cstheme="majorBidi" w:hint="cs"/>
          <w:sz w:val="30"/>
          <w:szCs w:val="30"/>
          <w:cs/>
        </w:rPr>
        <w:t>ประเทศ</w:t>
      </w:r>
      <w:r w:rsidRPr="00183CE5">
        <w:rPr>
          <w:rFonts w:asciiTheme="majorBidi" w:hAnsiTheme="majorBidi" w:cstheme="majorBidi"/>
          <w:sz w:val="30"/>
          <w:szCs w:val="30"/>
          <w:cs/>
        </w:rPr>
        <w:t>อินโดน</w:t>
      </w:r>
      <w:r w:rsidR="00023B4D" w:rsidRPr="00183CE5">
        <w:rPr>
          <w:rFonts w:asciiTheme="majorBidi" w:hAnsiTheme="majorBidi" w:cstheme="majorBidi" w:hint="cs"/>
          <w:sz w:val="30"/>
          <w:szCs w:val="30"/>
          <w:cs/>
        </w:rPr>
        <w:t>ี</w:t>
      </w:r>
      <w:r w:rsidRPr="00183CE5">
        <w:rPr>
          <w:rFonts w:asciiTheme="majorBidi" w:hAnsiTheme="majorBidi" w:cstheme="majorBidi"/>
          <w:sz w:val="30"/>
          <w:szCs w:val="30"/>
          <w:cs/>
        </w:rPr>
        <w:t>เซีย โดยได้เรียกร้องให้บริษัท</w:t>
      </w:r>
      <w:r w:rsidRPr="00183CE5">
        <w:rPr>
          <w:rFonts w:asciiTheme="majorBidi" w:hAnsiTheme="majorBidi" w:cstheme="majorBidi" w:hint="cs"/>
          <w:sz w:val="30"/>
          <w:szCs w:val="30"/>
          <w:cs/>
        </w:rPr>
        <w:t>ดำเนินการ</w:t>
      </w:r>
      <w:r w:rsidRPr="00183CE5">
        <w:rPr>
          <w:rFonts w:asciiTheme="majorBidi" w:hAnsiTheme="majorBidi" w:cstheme="majorBidi"/>
          <w:sz w:val="30"/>
          <w:szCs w:val="30"/>
          <w:cs/>
        </w:rPr>
        <w:t>ฟื้นฟูกิจการ และจ่ายเงินค่าเสียหายพร้อมดอกเบี้ย กลุ่มบริษัทได้ดำเนินการฟ้องร้องกลับ การวินิจฉัยชี้ขาดเบื้องต้นและการไต่สวนยังอยู่ในกระบวนการของศาล ผลลัพธ์ของคดีความดังกล่าวยังไม่สามารถ</w:t>
      </w:r>
      <w:r w:rsidRPr="00183CE5">
        <w:rPr>
          <w:rFonts w:asciiTheme="majorBidi" w:hAnsiTheme="majorBidi" w:cstheme="majorBidi" w:hint="cs"/>
          <w:sz w:val="30"/>
          <w:szCs w:val="30"/>
          <w:cs/>
        </w:rPr>
        <w:t>ระบุ</w:t>
      </w:r>
      <w:r w:rsidRPr="00183CE5">
        <w:rPr>
          <w:rFonts w:asciiTheme="majorBidi" w:hAnsiTheme="majorBidi" w:cstheme="majorBidi"/>
          <w:sz w:val="30"/>
          <w:szCs w:val="30"/>
          <w:cs/>
        </w:rPr>
        <w:t>ได้ใน</w:t>
      </w:r>
      <w:r w:rsidRPr="00183CE5">
        <w:rPr>
          <w:rFonts w:asciiTheme="majorBidi" w:hAnsiTheme="majorBidi" w:cstheme="majorBidi" w:hint="cs"/>
          <w:sz w:val="30"/>
          <w:szCs w:val="30"/>
          <w:cs/>
        </w:rPr>
        <w:t>ขณะนี้</w:t>
      </w:r>
      <w:r w:rsidRPr="00183CE5">
        <w:rPr>
          <w:rFonts w:asciiTheme="majorBidi" w:hAnsiTheme="majorBidi" w:cstheme="majorBidi"/>
          <w:sz w:val="30"/>
          <w:szCs w:val="30"/>
          <w:cs/>
        </w:rPr>
        <w:t xml:space="preserve"> ผู้บริหารพิจารณา</w:t>
      </w:r>
      <w:r w:rsidRPr="00183CE5">
        <w:rPr>
          <w:rFonts w:asciiTheme="majorBidi" w:hAnsiTheme="majorBidi" w:cstheme="majorBidi" w:hint="cs"/>
          <w:sz w:val="30"/>
          <w:szCs w:val="30"/>
          <w:cs/>
        </w:rPr>
        <w:t>ว่าไม่มีประมาณการหนี้สิน</w:t>
      </w:r>
      <w:r w:rsidR="00756A1D" w:rsidRPr="00183CE5">
        <w:rPr>
          <w:rFonts w:asciiTheme="majorBidi" w:hAnsiTheme="majorBidi" w:cstheme="majorBidi" w:hint="cs"/>
          <w:sz w:val="30"/>
          <w:szCs w:val="30"/>
          <w:cs/>
        </w:rPr>
        <w:t>ที่จำเป็นต่องบการเงิน</w:t>
      </w:r>
      <w:r w:rsidRPr="00183CE5">
        <w:rPr>
          <w:rFonts w:asciiTheme="majorBidi" w:hAnsiTheme="majorBidi" w:cstheme="majorBidi" w:hint="cs"/>
          <w:sz w:val="30"/>
          <w:szCs w:val="30"/>
          <w:cs/>
        </w:rPr>
        <w:t>หรือการจัดประเภทรายการใหม่ของหุ้นกู้แปลงสภาพที่จำเป็นต่องบการเงิน</w:t>
      </w:r>
      <w:r w:rsidRPr="00183CE5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D67A92C" w14:textId="77777777" w:rsidR="00023B4D" w:rsidRPr="00183CE5" w:rsidRDefault="00023B4D" w:rsidP="00FE3D84">
      <w:pPr>
        <w:ind w:left="540"/>
        <w:jc w:val="thaiDistribute"/>
        <w:rPr>
          <w:rFonts w:cstheme="minorBidi"/>
        </w:rPr>
      </w:pPr>
    </w:p>
    <w:p w14:paraId="6CD1F16C" w14:textId="77777777" w:rsidR="00023B4D" w:rsidRPr="00183CE5" w:rsidRDefault="00023B4D" w:rsidP="00FE3D84">
      <w:pPr>
        <w:ind w:left="540"/>
        <w:jc w:val="thaiDistribute"/>
        <w:rPr>
          <w:rFonts w:cstheme="minorBidi"/>
        </w:rPr>
      </w:pPr>
    </w:p>
    <w:p w14:paraId="4D27A06A" w14:textId="77777777" w:rsidR="00023B4D" w:rsidRPr="00183CE5" w:rsidRDefault="00023B4D" w:rsidP="00FE3D84">
      <w:pPr>
        <w:ind w:left="540"/>
        <w:jc w:val="thaiDistribute"/>
        <w:rPr>
          <w:rFonts w:cstheme="minorBidi"/>
          <w:cs/>
        </w:rPr>
        <w:sectPr w:rsidR="00023B4D" w:rsidRPr="00183CE5" w:rsidSect="002265F9">
          <w:headerReference w:type="even" r:id="rId13"/>
          <w:headerReference w:type="first" r:id="rId14"/>
          <w:footerReference w:type="first" r:id="rId15"/>
          <w:type w:val="continuous"/>
          <w:pgSz w:w="11909" w:h="16834" w:code="9"/>
          <w:pgMar w:top="691" w:right="1152" w:bottom="576" w:left="1440" w:header="720" w:footer="720" w:gutter="0"/>
          <w:cols w:space="720"/>
          <w:docGrid w:linePitch="360"/>
        </w:sectPr>
      </w:pPr>
    </w:p>
    <w:p w14:paraId="6DD504C3" w14:textId="0B147BC0" w:rsidR="00D23BD9" w:rsidRPr="00183CE5" w:rsidRDefault="00D23BD9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1080"/>
          <w:tab w:val="left" w:pos="1440"/>
          <w:tab w:val="left" w:pos="2880"/>
          <w:tab w:val="left" w:pos="3240"/>
          <w:tab w:val="center" w:pos="6120"/>
        </w:tabs>
        <w:overflowPunct w:val="0"/>
        <w:autoSpaceDE w:val="0"/>
        <w:autoSpaceDN w:val="0"/>
        <w:adjustRightInd w:val="0"/>
        <w:spacing w:before="120" w:after="120" w:line="380" w:lineRule="exact"/>
        <w:ind w:left="540" w:hanging="533"/>
        <w:jc w:val="thaiDistribute"/>
        <w:textAlignment w:val="baseline"/>
        <w:rPr>
          <w:rFonts w:ascii="Times New Roman" w:hAnsi="Times New Roman" w:cs="Angsana New"/>
          <w:b/>
          <w:sz w:val="30"/>
          <w:szCs w:val="30"/>
          <w:cs/>
        </w:rPr>
      </w:pPr>
      <w:r w:rsidRPr="00183CE5">
        <w:rPr>
          <w:rFonts w:ascii="Angsana New" w:hAnsi="Angsana New" w:cs="Angsana New"/>
          <w:b/>
          <w:sz w:val="28"/>
          <w:szCs w:val="28"/>
        </w:rPr>
        <w:t>1</w:t>
      </w:r>
      <w:r w:rsidR="003C45F1" w:rsidRPr="00183CE5">
        <w:rPr>
          <w:rFonts w:ascii="Angsana New" w:hAnsi="Angsana New" w:cs="Angsana New"/>
          <w:b/>
          <w:sz w:val="28"/>
          <w:szCs w:val="28"/>
        </w:rPr>
        <w:t>8</w:t>
      </w:r>
      <w:r w:rsidRPr="00183CE5">
        <w:rPr>
          <w:rFonts w:ascii="Angsana New" w:hAnsi="Angsana New" w:cs="Angsana New"/>
          <w:b/>
          <w:sz w:val="28"/>
          <w:szCs w:val="28"/>
        </w:rPr>
        <w:t>.1</w:t>
      </w:r>
      <w:r w:rsidRPr="00183CE5">
        <w:rPr>
          <w:rFonts w:ascii="Angsana New" w:hAnsi="Angsana New" w:cs="Angsana New"/>
          <w:b/>
          <w:sz w:val="28"/>
          <w:szCs w:val="28"/>
        </w:rPr>
        <w:tab/>
      </w:r>
      <w:r w:rsidRPr="00183CE5">
        <w:rPr>
          <w:rFonts w:ascii="Times New Roman" w:hAnsi="Times New Roman" w:cs="Angsana New"/>
          <w:bCs/>
          <w:sz w:val="28"/>
          <w:szCs w:val="28"/>
          <w:cs/>
        </w:rPr>
        <w:t>คดี</w:t>
      </w:r>
      <w:r w:rsidRPr="00183CE5">
        <w:rPr>
          <w:rFonts w:ascii="Times New Roman" w:hAnsi="Times New Roman" w:cs="Angsana New"/>
          <w:bCs/>
          <w:sz w:val="30"/>
          <w:szCs w:val="30"/>
          <w:cs/>
        </w:rPr>
        <w:t>ความในประเทศไทย</w:t>
      </w:r>
    </w:p>
    <w:p w14:paraId="2024B0B7" w14:textId="77777777" w:rsidR="00D23BD9" w:rsidRPr="00183CE5" w:rsidRDefault="00D23BD9" w:rsidP="00FE3D84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380" w:lineRule="exact"/>
        <w:ind w:left="900"/>
        <w:contextualSpacing/>
        <w:rPr>
          <w:rFonts w:ascii="Angsana New" w:hAnsi="Angsana New" w:cs="Angsana New"/>
          <w:b/>
          <w:bCs/>
          <w:sz w:val="30"/>
          <w:szCs w:val="30"/>
          <w:lang w:val="en-GB" w:bidi="ar-SA"/>
        </w:rPr>
      </w:pPr>
      <w:r w:rsidRPr="00183CE5">
        <w:rPr>
          <w:rFonts w:ascii="Angsana New" w:hAnsi="Angsana New" w:cs="Angsana New"/>
          <w:b/>
          <w:bCs/>
          <w:sz w:val="30"/>
          <w:szCs w:val="30"/>
          <w:cs/>
          <w:lang w:val="en-GB"/>
        </w:rPr>
        <w:t>คดีแพ่ง</w:t>
      </w:r>
    </w:p>
    <w:p w14:paraId="3A9C2A55" w14:textId="77777777" w:rsidR="00D23BD9" w:rsidRPr="00183CE5" w:rsidRDefault="00D23BD9" w:rsidP="00FE3D84">
      <w:pPr>
        <w:pStyle w:val="ListParagraph"/>
        <w:numPr>
          <w:ilvl w:val="0"/>
          <w:numId w:val="13"/>
        </w:numPr>
        <w:tabs>
          <w:tab w:val="left" w:pos="1080"/>
        </w:tabs>
        <w:rPr>
          <w:rFonts w:ascii="Angsana New" w:hAnsi="Angsana New"/>
          <w:b/>
          <w:bCs/>
          <w:sz w:val="30"/>
          <w:szCs w:val="30"/>
        </w:rPr>
      </w:pPr>
      <w:r w:rsidRPr="00183CE5">
        <w:rPr>
          <w:rFonts w:ascii="Angsana New" w:hAnsi="Angsana New"/>
          <w:b/>
          <w:bCs/>
          <w:sz w:val="30"/>
          <w:szCs w:val="30"/>
          <w:cs/>
        </w:rPr>
        <w:t xml:space="preserve">    คดีแพ่งหมายเลขดำที่</w:t>
      </w:r>
      <w:r w:rsidRPr="00183CE5">
        <w:rPr>
          <w:rFonts w:ascii="Angsana New" w:hAnsi="Angsana New"/>
          <w:b/>
          <w:bCs/>
          <w:sz w:val="30"/>
          <w:szCs w:val="30"/>
        </w:rPr>
        <w:t xml:space="preserve"> </w:t>
      </w:r>
      <w:r w:rsidRPr="00183CE5">
        <w:rPr>
          <w:rFonts w:ascii="Angsana New" w:hAnsi="Angsana New"/>
          <w:b/>
          <w:bCs/>
          <w:sz w:val="30"/>
          <w:szCs w:val="30"/>
          <w:cs/>
        </w:rPr>
        <w:t>พ.</w:t>
      </w:r>
      <w:r w:rsidRPr="00183CE5">
        <w:rPr>
          <w:rFonts w:ascii="Angsana New" w:hAnsi="Angsana New"/>
          <w:b/>
          <w:bCs/>
          <w:sz w:val="30"/>
          <w:szCs w:val="30"/>
        </w:rPr>
        <w:t xml:space="preserve"> 83/2561</w:t>
      </w:r>
    </w:p>
    <w:tbl>
      <w:tblPr>
        <w:tblW w:w="142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2"/>
        <w:gridCol w:w="2160"/>
        <w:gridCol w:w="1928"/>
        <w:gridCol w:w="1857"/>
        <w:gridCol w:w="6030"/>
      </w:tblGrid>
      <w:tr w:rsidR="00183CE5" w:rsidRPr="00183CE5" w14:paraId="3EB7DC70" w14:textId="77777777" w:rsidTr="00DA2106">
        <w:trPr>
          <w:trHeight w:val="334"/>
          <w:tblHeader/>
        </w:trPr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</w:tcPr>
          <w:p w14:paraId="63C18EC0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Times New Roman" w:hAnsi="Times New Roman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cs="Angsana New"/>
                <w:b/>
                <w:bCs/>
                <w:sz w:val="30"/>
                <w:szCs w:val="30"/>
                <w:cs/>
              </w:rPr>
              <w:t>โจทก์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138E3AC3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Times New Roman" w:hAnsi="Times New Roman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cs="Angsana New"/>
                <w:b/>
                <w:bCs/>
                <w:sz w:val="30"/>
                <w:szCs w:val="30"/>
                <w:cs/>
              </w:rPr>
              <w:t>จำเลย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shd w:val="clear" w:color="auto" w:fill="auto"/>
          </w:tcPr>
          <w:p w14:paraId="52710A9A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Times New Roman" w:hAnsi="Times New Roman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cs="Angsana New"/>
                <w:b/>
                <w:bCs/>
                <w:sz w:val="30"/>
                <w:szCs w:val="30"/>
                <w:cs/>
              </w:rPr>
              <w:t>ฐานความผิด</w:t>
            </w:r>
          </w:p>
        </w:tc>
        <w:tc>
          <w:tcPr>
            <w:tcW w:w="1857" w:type="dxa"/>
            <w:tcBorders>
              <w:bottom w:val="single" w:sz="4" w:space="0" w:color="auto"/>
            </w:tcBorders>
            <w:shd w:val="clear" w:color="auto" w:fill="auto"/>
          </w:tcPr>
          <w:p w14:paraId="55B0A5E3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Times New Roman" w:hAnsi="Times New Roman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cs="Angsana New"/>
                <w:b/>
                <w:bCs/>
                <w:sz w:val="30"/>
                <w:szCs w:val="30"/>
                <w:cs/>
              </w:rPr>
              <w:t>ทุนทรัพย์ที่พิพาท</w:t>
            </w:r>
          </w:p>
        </w:tc>
        <w:tc>
          <w:tcPr>
            <w:tcW w:w="6030" w:type="dxa"/>
            <w:tcBorders>
              <w:bottom w:val="single" w:sz="4" w:space="0" w:color="auto"/>
            </w:tcBorders>
            <w:shd w:val="clear" w:color="auto" w:fill="auto"/>
          </w:tcPr>
          <w:p w14:paraId="74D8DD8A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Times New Roman" w:hAnsi="Times New Roman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cs="Angsana New"/>
                <w:b/>
                <w:bCs/>
                <w:sz w:val="30"/>
                <w:szCs w:val="30"/>
                <w:cs/>
              </w:rPr>
              <w:t>ความคืบหน้า</w:t>
            </w:r>
          </w:p>
        </w:tc>
      </w:tr>
      <w:tr w:rsidR="00183CE5" w:rsidRPr="00183CE5" w14:paraId="0FB07EB1" w14:textId="77777777" w:rsidTr="00DA2106"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</w:tcPr>
          <w:p w14:paraId="2E907E58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proofErr w:type="spellStart"/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JTrust</w:t>
            </w:r>
            <w:proofErr w:type="spellEnd"/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 Asia </w:t>
            </w:r>
            <w:proofErr w:type="spellStart"/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Pte.</w:t>
            </w:r>
            <w:proofErr w:type="spellEnd"/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 Ltd.</w:t>
            </w:r>
          </w:p>
          <w:p w14:paraId="784BBEA5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(“</w:t>
            </w: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JTA</w:t>
            </w: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”)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0CDDC77D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1"/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กรุ๊ปลีส จำกัด (มหาชน) (“</w:t>
            </w: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GL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”)</w:t>
            </w:r>
            <w:r w:rsidRPr="00183CE5">
              <w:rPr>
                <w:rFonts w:asciiTheme="majorBidi" w:hAnsiTheme="majorBidi" w:cstheme="majorBidi"/>
                <w:sz w:val="30"/>
                <w:szCs w:val="30"/>
              </w:rPr>
              <w:t>,</w:t>
            </w:r>
          </w:p>
          <w:p w14:paraId="333AD084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กรรมการและอดีตกรรมการของบริษัท</w:t>
            </w:r>
          </w:p>
          <w:p w14:paraId="725E2414" w14:textId="77777777" w:rsidR="00D23BD9" w:rsidRPr="00183CE5" w:rsidRDefault="00D23BD9" w:rsidP="00FE3D8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2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928" w:type="dxa"/>
            <w:tcBorders>
              <w:bottom w:val="single" w:sz="4" w:space="0" w:color="auto"/>
            </w:tcBorders>
            <w:shd w:val="clear" w:color="auto" w:fill="auto"/>
          </w:tcPr>
          <w:p w14:paraId="209B0216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- 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ละเมิด</w:t>
            </w:r>
          </w:p>
          <w:p w14:paraId="75ABD257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58"/>
              <w:contextualSpacing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- 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บอกล้างโมฆียกรรมของหุ้นกู้แปลงสภาพ</w:t>
            </w:r>
          </w:p>
          <w:p w14:paraId="5BB15754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- 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เรียกค่าเสียหาย</w:t>
            </w:r>
          </w:p>
        </w:tc>
        <w:tc>
          <w:tcPr>
            <w:tcW w:w="1857" w:type="dxa"/>
            <w:tcBorders>
              <w:bottom w:val="single" w:sz="4" w:space="0" w:color="auto"/>
            </w:tcBorders>
            <w:shd w:val="clear" w:color="auto" w:fill="auto"/>
          </w:tcPr>
          <w:p w14:paraId="3D7017F1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8,020,132,483.88 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บาท</w:t>
            </w:r>
          </w:p>
        </w:tc>
        <w:tc>
          <w:tcPr>
            <w:tcW w:w="6030" w:type="dxa"/>
            <w:tcBorders>
              <w:bottom w:val="single" w:sz="4" w:space="0" w:color="auto"/>
            </w:tcBorders>
            <w:shd w:val="clear" w:color="auto" w:fill="auto"/>
          </w:tcPr>
          <w:p w14:paraId="10535E02" w14:textId="77777777" w:rsidR="00D23BD9" w:rsidRPr="00183CE5" w:rsidRDefault="00D23BD9" w:rsidP="00FE3D84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เมื่อวันที่ </w:t>
            </w:r>
            <w:r w:rsidRPr="00183CE5">
              <w:rPr>
                <w:rFonts w:ascii="Angsana New" w:hAnsi="Angsana New"/>
                <w:sz w:val="30"/>
                <w:szCs w:val="30"/>
                <w:lang w:val="en-GB" w:bidi="ar-SA"/>
              </w:rPr>
              <w:t>9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มกราคม </w:t>
            </w:r>
            <w:r w:rsidRPr="00183CE5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2561 JTA 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ได้ยื่นฟ้องคดีต่อศาลแพ่ง </w:t>
            </w:r>
          </w:p>
          <w:p w14:paraId="694A23F4" w14:textId="77777777" w:rsidR="00D23BD9" w:rsidRPr="00183CE5" w:rsidRDefault="00D23BD9" w:rsidP="00FE3D84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เมื่อวันที่ </w:t>
            </w:r>
            <w:r w:rsidRPr="00183CE5">
              <w:rPr>
                <w:rFonts w:ascii="Angsana New" w:hAnsi="Angsana New"/>
                <w:sz w:val="30"/>
                <w:szCs w:val="30"/>
                <w:lang w:val="en-GB" w:bidi="ar-SA"/>
              </w:rPr>
              <w:t>13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มีนาคม </w:t>
            </w:r>
            <w:r w:rsidRPr="00183CE5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2561 GL 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ยื่นคำให้การต่อศาลแพ่ง </w:t>
            </w:r>
          </w:p>
          <w:p w14:paraId="5C522E71" w14:textId="77777777" w:rsidR="00D23BD9" w:rsidRPr="00183CE5" w:rsidRDefault="00D23BD9" w:rsidP="00FE3D84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เมื่อวันที่ </w:t>
            </w:r>
            <w:r w:rsidRPr="00183CE5">
              <w:rPr>
                <w:rFonts w:ascii="Angsana New" w:hAnsi="Angsana New"/>
                <w:sz w:val="30"/>
                <w:szCs w:val="30"/>
                <w:lang w:val="en-GB" w:bidi="ar-SA"/>
              </w:rPr>
              <w:t>17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เมษายน </w:t>
            </w:r>
            <w:r w:rsidRPr="00183CE5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2561 GL 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ยื่นคำร้องต่อศาลแพ่งให้วินิจฉัย</w:t>
            </w:r>
            <w:r w:rsidRPr="00183CE5">
              <w:rPr>
                <w:rFonts w:ascii="Angsana New" w:hAnsi="Angsana New" w:cs="Angsana New"/>
                <w:sz w:val="30"/>
                <w:szCs w:val="30"/>
                <w:lang w:val="en-GB"/>
              </w:rPr>
              <w:br/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ชี้ขาดเบื้องต้นในปัญหาข้อกฎหมาย</w:t>
            </w:r>
          </w:p>
          <w:p w14:paraId="57CC86FB" w14:textId="77777777" w:rsidR="00D23BD9" w:rsidRPr="00183CE5" w:rsidRDefault="00D23BD9" w:rsidP="00FE3D84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46"/>
              <w:contextualSpacing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เมื่อวันที่ </w:t>
            </w: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ตุลาคม </w:t>
            </w: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2561 GL 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ได้ยื่นคำร้องขอคุ้มครองชั่วคราวต่อศาลแพ่งให้ </w:t>
            </w: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JTA 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หาเงินประกันมาให้เป็นจำนวน </w:t>
            </w: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10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ล้านบาท เพื่อเป็นหลักประกันค่าธรรมเนียมศาล และค่าใช้จ่ายต่าง ๆ </w:t>
            </w:r>
          </w:p>
          <w:p w14:paraId="5C633488" w14:textId="77777777" w:rsidR="00D23BD9" w:rsidRPr="00183CE5" w:rsidRDefault="00D23BD9" w:rsidP="00FE3D84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46"/>
              <w:contextualSpacing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เมื่อวันที่ </w:t>
            </w: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7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ธันวาคม </w:t>
            </w: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2561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ศาลได้ยกคำร้องขอคุ้มครองชั่วคราว ที่ให้ </w:t>
            </w: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JTA 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หาเงินประกันจำนวน </w:t>
            </w: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10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ล้านบาท เพื่อเป็นหลักประกันค่าธรรมเนียมศาล และค่าใช้จ่ายต่าง ๆ รวมถึงคำร้องที่ขอให้ศาลวินิจฉัยชี้ขาดเบื้องต้นในข้อกฎหมายและประเด็นข้อพิพาทระหว่าง </w:t>
            </w: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JTA 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และ </w:t>
            </w: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GL 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นอกจากนี้ศาลนัดพิจารณาคดีต่อเนื่องโดยนัดสืบพยานโจทก์และจำเลย ระหว่างวันที่  </w:t>
            </w: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20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สิงหาคม และ 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br/>
            </w: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9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ตุลาคม </w:t>
            </w: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2562</w:t>
            </w:r>
          </w:p>
          <w:p w14:paraId="5C34A0B6" w14:textId="77777777" w:rsidR="00D23BD9" w:rsidRPr="00183CE5" w:rsidRDefault="00D23BD9" w:rsidP="00FE3D84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46"/>
              <w:contextualSpacing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ศาลกำหนดนัดฟังคำพิพากษาวันที่ </w:t>
            </w: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3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ธันวาคม </w:t>
            </w: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2562</w:t>
            </w:r>
          </w:p>
          <w:p w14:paraId="25290CCA" w14:textId="77777777" w:rsidR="006A3158" w:rsidRPr="00183CE5" w:rsidRDefault="00943256" w:rsidP="00FE3D84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46"/>
              <w:contextualSpacing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เมื่อวันที่ </w:t>
            </w:r>
            <w:r w:rsidRPr="00183CE5">
              <w:rPr>
                <w:rFonts w:ascii="Angsana New" w:hAnsi="Angsana New" w:cs="Angsana New"/>
                <w:sz w:val="30"/>
                <w:szCs w:val="30"/>
              </w:rPr>
              <w:t xml:space="preserve">8 </w:t>
            </w: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ตุลาคม </w:t>
            </w:r>
            <w:r w:rsidRPr="00183CE5">
              <w:rPr>
                <w:rFonts w:ascii="Angsana New" w:hAnsi="Angsana New" w:cs="Angsana New"/>
                <w:sz w:val="30"/>
                <w:szCs w:val="30"/>
              </w:rPr>
              <w:t xml:space="preserve">2562 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ศาลยกเลิกวันนัดพิจารณาเดิมทั้งหมดและกำหนดวันนัดสืบพยานใหม่ระหว่างวันที่ </w:t>
            </w:r>
            <w:r w:rsidRPr="00183CE5">
              <w:rPr>
                <w:rFonts w:ascii="Angsana New" w:hAnsi="Angsana New" w:cs="Angsana New"/>
                <w:sz w:val="30"/>
                <w:szCs w:val="30"/>
              </w:rPr>
              <w:t xml:space="preserve">7 </w:t>
            </w: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Pr="00183CE5">
              <w:rPr>
                <w:rFonts w:ascii="Angsana New" w:hAnsi="Angsana New" w:cs="Angsana New"/>
                <w:sz w:val="30"/>
                <w:szCs w:val="30"/>
              </w:rPr>
              <w:t>–</w:t>
            </w: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183CE5">
              <w:rPr>
                <w:rFonts w:ascii="Angsana New" w:hAnsi="Angsana New" w:cs="Angsana New"/>
                <w:sz w:val="30"/>
                <w:szCs w:val="30"/>
              </w:rPr>
              <w:t xml:space="preserve">24 </w:t>
            </w: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มิถุนายน </w:t>
            </w:r>
            <w:r w:rsidRPr="00183CE5">
              <w:rPr>
                <w:rFonts w:ascii="Angsana New" w:hAnsi="Angsana New" w:cs="Angsana New"/>
                <w:sz w:val="30"/>
                <w:szCs w:val="30"/>
              </w:rPr>
              <w:t xml:space="preserve">2563  </w:t>
            </w:r>
          </w:p>
          <w:p w14:paraId="7A6BABF3" w14:textId="57E5C7A6" w:rsidR="00943256" w:rsidRPr="00183CE5" w:rsidRDefault="00993A74" w:rsidP="00FE3D84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46"/>
              <w:contextualSpacing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ศาลกำหนด</w:t>
            </w:r>
            <w:r w:rsidR="00943256"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นัดฟังคำพิพากษาวันที่ </w:t>
            </w:r>
            <w:r w:rsidR="00943256" w:rsidRPr="00183CE5">
              <w:rPr>
                <w:rFonts w:ascii="Angsana New" w:hAnsi="Angsana New" w:cs="Angsana New"/>
                <w:sz w:val="30"/>
                <w:szCs w:val="30"/>
              </w:rPr>
              <w:t xml:space="preserve">25 </w:t>
            </w:r>
            <w:r w:rsidR="00943256"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สิงหาคม </w:t>
            </w:r>
            <w:r w:rsidR="00943256" w:rsidRPr="00183CE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</w:tbl>
    <w:p w14:paraId="45611899" w14:textId="77777777" w:rsidR="00D23BD9" w:rsidRPr="00183CE5" w:rsidRDefault="00D23BD9" w:rsidP="00FE3D84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rPr>
          <w:rFonts w:ascii="Angsana New" w:hAnsi="Angsana New" w:cstheme="minorBidi"/>
          <w:b/>
          <w:bCs/>
          <w:sz w:val="30"/>
          <w:szCs w:val="30"/>
          <w:lang w:val="en-GB"/>
        </w:rPr>
      </w:pPr>
      <w:r w:rsidRPr="00183CE5">
        <w:rPr>
          <w:rFonts w:ascii="Angsana New" w:hAnsi="Angsana New"/>
          <w:b/>
          <w:bCs/>
          <w:sz w:val="30"/>
          <w:szCs w:val="30"/>
          <w:lang w:val="en-GB" w:bidi="ar-SA"/>
        </w:rPr>
        <w:br w:type="page"/>
      </w:r>
      <w:r w:rsidRPr="00183CE5">
        <w:rPr>
          <w:rFonts w:ascii="Angsana New" w:hAnsi="Angsana New"/>
          <w:b/>
          <w:bCs/>
          <w:sz w:val="30"/>
          <w:szCs w:val="30"/>
          <w:cs/>
        </w:rPr>
        <w:t xml:space="preserve">คดีแพ่งหมายเลขดำที่ พ. </w:t>
      </w:r>
      <w:r w:rsidRPr="00183CE5">
        <w:rPr>
          <w:rFonts w:ascii="Angsana New" w:hAnsi="Angsana New"/>
          <w:b/>
          <w:bCs/>
          <w:sz w:val="30"/>
          <w:szCs w:val="30"/>
        </w:rPr>
        <w:t>2313/2561</w:t>
      </w:r>
    </w:p>
    <w:tbl>
      <w:tblPr>
        <w:tblW w:w="1505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985"/>
        <w:gridCol w:w="1985"/>
        <w:gridCol w:w="1842"/>
        <w:gridCol w:w="6808"/>
      </w:tblGrid>
      <w:tr w:rsidR="00183CE5" w:rsidRPr="00183CE5" w14:paraId="4D4198C3" w14:textId="77777777" w:rsidTr="002E5182">
        <w:trPr>
          <w:trHeight w:val="424"/>
          <w:tblHeader/>
        </w:trPr>
        <w:tc>
          <w:tcPr>
            <w:tcW w:w="2430" w:type="dxa"/>
            <w:shd w:val="clear" w:color="auto" w:fill="auto"/>
          </w:tcPr>
          <w:p w14:paraId="38F9886A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cs="Angsana New"/>
                <w:b/>
                <w:bCs/>
                <w:sz w:val="30"/>
                <w:szCs w:val="30"/>
                <w:cs/>
              </w:rPr>
              <w:t>โจทก์</w:t>
            </w:r>
          </w:p>
        </w:tc>
        <w:tc>
          <w:tcPr>
            <w:tcW w:w="1985" w:type="dxa"/>
            <w:shd w:val="clear" w:color="auto" w:fill="auto"/>
          </w:tcPr>
          <w:p w14:paraId="57F31463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cs="Angsana New"/>
                <w:b/>
                <w:bCs/>
                <w:sz w:val="30"/>
                <w:szCs w:val="30"/>
                <w:cs/>
              </w:rPr>
              <w:t>จำเลย</w:t>
            </w:r>
          </w:p>
        </w:tc>
        <w:tc>
          <w:tcPr>
            <w:tcW w:w="1985" w:type="dxa"/>
            <w:shd w:val="clear" w:color="auto" w:fill="auto"/>
          </w:tcPr>
          <w:p w14:paraId="2361F78D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cs="Angsana New"/>
                <w:b/>
                <w:bCs/>
                <w:sz w:val="30"/>
                <w:szCs w:val="30"/>
                <w:cs/>
              </w:rPr>
              <w:t>ฐานความผิด</w:t>
            </w:r>
          </w:p>
        </w:tc>
        <w:tc>
          <w:tcPr>
            <w:tcW w:w="1842" w:type="dxa"/>
            <w:shd w:val="clear" w:color="auto" w:fill="auto"/>
          </w:tcPr>
          <w:p w14:paraId="0062B10C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cs="Angsana New"/>
                <w:b/>
                <w:bCs/>
                <w:sz w:val="30"/>
                <w:szCs w:val="30"/>
                <w:cs/>
              </w:rPr>
              <w:t>ทุนทรัพย์ที่พิพาท</w:t>
            </w:r>
          </w:p>
        </w:tc>
        <w:tc>
          <w:tcPr>
            <w:tcW w:w="6808" w:type="dxa"/>
            <w:shd w:val="clear" w:color="auto" w:fill="auto"/>
          </w:tcPr>
          <w:p w14:paraId="652EBE26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cs="Angsana New"/>
                <w:b/>
                <w:bCs/>
                <w:sz w:val="30"/>
                <w:szCs w:val="30"/>
                <w:cs/>
              </w:rPr>
              <w:t>ความคืบหน้า</w:t>
            </w:r>
          </w:p>
        </w:tc>
      </w:tr>
      <w:tr w:rsidR="00183CE5" w:rsidRPr="00183CE5" w14:paraId="1C2B37A0" w14:textId="77777777" w:rsidTr="002E5182">
        <w:trPr>
          <w:trHeight w:val="656"/>
        </w:trPr>
        <w:tc>
          <w:tcPr>
            <w:tcW w:w="2430" w:type="dxa"/>
            <w:shd w:val="clear" w:color="auto" w:fill="auto"/>
          </w:tcPr>
          <w:p w14:paraId="688E5AB6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บริษัท กรุ๊ปลีส จำกัด (มหาชน) (“</w:t>
            </w: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GL</w:t>
            </w: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”)</w:t>
            </w:r>
          </w:p>
        </w:tc>
        <w:tc>
          <w:tcPr>
            <w:tcW w:w="1985" w:type="dxa"/>
            <w:shd w:val="clear" w:color="auto" w:fill="auto"/>
          </w:tcPr>
          <w:p w14:paraId="383AEB35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proofErr w:type="spellStart"/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JTrust</w:t>
            </w:r>
            <w:proofErr w:type="spellEnd"/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 Asia </w:t>
            </w:r>
            <w:proofErr w:type="spellStart"/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Pte.</w:t>
            </w:r>
            <w:proofErr w:type="spellEnd"/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 </w:t>
            </w:r>
            <w:proofErr w:type="gramStart"/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Ltd  (</w:t>
            </w:r>
            <w:proofErr w:type="gramEnd"/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“</w:t>
            </w: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JTA</w:t>
            </w: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”)</w:t>
            </w:r>
          </w:p>
        </w:tc>
        <w:tc>
          <w:tcPr>
            <w:tcW w:w="1985" w:type="dxa"/>
            <w:shd w:val="clear" w:color="auto" w:fill="auto"/>
          </w:tcPr>
          <w:p w14:paraId="475E2A18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1" w:hanging="15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ab/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ละเมิด</w:t>
            </w:r>
          </w:p>
          <w:p w14:paraId="0281AC65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1" w:hanging="15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ab/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เรียกค่าเสียหาย</w:t>
            </w:r>
          </w:p>
          <w:p w14:paraId="43BF51B8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ค่าสินไหมทดแทนพระราชบัญญัติล้มละลาย พ.ศ. </w:t>
            </w: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2483</w:t>
            </w:r>
          </w:p>
        </w:tc>
        <w:tc>
          <w:tcPr>
            <w:tcW w:w="1842" w:type="dxa"/>
            <w:shd w:val="clear" w:color="auto" w:fill="auto"/>
          </w:tcPr>
          <w:p w14:paraId="1DAECE13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880,000,000 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บาท</w:t>
            </w:r>
          </w:p>
        </w:tc>
        <w:tc>
          <w:tcPr>
            <w:tcW w:w="6808" w:type="dxa"/>
            <w:shd w:val="clear" w:color="auto" w:fill="auto"/>
          </w:tcPr>
          <w:p w14:paraId="56246B4B" w14:textId="77777777" w:rsidR="00D23BD9" w:rsidRPr="00183CE5" w:rsidRDefault="00D23BD9" w:rsidP="00FE3D84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83CE5">
              <w:rPr>
                <w:rFonts w:ascii="Angsana New" w:hAnsi="Angsana New"/>
                <w:sz w:val="30"/>
                <w:szCs w:val="30"/>
                <w:cs/>
              </w:rPr>
              <w:t>เมื่อวันที่</w:t>
            </w:r>
            <w:r w:rsidRPr="00183CE5">
              <w:rPr>
                <w:rFonts w:ascii="Angsana New" w:hAnsi="Angsana New"/>
                <w:sz w:val="30"/>
                <w:szCs w:val="30"/>
              </w:rPr>
              <w:t xml:space="preserve"> 30 </w:t>
            </w:r>
            <w:r w:rsidRPr="00183CE5">
              <w:rPr>
                <w:rFonts w:ascii="Angsana New" w:hAnsi="Angsana New"/>
                <w:sz w:val="30"/>
                <w:szCs w:val="30"/>
                <w:cs/>
              </w:rPr>
              <w:t>เมษายน</w:t>
            </w:r>
            <w:r w:rsidRPr="00183CE5">
              <w:rPr>
                <w:rFonts w:ascii="Angsana New" w:hAnsi="Angsana New"/>
                <w:sz w:val="30"/>
                <w:szCs w:val="30"/>
              </w:rPr>
              <w:t xml:space="preserve"> 2561 GL </w:t>
            </w:r>
            <w:r w:rsidRPr="00183CE5">
              <w:rPr>
                <w:rFonts w:ascii="Angsana New" w:hAnsi="Angsana New"/>
                <w:sz w:val="30"/>
                <w:szCs w:val="30"/>
                <w:cs/>
              </w:rPr>
              <w:t xml:space="preserve">ยื่นฟ้อง </w:t>
            </w:r>
            <w:r w:rsidRPr="00183CE5">
              <w:rPr>
                <w:rFonts w:ascii="Angsana New" w:hAnsi="Angsana New"/>
                <w:sz w:val="30"/>
                <w:szCs w:val="30"/>
              </w:rPr>
              <w:t xml:space="preserve">JTA </w:t>
            </w:r>
            <w:r w:rsidRPr="00183CE5">
              <w:rPr>
                <w:rFonts w:ascii="Angsana New" w:hAnsi="Angsana New"/>
                <w:sz w:val="30"/>
                <w:szCs w:val="30"/>
                <w:cs/>
              </w:rPr>
              <w:t xml:space="preserve">ต่อศาลแพ่ง </w:t>
            </w:r>
          </w:p>
          <w:p w14:paraId="4E350585" w14:textId="77777777" w:rsidR="00D23BD9" w:rsidRPr="00183CE5" w:rsidRDefault="00D23BD9" w:rsidP="00FE3D84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83CE5">
              <w:rPr>
                <w:rFonts w:ascii="Angsana New" w:hAnsi="Angsana New"/>
                <w:sz w:val="30"/>
                <w:szCs w:val="30"/>
                <w:cs/>
              </w:rPr>
              <w:t>เมื่อวันที่</w:t>
            </w:r>
            <w:r w:rsidRPr="00183CE5">
              <w:rPr>
                <w:rFonts w:ascii="Angsana New" w:hAnsi="Angsana New"/>
                <w:sz w:val="30"/>
                <w:szCs w:val="30"/>
              </w:rPr>
              <w:t xml:space="preserve"> 17 </w:t>
            </w:r>
            <w:r w:rsidRPr="00183CE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183CE5">
              <w:rPr>
                <w:rFonts w:ascii="Angsana New" w:hAnsi="Angsana New"/>
                <w:sz w:val="30"/>
                <w:szCs w:val="30"/>
              </w:rPr>
              <w:t xml:space="preserve"> 2561 </w:t>
            </w:r>
            <w:r w:rsidRPr="00183CE5">
              <w:rPr>
                <w:rFonts w:ascii="Angsana New" w:hAnsi="Angsana New"/>
                <w:sz w:val="30"/>
                <w:szCs w:val="30"/>
                <w:cs/>
              </w:rPr>
              <w:t>ศาลได้ยกคำร้องของ</w:t>
            </w:r>
            <w:r w:rsidRPr="00183CE5">
              <w:rPr>
                <w:rFonts w:ascii="Angsana New" w:hAnsi="Angsana New"/>
                <w:sz w:val="30"/>
                <w:szCs w:val="30"/>
              </w:rPr>
              <w:t xml:space="preserve"> JTA </w:t>
            </w:r>
            <w:r w:rsidRPr="00183CE5">
              <w:rPr>
                <w:rFonts w:ascii="Angsana New" w:hAnsi="Angsana New"/>
                <w:sz w:val="30"/>
                <w:szCs w:val="30"/>
                <w:cs/>
              </w:rPr>
              <w:t>ที่ขอจำหน่ายคดีชั่วคราว นอกจากนี้ศาลกำหนดประเด็นพิจารณาในคดีและนัดพิจารณาคดีต่อเนื่องโดยนัดสืบพยานโจทก์และจำเลย ระหว่างวันที่</w:t>
            </w:r>
            <w:r w:rsidRPr="00183CE5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183CE5">
              <w:rPr>
                <w:rFonts w:ascii="Angsana New" w:hAnsi="Angsana New"/>
                <w:sz w:val="30"/>
                <w:szCs w:val="30"/>
                <w:cs/>
              </w:rPr>
              <w:t xml:space="preserve"> และ</w:t>
            </w:r>
            <w:r w:rsidRPr="00183CE5">
              <w:rPr>
                <w:rFonts w:ascii="Angsana New" w:hAnsi="Angsana New"/>
                <w:sz w:val="30"/>
                <w:szCs w:val="30"/>
              </w:rPr>
              <w:t xml:space="preserve"> 29</w:t>
            </w:r>
            <w:r w:rsidRPr="00183CE5">
              <w:rPr>
                <w:rFonts w:ascii="Angsana New" w:hAnsi="Angsana New"/>
                <w:sz w:val="30"/>
                <w:szCs w:val="30"/>
                <w:cs/>
              </w:rPr>
              <w:t xml:space="preserve"> พฤศจิกายน</w:t>
            </w:r>
            <w:r w:rsidRPr="00183CE5">
              <w:rPr>
                <w:rFonts w:ascii="Angsana New" w:hAnsi="Angsana New"/>
                <w:sz w:val="30"/>
                <w:szCs w:val="30"/>
              </w:rPr>
              <w:t xml:space="preserve"> 2562</w:t>
            </w:r>
            <w:r w:rsidRPr="00183CE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6321A105" w14:textId="77777777" w:rsidR="00D23BD9" w:rsidRPr="00183CE5" w:rsidRDefault="00D23BD9" w:rsidP="00FE3D84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 xml:space="preserve">ศาลกำหนดฟังคำพิพากษาในวันที่ </w:t>
            </w:r>
            <w:r w:rsidRPr="00183CE5">
              <w:rPr>
                <w:rFonts w:ascii="Angsana New" w:hAnsi="Angsana New"/>
                <w:sz w:val="30"/>
                <w:szCs w:val="30"/>
              </w:rPr>
              <w:t xml:space="preserve">29 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183CE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</w:tbl>
    <w:p w14:paraId="4101C3CD" w14:textId="77777777" w:rsidR="00D23BD9" w:rsidRPr="00183CE5" w:rsidRDefault="00D23BD9" w:rsidP="00FE3D84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rPr>
          <w:rFonts w:ascii="Angsana New" w:hAnsi="Angsana New"/>
          <w:b/>
          <w:bCs/>
          <w:sz w:val="30"/>
          <w:szCs w:val="30"/>
          <w:lang w:val="en-GB" w:bidi="ar-SA"/>
        </w:rPr>
      </w:pPr>
      <w:r w:rsidRPr="00183CE5">
        <w:rPr>
          <w:rFonts w:ascii="Angsana New" w:hAnsi="Angsana New"/>
          <w:b/>
          <w:bCs/>
          <w:sz w:val="30"/>
          <w:szCs w:val="30"/>
          <w:cs/>
          <w:lang w:val="en-GB"/>
        </w:rPr>
        <w:t xml:space="preserve"> คดีแพ่งหมายเลขดำที่ พ. </w:t>
      </w:r>
      <w:r w:rsidRPr="00183CE5">
        <w:rPr>
          <w:rFonts w:ascii="Angsana New" w:hAnsi="Angsana New"/>
          <w:b/>
          <w:bCs/>
          <w:sz w:val="30"/>
          <w:szCs w:val="30"/>
          <w:lang w:val="en-GB" w:bidi="ar-SA"/>
        </w:rPr>
        <w:t>2399/2561</w:t>
      </w:r>
    </w:p>
    <w:tbl>
      <w:tblPr>
        <w:tblW w:w="1505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985"/>
        <w:gridCol w:w="1985"/>
        <w:gridCol w:w="1842"/>
        <w:gridCol w:w="6808"/>
      </w:tblGrid>
      <w:tr w:rsidR="00183CE5" w:rsidRPr="00183CE5" w14:paraId="3468175B" w14:textId="77777777" w:rsidTr="002E5182">
        <w:trPr>
          <w:trHeight w:val="334"/>
          <w:tblHeader/>
        </w:trPr>
        <w:tc>
          <w:tcPr>
            <w:tcW w:w="2430" w:type="dxa"/>
            <w:shd w:val="clear" w:color="auto" w:fill="auto"/>
          </w:tcPr>
          <w:p w14:paraId="7BC15EAB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cs="Angsana New"/>
                <w:b/>
                <w:bCs/>
                <w:sz w:val="30"/>
                <w:szCs w:val="30"/>
                <w:cs/>
              </w:rPr>
              <w:t>โจทก์</w:t>
            </w:r>
          </w:p>
        </w:tc>
        <w:tc>
          <w:tcPr>
            <w:tcW w:w="1985" w:type="dxa"/>
            <w:shd w:val="clear" w:color="auto" w:fill="auto"/>
          </w:tcPr>
          <w:p w14:paraId="4459C619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cs="Angsana New"/>
                <w:b/>
                <w:bCs/>
                <w:sz w:val="30"/>
                <w:szCs w:val="30"/>
                <w:cs/>
              </w:rPr>
              <w:t>จำเลย</w:t>
            </w:r>
          </w:p>
        </w:tc>
        <w:tc>
          <w:tcPr>
            <w:tcW w:w="1985" w:type="dxa"/>
            <w:shd w:val="clear" w:color="auto" w:fill="auto"/>
          </w:tcPr>
          <w:p w14:paraId="43119036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cs="Angsana New"/>
                <w:b/>
                <w:bCs/>
                <w:sz w:val="30"/>
                <w:szCs w:val="30"/>
                <w:cs/>
              </w:rPr>
              <w:t>ฐานความผิด</w:t>
            </w:r>
          </w:p>
        </w:tc>
        <w:tc>
          <w:tcPr>
            <w:tcW w:w="1842" w:type="dxa"/>
            <w:shd w:val="clear" w:color="auto" w:fill="auto"/>
          </w:tcPr>
          <w:p w14:paraId="13D64D5F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cs="Angsana New"/>
                <w:b/>
                <w:bCs/>
                <w:sz w:val="30"/>
                <w:szCs w:val="30"/>
                <w:cs/>
              </w:rPr>
              <w:t>ทุนทรัพย์ที่พิพาท</w:t>
            </w:r>
          </w:p>
        </w:tc>
        <w:tc>
          <w:tcPr>
            <w:tcW w:w="6808" w:type="dxa"/>
            <w:shd w:val="clear" w:color="auto" w:fill="auto"/>
          </w:tcPr>
          <w:p w14:paraId="1F63029E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cs="Angsana New"/>
                <w:b/>
                <w:bCs/>
                <w:sz w:val="30"/>
                <w:szCs w:val="30"/>
                <w:cs/>
              </w:rPr>
              <w:t>ความคืบหน้า</w:t>
            </w:r>
          </w:p>
        </w:tc>
      </w:tr>
      <w:tr w:rsidR="00D23BD9" w:rsidRPr="00183CE5" w14:paraId="19A5E469" w14:textId="77777777" w:rsidTr="002E5182">
        <w:tc>
          <w:tcPr>
            <w:tcW w:w="2430" w:type="dxa"/>
            <w:shd w:val="clear" w:color="auto" w:fill="auto"/>
          </w:tcPr>
          <w:p w14:paraId="1854BB21" w14:textId="77777777" w:rsidR="00D23BD9" w:rsidRPr="00183CE5" w:rsidRDefault="00D23BD9" w:rsidP="00FE3D84">
            <w:pPr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7" w:hanging="284"/>
              <w:contextualSpacing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J Trust Co., Ltd. (“</w:t>
            </w:r>
            <w:proofErr w:type="spellStart"/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JTrust</w:t>
            </w:r>
            <w:proofErr w:type="spellEnd"/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”) </w:t>
            </w:r>
          </w:p>
          <w:p w14:paraId="059B95E4" w14:textId="77777777" w:rsidR="00D23BD9" w:rsidRPr="00183CE5" w:rsidRDefault="00D23BD9" w:rsidP="00FE3D84">
            <w:pPr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7" w:hanging="284"/>
              <w:contextualSpacing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proofErr w:type="spellStart"/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JTrust</w:t>
            </w:r>
            <w:proofErr w:type="spellEnd"/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 Asia </w:t>
            </w:r>
            <w:proofErr w:type="spellStart"/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Pte.</w:t>
            </w:r>
            <w:proofErr w:type="spellEnd"/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 Ltd. (“</w:t>
            </w: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JTA</w:t>
            </w: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”)</w:t>
            </w:r>
          </w:p>
        </w:tc>
        <w:tc>
          <w:tcPr>
            <w:tcW w:w="1985" w:type="dxa"/>
            <w:shd w:val="clear" w:color="auto" w:fill="auto"/>
          </w:tcPr>
          <w:p w14:paraId="3CD20872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บริษัท กรุ๊ปลีส จำกัด (มหาชน) (“</w:t>
            </w: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GL</w:t>
            </w: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”)</w:t>
            </w:r>
          </w:p>
        </w:tc>
        <w:tc>
          <w:tcPr>
            <w:tcW w:w="1985" w:type="dxa"/>
            <w:shd w:val="clear" w:color="auto" w:fill="auto"/>
          </w:tcPr>
          <w:p w14:paraId="609AD53A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51" w:hanging="15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ab/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ละเมิด</w:t>
            </w:r>
          </w:p>
          <w:p w14:paraId="2EF30DC7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51" w:hanging="15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ab/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หมิ่นประมาท</w:t>
            </w:r>
          </w:p>
          <w:p w14:paraId="3D6460DD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51" w:hanging="15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ab/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เรียกค่าเสียหาย</w:t>
            </w:r>
          </w:p>
        </w:tc>
        <w:tc>
          <w:tcPr>
            <w:tcW w:w="1842" w:type="dxa"/>
            <w:shd w:val="clear" w:color="auto" w:fill="auto"/>
          </w:tcPr>
          <w:p w14:paraId="4EE4C265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20,271,232.88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6808" w:type="dxa"/>
            <w:shd w:val="clear" w:color="auto" w:fill="auto"/>
          </w:tcPr>
          <w:p w14:paraId="39027ACD" w14:textId="77777777" w:rsidR="00D23BD9" w:rsidRPr="00183CE5" w:rsidRDefault="00D23BD9" w:rsidP="00FE3D84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เมื่อวันที่ </w:t>
            </w:r>
            <w:r w:rsidRPr="00183CE5">
              <w:rPr>
                <w:rFonts w:ascii="Angsana New" w:hAnsi="Angsana New"/>
                <w:sz w:val="30"/>
                <w:szCs w:val="30"/>
                <w:lang w:val="en-GB" w:bidi="ar-SA"/>
              </w:rPr>
              <w:t>3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พฤษภาคม </w:t>
            </w:r>
            <w:r w:rsidRPr="00183CE5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2561 </w:t>
            </w:r>
            <w:proofErr w:type="spellStart"/>
            <w:r w:rsidRPr="00183CE5">
              <w:rPr>
                <w:rFonts w:ascii="Angsana New" w:hAnsi="Angsana New"/>
                <w:sz w:val="30"/>
                <w:szCs w:val="30"/>
                <w:lang w:val="en-GB" w:bidi="ar-SA"/>
              </w:rPr>
              <w:t>JTrust</w:t>
            </w:r>
            <w:proofErr w:type="spellEnd"/>
            <w:r w:rsidRPr="00183CE5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และ </w:t>
            </w:r>
            <w:r w:rsidRPr="00183CE5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JTA 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ยื่นฟ้อง </w:t>
            </w:r>
            <w:r w:rsidRPr="00183CE5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GL 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ต่อศาลแพ่งในฐานความผิดหมิ่นประมาท</w:t>
            </w:r>
          </w:p>
          <w:p w14:paraId="2F2DE9B5" w14:textId="77777777" w:rsidR="00D23BD9" w:rsidRPr="00183CE5" w:rsidRDefault="00D23BD9" w:rsidP="00FE3D84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เมื่อวันที่ </w:t>
            </w:r>
            <w:r w:rsidRPr="00183CE5">
              <w:rPr>
                <w:rFonts w:ascii="Angsana New" w:hAnsi="Angsana New"/>
                <w:sz w:val="30"/>
                <w:szCs w:val="30"/>
                <w:lang w:val="en-GB" w:bidi="ar-SA"/>
              </w:rPr>
              <w:t>3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สิงหาคม </w:t>
            </w:r>
            <w:r w:rsidRPr="00183CE5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2561 GL 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ยื่นคำร้องขอให้ศาลจำหน่ายคดีชั่วคราว เพื่อรอศาลอาญามีคำพิพากษาหรือมีคำสั่งในคดีเลขที่ อ.</w:t>
            </w:r>
            <w:r w:rsidRPr="00183CE5">
              <w:rPr>
                <w:rFonts w:ascii="Angsana New" w:hAnsi="Angsana New" w:cs="Angsana New"/>
                <w:sz w:val="30"/>
                <w:szCs w:val="30"/>
                <w:lang w:val="en-GB"/>
              </w:rPr>
              <w:t>1346/2561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ต่อมาโจทก์ได้ยื่นคำคัดค้านคำร้องขอจำหน่ายคดีชั่วคราว</w:t>
            </w:r>
          </w:p>
          <w:p w14:paraId="0F6B996D" w14:textId="77777777" w:rsidR="00D23BD9" w:rsidRPr="00183CE5" w:rsidRDefault="00D23BD9" w:rsidP="00FE3D84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เมื่อวันที่ </w:t>
            </w:r>
            <w:r w:rsidRPr="00183CE5">
              <w:rPr>
                <w:rFonts w:ascii="Angsana New" w:hAnsi="Angsana New"/>
                <w:sz w:val="30"/>
                <w:szCs w:val="30"/>
                <w:lang w:val="en-GB" w:bidi="ar-SA"/>
              </w:rPr>
              <w:t>7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สิงหาคม </w:t>
            </w:r>
            <w:r w:rsidRPr="00183CE5">
              <w:rPr>
                <w:rFonts w:ascii="Angsana New" w:hAnsi="Angsana New"/>
                <w:sz w:val="30"/>
                <w:szCs w:val="30"/>
                <w:lang w:val="en-GB" w:bidi="ar-SA"/>
              </w:rPr>
              <w:t>2561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ศาลกำหนดวันนัดชี้สองสถาน และกำหนดแนวทางการดำเนินคดีในวันที่ </w:t>
            </w:r>
            <w:r w:rsidRPr="00183CE5">
              <w:rPr>
                <w:rFonts w:ascii="Angsana New" w:hAnsi="Angsana New"/>
                <w:sz w:val="30"/>
                <w:szCs w:val="30"/>
                <w:lang w:val="en-GB" w:bidi="ar-SA"/>
              </w:rPr>
              <w:t>26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ตุลาคม </w:t>
            </w:r>
            <w:r w:rsidRPr="00183CE5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2561 </w:t>
            </w:r>
          </w:p>
          <w:p w14:paraId="2DE9A7D1" w14:textId="77777777" w:rsidR="00D23BD9" w:rsidRPr="00183CE5" w:rsidRDefault="00D23BD9" w:rsidP="00FE3D84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เมื่อวันที่ </w:t>
            </w:r>
            <w:r w:rsidRPr="00183CE5">
              <w:rPr>
                <w:rFonts w:ascii="Angsana New" w:hAnsi="Angsana New"/>
                <w:sz w:val="30"/>
                <w:szCs w:val="30"/>
                <w:lang w:val="en-GB" w:bidi="ar-SA"/>
              </w:rPr>
              <w:t>21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กุมภาพันธ์ </w:t>
            </w:r>
            <w:r w:rsidRPr="00183CE5">
              <w:rPr>
                <w:rFonts w:ascii="Angsana New" w:hAnsi="Angsana New"/>
                <w:sz w:val="30"/>
                <w:szCs w:val="30"/>
                <w:lang w:val="en-GB" w:bidi="ar-SA"/>
              </w:rPr>
              <w:t>2562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ศาลกำหนดประเด็นในการพิจารณาและแจ้งการนัดพิจารณาคดีต่อเนื่องโดยนัดสืบพยานโจทก์และจำเลย ระหว่างวันที่ </w:t>
            </w:r>
            <w:r w:rsidRPr="00183CE5">
              <w:rPr>
                <w:rFonts w:ascii="Angsana New" w:hAnsi="Angsana New"/>
                <w:sz w:val="30"/>
                <w:szCs w:val="30"/>
                <w:lang w:val="en-GB" w:bidi="ar-SA"/>
              </w:rPr>
              <w:t>16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และ </w:t>
            </w:r>
            <w:r w:rsidRPr="00183CE5">
              <w:rPr>
                <w:rFonts w:ascii="Angsana New" w:hAnsi="Angsana New"/>
                <w:sz w:val="30"/>
                <w:szCs w:val="30"/>
                <w:lang w:val="en-GB" w:bidi="ar-SA"/>
              </w:rPr>
              <w:t>28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มกราคม </w:t>
            </w:r>
            <w:r w:rsidRPr="00183CE5">
              <w:rPr>
                <w:rFonts w:ascii="Angsana New" w:hAnsi="Angsana New"/>
                <w:sz w:val="30"/>
                <w:szCs w:val="30"/>
                <w:lang w:val="en-GB" w:bidi="ar-SA"/>
              </w:rPr>
              <w:t>2563</w:t>
            </w:r>
          </w:p>
          <w:p w14:paraId="77D7BFC2" w14:textId="77777777" w:rsidR="00D23BD9" w:rsidRPr="00183CE5" w:rsidRDefault="00D23BD9" w:rsidP="00FE3D84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ศาลกำหนดฟังคำพิพากษาในวันที่ </w:t>
            </w:r>
            <w:r w:rsidRPr="00183CE5">
              <w:rPr>
                <w:rFonts w:ascii="Angsana New" w:hAnsi="Angsana New"/>
                <w:sz w:val="30"/>
                <w:szCs w:val="30"/>
                <w:lang w:val="en-GB" w:bidi="ar-SA"/>
              </w:rPr>
              <w:t>20</w:t>
            </w: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 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มีนาคม </w:t>
            </w:r>
            <w:r w:rsidRPr="00183CE5">
              <w:rPr>
                <w:rFonts w:ascii="Angsana New" w:hAnsi="Angsana New"/>
                <w:sz w:val="30"/>
                <w:szCs w:val="30"/>
                <w:lang w:val="en-GB" w:bidi="ar-SA"/>
              </w:rPr>
              <w:t>2563</w:t>
            </w:r>
          </w:p>
          <w:p w14:paraId="2AE47694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50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</w:tr>
    </w:tbl>
    <w:p w14:paraId="7B737886" w14:textId="77777777" w:rsidR="00DD0A4C" w:rsidRPr="00183CE5" w:rsidRDefault="00DD0A4C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380" w:lineRule="exact"/>
        <w:ind w:left="720"/>
        <w:contextualSpacing/>
        <w:rPr>
          <w:rFonts w:ascii="Angsana New" w:hAnsi="Angsana New" w:cs="Angsana New"/>
          <w:b/>
          <w:bCs/>
          <w:sz w:val="30"/>
          <w:szCs w:val="30"/>
          <w:lang w:val="en-GB" w:bidi="ar-SA"/>
        </w:rPr>
      </w:pPr>
    </w:p>
    <w:p w14:paraId="3FC7CC62" w14:textId="7DE9551F" w:rsidR="00D23BD9" w:rsidRPr="00183CE5" w:rsidRDefault="00D23BD9" w:rsidP="00FE3D84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380" w:lineRule="exact"/>
        <w:contextualSpacing/>
        <w:rPr>
          <w:rFonts w:ascii="Angsana New" w:hAnsi="Angsana New" w:cs="Angsana New"/>
          <w:b/>
          <w:bCs/>
          <w:sz w:val="30"/>
          <w:szCs w:val="30"/>
          <w:lang w:val="en-GB" w:bidi="ar-SA"/>
        </w:rPr>
      </w:pPr>
      <w:r w:rsidRPr="00183CE5">
        <w:rPr>
          <w:rFonts w:ascii="Angsana New" w:hAnsi="Angsana New" w:cs="Angsana New"/>
          <w:b/>
          <w:bCs/>
          <w:sz w:val="30"/>
          <w:szCs w:val="30"/>
          <w:cs/>
          <w:lang w:val="en-GB"/>
        </w:rPr>
        <w:t>คดีฟื้นฟูกิจการ</w:t>
      </w:r>
    </w:p>
    <w:p w14:paraId="6EF8A956" w14:textId="4C17B4EB" w:rsidR="00D23BD9" w:rsidRPr="00183CE5" w:rsidRDefault="00D23BD9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380" w:lineRule="exact"/>
        <w:ind w:left="720"/>
        <w:contextualSpacing/>
        <w:rPr>
          <w:rFonts w:ascii="Angsana New" w:hAnsi="Angsana New" w:cs="Angsana New"/>
          <w:b/>
          <w:bCs/>
          <w:sz w:val="30"/>
          <w:szCs w:val="30"/>
        </w:rPr>
      </w:pPr>
      <w:r w:rsidRPr="00183CE5">
        <w:rPr>
          <w:rFonts w:ascii="Angsana New" w:hAnsi="Angsana New" w:cs="Angsana New"/>
          <w:b/>
          <w:bCs/>
          <w:sz w:val="30"/>
          <w:szCs w:val="30"/>
          <w:cs/>
          <w:lang w:val="en-GB"/>
        </w:rPr>
        <w:t>คดีฟื้นฟูกิจการ หมายเลขดำที่ ฟ.</w:t>
      </w:r>
      <w:r w:rsidRPr="00183CE5">
        <w:rPr>
          <w:rFonts w:ascii="Angsana New" w:hAnsi="Angsana New" w:cs="Angsana New"/>
          <w:b/>
          <w:bCs/>
          <w:sz w:val="30"/>
          <w:szCs w:val="30"/>
        </w:rPr>
        <w:t>1/2561</w:t>
      </w:r>
    </w:p>
    <w:tbl>
      <w:tblPr>
        <w:tblW w:w="1403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985"/>
        <w:gridCol w:w="1985"/>
        <w:gridCol w:w="1842"/>
        <w:gridCol w:w="5793"/>
      </w:tblGrid>
      <w:tr w:rsidR="00183CE5" w:rsidRPr="00183CE5" w14:paraId="26275B84" w14:textId="77777777" w:rsidTr="002E5182">
        <w:trPr>
          <w:trHeight w:val="656"/>
          <w:tblHeader/>
        </w:trPr>
        <w:tc>
          <w:tcPr>
            <w:tcW w:w="2430" w:type="dxa"/>
            <w:shd w:val="clear" w:color="auto" w:fill="auto"/>
          </w:tcPr>
          <w:p w14:paraId="5B14D6DA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cs="Angsana New" w:hint="cs"/>
                <w:b/>
                <w:bCs/>
                <w:sz w:val="30"/>
                <w:szCs w:val="30"/>
                <w:cs/>
              </w:rPr>
              <w:t>โจทก์</w:t>
            </w:r>
          </w:p>
        </w:tc>
        <w:tc>
          <w:tcPr>
            <w:tcW w:w="1985" w:type="dxa"/>
            <w:shd w:val="clear" w:color="auto" w:fill="auto"/>
          </w:tcPr>
          <w:p w14:paraId="49834FEC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cs="Angsana New" w:hint="cs"/>
                <w:b/>
                <w:bCs/>
                <w:sz w:val="30"/>
                <w:szCs w:val="30"/>
                <w:cs/>
              </w:rPr>
              <w:t>จำเลย</w:t>
            </w:r>
          </w:p>
        </w:tc>
        <w:tc>
          <w:tcPr>
            <w:tcW w:w="1985" w:type="dxa"/>
            <w:shd w:val="clear" w:color="auto" w:fill="auto"/>
          </w:tcPr>
          <w:p w14:paraId="4D9DEBB2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cs="Angsana New" w:hint="cs"/>
                <w:b/>
                <w:bCs/>
                <w:sz w:val="30"/>
                <w:szCs w:val="30"/>
                <w:cs/>
              </w:rPr>
              <w:t>ฐานความผิด</w:t>
            </w:r>
          </w:p>
        </w:tc>
        <w:tc>
          <w:tcPr>
            <w:tcW w:w="1842" w:type="dxa"/>
            <w:shd w:val="clear" w:color="auto" w:fill="auto"/>
          </w:tcPr>
          <w:p w14:paraId="3E67F922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cs="Angsana New" w:hint="cs"/>
                <w:b/>
                <w:bCs/>
                <w:sz w:val="30"/>
                <w:szCs w:val="30"/>
                <w:cs/>
              </w:rPr>
              <w:t>ทุนทรัพย์ที่พิพาท</w:t>
            </w:r>
          </w:p>
        </w:tc>
        <w:tc>
          <w:tcPr>
            <w:tcW w:w="5793" w:type="dxa"/>
            <w:shd w:val="clear" w:color="auto" w:fill="auto"/>
          </w:tcPr>
          <w:p w14:paraId="35CD75A7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cs="Angsana New" w:hint="cs"/>
                <w:b/>
                <w:bCs/>
                <w:sz w:val="30"/>
                <w:szCs w:val="30"/>
                <w:cs/>
              </w:rPr>
              <w:t>ความคืบหน้า</w:t>
            </w:r>
          </w:p>
        </w:tc>
      </w:tr>
      <w:tr w:rsidR="00183CE5" w:rsidRPr="00183CE5" w14:paraId="4ECB886C" w14:textId="77777777" w:rsidTr="0017198F">
        <w:trPr>
          <w:trHeight w:val="6715"/>
        </w:trPr>
        <w:tc>
          <w:tcPr>
            <w:tcW w:w="2430" w:type="dxa"/>
            <w:shd w:val="clear" w:color="auto" w:fill="auto"/>
          </w:tcPr>
          <w:p w14:paraId="4EEE943E" w14:textId="77777777" w:rsidR="00D23BD9" w:rsidRPr="00183CE5" w:rsidRDefault="00D23BD9" w:rsidP="00183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proofErr w:type="spellStart"/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JTrust</w:t>
            </w:r>
            <w:proofErr w:type="spellEnd"/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 Asia </w:t>
            </w:r>
            <w:proofErr w:type="spellStart"/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Pte.</w:t>
            </w:r>
            <w:proofErr w:type="spellEnd"/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 Ltd.</w:t>
            </w:r>
          </w:p>
          <w:p w14:paraId="31B9FEB1" w14:textId="77777777" w:rsidR="00D23BD9" w:rsidRPr="00183CE5" w:rsidRDefault="00D23BD9" w:rsidP="006A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340" w:lineRule="exac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(“</w:t>
            </w: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JTA</w:t>
            </w: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”)</w:t>
            </w:r>
          </w:p>
        </w:tc>
        <w:tc>
          <w:tcPr>
            <w:tcW w:w="1985" w:type="dxa"/>
            <w:shd w:val="clear" w:color="auto" w:fill="auto"/>
          </w:tcPr>
          <w:p w14:paraId="476CA2EB" w14:textId="77777777" w:rsidR="00D23BD9" w:rsidRPr="00183CE5" w:rsidRDefault="00D23BD9" w:rsidP="006A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340" w:lineRule="exact"/>
              <w:ind w:left="175"/>
              <w:contextualSpacing/>
              <w:rPr>
                <w:rFonts w:ascii="Angsana New" w:hAnsi="Angsana New" w:cs="Angsana New"/>
                <w:sz w:val="30"/>
                <w:szCs w:val="30"/>
                <w:rtl/>
                <w:cs/>
                <w:lang w:val="en-GB" w:bidi="ar-SA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บริษัท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183CE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กรุ๊ปลีส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183CE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จำกัด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(</w:t>
            </w:r>
            <w:r w:rsidRPr="00183CE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มหาชน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) (“</w:t>
            </w: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GL</w:t>
            </w: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”)</w:t>
            </w:r>
          </w:p>
        </w:tc>
        <w:tc>
          <w:tcPr>
            <w:tcW w:w="1985" w:type="dxa"/>
            <w:shd w:val="clear" w:color="auto" w:fill="auto"/>
          </w:tcPr>
          <w:p w14:paraId="2DB2EA50" w14:textId="77777777" w:rsidR="00D23BD9" w:rsidRPr="00183CE5" w:rsidRDefault="00D23BD9" w:rsidP="006A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340" w:lineRule="exac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ร้องขอให้ฟื้นฟูกิจการ</w:t>
            </w:r>
          </w:p>
        </w:tc>
        <w:tc>
          <w:tcPr>
            <w:tcW w:w="1842" w:type="dxa"/>
            <w:shd w:val="clear" w:color="auto" w:fill="auto"/>
          </w:tcPr>
          <w:p w14:paraId="43D3C9D7" w14:textId="77777777" w:rsidR="00D23BD9" w:rsidRPr="00183CE5" w:rsidRDefault="00D23BD9" w:rsidP="00183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180,000,000</w:t>
            </w:r>
          </w:p>
          <w:p w14:paraId="2EF32196" w14:textId="77777777" w:rsidR="00D23BD9" w:rsidRPr="00183CE5" w:rsidRDefault="00D23BD9" w:rsidP="006A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34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เหรียญสหรัฐอเมริกา</w:t>
            </w:r>
          </w:p>
          <w:p w14:paraId="405C4139" w14:textId="77777777" w:rsidR="00D23BD9" w:rsidRPr="00183CE5" w:rsidRDefault="00D23BD9" w:rsidP="006A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340" w:lineRule="exac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793" w:type="dxa"/>
            <w:shd w:val="clear" w:color="auto" w:fill="auto"/>
          </w:tcPr>
          <w:p w14:paraId="2E3EF75B" w14:textId="77777777" w:rsidR="00D23BD9" w:rsidRPr="00183CE5" w:rsidRDefault="00D23BD9" w:rsidP="006A3158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320" w:lineRule="exact"/>
              <w:ind w:left="352" w:hanging="278"/>
              <w:contextualSpacing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เมื่อวันที่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183CE5">
              <w:rPr>
                <w:rFonts w:ascii="Angsana New" w:hAnsi="Angsana New" w:cs="Angsana New"/>
                <w:sz w:val="30"/>
                <w:szCs w:val="30"/>
                <w:lang w:val="en-GB"/>
              </w:rPr>
              <w:t>10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183CE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มกราคม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183CE5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2561 JTA </w:t>
            </w:r>
            <w:r w:rsidRPr="00183CE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ยื่นคำร้องขอฟื้นฟูกิจการของ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183CE5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GL </w:t>
            </w:r>
            <w:r w:rsidRPr="00183CE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ต่อศาลล้มละลายกลาง</w:t>
            </w:r>
          </w:p>
          <w:p w14:paraId="40A43B1F" w14:textId="77777777" w:rsidR="00D23BD9" w:rsidRPr="00183CE5" w:rsidRDefault="00D23BD9" w:rsidP="006A3158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320" w:lineRule="exact"/>
              <w:ind w:left="352" w:hanging="278"/>
              <w:contextualSpacing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เมื่อวันที่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183CE5">
              <w:rPr>
                <w:rFonts w:ascii="Angsana New" w:hAnsi="Angsana New" w:cs="Angsana New"/>
                <w:sz w:val="30"/>
                <w:szCs w:val="30"/>
                <w:lang w:val="en-GB"/>
              </w:rPr>
              <w:t>12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183CE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มีนาคม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183CE5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2561 GL </w:t>
            </w:r>
            <w:r w:rsidRPr="00183CE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ยื่นคำคัดค้านคำร้องขอฟื้นฟูกิจการ</w:t>
            </w:r>
          </w:p>
          <w:p w14:paraId="777CDEAA" w14:textId="77777777" w:rsidR="00D23BD9" w:rsidRPr="00183CE5" w:rsidRDefault="00D23BD9" w:rsidP="006A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320" w:lineRule="exact"/>
              <w:ind w:left="352"/>
              <w:contextualSpacing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ต่อศาล</w:t>
            </w:r>
          </w:p>
          <w:p w14:paraId="0C7707C3" w14:textId="77777777" w:rsidR="00D23BD9" w:rsidRPr="00183CE5" w:rsidRDefault="00D23BD9" w:rsidP="006A3158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320" w:lineRule="exact"/>
              <w:ind w:left="352" w:hanging="278"/>
              <w:contextualSpacing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เมื่อวันที่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183CE5">
              <w:rPr>
                <w:rFonts w:ascii="Angsana New" w:hAnsi="Angsana New" w:cs="Angsana New"/>
                <w:sz w:val="30"/>
                <w:szCs w:val="30"/>
                <w:lang w:val="en-GB"/>
              </w:rPr>
              <w:t>19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183CE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มีนาคม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183CE5">
              <w:rPr>
                <w:rFonts w:ascii="Angsana New" w:hAnsi="Angsana New" w:cs="Angsana New"/>
                <w:sz w:val="30"/>
                <w:szCs w:val="30"/>
                <w:lang w:val="en-GB"/>
              </w:rPr>
              <w:t>2561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183CE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ศาลล้มละลายกลางได้มีคำสั่งยกคำร้องขอฟื้นฟูกิจการที่ยื่นโดย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183CE5">
              <w:rPr>
                <w:rFonts w:ascii="Angsana New" w:hAnsi="Angsana New" w:cs="Angsana New"/>
                <w:sz w:val="30"/>
                <w:szCs w:val="30"/>
                <w:lang w:val="en-GB"/>
              </w:rPr>
              <w:t>JTA</w:t>
            </w:r>
          </w:p>
          <w:p w14:paraId="4D717BD0" w14:textId="77777777" w:rsidR="00D23BD9" w:rsidRPr="00183CE5" w:rsidRDefault="00D23BD9" w:rsidP="006A3158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320" w:lineRule="exact"/>
              <w:ind w:left="352" w:hanging="278"/>
              <w:contextualSpacing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เมื่อวันที่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183CE5">
              <w:rPr>
                <w:rFonts w:ascii="Angsana New" w:hAnsi="Angsana New" w:cs="Angsana New"/>
                <w:sz w:val="30"/>
                <w:szCs w:val="30"/>
                <w:lang w:val="en-GB"/>
              </w:rPr>
              <w:t>17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183CE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เมษายน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183CE5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2561 JTA </w:t>
            </w:r>
            <w:r w:rsidRPr="00183CE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ได้ยื่นอุทธรณ์คำสั่งยกคำร้องขอฟื้นฟูกิจการ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183CE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และศาลมีคำสั่งรับอุทธรณ์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183CE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เมื่อวันที่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183CE5">
              <w:rPr>
                <w:rFonts w:ascii="Angsana New" w:hAnsi="Angsana New" w:cs="Angsana New"/>
                <w:sz w:val="30"/>
                <w:szCs w:val="30"/>
                <w:lang w:val="en-GB"/>
              </w:rPr>
              <w:t>18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183CE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เมษายน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183CE5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2561 </w:t>
            </w:r>
          </w:p>
          <w:p w14:paraId="15A7A857" w14:textId="77777777" w:rsidR="00D23BD9" w:rsidRPr="00183CE5" w:rsidRDefault="00D23BD9" w:rsidP="006A3158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320" w:lineRule="exact"/>
              <w:ind w:left="352" w:hanging="278"/>
              <w:contextualSpacing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เมื่อวันที่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183CE5">
              <w:rPr>
                <w:rFonts w:ascii="Angsana New" w:hAnsi="Angsana New" w:cs="Angsana New"/>
                <w:sz w:val="30"/>
                <w:szCs w:val="30"/>
                <w:lang w:val="en-GB"/>
              </w:rPr>
              <w:t>19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183CE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กันยายน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183CE5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2561 GL </w:t>
            </w:r>
            <w:r w:rsidRPr="00183CE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ยื่นคำแก้อุทธรณ์คำสั่งยกคำร้องขอฟื้นฟูกิจการ</w:t>
            </w:r>
          </w:p>
          <w:p w14:paraId="5BF1D9E9" w14:textId="77777777" w:rsidR="00D23BD9" w:rsidRPr="00183CE5" w:rsidRDefault="00D23BD9" w:rsidP="006A3158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320" w:lineRule="exact"/>
              <w:ind w:left="352" w:hanging="278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ในวันที่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183CE5">
              <w:rPr>
                <w:rFonts w:ascii="Angsana New" w:hAnsi="Angsana New" w:cs="Angsana New"/>
                <w:sz w:val="30"/>
                <w:szCs w:val="30"/>
                <w:lang w:val="en-GB"/>
              </w:rPr>
              <w:t>26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183CE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กุมภาพันธ์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183CE5">
              <w:rPr>
                <w:rFonts w:ascii="Angsana New" w:hAnsi="Angsana New" w:cs="Angsana New"/>
                <w:sz w:val="30"/>
                <w:szCs w:val="30"/>
                <w:lang w:val="en-GB"/>
              </w:rPr>
              <w:t>2562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183CE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ศาลอุทธรณ์คดีชำนาญพิเศษมี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br/>
            </w:r>
            <w:r w:rsidRPr="00183CE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คำพิพากษายกคำสั่งของศาลล้มละลายกลางที่งดไต่สวน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183CE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และให้ศาลล้มละลายกลางไต่สวนคำร้องขอของ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183CE5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JTA </w:t>
            </w:r>
            <w:r w:rsidRPr="00183CE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แล้วมีคำสั่งใหม่ตามรูป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คดี</w:t>
            </w:r>
          </w:p>
          <w:p w14:paraId="6841A459" w14:textId="77777777" w:rsidR="00D23BD9" w:rsidRPr="00183CE5" w:rsidRDefault="00D23BD9" w:rsidP="006A3158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320" w:lineRule="exact"/>
              <w:ind w:left="346" w:hanging="274"/>
              <w:contextualSpacing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 xml:space="preserve">ในวันที่ </w:t>
            </w:r>
            <w:r w:rsidRPr="00183CE5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 xml:space="preserve">26 </w:t>
            </w:r>
            <w:r w:rsidRPr="00183CE5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 xml:space="preserve">เมษายน </w:t>
            </w:r>
            <w:r w:rsidRPr="00183CE5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 xml:space="preserve">2562 </w:t>
            </w:r>
            <w:r w:rsidRPr="00183CE5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 xml:space="preserve">ศาลไต่สวนพยานบางส่วนของ </w:t>
            </w:r>
            <w:r w:rsidRPr="00183CE5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JTA</w:t>
            </w:r>
            <w:r w:rsidRPr="00183CE5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 xml:space="preserve"> และนัดไต่สวนต่อเนื่องในวันที่ </w:t>
            </w:r>
            <w:r w:rsidRPr="00183CE5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 xml:space="preserve">26 </w:t>
            </w:r>
            <w:r w:rsidRPr="00183CE5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 xml:space="preserve">มิถุนายน </w:t>
            </w:r>
            <w:r w:rsidRPr="00183CE5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2562</w:t>
            </w:r>
            <w:r w:rsidRPr="00183CE5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 xml:space="preserve"> ถึง </w:t>
            </w:r>
            <w:r w:rsidRPr="00183CE5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 xml:space="preserve">2 </w:t>
            </w:r>
            <w:r w:rsidRPr="00183CE5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 xml:space="preserve">กรกฎาคม </w:t>
            </w:r>
            <w:r w:rsidRPr="00183CE5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2562</w:t>
            </w:r>
          </w:p>
          <w:p w14:paraId="394AC8F8" w14:textId="32E8346A" w:rsidR="00D23BD9" w:rsidRPr="00183CE5" w:rsidRDefault="00D23BD9" w:rsidP="006A3158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320" w:lineRule="exact"/>
              <w:ind w:left="346" w:hanging="274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ในวันที่ </w:t>
            </w:r>
            <w:r w:rsidRPr="00183CE5">
              <w:rPr>
                <w:rFonts w:asciiTheme="majorBidi" w:hAnsiTheme="majorBidi" w:cstheme="majorBidi"/>
                <w:sz w:val="30"/>
                <w:szCs w:val="30"/>
              </w:rPr>
              <w:t xml:space="preserve">28 </w:t>
            </w:r>
            <w:r w:rsidR="00975DB3" w:rsidRPr="00183CE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83CE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ได้มีการไต่สวนพยาน</w:t>
            </w:r>
            <w:r w:rsidRPr="00183CE5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ของคู่ความ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ทั้งสองฝ่าย</w:t>
            </w:r>
            <w:r w:rsidRPr="00183CE5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จนเสร็จสิ้น</w:t>
            </w:r>
          </w:p>
          <w:p w14:paraId="66D08E34" w14:textId="77777777" w:rsidR="00D23BD9" w:rsidRPr="00183CE5" w:rsidRDefault="00DA2106" w:rsidP="006A3158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320" w:lineRule="exact"/>
              <w:ind w:left="352" w:hanging="278"/>
              <w:contextualSpacing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ในวันที่ </w:t>
            </w:r>
            <w:r w:rsidR="00943256" w:rsidRPr="00183CE5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943256" w:rsidRPr="00183C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สิงหาคม </w:t>
            </w:r>
            <w:r w:rsidR="00943256" w:rsidRPr="00183CE5">
              <w:rPr>
                <w:rFonts w:asciiTheme="majorBidi" w:hAnsiTheme="majorBidi" w:cstheme="majorBidi"/>
                <w:sz w:val="30"/>
                <w:szCs w:val="30"/>
              </w:rPr>
              <w:t xml:space="preserve">2562 </w:t>
            </w:r>
            <w:r w:rsidR="00943256" w:rsidRPr="00183CE5">
              <w:rPr>
                <w:rFonts w:asciiTheme="majorBidi" w:hAnsiTheme="majorBidi" w:cstheme="majorBidi" w:hint="cs"/>
                <w:sz w:val="30"/>
                <w:szCs w:val="30"/>
                <w:cs/>
              </w:rPr>
              <w:t>ศาลพิพากษายกคำร้องขอฟื้นฟูกิจการ</w:t>
            </w:r>
          </w:p>
          <w:p w14:paraId="050C9562" w14:textId="20D93DFD" w:rsidR="006A3158" w:rsidRPr="00183CE5" w:rsidRDefault="006A3158" w:rsidP="006A3158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320" w:lineRule="exact"/>
              <w:ind w:left="352" w:hanging="278"/>
              <w:contextualSpacing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ศาลอนุญาตให้ </w:t>
            </w:r>
            <w:r w:rsidRPr="00183CE5">
              <w:rPr>
                <w:rFonts w:asciiTheme="majorBidi" w:hAnsiTheme="majorBidi" w:cstheme="majorBidi"/>
                <w:sz w:val="30"/>
                <w:szCs w:val="30"/>
              </w:rPr>
              <w:t xml:space="preserve">JTA </w:t>
            </w:r>
            <w:r w:rsidRPr="00183C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ขยายระยะเวลายื่นอุทธรณ์ได้ถึงวันที่ </w:t>
            </w:r>
            <w:r w:rsidRPr="00183CE5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15 </w:t>
            </w:r>
            <w:r w:rsidRPr="00183C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พฤศจิกายน </w:t>
            </w:r>
            <w:r w:rsidRPr="00183CE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</w:tbl>
    <w:p w14:paraId="4A743223" w14:textId="53596AB0" w:rsidR="00D23BD9" w:rsidRPr="00183CE5" w:rsidRDefault="00D23BD9" w:rsidP="00FE3D84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380" w:lineRule="exact"/>
        <w:contextualSpacing/>
        <w:rPr>
          <w:rFonts w:ascii="Angsana New" w:hAnsi="Angsana New" w:cs="Angsana New"/>
          <w:b/>
          <w:bCs/>
          <w:sz w:val="30"/>
          <w:szCs w:val="30"/>
          <w:lang w:val="en-GB" w:bidi="ar-SA"/>
        </w:rPr>
      </w:pPr>
      <w:r w:rsidRPr="00183CE5">
        <w:rPr>
          <w:rFonts w:ascii="Angsana New" w:hAnsi="Angsana New" w:cs="Angsana New"/>
          <w:b/>
          <w:bCs/>
          <w:sz w:val="30"/>
          <w:szCs w:val="30"/>
          <w:cs/>
          <w:lang w:val="en-GB"/>
        </w:rPr>
        <w:t>คดีอาญา</w:t>
      </w:r>
    </w:p>
    <w:p w14:paraId="66B44164" w14:textId="77777777" w:rsidR="00D23BD9" w:rsidRPr="00183CE5" w:rsidRDefault="00D23BD9" w:rsidP="00FE3D84">
      <w:pPr>
        <w:pStyle w:val="ListParagraph"/>
        <w:numPr>
          <w:ilvl w:val="0"/>
          <w:numId w:val="14"/>
        </w:numPr>
        <w:tabs>
          <w:tab w:val="left" w:pos="1260"/>
        </w:tabs>
        <w:rPr>
          <w:rFonts w:ascii="Angsana New" w:hAnsi="Angsana New"/>
          <w:b/>
          <w:bCs/>
          <w:sz w:val="30"/>
          <w:szCs w:val="30"/>
        </w:rPr>
      </w:pPr>
      <w:r w:rsidRPr="00183CE5">
        <w:rPr>
          <w:rFonts w:ascii="Angsana New" w:hAnsi="Angsana New"/>
          <w:b/>
          <w:bCs/>
          <w:sz w:val="30"/>
          <w:szCs w:val="30"/>
          <w:cs/>
        </w:rPr>
        <w:t>คดีอาญาหมายเลขดำที่ อ.</w:t>
      </w:r>
      <w:r w:rsidRPr="00183CE5">
        <w:rPr>
          <w:rFonts w:ascii="Angsana New" w:hAnsi="Angsana New"/>
          <w:b/>
          <w:bCs/>
          <w:sz w:val="30"/>
          <w:szCs w:val="30"/>
        </w:rPr>
        <w:t xml:space="preserve"> 6/2561</w:t>
      </w:r>
    </w:p>
    <w:tbl>
      <w:tblPr>
        <w:tblW w:w="1448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985"/>
        <w:gridCol w:w="1985"/>
        <w:gridCol w:w="1842"/>
        <w:gridCol w:w="6241"/>
      </w:tblGrid>
      <w:tr w:rsidR="00183CE5" w:rsidRPr="00183CE5" w14:paraId="63461CAB" w14:textId="77777777" w:rsidTr="002E5182">
        <w:trPr>
          <w:trHeight w:val="325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CCB20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cs="Angsana New"/>
                <w:b/>
                <w:bCs/>
                <w:sz w:val="30"/>
                <w:szCs w:val="30"/>
                <w:cs/>
              </w:rPr>
              <w:t>โจทก์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9684A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cs="Angsana New"/>
                <w:b/>
                <w:bCs/>
                <w:sz w:val="30"/>
                <w:szCs w:val="30"/>
                <w:cs/>
              </w:rPr>
              <w:t>จำเลย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2944F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cs="Angsana New"/>
                <w:b/>
                <w:bCs/>
                <w:sz w:val="30"/>
                <w:szCs w:val="30"/>
                <w:cs/>
              </w:rPr>
              <w:t>ฐานความผิด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061BB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cs="Angsana New"/>
                <w:b/>
                <w:bCs/>
                <w:sz w:val="30"/>
                <w:szCs w:val="30"/>
                <w:cs/>
              </w:rPr>
              <w:t>ทุนทรัพย์ที่พิพาท</w:t>
            </w:r>
          </w:p>
        </w:tc>
        <w:tc>
          <w:tcPr>
            <w:tcW w:w="6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22444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cs="Angsana New"/>
                <w:b/>
                <w:bCs/>
                <w:sz w:val="30"/>
                <w:szCs w:val="30"/>
                <w:cs/>
              </w:rPr>
              <w:t>ความคืบหน้า</w:t>
            </w:r>
          </w:p>
        </w:tc>
      </w:tr>
      <w:tr w:rsidR="00D23BD9" w:rsidRPr="00183CE5" w14:paraId="6279C274" w14:textId="77777777" w:rsidTr="002E5182">
        <w:trPr>
          <w:trHeight w:val="656"/>
        </w:trPr>
        <w:tc>
          <w:tcPr>
            <w:tcW w:w="2430" w:type="dxa"/>
            <w:shd w:val="clear" w:color="auto" w:fill="auto"/>
          </w:tcPr>
          <w:p w14:paraId="13C6AF67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5"/>
              <w:contextualSpacing/>
              <w:rPr>
                <w:rFonts w:ascii="Angsana New" w:hAnsi="Angsana New" w:cs="Angsana New"/>
                <w:sz w:val="30"/>
                <w:szCs w:val="30"/>
                <w:rtl/>
                <w:cs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บริษัท กรุ๊ปลีส จำกัด (มหาชน) (“</w:t>
            </w: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GL</w:t>
            </w: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”)</w:t>
            </w:r>
          </w:p>
        </w:tc>
        <w:tc>
          <w:tcPr>
            <w:tcW w:w="1985" w:type="dxa"/>
            <w:shd w:val="clear" w:color="auto" w:fill="auto"/>
          </w:tcPr>
          <w:p w14:paraId="4843CFBE" w14:textId="77777777" w:rsidR="00D23BD9" w:rsidRPr="00183CE5" w:rsidRDefault="00D23BD9" w:rsidP="00FE3D84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6" w:hanging="176"/>
              <w:contextualSpacing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proofErr w:type="spellStart"/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JTrust</w:t>
            </w:r>
            <w:proofErr w:type="spellEnd"/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 Asia </w:t>
            </w:r>
            <w:proofErr w:type="spellStart"/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Pte.</w:t>
            </w:r>
            <w:proofErr w:type="spellEnd"/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 Ltd. (“</w:t>
            </w: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JTA</w:t>
            </w: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”)</w:t>
            </w:r>
          </w:p>
          <w:p w14:paraId="6C85973E" w14:textId="77777777" w:rsidR="00D23BD9" w:rsidRPr="00183CE5" w:rsidRDefault="00D23BD9" w:rsidP="00FE3D84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6" w:hanging="176"/>
              <w:contextualSpacing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Mr. Nobuyoshi Fujisawa</w:t>
            </w:r>
          </w:p>
          <w:p w14:paraId="5C0822F4" w14:textId="77777777" w:rsidR="00D23BD9" w:rsidRPr="00183CE5" w:rsidRDefault="00D23BD9" w:rsidP="00FE3D84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6" w:hanging="176"/>
              <w:contextualSpacing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Mr. Shigeyoshi Asano</w:t>
            </w:r>
          </w:p>
          <w:p w14:paraId="3F31C72D" w14:textId="77777777" w:rsidR="00D23BD9" w:rsidRPr="00183CE5" w:rsidRDefault="00D23BD9" w:rsidP="00FE3D84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6" w:hanging="176"/>
              <w:contextualSpacing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ที่ปรึกษากฎหมาย</w:t>
            </w:r>
          </w:p>
          <w:p w14:paraId="73B2EFB2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985" w:type="dxa"/>
            <w:shd w:val="clear" w:color="auto" w:fill="auto"/>
          </w:tcPr>
          <w:p w14:paraId="32A28483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ร่วมกันยื่นคำร้องขอต่อศาลให้มีการฟื้นฟูกิจการอันเป็นเท็จ</w:t>
            </w:r>
          </w:p>
        </w:tc>
        <w:tc>
          <w:tcPr>
            <w:tcW w:w="1842" w:type="dxa"/>
            <w:shd w:val="clear" w:color="auto" w:fill="auto"/>
          </w:tcPr>
          <w:p w14:paraId="1FC27161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6241" w:type="dxa"/>
            <w:shd w:val="clear" w:color="auto" w:fill="auto"/>
          </w:tcPr>
          <w:p w14:paraId="01845D46" w14:textId="77777777" w:rsidR="00D23BD9" w:rsidRPr="00183CE5" w:rsidRDefault="00D23BD9" w:rsidP="00FE3D84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เมื่อวันที่ </w:t>
            </w:r>
            <w:r w:rsidRPr="00183CE5">
              <w:rPr>
                <w:rFonts w:ascii="Angsana New" w:hAnsi="Angsana New"/>
                <w:sz w:val="30"/>
                <w:szCs w:val="30"/>
                <w:lang w:val="en-GB" w:bidi="ar-SA"/>
              </w:rPr>
              <w:t>11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เมษายน </w:t>
            </w:r>
            <w:r w:rsidRPr="00183CE5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2561 GL 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ยื่นฟ้องคดีอาญาต่อศาลล้มละลายกลาง </w:t>
            </w:r>
          </w:p>
          <w:p w14:paraId="4DFB0166" w14:textId="77777777" w:rsidR="00D23BD9" w:rsidRPr="00183CE5" w:rsidRDefault="00D23BD9" w:rsidP="00FE3D84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เมื่อวันที่ </w:t>
            </w:r>
            <w:r w:rsidRPr="00183CE5">
              <w:rPr>
                <w:rFonts w:ascii="Angsana New" w:hAnsi="Angsana New"/>
                <w:sz w:val="30"/>
                <w:szCs w:val="30"/>
                <w:lang w:val="en-GB" w:bidi="ar-SA"/>
              </w:rPr>
              <w:t>18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กันยายน </w:t>
            </w:r>
            <w:r w:rsidRPr="00183CE5">
              <w:rPr>
                <w:rFonts w:ascii="Angsana New" w:hAnsi="Angsana New"/>
                <w:sz w:val="30"/>
                <w:szCs w:val="30"/>
                <w:lang w:val="en-GB" w:bidi="ar-SA"/>
              </w:rPr>
              <w:t>2561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ศาลได้มีคำสั่งให้กำหนดวันนัดถามค้านพยานโจทก์และไต่สวนมูลฟ้องต่อ ในวันที่ </w:t>
            </w:r>
            <w:r w:rsidRPr="00183CE5">
              <w:rPr>
                <w:rFonts w:ascii="Angsana New" w:hAnsi="Angsana New"/>
                <w:sz w:val="30"/>
                <w:szCs w:val="30"/>
                <w:lang w:val="en-GB" w:bidi="ar-SA"/>
              </w:rPr>
              <w:t>16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และ </w:t>
            </w:r>
            <w:r w:rsidRPr="00183CE5">
              <w:rPr>
                <w:rFonts w:ascii="Angsana New" w:hAnsi="Angsana New"/>
                <w:sz w:val="30"/>
                <w:szCs w:val="30"/>
                <w:lang w:val="en-GB" w:bidi="ar-SA"/>
              </w:rPr>
              <w:t>17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มกราคม </w:t>
            </w:r>
            <w:r w:rsidRPr="00183CE5">
              <w:rPr>
                <w:rFonts w:ascii="Angsana New" w:hAnsi="Angsana New"/>
                <w:sz w:val="30"/>
                <w:szCs w:val="30"/>
                <w:lang w:val="en-GB" w:bidi="ar-SA"/>
              </w:rPr>
              <w:t>2562</w:t>
            </w:r>
          </w:p>
          <w:p w14:paraId="31717E06" w14:textId="77777777" w:rsidR="00D23BD9" w:rsidRPr="00183CE5" w:rsidRDefault="00D23BD9" w:rsidP="00FE3D84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เมื่อวันที่ </w:t>
            </w:r>
            <w:r w:rsidRPr="00183CE5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16 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มกราคม </w:t>
            </w:r>
            <w:r w:rsidRPr="00183CE5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2562 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กระบวนพิจารณาถามค้านพยานโจทก์</w:t>
            </w:r>
          </w:p>
          <w:p w14:paraId="69FC748F" w14:textId="77777777" w:rsidR="00D23BD9" w:rsidRPr="00183CE5" w:rsidRDefault="00D23BD9" w:rsidP="00FE3D84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เมื่อวันที่ </w:t>
            </w:r>
            <w:r w:rsidRPr="00183CE5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11 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และ </w:t>
            </w:r>
            <w:r w:rsidRPr="00183CE5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18 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มีนาคม </w:t>
            </w:r>
            <w:r w:rsidRPr="00183CE5">
              <w:rPr>
                <w:rFonts w:ascii="Angsana New" w:hAnsi="Angsana New" w:cs="Angsana New"/>
                <w:sz w:val="30"/>
                <w:szCs w:val="30"/>
                <w:lang w:val="en-GB"/>
              </w:rPr>
              <w:t>2562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ศาลไต่สวนมูลฟ้อง</w:t>
            </w:r>
          </w:p>
          <w:p w14:paraId="15107DA0" w14:textId="77777777" w:rsidR="00D23BD9" w:rsidRPr="00183CE5" w:rsidRDefault="00D23BD9" w:rsidP="00FE3D84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83CE5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เมื่อวันที่ </w:t>
            </w:r>
            <w:r w:rsidRPr="00183CE5">
              <w:rPr>
                <w:rFonts w:ascii="Angsana New" w:hAnsi="Angsana New"/>
                <w:sz w:val="30"/>
                <w:szCs w:val="30"/>
                <w:lang w:val="en-GB"/>
              </w:rPr>
              <w:t xml:space="preserve">22 </w:t>
            </w:r>
            <w:r w:rsidRPr="00183CE5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กุมภาพันธ์ </w:t>
            </w:r>
            <w:r w:rsidRPr="00183CE5">
              <w:rPr>
                <w:rFonts w:ascii="Angsana New" w:hAnsi="Angsana New"/>
                <w:sz w:val="30"/>
                <w:szCs w:val="30"/>
                <w:lang w:val="en-GB"/>
              </w:rPr>
              <w:t xml:space="preserve">2562 GL </w:t>
            </w:r>
            <w:r w:rsidRPr="00183CE5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ถอนฟ้องจำเลยที่ </w:t>
            </w:r>
            <w:r w:rsidRPr="00183CE5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</w:p>
          <w:p w14:paraId="34B01747" w14:textId="2B78A9F0" w:rsidR="00D23BD9" w:rsidRPr="00183CE5" w:rsidRDefault="001C21A0" w:rsidP="00FE3D84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เมื่อวันที่ </w:t>
            </w:r>
            <w:r w:rsidRPr="00183CE5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11 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มีนาคม </w:t>
            </w:r>
            <w:r w:rsidRPr="00183CE5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2562 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ศาลจำหน่ายคดีชั่วคราวเพื่อรอฟังผลของคดีฟื้นฟูกิจการ  โดยศาลได้ออกเป็นหมายเลขแดงที่ พ</w:t>
            </w:r>
            <w:r w:rsidRPr="00183CE5">
              <w:rPr>
                <w:rFonts w:ascii="Angsana New" w:hAnsi="Angsana New" w:cs="Angsana New"/>
                <w:sz w:val="30"/>
                <w:szCs w:val="30"/>
                <w:lang w:val="en-GB"/>
              </w:rPr>
              <w:t>.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183CE5">
              <w:rPr>
                <w:rFonts w:ascii="Angsana New" w:hAnsi="Angsana New" w:cs="Angsana New"/>
                <w:sz w:val="30"/>
                <w:szCs w:val="30"/>
                <w:lang w:val="en-GB"/>
              </w:rPr>
              <w:t>1082/2562</w:t>
            </w:r>
          </w:p>
        </w:tc>
      </w:tr>
    </w:tbl>
    <w:p w14:paraId="7425B6CD" w14:textId="77777777" w:rsidR="00D23BD9" w:rsidRPr="00183CE5" w:rsidRDefault="00D23BD9" w:rsidP="00FE3D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932"/>
        </w:tabs>
        <w:spacing w:line="380" w:lineRule="exact"/>
        <w:ind w:left="1418"/>
        <w:rPr>
          <w:rFonts w:ascii="Angsana New" w:hAnsi="Angsana New"/>
          <w:sz w:val="30"/>
          <w:szCs w:val="30"/>
          <w:lang w:val="en-GB" w:bidi="ar-SA"/>
        </w:rPr>
      </w:pPr>
    </w:p>
    <w:p w14:paraId="65E2CE6E" w14:textId="2B751463" w:rsidR="00D23BD9" w:rsidRPr="00183CE5" w:rsidRDefault="00D23BD9" w:rsidP="00FE3D84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932"/>
        </w:tabs>
        <w:spacing w:line="380" w:lineRule="exact"/>
        <w:ind w:left="1418" w:hanging="502"/>
        <w:rPr>
          <w:rFonts w:ascii="Angsana New" w:hAnsi="Angsana New"/>
          <w:sz w:val="30"/>
          <w:szCs w:val="30"/>
          <w:lang w:val="en-GB" w:bidi="ar-SA"/>
        </w:rPr>
      </w:pPr>
      <w:r w:rsidRPr="00183CE5">
        <w:rPr>
          <w:rFonts w:ascii="Angsana New" w:hAnsi="Angsana New"/>
          <w:b/>
          <w:bCs/>
          <w:sz w:val="30"/>
          <w:szCs w:val="30"/>
          <w:cs/>
          <w:lang w:val="en-GB"/>
        </w:rPr>
        <w:t xml:space="preserve">คดีอาญาหมายเลขที่ อ. </w:t>
      </w:r>
      <w:r w:rsidRPr="00183CE5">
        <w:rPr>
          <w:rFonts w:ascii="Angsana New" w:hAnsi="Angsana New"/>
          <w:b/>
          <w:bCs/>
          <w:sz w:val="30"/>
          <w:szCs w:val="30"/>
          <w:lang w:val="en-GB" w:bidi="ar-SA"/>
        </w:rPr>
        <w:t>1346/2561 (</w:t>
      </w:r>
      <w:r w:rsidRPr="00183CE5">
        <w:rPr>
          <w:rFonts w:ascii="Angsana New" w:hAnsi="Angsana New"/>
          <w:b/>
          <w:bCs/>
          <w:sz w:val="30"/>
          <w:szCs w:val="30"/>
          <w:cs/>
          <w:lang w:val="en-GB"/>
        </w:rPr>
        <w:t>ศาล</w:t>
      </w:r>
      <w:r w:rsidR="006756BC" w:rsidRPr="00183CE5">
        <w:rPr>
          <w:rFonts w:ascii="Angsana New" w:hAnsi="Angsana New" w:hint="cs"/>
          <w:b/>
          <w:bCs/>
          <w:sz w:val="30"/>
          <w:szCs w:val="30"/>
          <w:cs/>
          <w:lang w:val="en-GB"/>
        </w:rPr>
        <w:t>อาญา</w:t>
      </w:r>
      <w:r w:rsidRPr="00183CE5">
        <w:rPr>
          <w:rFonts w:ascii="Angsana New" w:hAnsi="Angsana New"/>
          <w:b/>
          <w:bCs/>
          <w:sz w:val="30"/>
          <w:szCs w:val="30"/>
          <w:cs/>
          <w:lang w:val="en-GB"/>
        </w:rPr>
        <w:t>ยกฟ้อง)</w:t>
      </w:r>
    </w:p>
    <w:tbl>
      <w:tblPr>
        <w:tblW w:w="1448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985"/>
        <w:gridCol w:w="1985"/>
        <w:gridCol w:w="1842"/>
        <w:gridCol w:w="6241"/>
      </w:tblGrid>
      <w:tr w:rsidR="00183CE5" w:rsidRPr="00183CE5" w14:paraId="7EEFEF69" w14:textId="77777777" w:rsidTr="002E5182">
        <w:trPr>
          <w:trHeight w:val="244"/>
        </w:trPr>
        <w:tc>
          <w:tcPr>
            <w:tcW w:w="2430" w:type="dxa"/>
            <w:shd w:val="clear" w:color="auto" w:fill="auto"/>
          </w:tcPr>
          <w:p w14:paraId="7741339A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cs="Angsana New"/>
                <w:b/>
                <w:bCs/>
                <w:sz w:val="30"/>
                <w:szCs w:val="30"/>
                <w:cs/>
              </w:rPr>
              <w:t>โจทก์</w:t>
            </w:r>
          </w:p>
        </w:tc>
        <w:tc>
          <w:tcPr>
            <w:tcW w:w="1985" w:type="dxa"/>
            <w:shd w:val="clear" w:color="auto" w:fill="auto"/>
          </w:tcPr>
          <w:p w14:paraId="1B658891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cs="Angsana New"/>
                <w:b/>
                <w:bCs/>
                <w:sz w:val="30"/>
                <w:szCs w:val="30"/>
                <w:cs/>
              </w:rPr>
              <w:t>จำเลย</w:t>
            </w:r>
          </w:p>
        </w:tc>
        <w:tc>
          <w:tcPr>
            <w:tcW w:w="1985" w:type="dxa"/>
            <w:shd w:val="clear" w:color="auto" w:fill="auto"/>
          </w:tcPr>
          <w:p w14:paraId="2134F2A0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cs="Angsana New"/>
                <w:b/>
                <w:bCs/>
                <w:sz w:val="30"/>
                <w:szCs w:val="30"/>
                <w:cs/>
              </w:rPr>
              <w:t>ฐานความผิด</w:t>
            </w:r>
          </w:p>
        </w:tc>
        <w:tc>
          <w:tcPr>
            <w:tcW w:w="1842" w:type="dxa"/>
            <w:shd w:val="clear" w:color="auto" w:fill="auto"/>
          </w:tcPr>
          <w:p w14:paraId="074CB6B3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cs="Angsana New"/>
                <w:b/>
                <w:bCs/>
                <w:sz w:val="30"/>
                <w:szCs w:val="30"/>
                <w:cs/>
              </w:rPr>
              <w:t>ทุนทรัพย์ที่พิพาท</w:t>
            </w:r>
          </w:p>
        </w:tc>
        <w:tc>
          <w:tcPr>
            <w:tcW w:w="6241" w:type="dxa"/>
            <w:shd w:val="clear" w:color="auto" w:fill="auto"/>
          </w:tcPr>
          <w:p w14:paraId="2509AAF3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17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cs="Angsana New"/>
                <w:b/>
                <w:bCs/>
                <w:sz w:val="30"/>
                <w:szCs w:val="30"/>
                <w:cs/>
              </w:rPr>
              <w:t>ความคืบหน้า</w:t>
            </w:r>
          </w:p>
        </w:tc>
      </w:tr>
      <w:tr w:rsidR="00183CE5" w:rsidRPr="00183CE5" w14:paraId="16B6DD08" w14:textId="77777777" w:rsidTr="002E5182">
        <w:tc>
          <w:tcPr>
            <w:tcW w:w="2430" w:type="dxa"/>
            <w:shd w:val="clear" w:color="auto" w:fill="auto"/>
          </w:tcPr>
          <w:p w14:paraId="55C085C1" w14:textId="77777777" w:rsidR="00D23BD9" w:rsidRPr="00183CE5" w:rsidRDefault="00D23BD9" w:rsidP="00FE3D84">
            <w:pPr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17" w:hanging="284"/>
              <w:contextualSpacing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J Trust Co., Ltd. (“</w:t>
            </w:r>
            <w:proofErr w:type="spellStart"/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JTrust</w:t>
            </w:r>
            <w:proofErr w:type="spellEnd"/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”) </w:t>
            </w:r>
          </w:p>
          <w:p w14:paraId="55D82BA2" w14:textId="77777777" w:rsidR="00D23BD9" w:rsidRPr="00183CE5" w:rsidRDefault="00D23BD9" w:rsidP="00FE3D84">
            <w:pPr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17" w:hanging="284"/>
              <w:contextualSpacing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proofErr w:type="spellStart"/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JTrust</w:t>
            </w:r>
            <w:proofErr w:type="spellEnd"/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 Asia </w:t>
            </w:r>
            <w:proofErr w:type="spellStart"/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Pte.</w:t>
            </w:r>
            <w:proofErr w:type="spellEnd"/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 Ltd. (“</w:t>
            </w: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JTA</w:t>
            </w: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”)</w:t>
            </w:r>
          </w:p>
          <w:p w14:paraId="610EBC9E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985" w:type="dxa"/>
            <w:shd w:val="clear" w:color="auto" w:fill="auto"/>
          </w:tcPr>
          <w:p w14:paraId="0D66E047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6"/>
              <w:contextualSpacing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บริษัท กรุ๊ปลีส จำกัด (มหาชน) (“</w:t>
            </w: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GL</w:t>
            </w: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”)</w:t>
            </w:r>
          </w:p>
        </w:tc>
        <w:tc>
          <w:tcPr>
            <w:tcW w:w="1985" w:type="dxa"/>
            <w:shd w:val="clear" w:color="auto" w:fill="auto"/>
          </w:tcPr>
          <w:p w14:paraId="3EB6C654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หมิ่นประมาท</w:t>
            </w:r>
          </w:p>
        </w:tc>
        <w:tc>
          <w:tcPr>
            <w:tcW w:w="1842" w:type="dxa"/>
            <w:shd w:val="clear" w:color="auto" w:fill="auto"/>
          </w:tcPr>
          <w:p w14:paraId="04E369BF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6241" w:type="dxa"/>
            <w:shd w:val="clear" w:color="auto" w:fill="auto"/>
          </w:tcPr>
          <w:p w14:paraId="235C8713" w14:textId="77777777" w:rsidR="00D23BD9" w:rsidRPr="00183CE5" w:rsidRDefault="00D23BD9" w:rsidP="00FE3D84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83CE5">
              <w:rPr>
                <w:rFonts w:ascii="Angsana New" w:hAnsi="Angsana New"/>
                <w:sz w:val="30"/>
                <w:szCs w:val="30"/>
                <w:cs/>
              </w:rPr>
              <w:t>เมื่อวันที่</w:t>
            </w:r>
            <w:r w:rsidRPr="00183CE5">
              <w:rPr>
                <w:rFonts w:ascii="Angsana New" w:hAnsi="Angsana New"/>
                <w:sz w:val="30"/>
                <w:szCs w:val="30"/>
              </w:rPr>
              <w:t xml:space="preserve"> 3 </w:t>
            </w:r>
            <w:r w:rsidRPr="00183CE5">
              <w:rPr>
                <w:rFonts w:ascii="Angsana New" w:hAnsi="Angsana New"/>
                <w:sz w:val="30"/>
                <w:szCs w:val="30"/>
                <w:cs/>
              </w:rPr>
              <w:t>พฤษภาคม</w:t>
            </w:r>
            <w:r w:rsidRPr="00183CE5">
              <w:rPr>
                <w:rFonts w:ascii="Angsana New" w:hAnsi="Angsana New"/>
                <w:sz w:val="30"/>
                <w:szCs w:val="30"/>
              </w:rPr>
              <w:t xml:space="preserve"> 2561 </w:t>
            </w:r>
            <w:proofErr w:type="spellStart"/>
            <w:r w:rsidRPr="00183CE5">
              <w:rPr>
                <w:rFonts w:ascii="Angsana New" w:hAnsi="Angsana New"/>
                <w:sz w:val="30"/>
                <w:szCs w:val="30"/>
              </w:rPr>
              <w:t>JTrust</w:t>
            </w:r>
            <w:proofErr w:type="spellEnd"/>
            <w:r w:rsidRPr="00183CE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83CE5">
              <w:rPr>
                <w:rFonts w:ascii="Angsana New" w:hAnsi="Angsana New"/>
                <w:sz w:val="30"/>
                <w:szCs w:val="30"/>
                <w:cs/>
              </w:rPr>
              <w:t xml:space="preserve">และ </w:t>
            </w:r>
            <w:r w:rsidRPr="00183CE5">
              <w:rPr>
                <w:rFonts w:ascii="Angsana New" w:hAnsi="Angsana New"/>
                <w:sz w:val="30"/>
                <w:szCs w:val="30"/>
              </w:rPr>
              <w:t xml:space="preserve">JTA </w:t>
            </w:r>
            <w:r w:rsidRPr="00183CE5">
              <w:rPr>
                <w:rFonts w:ascii="Angsana New" w:hAnsi="Angsana New"/>
                <w:sz w:val="30"/>
                <w:szCs w:val="30"/>
                <w:cs/>
              </w:rPr>
              <w:t xml:space="preserve">ยื่นฟ้อง </w:t>
            </w:r>
            <w:r w:rsidRPr="00183CE5">
              <w:rPr>
                <w:rFonts w:ascii="Angsana New" w:hAnsi="Angsana New"/>
                <w:sz w:val="30"/>
                <w:szCs w:val="30"/>
              </w:rPr>
              <w:t xml:space="preserve">GL </w:t>
            </w:r>
            <w:r w:rsidRPr="00183CE5">
              <w:rPr>
                <w:rFonts w:ascii="Angsana New" w:hAnsi="Angsana New"/>
                <w:sz w:val="30"/>
                <w:szCs w:val="30"/>
                <w:cs/>
              </w:rPr>
              <w:t>ต่อศาลอาญา</w:t>
            </w:r>
          </w:p>
          <w:p w14:paraId="2FB6B0B5" w14:textId="77777777" w:rsidR="00D23BD9" w:rsidRPr="00183CE5" w:rsidRDefault="00D23BD9" w:rsidP="00FE3D84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83CE5">
              <w:rPr>
                <w:rFonts w:ascii="Angsana New" w:hAnsi="Angsana New"/>
                <w:sz w:val="30"/>
                <w:szCs w:val="30"/>
                <w:cs/>
              </w:rPr>
              <w:t>เมื่อวันที่ 13 ธันวาคม 2561 ศาลอาญาดำเนินการไต่สวนมูลฟ้องของโจทก์เสร็จสิ้น</w:t>
            </w:r>
          </w:p>
          <w:p w14:paraId="0EA5CA34" w14:textId="7CCB4536" w:rsidR="00D23BD9" w:rsidRPr="00183CE5" w:rsidRDefault="00D23BD9" w:rsidP="00FE3D84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183CE5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เมื่อวันที่ 31 มกราคม 2562 ศาลมีคำพิพากษาให้ยกฟ้องของ </w:t>
            </w:r>
            <w:proofErr w:type="spellStart"/>
            <w:r w:rsidRPr="00183CE5">
              <w:rPr>
                <w:rFonts w:ascii="Angsana New" w:hAnsi="Angsana New"/>
                <w:spacing w:val="-8"/>
                <w:sz w:val="30"/>
                <w:szCs w:val="30"/>
              </w:rPr>
              <w:t>JTrust</w:t>
            </w:r>
            <w:proofErr w:type="spellEnd"/>
            <w:r w:rsidRPr="00183CE5">
              <w:rPr>
                <w:rFonts w:ascii="Angsana New" w:hAnsi="Angsana New"/>
                <w:spacing w:val="-8"/>
                <w:sz w:val="30"/>
                <w:szCs w:val="30"/>
              </w:rPr>
              <w:t xml:space="preserve"> </w:t>
            </w:r>
            <w:r w:rsidRPr="00183CE5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และ </w:t>
            </w:r>
            <w:r w:rsidRPr="00183CE5">
              <w:rPr>
                <w:rFonts w:ascii="Angsana New" w:hAnsi="Angsana New"/>
                <w:spacing w:val="-8"/>
                <w:sz w:val="30"/>
                <w:szCs w:val="30"/>
              </w:rPr>
              <w:t>JTA</w:t>
            </w:r>
          </w:p>
          <w:p w14:paraId="094AD415" w14:textId="29C3DB3D" w:rsidR="00D23BD9" w:rsidRPr="00183CE5" w:rsidRDefault="001C21A0" w:rsidP="00FE3D84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83CE5">
              <w:rPr>
                <w:rFonts w:ascii="Angsana New" w:hAnsi="Angsana New"/>
                <w:sz w:val="30"/>
                <w:szCs w:val="30"/>
                <w:cs/>
              </w:rPr>
              <w:t xml:space="preserve">เมื่อวันที่ </w:t>
            </w:r>
            <w:r w:rsidRPr="00183CE5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183CE5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183CE5">
              <w:rPr>
                <w:rFonts w:ascii="Angsana New" w:hAnsi="Angsana New"/>
                <w:sz w:val="30"/>
                <w:szCs w:val="30"/>
              </w:rPr>
              <w:t xml:space="preserve">2562 </w:t>
            </w:r>
            <w:proofErr w:type="spellStart"/>
            <w:r w:rsidRPr="00183CE5">
              <w:rPr>
                <w:rFonts w:ascii="Angsana New" w:hAnsi="Angsana New"/>
                <w:sz w:val="30"/>
                <w:szCs w:val="30"/>
              </w:rPr>
              <w:t>JTrust</w:t>
            </w:r>
            <w:proofErr w:type="spellEnd"/>
            <w:r w:rsidRPr="00183CE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83CE5">
              <w:rPr>
                <w:rFonts w:ascii="Angsana New" w:hAnsi="Angsana New"/>
                <w:sz w:val="30"/>
                <w:szCs w:val="30"/>
                <w:cs/>
              </w:rPr>
              <w:t xml:space="preserve">และ </w:t>
            </w:r>
            <w:r w:rsidRPr="00183CE5">
              <w:rPr>
                <w:rFonts w:ascii="Angsana New" w:hAnsi="Angsana New"/>
                <w:sz w:val="30"/>
                <w:szCs w:val="30"/>
              </w:rPr>
              <w:t xml:space="preserve">JTA </w:t>
            </w:r>
            <w:r w:rsidRPr="00183CE5">
              <w:rPr>
                <w:rFonts w:ascii="Angsana New" w:hAnsi="Angsana New"/>
                <w:sz w:val="30"/>
                <w:szCs w:val="30"/>
                <w:cs/>
              </w:rPr>
              <w:t>ยื่นอุทธรณ์คำพิพากษา ขณะนี้คดีอยู่ระหว่างการดำเนินกระบวนพิจารณาชั้นอุทธรณ์</w:t>
            </w:r>
          </w:p>
        </w:tc>
      </w:tr>
    </w:tbl>
    <w:p w14:paraId="004A469D" w14:textId="77CC3619" w:rsidR="00D23BD9" w:rsidRPr="00183CE5" w:rsidRDefault="00D23BD9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1080"/>
          <w:tab w:val="left" w:pos="1440"/>
          <w:tab w:val="left" w:pos="2880"/>
          <w:tab w:val="left" w:pos="3240"/>
          <w:tab w:val="center" w:pos="6120"/>
        </w:tabs>
        <w:overflowPunct w:val="0"/>
        <w:autoSpaceDE w:val="0"/>
        <w:autoSpaceDN w:val="0"/>
        <w:adjustRightInd w:val="0"/>
        <w:spacing w:before="120" w:after="120" w:line="380" w:lineRule="exact"/>
        <w:ind w:left="540" w:hanging="533"/>
        <w:jc w:val="thaiDistribute"/>
        <w:textAlignment w:val="baseline"/>
        <w:rPr>
          <w:rFonts w:ascii="Times New Roman" w:hAnsi="Times New Roman" w:cs="Angsana New"/>
          <w:bCs/>
          <w:sz w:val="30"/>
          <w:szCs w:val="30"/>
        </w:rPr>
      </w:pPr>
      <w:r w:rsidRPr="00183CE5">
        <w:rPr>
          <w:rFonts w:ascii="Angsana New" w:hAnsi="Angsana New" w:cs="Angsana New"/>
          <w:b/>
          <w:sz w:val="30"/>
          <w:szCs w:val="30"/>
        </w:rPr>
        <w:t>1</w:t>
      </w:r>
      <w:r w:rsidR="003C45F1" w:rsidRPr="00183CE5">
        <w:rPr>
          <w:rFonts w:ascii="Angsana New" w:hAnsi="Angsana New" w:cs="Angsana New"/>
          <w:b/>
          <w:sz w:val="30"/>
          <w:szCs w:val="30"/>
        </w:rPr>
        <w:t>8</w:t>
      </w:r>
      <w:r w:rsidRPr="00183CE5">
        <w:rPr>
          <w:rFonts w:ascii="Angsana New" w:hAnsi="Angsana New" w:cs="Angsana New"/>
          <w:b/>
          <w:sz w:val="30"/>
          <w:szCs w:val="30"/>
        </w:rPr>
        <w:t>.2</w:t>
      </w:r>
      <w:r w:rsidRPr="00183CE5">
        <w:rPr>
          <w:rFonts w:ascii="Angsana New" w:hAnsi="Angsana New" w:cs="Angsana New"/>
          <w:b/>
          <w:sz w:val="30"/>
          <w:szCs w:val="30"/>
        </w:rPr>
        <w:tab/>
      </w:r>
      <w:r w:rsidRPr="00183CE5">
        <w:rPr>
          <w:rFonts w:ascii="Times New Roman" w:hAnsi="Times New Roman" w:cs="Angsana New"/>
          <w:bCs/>
          <w:sz w:val="30"/>
          <w:szCs w:val="30"/>
          <w:cs/>
        </w:rPr>
        <w:t>คดีความในสิงคโปร์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0"/>
        <w:gridCol w:w="2446"/>
        <w:gridCol w:w="1942"/>
        <w:gridCol w:w="2273"/>
        <w:gridCol w:w="6275"/>
      </w:tblGrid>
      <w:tr w:rsidR="00183CE5" w:rsidRPr="00183CE5" w14:paraId="5C3C049F" w14:textId="77777777" w:rsidTr="002E5182">
        <w:trPr>
          <w:tblHeader/>
        </w:trPr>
        <w:tc>
          <w:tcPr>
            <w:tcW w:w="1660" w:type="dxa"/>
            <w:shd w:val="clear" w:color="auto" w:fill="auto"/>
          </w:tcPr>
          <w:p w14:paraId="70D3E5C1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cs="Angsana New"/>
                <w:b/>
                <w:bCs/>
                <w:sz w:val="30"/>
                <w:szCs w:val="30"/>
                <w:cs/>
              </w:rPr>
              <w:t>โจทก์</w:t>
            </w:r>
          </w:p>
        </w:tc>
        <w:tc>
          <w:tcPr>
            <w:tcW w:w="2446" w:type="dxa"/>
            <w:shd w:val="clear" w:color="auto" w:fill="auto"/>
          </w:tcPr>
          <w:p w14:paraId="0C221F44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cs="Angsana New"/>
                <w:b/>
                <w:bCs/>
                <w:sz w:val="30"/>
                <w:szCs w:val="30"/>
                <w:cs/>
              </w:rPr>
              <w:t>จำเลย</w:t>
            </w:r>
          </w:p>
        </w:tc>
        <w:tc>
          <w:tcPr>
            <w:tcW w:w="1942" w:type="dxa"/>
            <w:shd w:val="clear" w:color="auto" w:fill="auto"/>
          </w:tcPr>
          <w:p w14:paraId="14163AD0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cs="Angsana New"/>
                <w:b/>
                <w:bCs/>
                <w:sz w:val="30"/>
                <w:szCs w:val="30"/>
                <w:cs/>
              </w:rPr>
              <w:t>ฐานความผิด</w:t>
            </w:r>
          </w:p>
        </w:tc>
        <w:tc>
          <w:tcPr>
            <w:tcW w:w="2273" w:type="dxa"/>
            <w:shd w:val="clear" w:color="auto" w:fill="auto"/>
          </w:tcPr>
          <w:p w14:paraId="33DAFF80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cs="Angsana New"/>
                <w:b/>
                <w:bCs/>
                <w:sz w:val="30"/>
                <w:szCs w:val="30"/>
                <w:cs/>
              </w:rPr>
              <w:t>ทุนทรัพย์ที่พิพาท</w:t>
            </w:r>
          </w:p>
        </w:tc>
        <w:tc>
          <w:tcPr>
            <w:tcW w:w="6275" w:type="dxa"/>
            <w:shd w:val="clear" w:color="auto" w:fill="auto"/>
          </w:tcPr>
          <w:p w14:paraId="7388A558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val="en-GB" w:bidi="ar-SA"/>
              </w:rPr>
            </w:pPr>
            <w:r w:rsidRPr="00183CE5">
              <w:rPr>
                <w:rFonts w:cs="Angsana New"/>
                <w:b/>
                <w:bCs/>
                <w:sz w:val="30"/>
                <w:szCs w:val="30"/>
                <w:cs/>
              </w:rPr>
              <w:t>ความคืบหน้า</w:t>
            </w:r>
          </w:p>
        </w:tc>
      </w:tr>
      <w:tr w:rsidR="00183CE5" w:rsidRPr="00183CE5" w14:paraId="1E16851A" w14:textId="77777777" w:rsidTr="002E5182">
        <w:tc>
          <w:tcPr>
            <w:tcW w:w="1660" w:type="dxa"/>
            <w:shd w:val="clear" w:color="auto" w:fill="auto"/>
          </w:tcPr>
          <w:p w14:paraId="058A3815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proofErr w:type="spellStart"/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JTrust</w:t>
            </w:r>
            <w:proofErr w:type="spellEnd"/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 Asia </w:t>
            </w:r>
            <w:proofErr w:type="spellStart"/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Pte.</w:t>
            </w:r>
            <w:proofErr w:type="spellEnd"/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 Ltd. (“</w:t>
            </w: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JTA</w:t>
            </w: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”)</w:t>
            </w:r>
          </w:p>
        </w:tc>
        <w:tc>
          <w:tcPr>
            <w:tcW w:w="2446" w:type="dxa"/>
            <w:shd w:val="clear" w:color="auto" w:fill="auto"/>
          </w:tcPr>
          <w:p w14:paraId="22963BD2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lang w:val="en-GB" w:bidi="ar-SA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</w:rPr>
              <w:t>Group Lease Holdings Ltd. (“</w:t>
            </w:r>
            <w:r w:rsidRPr="00183C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GLH</w:t>
            </w:r>
            <w:r w:rsidRPr="00183CE5">
              <w:rPr>
                <w:rFonts w:asciiTheme="majorBidi" w:hAnsiTheme="majorBidi" w:cstheme="majorBidi"/>
                <w:sz w:val="30"/>
                <w:szCs w:val="30"/>
              </w:rPr>
              <w:t>”),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อดีตกรรมการของบริษัทและจำเลยอื่นๆ</w:t>
            </w:r>
          </w:p>
        </w:tc>
        <w:tc>
          <w:tcPr>
            <w:tcW w:w="1942" w:type="dxa"/>
            <w:shd w:val="clear" w:color="auto" w:fill="auto"/>
          </w:tcPr>
          <w:p w14:paraId="7881B7FC" w14:textId="77777777" w:rsidR="00D23BD9" w:rsidRPr="00183CE5" w:rsidRDefault="00D23BD9" w:rsidP="00FE3D8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ร่วมกันทำละเมิดโดยการหลอกให้มาลงทุนในบริษัท กรุ๊ปลีส จำกัด (มหาชน) (“</w:t>
            </w:r>
            <w:r w:rsidRPr="00183CE5">
              <w:rPr>
                <w:rFonts w:asciiTheme="majorBidi" w:hAnsiTheme="majorBidi" w:cstheme="majorBidi"/>
                <w:sz w:val="30"/>
                <w:szCs w:val="30"/>
              </w:rPr>
              <w:t>GL”)</w:t>
            </w:r>
          </w:p>
        </w:tc>
        <w:tc>
          <w:tcPr>
            <w:tcW w:w="2273" w:type="dxa"/>
            <w:shd w:val="clear" w:color="auto" w:fill="auto"/>
          </w:tcPr>
          <w:p w14:paraId="237C3071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ค่าเสียหาย</w:t>
            </w:r>
          </w:p>
          <w:p w14:paraId="6E5B161F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ดอกเบี้ย</w:t>
            </w:r>
          </w:p>
          <w:p w14:paraId="376C9082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- 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ค่าใช้จ่าย</w:t>
            </w:r>
          </w:p>
          <w:p w14:paraId="5AF09EC5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- 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การชดเชยอื่นๆตามที่ศาลเห็นสมควร</w:t>
            </w:r>
          </w:p>
        </w:tc>
        <w:tc>
          <w:tcPr>
            <w:tcW w:w="6275" w:type="dxa"/>
            <w:shd w:val="clear" w:color="auto" w:fill="auto"/>
          </w:tcPr>
          <w:p w14:paraId="5C07D9B6" w14:textId="77777777" w:rsidR="00D23BD9" w:rsidRPr="00183CE5" w:rsidRDefault="00D23BD9" w:rsidP="00FE3D84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83CE5">
              <w:rPr>
                <w:rFonts w:ascii="Angsana New" w:hAnsi="Angsana New"/>
                <w:sz w:val="30"/>
                <w:szCs w:val="30"/>
                <w:cs/>
              </w:rPr>
              <w:t xml:space="preserve">เมื่อวันที่ </w:t>
            </w:r>
            <w:r w:rsidRPr="00183CE5">
              <w:rPr>
                <w:rFonts w:ascii="Angsana New" w:hAnsi="Angsana New"/>
                <w:sz w:val="30"/>
                <w:szCs w:val="30"/>
              </w:rPr>
              <w:t>26</w:t>
            </w:r>
            <w:r w:rsidRPr="00183CE5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183CE5">
              <w:rPr>
                <w:rFonts w:ascii="Angsana New" w:hAnsi="Angsana New"/>
                <w:sz w:val="30"/>
                <w:szCs w:val="30"/>
              </w:rPr>
              <w:t xml:space="preserve">2560 JTA </w:t>
            </w:r>
            <w:r w:rsidRPr="00183CE5">
              <w:rPr>
                <w:rFonts w:ascii="Angsana New" w:hAnsi="Angsana New"/>
                <w:sz w:val="30"/>
                <w:szCs w:val="30"/>
                <w:cs/>
              </w:rPr>
              <w:t xml:space="preserve">ได้ยื่นฟ้อง </w:t>
            </w:r>
            <w:r w:rsidRPr="00183CE5">
              <w:rPr>
                <w:rFonts w:ascii="Angsana New" w:hAnsi="Angsana New"/>
                <w:sz w:val="30"/>
                <w:szCs w:val="30"/>
              </w:rPr>
              <w:t xml:space="preserve">GLH </w:t>
            </w:r>
            <w:r w:rsidRPr="00183CE5">
              <w:rPr>
                <w:rFonts w:ascii="Angsana New" w:hAnsi="Angsana New"/>
                <w:sz w:val="30"/>
                <w:szCs w:val="30"/>
                <w:cs/>
              </w:rPr>
              <w:t xml:space="preserve">และจำเลยอื่นๆ ต่อศาลแห่งประเทศสิงคโปร์ </w:t>
            </w:r>
          </w:p>
          <w:p w14:paraId="3437F568" w14:textId="77777777" w:rsidR="00D23BD9" w:rsidRPr="00183CE5" w:rsidRDefault="00D23BD9" w:rsidP="00FE3D84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83CE5">
              <w:rPr>
                <w:rFonts w:ascii="Angsana New" w:hAnsi="Angsana New"/>
                <w:sz w:val="30"/>
                <w:szCs w:val="30"/>
              </w:rPr>
              <w:t xml:space="preserve">JTA </w:t>
            </w:r>
            <w:r w:rsidRPr="00183CE5">
              <w:rPr>
                <w:rFonts w:ascii="Angsana New" w:hAnsi="Angsana New"/>
                <w:sz w:val="30"/>
                <w:szCs w:val="30"/>
                <w:cs/>
              </w:rPr>
              <w:t>ได้ยื่นคำร้องขอคุ้มครองชั่วคราวต่อศาลแห่งประเทศสิงคโปร์เพียงฝ่ายเดียว (</w:t>
            </w:r>
            <w:r w:rsidRPr="00183CE5">
              <w:rPr>
                <w:rFonts w:ascii="Angsana New" w:hAnsi="Angsana New"/>
                <w:sz w:val="30"/>
                <w:szCs w:val="30"/>
              </w:rPr>
              <w:t xml:space="preserve">an Ex </w:t>
            </w:r>
            <w:proofErr w:type="spellStart"/>
            <w:r w:rsidRPr="00183CE5">
              <w:rPr>
                <w:rFonts w:ascii="Angsana New" w:hAnsi="Angsana New"/>
                <w:sz w:val="30"/>
                <w:szCs w:val="30"/>
              </w:rPr>
              <w:t>Parte</w:t>
            </w:r>
            <w:proofErr w:type="spellEnd"/>
            <w:r w:rsidRPr="00183CE5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gramStart"/>
            <w:r w:rsidRPr="00183CE5">
              <w:rPr>
                <w:rFonts w:ascii="Angsana New" w:hAnsi="Angsana New"/>
                <w:sz w:val="30"/>
                <w:szCs w:val="30"/>
              </w:rPr>
              <w:t xml:space="preserve">basis)  </w:t>
            </w:r>
            <w:r w:rsidRPr="00183CE5">
              <w:rPr>
                <w:rFonts w:ascii="Angsana New" w:hAnsi="Angsana New"/>
                <w:sz w:val="30"/>
                <w:szCs w:val="30"/>
                <w:cs/>
              </w:rPr>
              <w:t>โดยศาลแห่งประเทศสิงคโปร์ได้มีคำสั่งอนุญาตตามคำร้องดังกล่าว</w:t>
            </w:r>
            <w:proofErr w:type="gramEnd"/>
            <w:r w:rsidRPr="00183CE5">
              <w:rPr>
                <w:rFonts w:ascii="Angsana New" w:hAnsi="Angsana New"/>
                <w:sz w:val="30"/>
                <w:szCs w:val="30"/>
                <w:cs/>
              </w:rPr>
              <w:t xml:space="preserve"> โดยสั่ง </w:t>
            </w:r>
            <w:r w:rsidRPr="00183CE5">
              <w:rPr>
                <w:rFonts w:ascii="Angsana New" w:hAnsi="Angsana New"/>
                <w:sz w:val="30"/>
                <w:szCs w:val="30"/>
              </w:rPr>
              <w:t xml:space="preserve">GLH </w:t>
            </w:r>
            <w:r w:rsidRPr="00183CE5">
              <w:rPr>
                <w:rFonts w:ascii="Angsana New" w:hAnsi="Angsana New"/>
                <w:sz w:val="30"/>
                <w:szCs w:val="30"/>
                <w:cs/>
              </w:rPr>
              <w:t xml:space="preserve">ไม่ให้ดำเนินการใดๆ เกี่ยวกับทรัพย์สินของตนที่อยู่ในประเทศสิงคโปร์ในมูลค่าไม่เกิน </w:t>
            </w:r>
            <w:r w:rsidRPr="00183CE5">
              <w:rPr>
                <w:rFonts w:ascii="Angsana New" w:hAnsi="Angsana New"/>
                <w:sz w:val="30"/>
                <w:szCs w:val="30"/>
              </w:rPr>
              <w:t>180,000,000</w:t>
            </w:r>
            <w:r w:rsidRPr="00183CE5">
              <w:rPr>
                <w:rFonts w:ascii="Angsana New" w:hAnsi="Angsana New"/>
                <w:sz w:val="30"/>
                <w:szCs w:val="30"/>
                <w:cs/>
              </w:rPr>
              <w:t xml:space="preserve"> เหรียญสหรัฐอเมริกา (รายการดังกล่าว ไม่รวมค่าใช้จ่ายการดำเนินการธุรกิจตามปกติ และค่าทนายความ)</w:t>
            </w:r>
          </w:p>
          <w:p w14:paraId="61CE6BE6" w14:textId="77777777" w:rsidR="00D23BD9" w:rsidRPr="00183CE5" w:rsidRDefault="00D23BD9" w:rsidP="00FE3D84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83CE5">
              <w:rPr>
                <w:rFonts w:ascii="Angsana New" w:hAnsi="Angsana New"/>
                <w:sz w:val="30"/>
                <w:szCs w:val="30"/>
              </w:rPr>
              <w:t xml:space="preserve">GLH </w:t>
            </w:r>
            <w:r w:rsidRPr="00183CE5">
              <w:rPr>
                <w:rFonts w:ascii="Angsana New" w:hAnsi="Angsana New"/>
                <w:sz w:val="30"/>
                <w:szCs w:val="30"/>
                <w:cs/>
              </w:rPr>
              <w:t xml:space="preserve">ได้ปฎิเสธทุกข้อกล่าวหาของ </w:t>
            </w:r>
            <w:r w:rsidRPr="00183CE5">
              <w:rPr>
                <w:rFonts w:ascii="Angsana New" w:hAnsi="Angsana New"/>
                <w:sz w:val="30"/>
                <w:szCs w:val="30"/>
              </w:rPr>
              <w:t xml:space="preserve">JTA </w:t>
            </w:r>
            <w:r w:rsidRPr="00183CE5">
              <w:rPr>
                <w:rFonts w:ascii="Angsana New" w:hAnsi="Angsana New"/>
                <w:sz w:val="30"/>
                <w:szCs w:val="30"/>
                <w:cs/>
              </w:rPr>
              <w:t xml:space="preserve">อีกทั้ง </w:t>
            </w:r>
            <w:r w:rsidRPr="00183CE5">
              <w:rPr>
                <w:rFonts w:ascii="Angsana New" w:hAnsi="Angsana New"/>
                <w:sz w:val="30"/>
                <w:szCs w:val="30"/>
              </w:rPr>
              <w:t xml:space="preserve">GLH </w:t>
            </w:r>
            <w:r w:rsidRPr="00183CE5">
              <w:rPr>
                <w:rFonts w:ascii="Angsana New" w:hAnsi="Angsana New"/>
                <w:sz w:val="30"/>
                <w:szCs w:val="30"/>
                <w:cs/>
              </w:rPr>
              <w:t xml:space="preserve">ได้ดำเนินการแต่งตั้งทนายในประเทศสิงคโปร์เพื่อต่อสู้คดี </w:t>
            </w:r>
          </w:p>
          <w:p w14:paraId="13C6B76D" w14:textId="17D4F020" w:rsidR="00DD0A4C" w:rsidRPr="00183CE5" w:rsidRDefault="00D23BD9" w:rsidP="00A02EF1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83CE5">
              <w:rPr>
                <w:rFonts w:ascii="Angsana New" w:hAnsi="Angsana New"/>
                <w:sz w:val="30"/>
                <w:szCs w:val="30"/>
                <w:cs/>
              </w:rPr>
              <w:t xml:space="preserve">เมื่อวันที่ </w:t>
            </w:r>
            <w:r w:rsidRPr="00183CE5">
              <w:rPr>
                <w:rFonts w:ascii="Angsana New" w:hAnsi="Angsana New"/>
                <w:sz w:val="30"/>
                <w:szCs w:val="30"/>
              </w:rPr>
              <w:t>23</w:t>
            </w:r>
            <w:r w:rsidRPr="00183CE5">
              <w:rPr>
                <w:rFonts w:ascii="Angsana New" w:hAnsi="Angsana New"/>
                <w:sz w:val="30"/>
                <w:szCs w:val="30"/>
                <w:cs/>
              </w:rPr>
              <w:t xml:space="preserve"> กุมภาพันธ์ </w:t>
            </w:r>
            <w:r w:rsidRPr="00183CE5">
              <w:rPr>
                <w:rFonts w:ascii="Angsana New" w:hAnsi="Angsana New"/>
                <w:sz w:val="30"/>
                <w:szCs w:val="30"/>
              </w:rPr>
              <w:t>2561</w:t>
            </w:r>
            <w:r w:rsidRPr="00183CE5">
              <w:rPr>
                <w:rFonts w:ascii="Angsana New" w:hAnsi="Angsana New"/>
                <w:sz w:val="30"/>
                <w:szCs w:val="30"/>
                <w:cs/>
              </w:rPr>
              <w:t xml:space="preserve"> ศาลสูงแห่งประเทศสิงคโปร์ ได้มีคำสั่งยกคำร้องขอคุ้มครองชั่วคราวสำหรับ </w:t>
            </w:r>
            <w:r w:rsidRPr="00183CE5">
              <w:rPr>
                <w:rFonts w:ascii="Angsana New" w:hAnsi="Angsana New"/>
                <w:sz w:val="30"/>
                <w:szCs w:val="30"/>
              </w:rPr>
              <w:t xml:space="preserve">GLH </w:t>
            </w:r>
            <w:r w:rsidRPr="00183CE5">
              <w:rPr>
                <w:rFonts w:ascii="Angsana New" w:hAnsi="Angsana New"/>
                <w:sz w:val="30"/>
                <w:szCs w:val="30"/>
                <w:cs/>
              </w:rPr>
              <w:t xml:space="preserve">นอกจากนี้ ศาลสูงแห่งประเทศสิงคโปร์ยังได้ยกคำร้องของ </w:t>
            </w:r>
            <w:r w:rsidRPr="00183CE5">
              <w:rPr>
                <w:rFonts w:ascii="Angsana New" w:hAnsi="Angsana New"/>
                <w:sz w:val="30"/>
                <w:szCs w:val="30"/>
              </w:rPr>
              <w:t xml:space="preserve">JTA </w:t>
            </w:r>
            <w:r w:rsidRPr="00183CE5">
              <w:rPr>
                <w:rFonts w:ascii="Angsana New" w:hAnsi="Angsana New"/>
                <w:sz w:val="30"/>
                <w:szCs w:val="30"/>
                <w:cs/>
              </w:rPr>
              <w:t xml:space="preserve">ที่ได้ยื่นขอขยายผลคุ้มครองชั่วคราวด้วย </w:t>
            </w:r>
          </w:p>
          <w:p w14:paraId="085D4D9B" w14:textId="29253749" w:rsidR="00D23BD9" w:rsidRPr="00183CE5" w:rsidRDefault="00D23BD9" w:rsidP="00FE3D84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83CE5">
              <w:rPr>
                <w:rFonts w:ascii="Angsana New" w:hAnsi="Angsana New"/>
                <w:sz w:val="30"/>
                <w:szCs w:val="30"/>
              </w:rPr>
              <w:t xml:space="preserve">JTA </w:t>
            </w:r>
            <w:r w:rsidRPr="00183CE5">
              <w:rPr>
                <w:rFonts w:ascii="Angsana New" w:hAnsi="Angsana New"/>
                <w:sz w:val="30"/>
                <w:szCs w:val="30"/>
                <w:cs/>
              </w:rPr>
              <w:t xml:space="preserve">ได้ยื่นอุทธรณ์คำสั่งยกคำร้องต่อศาล โดยในวันที่ </w:t>
            </w:r>
            <w:r w:rsidRPr="00183CE5">
              <w:rPr>
                <w:rFonts w:ascii="Angsana New" w:hAnsi="Angsana New"/>
                <w:sz w:val="30"/>
                <w:szCs w:val="30"/>
              </w:rPr>
              <w:t>1</w:t>
            </w:r>
            <w:r w:rsidRPr="00183CE5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 </w:t>
            </w:r>
            <w:r w:rsidRPr="00183CE5">
              <w:rPr>
                <w:rFonts w:ascii="Angsana New" w:hAnsi="Angsana New"/>
                <w:sz w:val="30"/>
                <w:szCs w:val="30"/>
              </w:rPr>
              <w:t>2561</w:t>
            </w:r>
            <w:r w:rsidRPr="00183CE5">
              <w:rPr>
                <w:rFonts w:ascii="Angsana New" w:hAnsi="Angsana New"/>
                <w:sz w:val="30"/>
                <w:szCs w:val="30"/>
                <w:cs/>
              </w:rPr>
              <w:t xml:space="preserve"> ศาลแห่งประเทศสิงคโปร์มีคำสั่งรับคำร้องอุทธรณ์ของ </w:t>
            </w:r>
            <w:r w:rsidRPr="00183CE5">
              <w:rPr>
                <w:rFonts w:ascii="Angsana New" w:hAnsi="Angsana New"/>
                <w:sz w:val="30"/>
                <w:szCs w:val="30"/>
              </w:rPr>
              <w:t xml:space="preserve">JTA </w:t>
            </w:r>
            <w:r w:rsidRPr="00183CE5">
              <w:rPr>
                <w:rFonts w:ascii="Angsana New" w:hAnsi="Angsana New"/>
                <w:sz w:val="30"/>
                <w:szCs w:val="30"/>
                <w:cs/>
              </w:rPr>
              <w:t xml:space="preserve">บางคำร้อง และศาลฎีกาแห่งประเทศสิงคโปร์ได้ตัดสินกลับคำสั่งของศาลสูงแห่งประเทศสิงคโปร์ โดยกลับคำสั่งคุ้มครองชั่วคราวและขยายขอบเขตของคำสั่งคุ้มครองชั่วคราวสำหรับ </w:t>
            </w:r>
            <w:r w:rsidRPr="00183CE5">
              <w:rPr>
                <w:rFonts w:ascii="Angsana New" w:hAnsi="Angsana New"/>
                <w:sz w:val="30"/>
                <w:szCs w:val="30"/>
              </w:rPr>
              <w:t xml:space="preserve">GLH </w:t>
            </w:r>
            <w:r w:rsidRPr="00183CE5">
              <w:rPr>
                <w:rFonts w:ascii="Angsana New" w:hAnsi="Angsana New"/>
                <w:sz w:val="30"/>
                <w:szCs w:val="30"/>
                <w:cs/>
              </w:rPr>
              <w:t xml:space="preserve">ให้ครอบคลุมทั้งในประเทศสิงคโปร์และทั่วโลก ในมูลค่าไม่เกิน </w:t>
            </w:r>
            <w:r w:rsidRPr="00183CE5">
              <w:rPr>
                <w:rFonts w:ascii="Angsana New" w:hAnsi="Angsana New"/>
                <w:sz w:val="30"/>
                <w:szCs w:val="30"/>
              </w:rPr>
              <w:t>180,000,000</w:t>
            </w:r>
            <w:r w:rsidRPr="00183CE5">
              <w:rPr>
                <w:rFonts w:ascii="Angsana New" w:hAnsi="Angsana New"/>
                <w:sz w:val="30"/>
                <w:szCs w:val="30"/>
                <w:cs/>
              </w:rPr>
              <w:t xml:space="preserve"> เหรียญสหรัฐอเมริกา (รายการดังกล่าว ไม่รวมค่าใช้จ่ายในการดำเนินธุรกิจตามปกติ และค่าทนายความ) ทั้งนี้ ศาลฎีกาแห่งประเทศสิงคโปร์ไม่อนุญาตคำร้องอุทธรณ์ของ </w:t>
            </w:r>
            <w:r w:rsidRPr="00183CE5">
              <w:rPr>
                <w:rFonts w:ascii="Angsana New" w:hAnsi="Angsana New"/>
                <w:sz w:val="30"/>
                <w:szCs w:val="30"/>
              </w:rPr>
              <w:t xml:space="preserve">JTA </w:t>
            </w:r>
            <w:r w:rsidRPr="00183CE5">
              <w:rPr>
                <w:rFonts w:ascii="Angsana New" w:hAnsi="Angsana New"/>
                <w:sz w:val="30"/>
                <w:szCs w:val="30"/>
                <w:cs/>
              </w:rPr>
              <w:t>เพื่อขยายคำสั่งคุ้มครองชั่วคราว ให้รวมถึง “การขายทรัพย์สิน การลงทุน หรือการให้กู้ยืม” อันเกี่ยวเนื่องกับการประกอบธุรกิจปกติ</w:t>
            </w:r>
          </w:p>
          <w:p w14:paraId="06033342" w14:textId="77777777" w:rsidR="00C37C5D" w:rsidRPr="00183CE5" w:rsidRDefault="00D23BD9" w:rsidP="00FE3D84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83CE5">
              <w:rPr>
                <w:rFonts w:ascii="Angsana New" w:hAnsi="Angsana New"/>
                <w:sz w:val="30"/>
                <w:szCs w:val="30"/>
                <w:cs/>
              </w:rPr>
              <w:t>การพิจารณาคดีดังกล่าว</w:t>
            </w:r>
            <w:r w:rsidR="00C37C5D" w:rsidRPr="00183CE5">
              <w:rPr>
                <w:rFonts w:ascii="Angsana New" w:hAnsi="Angsana New" w:hint="cs"/>
                <w:sz w:val="30"/>
                <w:szCs w:val="30"/>
                <w:cs/>
              </w:rPr>
              <w:t>มีขึ้น</w:t>
            </w:r>
            <w:r w:rsidRPr="00183CE5">
              <w:rPr>
                <w:rFonts w:ascii="Angsana New" w:hAnsi="Angsana New"/>
                <w:sz w:val="30"/>
                <w:szCs w:val="30"/>
                <w:cs/>
              </w:rPr>
              <w:t xml:space="preserve">ระหว่างวันที่ </w:t>
            </w:r>
            <w:r w:rsidRPr="00183CE5">
              <w:rPr>
                <w:rFonts w:ascii="Angsana New" w:hAnsi="Angsana New"/>
                <w:sz w:val="30"/>
                <w:szCs w:val="30"/>
              </w:rPr>
              <w:t xml:space="preserve">8 </w:t>
            </w:r>
            <w:r w:rsidRPr="00183CE5">
              <w:rPr>
                <w:rFonts w:ascii="Angsana New" w:hAnsi="Angsana New"/>
                <w:sz w:val="30"/>
                <w:szCs w:val="30"/>
                <w:cs/>
              </w:rPr>
              <w:t xml:space="preserve">ตุลาคม ถึง </w:t>
            </w:r>
            <w:r w:rsidRPr="00183CE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83CE5">
              <w:rPr>
                <w:rFonts w:ascii="Angsana New" w:hAnsi="Angsana New"/>
                <w:sz w:val="30"/>
                <w:szCs w:val="30"/>
                <w:cs/>
              </w:rPr>
              <w:t xml:space="preserve">ตุลาคม </w:t>
            </w:r>
            <w:r w:rsidRPr="00183CE5">
              <w:rPr>
                <w:rFonts w:ascii="Angsana New" w:hAnsi="Angsana New"/>
                <w:sz w:val="30"/>
                <w:szCs w:val="30"/>
              </w:rPr>
              <w:t>2562</w:t>
            </w:r>
          </w:p>
          <w:p w14:paraId="32F93943" w14:textId="4A28959F" w:rsidR="00D23BD9" w:rsidRPr="00183CE5" w:rsidRDefault="00C37C5D" w:rsidP="00C37C5D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83CE5">
              <w:rPr>
                <w:rFonts w:ascii="Angsana New" w:hAnsi="Angsana New" w:hint="cs"/>
                <w:sz w:val="30"/>
                <w:szCs w:val="30"/>
                <w:cs/>
              </w:rPr>
              <w:t>การตัดสินคดีคาดว่าจะมีขึ้นในช่วงไตรมาสแรกของปี</w:t>
            </w:r>
            <w:r w:rsidRPr="00183CE5">
              <w:rPr>
                <w:rFonts w:ascii="Angsana New" w:hAnsi="Angsana New"/>
                <w:sz w:val="30"/>
                <w:szCs w:val="30"/>
              </w:rPr>
              <w:t xml:space="preserve"> 2563</w:t>
            </w:r>
            <w:r w:rsidR="00D23BD9" w:rsidRPr="00183CE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</w:tbl>
    <w:p w14:paraId="60FCEE0A" w14:textId="261E4F81" w:rsidR="00D23BD9" w:rsidRPr="00183CE5" w:rsidRDefault="00D23BD9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1080"/>
          <w:tab w:val="left" w:pos="1440"/>
          <w:tab w:val="left" w:pos="2880"/>
          <w:tab w:val="left" w:pos="3240"/>
          <w:tab w:val="center" w:pos="6120"/>
        </w:tabs>
        <w:overflowPunct w:val="0"/>
        <w:autoSpaceDE w:val="0"/>
        <w:autoSpaceDN w:val="0"/>
        <w:adjustRightInd w:val="0"/>
        <w:spacing w:before="120" w:after="120" w:line="380" w:lineRule="exact"/>
        <w:ind w:left="540" w:hanging="533"/>
        <w:jc w:val="thaiDistribute"/>
        <w:textAlignment w:val="baseline"/>
        <w:rPr>
          <w:rFonts w:ascii="Angsana New" w:hAnsi="Angsana New" w:cs="Angsana New"/>
          <w:bCs/>
          <w:sz w:val="30"/>
          <w:szCs w:val="30"/>
        </w:rPr>
      </w:pPr>
      <w:r w:rsidRPr="00183CE5">
        <w:rPr>
          <w:rFonts w:ascii="Angsana New" w:hAnsi="Angsana New" w:cs="Angsana New"/>
          <w:bCs/>
          <w:sz w:val="30"/>
          <w:szCs w:val="30"/>
        </w:rPr>
        <w:br w:type="page"/>
      </w:r>
      <w:r w:rsidRPr="00183CE5">
        <w:rPr>
          <w:rFonts w:ascii="Angsana New" w:hAnsi="Angsana New" w:cs="Angsana New"/>
          <w:b/>
          <w:sz w:val="30"/>
          <w:szCs w:val="30"/>
        </w:rPr>
        <w:t>1</w:t>
      </w:r>
      <w:r w:rsidR="003C45F1" w:rsidRPr="00183CE5">
        <w:rPr>
          <w:rFonts w:ascii="Angsana New" w:hAnsi="Angsana New" w:cs="Angsana New"/>
          <w:b/>
          <w:sz w:val="30"/>
          <w:szCs w:val="30"/>
        </w:rPr>
        <w:t>8</w:t>
      </w:r>
      <w:r w:rsidRPr="00183CE5">
        <w:rPr>
          <w:rFonts w:ascii="Angsana New" w:hAnsi="Angsana New" w:cs="Angsana New"/>
          <w:b/>
          <w:sz w:val="30"/>
          <w:szCs w:val="30"/>
        </w:rPr>
        <w:t>.3</w:t>
      </w:r>
      <w:r w:rsidRPr="00183CE5">
        <w:rPr>
          <w:rFonts w:ascii="Angsana New" w:hAnsi="Angsana New" w:cs="Angsana New"/>
          <w:b/>
          <w:sz w:val="30"/>
          <w:szCs w:val="30"/>
        </w:rPr>
        <w:tab/>
      </w:r>
      <w:r w:rsidRPr="00183CE5">
        <w:rPr>
          <w:rFonts w:ascii="Angsana New" w:hAnsi="Angsana New" w:cs="Angsana New"/>
          <w:bCs/>
          <w:sz w:val="30"/>
          <w:szCs w:val="30"/>
          <w:cs/>
        </w:rPr>
        <w:t>คดีความในประเทศอินโดนีเซีย</w:t>
      </w:r>
    </w:p>
    <w:p w14:paraId="09503329" w14:textId="77777777" w:rsidR="00D23BD9" w:rsidRPr="00183CE5" w:rsidRDefault="00D23BD9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540"/>
          <w:tab w:val="left" w:pos="1440"/>
          <w:tab w:val="left" w:pos="2880"/>
          <w:tab w:val="left" w:pos="3240"/>
          <w:tab w:val="center" w:pos="6120"/>
        </w:tabs>
        <w:overflowPunct w:val="0"/>
        <w:autoSpaceDE w:val="0"/>
        <w:autoSpaceDN w:val="0"/>
        <w:adjustRightInd w:val="0"/>
        <w:spacing w:before="120" w:after="120" w:line="380" w:lineRule="exact"/>
        <w:ind w:left="7"/>
        <w:jc w:val="thaiDistribute"/>
        <w:textAlignment w:val="baseline"/>
        <w:rPr>
          <w:rFonts w:ascii="Angsana New" w:hAnsi="Angsana New" w:cs="Angsana New"/>
          <w:b/>
          <w:sz w:val="30"/>
          <w:szCs w:val="30"/>
        </w:rPr>
      </w:pPr>
      <w:r w:rsidRPr="00183CE5">
        <w:rPr>
          <w:rFonts w:ascii="Angsana New" w:hAnsi="Angsana New" w:cs="Angsana New"/>
          <w:bCs/>
          <w:sz w:val="30"/>
          <w:szCs w:val="30"/>
        </w:rPr>
        <w:tab/>
      </w:r>
      <w:r w:rsidRPr="00183CE5">
        <w:rPr>
          <w:rFonts w:ascii="Angsana New" w:hAnsi="Angsana New" w:cs="Angsana New"/>
          <w:bCs/>
          <w:sz w:val="30"/>
          <w:szCs w:val="30"/>
          <w:cs/>
        </w:rPr>
        <w:t>ก)  คดีแพ่งหมายเลข</w:t>
      </w:r>
      <w:r w:rsidRPr="00183CE5">
        <w:rPr>
          <w:rFonts w:ascii="Angsana New" w:hAnsi="Angsana New" w:cs="Angsana New"/>
          <w:b/>
          <w:sz w:val="30"/>
          <w:szCs w:val="30"/>
        </w:rPr>
        <w:t xml:space="preserve"> 542/PDT.G/2018/PN.JKT.PST</w:t>
      </w: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0"/>
        <w:gridCol w:w="2446"/>
        <w:gridCol w:w="1559"/>
        <w:gridCol w:w="1984"/>
        <w:gridCol w:w="6663"/>
      </w:tblGrid>
      <w:tr w:rsidR="00183CE5" w:rsidRPr="00183CE5" w14:paraId="757A60B9" w14:textId="77777777" w:rsidTr="002E5182">
        <w:trPr>
          <w:tblHeader/>
        </w:trPr>
        <w:tc>
          <w:tcPr>
            <w:tcW w:w="1660" w:type="dxa"/>
            <w:shd w:val="clear" w:color="auto" w:fill="auto"/>
          </w:tcPr>
          <w:p w14:paraId="64C7685C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cs="Angsana New"/>
                <w:b/>
                <w:bCs/>
                <w:sz w:val="30"/>
                <w:szCs w:val="30"/>
                <w:cs/>
              </w:rPr>
              <w:t>โจทก์</w:t>
            </w:r>
          </w:p>
        </w:tc>
        <w:tc>
          <w:tcPr>
            <w:tcW w:w="2446" w:type="dxa"/>
            <w:shd w:val="clear" w:color="auto" w:fill="auto"/>
          </w:tcPr>
          <w:p w14:paraId="50FB81AA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cs="Angsana New"/>
                <w:b/>
                <w:bCs/>
                <w:sz w:val="30"/>
                <w:szCs w:val="30"/>
                <w:cs/>
              </w:rPr>
              <w:t>จำเลย</w:t>
            </w:r>
          </w:p>
        </w:tc>
        <w:tc>
          <w:tcPr>
            <w:tcW w:w="1559" w:type="dxa"/>
            <w:shd w:val="clear" w:color="auto" w:fill="auto"/>
          </w:tcPr>
          <w:p w14:paraId="5BAA3458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cs="Angsana New"/>
                <w:b/>
                <w:bCs/>
                <w:sz w:val="30"/>
                <w:szCs w:val="30"/>
                <w:cs/>
              </w:rPr>
              <w:t>ฐานความผิด</w:t>
            </w:r>
          </w:p>
        </w:tc>
        <w:tc>
          <w:tcPr>
            <w:tcW w:w="1984" w:type="dxa"/>
            <w:shd w:val="clear" w:color="auto" w:fill="auto"/>
          </w:tcPr>
          <w:p w14:paraId="2BA6E8CA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cs="Angsana New"/>
                <w:b/>
                <w:bCs/>
                <w:sz w:val="30"/>
                <w:szCs w:val="30"/>
                <w:cs/>
              </w:rPr>
              <w:t>ทุนทรัพย์ที่พิพาท</w:t>
            </w:r>
          </w:p>
        </w:tc>
        <w:tc>
          <w:tcPr>
            <w:tcW w:w="6663" w:type="dxa"/>
            <w:shd w:val="clear" w:color="auto" w:fill="auto"/>
          </w:tcPr>
          <w:p w14:paraId="3D3D5889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cs="Angsana New"/>
                <w:b/>
                <w:bCs/>
                <w:sz w:val="30"/>
                <w:szCs w:val="30"/>
                <w:cs/>
              </w:rPr>
              <w:t>ความคืบหน้า</w:t>
            </w:r>
          </w:p>
        </w:tc>
      </w:tr>
      <w:tr w:rsidR="00D23BD9" w:rsidRPr="00183CE5" w14:paraId="52BDA290" w14:textId="77777777" w:rsidTr="002E5182">
        <w:trPr>
          <w:trHeight w:val="874"/>
        </w:trPr>
        <w:tc>
          <w:tcPr>
            <w:tcW w:w="1660" w:type="dxa"/>
            <w:shd w:val="clear" w:color="auto" w:fill="auto"/>
          </w:tcPr>
          <w:p w14:paraId="72DD9B0E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PT Bank </w:t>
            </w:r>
            <w:proofErr w:type="spellStart"/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JTrust</w:t>
            </w:r>
            <w:proofErr w:type="spellEnd"/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 Indonesia, TBK</w:t>
            </w:r>
          </w:p>
          <w:p w14:paraId="3A92600C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(“</w:t>
            </w: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BJTI</w:t>
            </w: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”)</w:t>
            </w:r>
          </w:p>
        </w:tc>
        <w:tc>
          <w:tcPr>
            <w:tcW w:w="2446" w:type="dxa"/>
            <w:shd w:val="clear" w:color="auto" w:fill="auto"/>
          </w:tcPr>
          <w:p w14:paraId="1C7B7EDC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PT Group Lease Finance Indonesia (“</w:t>
            </w: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GLFI</w:t>
            </w: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”)</w:t>
            </w:r>
          </w:p>
        </w:tc>
        <w:tc>
          <w:tcPr>
            <w:tcW w:w="1559" w:type="dxa"/>
            <w:shd w:val="clear" w:color="auto" w:fill="auto"/>
          </w:tcPr>
          <w:p w14:paraId="48BE70DF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ผิดสัญญาการจัดการสินเชื่อร่วมทางการเงิน</w:t>
            </w:r>
          </w:p>
        </w:tc>
        <w:tc>
          <w:tcPr>
            <w:tcW w:w="1984" w:type="dxa"/>
            <w:shd w:val="clear" w:color="auto" w:fill="auto"/>
          </w:tcPr>
          <w:p w14:paraId="4CFD08A2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103,636,408,863 </w:t>
            </w:r>
          </w:p>
          <w:p w14:paraId="2240FEBA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รูเปียอินโดนีเซีย (ประมาณ </w:t>
            </w: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233.18 </w:t>
            </w:r>
          </w:p>
          <w:p w14:paraId="3278F12D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ล้านบาท)</w:t>
            </w:r>
          </w:p>
        </w:tc>
        <w:tc>
          <w:tcPr>
            <w:tcW w:w="6663" w:type="dxa"/>
            <w:shd w:val="clear" w:color="auto" w:fill="auto"/>
          </w:tcPr>
          <w:p w14:paraId="64C90963" w14:textId="77777777" w:rsidR="00D23BD9" w:rsidRPr="00183CE5" w:rsidRDefault="00D23BD9" w:rsidP="00FE3D84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เมื่อวันที่ </w:t>
            </w:r>
            <w:r w:rsidRPr="00183CE5">
              <w:rPr>
                <w:rFonts w:ascii="Angsana New" w:hAnsi="Angsana New"/>
                <w:sz w:val="30"/>
                <w:szCs w:val="30"/>
                <w:lang w:val="en-GB" w:bidi="ar-SA"/>
              </w:rPr>
              <w:t>1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ตุลาคม </w:t>
            </w:r>
            <w:r w:rsidRPr="00183CE5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2561 BJTI 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ยื่นฟ้องต่อศาลแขวงจาการ์ตากลาง</w:t>
            </w:r>
          </w:p>
          <w:p w14:paraId="0F7A0418" w14:textId="77777777" w:rsidR="00D23BD9" w:rsidRPr="00183CE5" w:rsidRDefault="00D23BD9" w:rsidP="00FE3D84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ในระหว่างเดือนพฤศจิกายนและธันวาคม </w:t>
            </w:r>
            <w:r w:rsidRPr="00183CE5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Pr="00183CE5">
              <w:rPr>
                <w:rFonts w:ascii="Angsana New" w:hAnsi="Angsana New"/>
                <w:sz w:val="30"/>
                <w:szCs w:val="30"/>
                <w:lang w:bidi="ar-SA"/>
              </w:rPr>
              <w:t xml:space="preserve"> 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</w:rPr>
              <w:t>ศาลได้ดำเนินกระบวน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พิจารณากระบวนการไกล่เกลี่ยหลายครั้ง แต่ไม่ประสบผลสำเร็จ</w:t>
            </w:r>
          </w:p>
          <w:p w14:paraId="5D00EC97" w14:textId="77777777" w:rsidR="006A3158" w:rsidRPr="00183CE5" w:rsidRDefault="006A3158" w:rsidP="006A3158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เมื่อวันที่ </w:t>
            </w:r>
            <w:r w:rsidRPr="00183CE5">
              <w:rPr>
                <w:rFonts w:ascii="Angsana New" w:hAnsi="Angsana New"/>
                <w:sz w:val="30"/>
                <w:szCs w:val="30"/>
                <w:lang w:val="en-GB" w:bidi="ar-SA"/>
              </w:rPr>
              <w:t>22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มกราคม </w:t>
            </w:r>
            <w:r w:rsidRPr="00183CE5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2562 GLFI 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ได้ยื่นคำให้การแก่ศาล</w:t>
            </w:r>
          </w:p>
          <w:p w14:paraId="078134E6" w14:textId="77777777" w:rsidR="006A3158" w:rsidRPr="00183CE5" w:rsidRDefault="006A3158" w:rsidP="006A3158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เมื่อวันที่ </w:t>
            </w:r>
            <w:r w:rsidRPr="00183CE5">
              <w:rPr>
                <w:rFonts w:ascii="Angsana New" w:hAnsi="Angsana New"/>
                <w:sz w:val="30"/>
                <w:szCs w:val="30"/>
                <w:lang w:val="en-GB" w:bidi="ar-SA"/>
              </w:rPr>
              <w:t>12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กุมภาพันธ์ </w:t>
            </w:r>
            <w:r w:rsidRPr="00183CE5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2562 BJTI 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ยื่นคำ</w:t>
            </w:r>
            <w:r w:rsidRPr="00183CE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คัดค้านคำ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ให้การแก่ศาล</w:t>
            </w:r>
          </w:p>
          <w:p w14:paraId="11DDFB42" w14:textId="77777777" w:rsidR="006A3158" w:rsidRPr="00183CE5" w:rsidRDefault="006A3158" w:rsidP="006A3158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pacing w:val="-8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  <w:lang w:val="en-GB"/>
              </w:rPr>
              <w:t xml:space="preserve">วันที่ </w:t>
            </w:r>
            <w:r w:rsidRPr="00183CE5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16 </w:t>
            </w:r>
            <w:r w:rsidRPr="00183C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พฤษภาคม </w:t>
            </w:r>
            <w:r w:rsidRPr="00183CE5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2562 </w:t>
            </w:r>
            <w:r w:rsidRPr="00183C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ศาลมีคำพิพากษายกฟ้อง</w:t>
            </w:r>
          </w:p>
          <w:p w14:paraId="0BFCD837" w14:textId="77777777" w:rsidR="006A3158" w:rsidRPr="00183CE5" w:rsidRDefault="006A3158" w:rsidP="006A3158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pacing w:val="-8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  <w:lang w:val="en-GB"/>
              </w:rPr>
              <w:t xml:space="preserve">วันที่ </w:t>
            </w:r>
            <w:r w:rsidRPr="00183CE5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18 </w:t>
            </w:r>
            <w:r w:rsidRPr="00183C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มิถุนายน </w:t>
            </w:r>
            <w:r w:rsidRPr="00183CE5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2562 GLFI </w:t>
            </w:r>
            <w:r w:rsidRPr="00183C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ได้รับหนังสือ</w:t>
            </w:r>
            <w:r w:rsidRPr="00183C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  <w:lang w:val="en-GB"/>
              </w:rPr>
              <w:t xml:space="preserve">แจ้งถึงการอุทธรณ์จาก </w:t>
            </w:r>
            <w:r w:rsidRPr="00183CE5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BJTI </w:t>
            </w:r>
            <w:r w:rsidRPr="00183C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ประกอบด้วยคำร้องและหมายเรียกให้ </w:t>
            </w:r>
            <w:r w:rsidRPr="00183CE5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GLFI </w:t>
            </w:r>
            <w:r w:rsidRPr="00183C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ไปปรากฎตัวต่อหน้าศาลแขวง</w:t>
            </w:r>
          </w:p>
          <w:p w14:paraId="7DFF7A29" w14:textId="77777777" w:rsidR="006A3158" w:rsidRPr="00183CE5" w:rsidRDefault="006A3158" w:rsidP="006A3158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pacing w:val="-8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วันที่ </w:t>
            </w:r>
            <w:r w:rsidRPr="00183CE5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1 </w:t>
            </w:r>
            <w:r w:rsidRPr="00183C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กรกฎาคม </w:t>
            </w:r>
            <w:r w:rsidRPr="00183CE5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2562 GLFI </w:t>
            </w:r>
            <w:r w:rsidRPr="00183C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ส่งคำแก้อุทธรณ์</w:t>
            </w:r>
            <w:r w:rsidRPr="00183C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  <w:lang w:val="en-GB"/>
              </w:rPr>
              <w:t xml:space="preserve"> ต่อศาลสูง</w:t>
            </w:r>
          </w:p>
          <w:p w14:paraId="25D76154" w14:textId="1200CD1B" w:rsidR="00D23BD9" w:rsidRPr="00183CE5" w:rsidRDefault="006A3158" w:rsidP="006A3158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pacing w:val="-8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  <w:lang w:val="en-GB"/>
              </w:rPr>
              <w:t>ขณะนี้ยังไม่มีความคืบหน้าใดๆ เนื่องจากกระบวนพิจารณาในศาลสูงใช้เวลาค่อนข้างนาน เมื่อเทียบกับศาลแขวง</w:t>
            </w:r>
            <w:r w:rsidR="00D23BD9" w:rsidRPr="00183CE5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 </w:t>
            </w:r>
          </w:p>
        </w:tc>
      </w:tr>
    </w:tbl>
    <w:p w14:paraId="5012605A" w14:textId="39F48F55" w:rsidR="00D23BD9" w:rsidRPr="00183CE5" w:rsidRDefault="00D23BD9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540"/>
          <w:tab w:val="left" w:pos="1440"/>
          <w:tab w:val="left" w:pos="2880"/>
          <w:tab w:val="left" w:pos="3240"/>
          <w:tab w:val="center" w:pos="6120"/>
        </w:tabs>
        <w:overflowPunct w:val="0"/>
        <w:autoSpaceDE w:val="0"/>
        <w:autoSpaceDN w:val="0"/>
        <w:adjustRightInd w:val="0"/>
        <w:spacing w:before="120" w:after="120" w:line="380" w:lineRule="exact"/>
        <w:ind w:left="7"/>
        <w:jc w:val="thaiDistribute"/>
        <w:textAlignment w:val="baseline"/>
        <w:rPr>
          <w:rFonts w:ascii="Angsana New" w:hAnsi="Angsana New" w:cs="Angsana New"/>
          <w:bCs/>
          <w:sz w:val="30"/>
          <w:szCs w:val="30"/>
        </w:rPr>
      </w:pPr>
    </w:p>
    <w:p w14:paraId="762B77F5" w14:textId="43C93E34" w:rsidR="006A3158" w:rsidRPr="00183CE5" w:rsidRDefault="006A3158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540"/>
          <w:tab w:val="left" w:pos="1440"/>
          <w:tab w:val="left" w:pos="2880"/>
          <w:tab w:val="left" w:pos="3240"/>
          <w:tab w:val="center" w:pos="6120"/>
        </w:tabs>
        <w:overflowPunct w:val="0"/>
        <w:autoSpaceDE w:val="0"/>
        <w:autoSpaceDN w:val="0"/>
        <w:adjustRightInd w:val="0"/>
        <w:spacing w:before="120" w:after="120" w:line="380" w:lineRule="exact"/>
        <w:ind w:left="7"/>
        <w:jc w:val="thaiDistribute"/>
        <w:textAlignment w:val="baseline"/>
        <w:rPr>
          <w:rFonts w:ascii="Angsana New" w:hAnsi="Angsana New" w:cs="Angsana New"/>
          <w:bCs/>
          <w:sz w:val="30"/>
          <w:szCs w:val="30"/>
        </w:rPr>
      </w:pPr>
    </w:p>
    <w:p w14:paraId="1A642FFA" w14:textId="77777777" w:rsidR="00C37C5D" w:rsidRPr="00183CE5" w:rsidRDefault="00C37C5D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540"/>
          <w:tab w:val="left" w:pos="1440"/>
          <w:tab w:val="left" w:pos="2880"/>
          <w:tab w:val="left" w:pos="3240"/>
          <w:tab w:val="center" w:pos="6120"/>
        </w:tabs>
        <w:overflowPunct w:val="0"/>
        <w:autoSpaceDE w:val="0"/>
        <w:autoSpaceDN w:val="0"/>
        <w:adjustRightInd w:val="0"/>
        <w:spacing w:before="120" w:after="120" w:line="380" w:lineRule="exact"/>
        <w:ind w:left="7"/>
        <w:jc w:val="thaiDistribute"/>
        <w:textAlignment w:val="baseline"/>
        <w:rPr>
          <w:rFonts w:ascii="Angsana New" w:hAnsi="Angsana New" w:cs="Angsana New"/>
          <w:bCs/>
          <w:sz w:val="30"/>
          <w:szCs w:val="30"/>
        </w:rPr>
      </w:pPr>
    </w:p>
    <w:p w14:paraId="03C87E56" w14:textId="3DA34C16" w:rsidR="006A3158" w:rsidRPr="00183CE5" w:rsidRDefault="006A3158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540"/>
          <w:tab w:val="left" w:pos="1440"/>
          <w:tab w:val="left" w:pos="2880"/>
          <w:tab w:val="left" w:pos="3240"/>
          <w:tab w:val="center" w:pos="6120"/>
        </w:tabs>
        <w:overflowPunct w:val="0"/>
        <w:autoSpaceDE w:val="0"/>
        <w:autoSpaceDN w:val="0"/>
        <w:adjustRightInd w:val="0"/>
        <w:spacing w:before="120" w:after="120" w:line="380" w:lineRule="exact"/>
        <w:ind w:left="7"/>
        <w:jc w:val="thaiDistribute"/>
        <w:textAlignment w:val="baseline"/>
        <w:rPr>
          <w:rFonts w:ascii="Angsana New" w:hAnsi="Angsana New" w:cs="Angsana New"/>
          <w:bCs/>
          <w:sz w:val="30"/>
          <w:szCs w:val="30"/>
        </w:rPr>
      </w:pPr>
    </w:p>
    <w:p w14:paraId="3CAAAD3A" w14:textId="77777777" w:rsidR="006A3158" w:rsidRPr="00183CE5" w:rsidRDefault="006A3158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540"/>
          <w:tab w:val="left" w:pos="1440"/>
          <w:tab w:val="left" w:pos="2880"/>
          <w:tab w:val="left" w:pos="3240"/>
          <w:tab w:val="center" w:pos="6120"/>
        </w:tabs>
        <w:overflowPunct w:val="0"/>
        <w:autoSpaceDE w:val="0"/>
        <w:autoSpaceDN w:val="0"/>
        <w:adjustRightInd w:val="0"/>
        <w:spacing w:before="120" w:after="120" w:line="380" w:lineRule="exact"/>
        <w:ind w:left="7"/>
        <w:jc w:val="thaiDistribute"/>
        <w:textAlignment w:val="baseline"/>
        <w:rPr>
          <w:rFonts w:ascii="Angsana New" w:hAnsi="Angsana New" w:cs="Angsana New"/>
          <w:bCs/>
          <w:sz w:val="30"/>
          <w:szCs w:val="30"/>
        </w:rPr>
      </w:pPr>
    </w:p>
    <w:p w14:paraId="6C074811" w14:textId="629EDB72" w:rsidR="00D23BD9" w:rsidRPr="00183CE5" w:rsidRDefault="00D23BD9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540"/>
          <w:tab w:val="left" w:pos="1440"/>
          <w:tab w:val="left" w:pos="2880"/>
          <w:tab w:val="left" w:pos="3240"/>
          <w:tab w:val="center" w:pos="6120"/>
        </w:tabs>
        <w:overflowPunct w:val="0"/>
        <w:autoSpaceDE w:val="0"/>
        <w:autoSpaceDN w:val="0"/>
        <w:adjustRightInd w:val="0"/>
        <w:spacing w:before="120" w:after="120" w:line="380" w:lineRule="exact"/>
        <w:ind w:left="7"/>
        <w:jc w:val="thaiDistribute"/>
        <w:textAlignment w:val="baseline"/>
        <w:rPr>
          <w:rFonts w:ascii="Angsana New" w:hAnsi="Angsana New" w:cs="Angsana New"/>
          <w:b/>
          <w:sz w:val="30"/>
          <w:szCs w:val="30"/>
        </w:rPr>
      </w:pPr>
      <w:r w:rsidRPr="00183CE5">
        <w:rPr>
          <w:rFonts w:ascii="Angsana New" w:hAnsi="Angsana New" w:cs="Angsana New"/>
          <w:bCs/>
          <w:sz w:val="30"/>
          <w:szCs w:val="30"/>
        </w:rPr>
        <w:tab/>
      </w:r>
      <w:r w:rsidRPr="00183CE5">
        <w:rPr>
          <w:rFonts w:ascii="Angsana New" w:hAnsi="Angsana New" w:cs="Angsana New" w:hint="cs"/>
          <w:bCs/>
          <w:sz w:val="30"/>
          <w:szCs w:val="30"/>
          <w:cs/>
        </w:rPr>
        <w:t xml:space="preserve">ข)  </w:t>
      </w:r>
      <w:r w:rsidRPr="00183CE5">
        <w:rPr>
          <w:rFonts w:ascii="Angsana New" w:hAnsi="Angsana New" w:cs="Angsana New"/>
          <w:bCs/>
          <w:sz w:val="30"/>
          <w:szCs w:val="30"/>
          <w:cs/>
        </w:rPr>
        <w:t>คดีหมายเลขที่</w:t>
      </w:r>
      <w:r w:rsidRPr="00183CE5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183CE5">
        <w:rPr>
          <w:rFonts w:ascii="Angsana New" w:hAnsi="Angsana New" w:cs="Angsana New"/>
          <w:b/>
          <w:sz w:val="30"/>
          <w:szCs w:val="30"/>
        </w:rPr>
        <w:t>321</w:t>
      </w:r>
      <w:r w:rsidRPr="00183CE5">
        <w:rPr>
          <w:rFonts w:ascii="Angsana New" w:hAnsi="Angsana New" w:cs="Angsana New"/>
          <w:b/>
          <w:sz w:val="30"/>
          <w:szCs w:val="30"/>
          <w:cs/>
        </w:rPr>
        <w:t>/</w:t>
      </w:r>
      <w:r w:rsidRPr="00183CE5">
        <w:rPr>
          <w:rFonts w:ascii="Angsana New" w:hAnsi="Angsana New" w:cs="Angsana New"/>
          <w:b/>
          <w:sz w:val="30"/>
          <w:szCs w:val="30"/>
        </w:rPr>
        <w:t>PDT.G/</w:t>
      </w:r>
      <w:r w:rsidR="0017198F" w:rsidRPr="00183CE5">
        <w:rPr>
          <w:rFonts w:ascii="Angsana New" w:hAnsi="Angsana New" w:cs="Angsana New"/>
          <w:b/>
          <w:sz w:val="30"/>
          <w:szCs w:val="30"/>
        </w:rPr>
        <w:t>2019</w:t>
      </w:r>
      <w:r w:rsidRPr="00183CE5">
        <w:rPr>
          <w:rFonts w:ascii="Angsana New" w:hAnsi="Angsana New" w:cs="Angsana New"/>
          <w:b/>
          <w:sz w:val="30"/>
          <w:szCs w:val="30"/>
          <w:cs/>
        </w:rPr>
        <w:t>/</w:t>
      </w:r>
      <w:r w:rsidRPr="00183CE5">
        <w:rPr>
          <w:rFonts w:ascii="Angsana New" w:hAnsi="Angsana New" w:cs="Angsana New"/>
          <w:b/>
          <w:sz w:val="30"/>
          <w:szCs w:val="30"/>
        </w:rPr>
        <w:t>PN.JKT.PST</w:t>
      </w:r>
      <w:r w:rsidR="0017198F" w:rsidRPr="00183CE5">
        <w:rPr>
          <w:rFonts w:ascii="Angsana New" w:hAnsi="Angsana New" w:cs="Angsana New"/>
          <w:b/>
          <w:sz w:val="30"/>
          <w:szCs w:val="30"/>
        </w:rPr>
        <w:t xml:space="preserve"> (</w:t>
      </w:r>
      <w:r w:rsidR="0017198F" w:rsidRPr="00183CE5">
        <w:rPr>
          <w:rFonts w:ascii="Angsana New" w:hAnsi="Angsana New" w:cs="Angsana New"/>
          <w:bCs/>
          <w:sz w:val="30"/>
          <w:szCs w:val="30"/>
          <w:cs/>
        </w:rPr>
        <w:t>แก้ไ</w:t>
      </w:r>
      <w:r w:rsidR="00C60764" w:rsidRPr="00183CE5">
        <w:rPr>
          <w:rFonts w:ascii="Angsana New" w:hAnsi="Angsana New" w:cs="Angsana New" w:hint="cs"/>
          <w:bCs/>
          <w:sz w:val="30"/>
          <w:szCs w:val="30"/>
          <w:cs/>
        </w:rPr>
        <w:t>ข</w:t>
      </w:r>
      <w:r w:rsidR="0017198F" w:rsidRPr="00183CE5">
        <w:rPr>
          <w:rFonts w:ascii="Angsana New" w:hAnsi="Angsana New" w:cs="Angsana New"/>
          <w:bCs/>
          <w:sz w:val="30"/>
          <w:szCs w:val="30"/>
          <w:cs/>
        </w:rPr>
        <w:t>จาก</w:t>
      </w:r>
      <w:r w:rsidR="0017198F" w:rsidRPr="00183CE5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="0017198F" w:rsidRPr="00183CE5">
        <w:rPr>
          <w:rFonts w:ascii="Angsana New" w:hAnsi="Angsana New" w:cs="Angsana New"/>
          <w:b/>
          <w:sz w:val="30"/>
          <w:szCs w:val="30"/>
        </w:rPr>
        <w:t>542</w:t>
      </w:r>
      <w:r w:rsidR="0017198F" w:rsidRPr="00183CE5">
        <w:rPr>
          <w:rFonts w:ascii="Angsana New" w:hAnsi="Angsana New" w:cs="Angsana New"/>
          <w:b/>
          <w:sz w:val="30"/>
          <w:szCs w:val="30"/>
          <w:cs/>
        </w:rPr>
        <w:t>/</w:t>
      </w:r>
      <w:r w:rsidR="0017198F" w:rsidRPr="00183CE5">
        <w:rPr>
          <w:rFonts w:ascii="Angsana New" w:hAnsi="Angsana New" w:cs="Angsana New"/>
          <w:b/>
          <w:sz w:val="30"/>
          <w:szCs w:val="30"/>
        </w:rPr>
        <w:t>PDT.G/2018</w:t>
      </w:r>
      <w:r w:rsidR="0017198F" w:rsidRPr="00183CE5">
        <w:rPr>
          <w:rFonts w:ascii="Angsana New" w:hAnsi="Angsana New" w:cs="Angsana New"/>
          <w:b/>
          <w:sz w:val="30"/>
          <w:szCs w:val="30"/>
          <w:cs/>
        </w:rPr>
        <w:t>/</w:t>
      </w:r>
      <w:r w:rsidR="0017198F" w:rsidRPr="00183CE5">
        <w:rPr>
          <w:rFonts w:ascii="Angsana New" w:hAnsi="Angsana New" w:cs="Angsana New"/>
          <w:b/>
          <w:sz w:val="30"/>
          <w:szCs w:val="30"/>
        </w:rPr>
        <w:t>PN.JKT.PST)</w:t>
      </w:r>
    </w:p>
    <w:tbl>
      <w:tblPr>
        <w:tblpPr w:leftFromText="180" w:rightFromText="180" w:vertAnchor="text" w:tblpY="1"/>
        <w:tblOverlap w:val="never"/>
        <w:tblW w:w="13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0"/>
        <w:gridCol w:w="2446"/>
        <w:gridCol w:w="1559"/>
        <w:gridCol w:w="1984"/>
        <w:gridCol w:w="6229"/>
      </w:tblGrid>
      <w:tr w:rsidR="00183CE5" w:rsidRPr="00183CE5" w14:paraId="1A4D5FB7" w14:textId="77777777" w:rsidTr="00B0208F">
        <w:trPr>
          <w:tblHeader/>
        </w:trPr>
        <w:tc>
          <w:tcPr>
            <w:tcW w:w="1660" w:type="dxa"/>
            <w:shd w:val="clear" w:color="auto" w:fill="auto"/>
          </w:tcPr>
          <w:p w14:paraId="6E64992D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cs="Angsana New"/>
                <w:b/>
                <w:bCs/>
                <w:sz w:val="30"/>
                <w:szCs w:val="30"/>
                <w:cs/>
              </w:rPr>
              <w:t>โจทก์</w:t>
            </w:r>
          </w:p>
        </w:tc>
        <w:tc>
          <w:tcPr>
            <w:tcW w:w="2446" w:type="dxa"/>
            <w:shd w:val="clear" w:color="auto" w:fill="auto"/>
          </w:tcPr>
          <w:p w14:paraId="24554DDC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cs="Angsana New"/>
                <w:b/>
                <w:bCs/>
                <w:sz w:val="30"/>
                <w:szCs w:val="30"/>
                <w:cs/>
              </w:rPr>
              <w:t>จำเลย</w:t>
            </w:r>
          </w:p>
        </w:tc>
        <w:tc>
          <w:tcPr>
            <w:tcW w:w="1559" w:type="dxa"/>
            <w:shd w:val="clear" w:color="auto" w:fill="auto"/>
          </w:tcPr>
          <w:p w14:paraId="7798A3CC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cs="Angsana New"/>
                <w:b/>
                <w:bCs/>
                <w:sz w:val="30"/>
                <w:szCs w:val="30"/>
                <w:cs/>
              </w:rPr>
              <w:t>ฐานความผิด</w:t>
            </w:r>
          </w:p>
        </w:tc>
        <w:tc>
          <w:tcPr>
            <w:tcW w:w="1984" w:type="dxa"/>
            <w:shd w:val="clear" w:color="auto" w:fill="auto"/>
          </w:tcPr>
          <w:p w14:paraId="35D0AFC3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cs="Angsana New"/>
                <w:b/>
                <w:bCs/>
                <w:sz w:val="30"/>
                <w:szCs w:val="30"/>
                <w:cs/>
              </w:rPr>
              <w:t>ทุนทรัพย์ที่พิพาท</w:t>
            </w:r>
          </w:p>
        </w:tc>
        <w:tc>
          <w:tcPr>
            <w:tcW w:w="6229" w:type="dxa"/>
            <w:shd w:val="clear" w:color="auto" w:fill="auto"/>
          </w:tcPr>
          <w:p w14:paraId="21F39FFD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183CE5">
              <w:rPr>
                <w:rFonts w:cs="Angsana New"/>
                <w:b/>
                <w:bCs/>
                <w:sz w:val="30"/>
                <w:szCs w:val="30"/>
                <w:cs/>
              </w:rPr>
              <w:t>ความคืบหน้า</w:t>
            </w:r>
          </w:p>
        </w:tc>
      </w:tr>
      <w:tr w:rsidR="00183CE5" w:rsidRPr="00183CE5" w14:paraId="132B7007" w14:textId="77777777" w:rsidTr="00B0208F">
        <w:trPr>
          <w:trHeight w:val="2134"/>
        </w:trPr>
        <w:tc>
          <w:tcPr>
            <w:tcW w:w="1660" w:type="dxa"/>
            <w:shd w:val="clear" w:color="auto" w:fill="auto"/>
          </w:tcPr>
          <w:p w14:paraId="255DA8CD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PT Group Lease Finance Indonesia (“</w:t>
            </w: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GLFI</w:t>
            </w: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”)</w:t>
            </w:r>
          </w:p>
          <w:p w14:paraId="15219897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46" w:type="dxa"/>
            <w:shd w:val="clear" w:color="auto" w:fill="auto"/>
          </w:tcPr>
          <w:p w14:paraId="44E7A3B5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PT Bank </w:t>
            </w:r>
            <w:proofErr w:type="spellStart"/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JTrust</w:t>
            </w:r>
            <w:proofErr w:type="spellEnd"/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 Indonesia, TBK</w:t>
            </w:r>
            <w:r w:rsidRPr="00183CE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(“</w:t>
            </w:r>
            <w:r w:rsidRPr="00183CE5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BJTI</w:t>
            </w: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”)</w:t>
            </w:r>
          </w:p>
        </w:tc>
        <w:tc>
          <w:tcPr>
            <w:tcW w:w="1559" w:type="dxa"/>
            <w:shd w:val="clear" w:color="auto" w:fill="auto"/>
          </w:tcPr>
          <w:p w14:paraId="05804234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เรียกค่าเสียหาย</w:t>
            </w:r>
          </w:p>
        </w:tc>
        <w:tc>
          <w:tcPr>
            <w:tcW w:w="1984" w:type="dxa"/>
            <w:shd w:val="clear" w:color="auto" w:fill="auto"/>
          </w:tcPr>
          <w:p w14:paraId="24788A80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21,690,420,090</w:t>
            </w:r>
          </w:p>
          <w:p w14:paraId="4BFA8E38" w14:textId="1CAE938D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รูเปีย</w:t>
            </w:r>
            <w:r w:rsidR="009D0847" w:rsidRPr="00183CE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อินโดนีเซีย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183CE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หรือ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183CE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เท่ากั</w:t>
            </w:r>
            <w:r w:rsidR="009D0847" w:rsidRPr="00183CE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บ </w:t>
            </w: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48 </w:t>
            </w:r>
            <w:r w:rsidRPr="00183CE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ล้านบาท</w:t>
            </w:r>
          </w:p>
          <w:p w14:paraId="662ED681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  <w:p w14:paraId="2DE7FCBD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  <w:p w14:paraId="37D7AB63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แก้ไขเป็น</w:t>
            </w:r>
          </w:p>
          <w:p w14:paraId="67D6CECD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  <w:p w14:paraId="36C88682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  <w:p w14:paraId="45DD029E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</w:t>
            </w:r>
            <w:r w:rsidRPr="00183CE5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,735,749,549</w:t>
            </w:r>
          </w:p>
          <w:p w14:paraId="64A806E0" w14:textId="11BB659B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รูเปีย</w:t>
            </w:r>
            <w:r w:rsidR="009D0847" w:rsidRPr="00183CE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อินโดนีเซีย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183CE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หรือ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183CE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เท่ากับ</w:t>
            </w:r>
            <w:r w:rsidR="009D0847" w:rsidRPr="00183CE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183CE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 xml:space="preserve">45 </w:t>
            </w:r>
            <w:r w:rsidRPr="00183CE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ล้านบาท</w:t>
            </w:r>
          </w:p>
          <w:p w14:paraId="1D1CB1B8" w14:textId="77777777" w:rsidR="00D23BD9" w:rsidRPr="00183CE5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229" w:type="dxa"/>
            <w:shd w:val="clear" w:color="auto" w:fill="auto"/>
          </w:tcPr>
          <w:p w14:paraId="70DA9A5C" w14:textId="77777777" w:rsidR="00D23BD9" w:rsidRPr="00183CE5" w:rsidRDefault="00D23BD9" w:rsidP="00FE3D84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วันที่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29 </w:t>
            </w:r>
            <w:r w:rsidRPr="00183CE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เมษายน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2562</w:t>
            </w:r>
            <w:r w:rsidRPr="00183CE5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, GLFI </w:t>
            </w:r>
            <w:r w:rsidRPr="00183CE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ยื่นฟ้อง</w:t>
            </w:r>
            <w:r w:rsidRPr="00183CE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183CE5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BJTI </w:t>
            </w:r>
            <w:r w:rsidRPr="00183CE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เป็นคดีแพ่งต่อศาลแขวงกรุงจาการ์ตากลาง</w:t>
            </w:r>
          </w:p>
          <w:p w14:paraId="0D60B64F" w14:textId="77777777" w:rsidR="00D23BD9" w:rsidRPr="00183CE5" w:rsidRDefault="00D23BD9" w:rsidP="00FE3D84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pacing w:val="-8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วันที่ </w:t>
            </w:r>
            <w:r w:rsidRPr="00183CE5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23 </w:t>
            </w:r>
            <w:r w:rsidRPr="00183C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พฤษภาคม </w:t>
            </w:r>
            <w:r w:rsidRPr="00183CE5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2562 </w:t>
            </w:r>
            <w:r w:rsidRPr="00183C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ศาลวินิจฉัยเอกสารและชี้สถานะของทั้งสองฝ่ายว่าชัดเจนและสมบูรณ์ ศาลแต่งตั้งผู้ไกล่เกลี่ยสำหรับคดีนี้และนัดวันไกล่เกลี่ยวันแรกในวันที่ </w:t>
            </w:r>
            <w:r w:rsidRPr="00183CE5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29 </w:t>
            </w:r>
            <w:r w:rsidRPr="00183C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พฤษภาคม </w:t>
            </w:r>
            <w:r w:rsidRPr="00183CE5">
              <w:rPr>
                <w:rFonts w:ascii="Angsana New" w:hAnsi="Angsana New" w:cs="Angsana New"/>
                <w:spacing w:val="-8"/>
                <w:sz w:val="30"/>
                <w:szCs w:val="30"/>
              </w:rPr>
              <w:t>2562</w:t>
            </w:r>
          </w:p>
          <w:p w14:paraId="523EA3FA" w14:textId="77777777" w:rsidR="00D23BD9" w:rsidRPr="00183CE5" w:rsidRDefault="00D23BD9" w:rsidP="00FE3D84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pacing w:val="-8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วันที่ </w:t>
            </w:r>
            <w:r w:rsidRPr="00183CE5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29 </w:t>
            </w:r>
            <w:r w:rsidRPr="00183C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พฤษภาคม </w:t>
            </w:r>
            <w:r w:rsidRPr="00183CE5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2562 BJTI </w:t>
            </w:r>
            <w:r w:rsidRPr="00183C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ไม่ได้เดินทางมาเพื่อไกล่เกลี่ย ผู้ไกล่เกลี่ยจึงนัดวันไกล่เกลี่ยใหม่เป็นวันที่ </w:t>
            </w:r>
            <w:r w:rsidRPr="00183CE5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19 </w:t>
            </w:r>
            <w:r w:rsidRPr="00183C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มิถุนายน </w:t>
            </w:r>
            <w:r w:rsidRPr="00183CE5">
              <w:rPr>
                <w:rFonts w:ascii="Angsana New" w:hAnsi="Angsana New" w:cs="Angsana New"/>
                <w:spacing w:val="-8"/>
                <w:sz w:val="30"/>
                <w:szCs w:val="30"/>
              </w:rPr>
              <w:t>2562</w:t>
            </w:r>
            <w:r w:rsidRPr="00183C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</w:t>
            </w:r>
          </w:p>
          <w:p w14:paraId="48259F43" w14:textId="6EB74411" w:rsidR="00D23BD9" w:rsidRPr="00183CE5" w:rsidRDefault="00D23BD9" w:rsidP="00FE3D84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rPr>
                <w:rFonts w:ascii="Angsana New" w:hAnsi="Angsana New" w:cs="Angsana New"/>
                <w:spacing w:val="-8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GB"/>
              </w:rPr>
              <w:t xml:space="preserve">วันที่ </w:t>
            </w:r>
            <w:r w:rsidRPr="00183CE5">
              <w:rPr>
                <w:rFonts w:ascii="Angsana New" w:hAnsi="Angsana New" w:cs="Angsana New"/>
                <w:spacing w:val="-8"/>
                <w:sz w:val="30"/>
                <w:szCs w:val="30"/>
                <w:lang w:val="en-GB" w:bidi="ar-SA"/>
              </w:rPr>
              <w:t xml:space="preserve">10 </w:t>
            </w:r>
            <w:r w:rsidRPr="00183CE5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GB"/>
              </w:rPr>
              <w:t xml:space="preserve">มิถุนายน </w:t>
            </w:r>
            <w:r w:rsidRPr="00183CE5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2562 GLFI </w:t>
            </w:r>
            <w:r w:rsidRPr="00183CE5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ได้ยื่นคำฟ้องฉบับแก้ไขเพิ่มเติม คดีถูกบันทึกและเปลี่ยนแปลงเลขคดีเป็นคดี</w:t>
            </w:r>
            <w:r w:rsidRPr="00183CE5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เลขที่ </w:t>
            </w:r>
            <w:r w:rsidRPr="00183CE5">
              <w:rPr>
                <w:rFonts w:asciiTheme="majorBidi" w:hAnsiTheme="majorBidi" w:cstheme="majorBidi"/>
                <w:sz w:val="30"/>
                <w:szCs w:val="30"/>
              </w:rPr>
              <w:t>321/PDT.G/2019/PN.</w:t>
            </w:r>
            <w:r w:rsidR="00ED2999" w:rsidRPr="00183CE5">
              <w:rPr>
                <w:rFonts w:asciiTheme="majorBidi" w:hAnsiTheme="majorBidi" w:cstheme="majorBidi"/>
                <w:sz w:val="30"/>
                <w:szCs w:val="30"/>
              </w:rPr>
              <w:t>JKT</w:t>
            </w:r>
            <w:r w:rsidRPr="00183CE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83CE5">
              <w:rPr>
                <w:rFonts w:asciiTheme="majorBidi" w:hAnsiTheme="majorBidi" w:cstheme="majorBidi"/>
                <w:sz w:val="30"/>
                <w:szCs w:val="30"/>
              </w:rPr>
              <w:t>P</w:t>
            </w:r>
            <w:r w:rsidR="00ED2999" w:rsidRPr="00183CE5">
              <w:rPr>
                <w:rFonts w:asciiTheme="majorBidi" w:hAnsiTheme="majorBidi" w:cstheme="majorBidi"/>
                <w:sz w:val="30"/>
                <w:szCs w:val="30"/>
              </w:rPr>
              <w:t>ST</w:t>
            </w:r>
            <w:r w:rsidRPr="00183CE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</w:p>
          <w:p w14:paraId="665BA754" w14:textId="77777777" w:rsidR="00D23BD9" w:rsidRPr="00183CE5" w:rsidRDefault="00D23BD9" w:rsidP="00FE3D84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pacing w:val="-8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  <w:lang w:val="en-GB"/>
              </w:rPr>
              <w:t xml:space="preserve">วันที่ </w:t>
            </w:r>
            <w:r w:rsidRPr="00183CE5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19 </w:t>
            </w:r>
            <w:r w:rsidRPr="00183C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มิถุนายน </w:t>
            </w:r>
            <w:r w:rsidRPr="00183CE5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2562 BJTI </w:t>
            </w:r>
            <w:r w:rsidRPr="00183C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ไม่ได้เข้าไกล่เกลี่ยเนื่องจากความเข้าใจผิด ผู้ไกล่เกลี่ยกำหนดวันไกล่เกลี่ยใหม่</w:t>
            </w:r>
          </w:p>
          <w:p w14:paraId="652F211F" w14:textId="0004E2E4" w:rsidR="00D23BD9" w:rsidRPr="00183CE5" w:rsidRDefault="00D23BD9" w:rsidP="00FE3D84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pacing w:val="-8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  <w:lang w:val="en-GB"/>
              </w:rPr>
              <w:t xml:space="preserve">วันที่ </w:t>
            </w:r>
            <w:r w:rsidRPr="00183CE5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27 </w:t>
            </w:r>
            <w:r w:rsidRPr="00183C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มิถุนายน </w:t>
            </w:r>
            <w:r w:rsidRPr="00183CE5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2562 </w:t>
            </w:r>
            <w:r w:rsidRPr="00183C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การไกล่เกลี่ยถูกระงับไว้ชั่วคราว คู่ความตกลงที่จะเชิญผู้มอบฉันทะเข้ามาในการไกล่เกลี่ยครั้งถัดไปเพื่อความพยายามที่จะแก้ไขข้อพิพาท ผู้ไกล่เกลี่ยกำหนดวันไกล่เกลี่ยถัดไป วันที่ </w:t>
            </w:r>
            <w:r w:rsidRPr="00183CE5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4 </w:t>
            </w:r>
            <w:r w:rsidRPr="00183C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กรกฎาคม </w:t>
            </w:r>
            <w:r w:rsidRPr="00183CE5">
              <w:rPr>
                <w:rFonts w:ascii="Angsana New" w:hAnsi="Angsana New" w:cs="Angsana New"/>
                <w:spacing w:val="-8"/>
                <w:sz w:val="30"/>
                <w:szCs w:val="30"/>
              </w:rPr>
              <w:t>2562</w:t>
            </w:r>
          </w:p>
          <w:p w14:paraId="5C1699C5" w14:textId="77777777" w:rsidR="00D23BD9" w:rsidRPr="00183CE5" w:rsidRDefault="00D23BD9" w:rsidP="00FE3D84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pacing w:val="-8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วันที่ </w:t>
            </w:r>
            <w:r w:rsidRPr="00183CE5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3 </w:t>
            </w:r>
            <w:r w:rsidRPr="00183C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กรกฎาคม </w:t>
            </w:r>
            <w:r w:rsidRPr="00183CE5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2562 GLFI </w:t>
            </w:r>
            <w:r w:rsidRPr="00183CE5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ได้รับหมายแจ้งคดีที่มีการแก้ไข</w:t>
            </w:r>
            <w:r w:rsidRPr="00183CE5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GB"/>
              </w:rPr>
              <w:t xml:space="preserve"> การสืบพยานนัดแรกสำหรับคดี</w:t>
            </w:r>
            <w:r w:rsidRPr="00183CE5"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val="en-GB"/>
              </w:rPr>
              <w:t xml:space="preserve">เลขที่ </w:t>
            </w:r>
            <w:r w:rsidRPr="00183CE5">
              <w:rPr>
                <w:rFonts w:asciiTheme="majorBidi" w:hAnsiTheme="majorBidi" w:cstheme="majorBidi"/>
                <w:sz w:val="30"/>
                <w:szCs w:val="30"/>
              </w:rPr>
              <w:t>321/PDT.G/2019/PN.JKT.PST</w:t>
            </w:r>
            <w:r w:rsidRPr="00183CE5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GB"/>
              </w:rPr>
              <w:t xml:space="preserve"> จะมีขึ้นในวันที่ </w:t>
            </w:r>
            <w:r w:rsidRPr="00183CE5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9 </w:t>
            </w:r>
            <w:r w:rsidRPr="00183CE5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กรกฎาคม </w:t>
            </w:r>
            <w:r w:rsidRPr="00183CE5">
              <w:rPr>
                <w:rFonts w:ascii="Angsana New" w:hAnsi="Angsana New" w:cs="Angsana New"/>
                <w:spacing w:val="-8"/>
                <w:sz w:val="30"/>
                <w:szCs w:val="30"/>
              </w:rPr>
              <w:t>2562</w:t>
            </w:r>
          </w:p>
          <w:p w14:paraId="6A160FE7" w14:textId="77777777" w:rsidR="00D23BD9" w:rsidRPr="00183CE5" w:rsidRDefault="00D23BD9" w:rsidP="00FE3D84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pacing w:val="-8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GB"/>
              </w:rPr>
              <w:t xml:space="preserve">วันที่ </w:t>
            </w:r>
            <w:r w:rsidRPr="00183CE5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4 </w:t>
            </w:r>
            <w:r w:rsidRPr="00183CE5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กรกฎาคม </w:t>
            </w:r>
            <w:r w:rsidRPr="00183CE5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2562 </w:t>
            </w:r>
            <w:r w:rsidRPr="00183CE5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ระหว่างการไกล่เกลี่ย </w:t>
            </w:r>
            <w:r w:rsidRPr="00183CE5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GLFI </w:t>
            </w:r>
            <w:r w:rsidRPr="00183CE5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แจ้งต่อพนักงานไกล่เกลี่ยขอถอนฟ้องคดีเลขที่ </w:t>
            </w:r>
            <w:r w:rsidRPr="00183CE5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254/PDT.G/2018/PN.JKT.PST. </w:t>
            </w:r>
            <w:r w:rsidRPr="00183CE5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ดังนั้นผู้ไกล่เกลี่ยจึงยุติการไกล่เกลี่ย คณะผู้พิพากษาประกาศยุติการดำเนินการเกี่ยวกับคดีหมายเลขนี้</w:t>
            </w:r>
          </w:p>
          <w:p w14:paraId="6B6CFBFD" w14:textId="07BB2DF3" w:rsidR="00D23BD9" w:rsidRPr="00183CE5" w:rsidRDefault="00D23BD9" w:rsidP="00FE3D84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pacing w:val="-8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วันที่ </w:t>
            </w:r>
            <w:r w:rsidRPr="00183CE5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9 </w:t>
            </w:r>
            <w:r w:rsidRPr="00183CE5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กรกฎาคม </w:t>
            </w:r>
            <w:r w:rsidRPr="00183CE5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2562 </w:t>
            </w:r>
            <w:r w:rsidRPr="00183CE5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ศาลแขวงกรุงจาการ์ตากลาง พิจารณาเอกสารของตัวแทนคู่ความในคดีเลขที่ </w:t>
            </w:r>
            <w:r w:rsidRPr="00183CE5">
              <w:rPr>
                <w:rFonts w:asciiTheme="majorBidi" w:hAnsiTheme="majorBidi" w:cstheme="majorBidi"/>
                <w:sz w:val="30"/>
                <w:szCs w:val="30"/>
              </w:rPr>
              <w:t>321/PDT.G/2019/PN.JKT.PST</w:t>
            </w:r>
            <w:r w:rsidRPr="00183CE5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 ตัวแทนของฝ่าย </w:t>
            </w:r>
            <w:r w:rsidRPr="00183CE5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BJTI </w:t>
            </w:r>
            <w:r w:rsidRPr="00183CE5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GB"/>
              </w:rPr>
              <w:t>ไม่สามารถส่งหนังสือมอบอำนาจได้เนื่องจาก</w:t>
            </w:r>
            <w:r w:rsidRPr="00183C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  <w:lang w:val="en-GB"/>
              </w:rPr>
              <w:t xml:space="preserve">เพิ่งได้รับหนังสือแจ้งสำหรับการสืบพยานเมื่อวันที่ </w:t>
            </w:r>
            <w:r w:rsidRPr="00183CE5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8 </w:t>
            </w:r>
            <w:r w:rsidRPr="00183C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กรกฎาคม </w:t>
            </w:r>
            <w:r w:rsidRPr="00183CE5">
              <w:rPr>
                <w:rFonts w:ascii="Angsana New" w:hAnsi="Angsana New" w:cs="Angsana New"/>
                <w:spacing w:val="-8"/>
                <w:sz w:val="30"/>
                <w:szCs w:val="30"/>
              </w:rPr>
              <w:t>2562</w:t>
            </w:r>
          </w:p>
          <w:p w14:paraId="4F0C0867" w14:textId="77777777" w:rsidR="00D23BD9" w:rsidRPr="00183CE5" w:rsidRDefault="00D23BD9" w:rsidP="00FE3D84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pacing w:val="-8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เมื่อวันที่ </w:t>
            </w:r>
            <w:r w:rsidRPr="00183CE5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30 </w:t>
            </w:r>
            <w:r w:rsidRPr="00183C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กรกฎาคม </w:t>
            </w:r>
            <w:r w:rsidRPr="00183CE5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2562 </w:t>
            </w:r>
            <w:r w:rsidRPr="00183C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ศาลตรวจสอบเอกสารของ</w:t>
            </w:r>
            <w:r w:rsidRPr="00183CE5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 BJTI </w:t>
            </w:r>
            <w:r w:rsidRPr="00183C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เสร็จสิ้น</w:t>
            </w:r>
          </w:p>
          <w:p w14:paraId="335167E0" w14:textId="77777777" w:rsidR="00B0208F" w:rsidRPr="00183CE5" w:rsidRDefault="00943256" w:rsidP="00FE3D84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pacing w:val="-8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มีการดำเนินกระบวนการไกล่เกลี่ย และการเลื่อนการไกล่เกลี่ยหลายครั้</w:t>
            </w:r>
            <w:r w:rsidR="00B0208F" w:rsidRPr="00183C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ง</w:t>
            </w:r>
          </w:p>
          <w:p w14:paraId="1BAB3C0D" w14:textId="2A7DB339" w:rsidR="00943256" w:rsidRPr="00183CE5" w:rsidRDefault="00943256" w:rsidP="00FE3D84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pacing w:val="-8"/>
                <w:sz w:val="30"/>
                <w:szCs w:val="30"/>
                <w:lang w:val="en-GB" w:bidi="ar-SA"/>
              </w:rPr>
            </w:pPr>
            <w:r w:rsidRPr="00183CE5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วันที่ </w:t>
            </w:r>
            <w:r w:rsidRPr="00183CE5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22 </w:t>
            </w:r>
            <w:r w:rsidRPr="00183C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ตุลาคม </w:t>
            </w:r>
            <w:r w:rsidRPr="00183CE5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2562 </w:t>
            </w:r>
            <w:r w:rsidRPr="00183C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ผู้ไกล่เกลี่ยเลื่อนการไกล่เกลี่ยไปเป็นวันที่ </w:t>
            </w:r>
            <w:r w:rsidRPr="00183CE5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5 </w:t>
            </w:r>
            <w:r w:rsidRPr="00183C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พฤศจิกายน </w:t>
            </w:r>
            <w:r w:rsidRPr="00183CE5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2562 </w:t>
            </w:r>
            <w:r w:rsidRPr="00183C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เนื่องจากคู่ความทั้งสองฝ่ายเห็นตรงกันให้มีการเจรจาเกี่ยวกับข้อเสนอเพื่อยุติข้อพิพาท</w:t>
            </w:r>
          </w:p>
        </w:tc>
      </w:tr>
    </w:tbl>
    <w:p w14:paraId="047583F4" w14:textId="550AD1DE" w:rsidR="00D23BD9" w:rsidRPr="00183CE5" w:rsidRDefault="00B0208F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 w:right="-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183CE5">
        <w:rPr>
          <w:rFonts w:ascii="Angsana New" w:hAnsi="Angsana New" w:cs="Angsana New"/>
          <w:sz w:val="30"/>
          <w:szCs w:val="30"/>
          <w:cs/>
        </w:rPr>
        <w:br w:type="textWrapping" w:clear="all"/>
      </w:r>
    </w:p>
    <w:p w14:paraId="1575E0E9" w14:textId="77777777" w:rsidR="00717A3B" w:rsidRPr="00183CE5" w:rsidRDefault="00717A3B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1440"/>
          <w:tab w:val="left" w:pos="2880"/>
          <w:tab w:val="left" w:pos="3240"/>
          <w:tab w:val="center" w:pos="6120"/>
        </w:tabs>
        <w:overflowPunct w:val="0"/>
        <w:autoSpaceDE w:val="0"/>
        <w:autoSpaceDN w:val="0"/>
        <w:adjustRightInd w:val="0"/>
        <w:spacing w:before="120" w:after="120" w:line="380" w:lineRule="exact"/>
        <w:ind w:left="540" w:hanging="533"/>
        <w:jc w:val="thaiDistribute"/>
        <w:textAlignment w:val="baseline"/>
        <w:rPr>
          <w:rFonts w:ascii="Angsana New" w:hAnsi="Angsana New" w:cs="Angsana New"/>
          <w:sz w:val="30"/>
          <w:szCs w:val="30"/>
        </w:rPr>
        <w:sectPr w:rsidR="00717A3B" w:rsidRPr="00183CE5" w:rsidSect="00AD21F3">
          <w:pgSz w:w="16834" w:h="11909" w:orient="landscape" w:code="9"/>
          <w:pgMar w:top="691" w:right="1152" w:bottom="576" w:left="1152" w:header="720" w:footer="720" w:gutter="0"/>
          <w:cols w:space="720"/>
          <w:docGrid w:linePitch="326"/>
        </w:sectPr>
      </w:pPr>
    </w:p>
    <w:p w14:paraId="66420DDA" w14:textId="03CE1AAA" w:rsidR="0027052C" w:rsidRPr="00183CE5" w:rsidRDefault="006E7F1E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 w:right="-25"/>
        <w:jc w:val="thaiDistribute"/>
        <w:rPr>
          <w:rFonts w:ascii="Angsana New" w:hAnsi="Angsana New" w:cs="Angsana New"/>
          <w:b/>
          <w:sz w:val="30"/>
          <w:szCs w:val="30"/>
        </w:rPr>
      </w:pPr>
      <w:r w:rsidRPr="00183CE5">
        <w:rPr>
          <w:rFonts w:ascii="Angsana New" w:hAnsi="Angsana New" w:cs="Angsana New" w:hint="cs"/>
          <w:b/>
          <w:sz w:val="30"/>
          <w:szCs w:val="30"/>
          <w:cs/>
        </w:rPr>
        <w:t>ตามที่กล่าวในหมายเหตุ</w:t>
      </w:r>
      <w:r w:rsidR="00EE1F6F" w:rsidRPr="00183CE5">
        <w:rPr>
          <w:rFonts w:ascii="Angsana New" w:hAnsi="Angsana New" w:cs="Angsana New" w:hint="cs"/>
          <w:b/>
          <w:sz w:val="30"/>
          <w:szCs w:val="30"/>
          <w:cs/>
        </w:rPr>
        <w:t>ประกอบงบการเงินข้อ</w:t>
      </w:r>
      <w:r w:rsidRPr="00183CE5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="004022CA" w:rsidRPr="00183CE5">
        <w:rPr>
          <w:rFonts w:ascii="Angsana New" w:hAnsi="Angsana New" w:cs="Angsana New"/>
          <w:bCs/>
          <w:sz w:val="30"/>
          <w:szCs w:val="30"/>
        </w:rPr>
        <w:t>1</w:t>
      </w:r>
      <w:r w:rsidR="00B0208F" w:rsidRPr="00183CE5">
        <w:rPr>
          <w:rFonts w:ascii="Angsana New" w:hAnsi="Angsana New" w:cs="Angsana New"/>
          <w:bCs/>
          <w:sz w:val="30"/>
          <w:szCs w:val="30"/>
        </w:rPr>
        <w:t>8</w:t>
      </w:r>
      <w:r w:rsidR="004022CA" w:rsidRPr="00183CE5">
        <w:rPr>
          <w:rFonts w:ascii="Angsana New" w:hAnsi="Angsana New" w:cs="Angsana New"/>
          <w:bCs/>
          <w:sz w:val="30"/>
          <w:szCs w:val="30"/>
        </w:rPr>
        <w:t>.1 1</w:t>
      </w:r>
      <w:r w:rsidR="00B0208F" w:rsidRPr="00183CE5">
        <w:rPr>
          <w:rFonts w:ascii="Angsana New" w:hAnsi="Angsana New" w:cs="Angsana New"/>
          <w:bCs/>
          <w:sz w:val="30"/>
          <w:szCs w:val="30"/>
        </w:rPr>
        <w:t>8</w:t>
      </w:r>
      <w:r w:rsidRPr="00183CE5">
        <w:rPr>
          <w:rFonts w:ascii="Angsana New" w:hAnsi="Angsana New" w:cs="Angsana New"/>
          <w:bCs/>
          <w:sz w:val="30"/>
          <w:szCs w:val="30"/>
        </w:rPr>
        <w:t xml:space="preserve">.2 </w:t>
      </w:r>
      <w:r w:rsidRPr="00183CE5">
        <w:rPr>
          <w:rFonts w:ascii="Angsana New" w:hAnsi="Angsana New" w:cs="Angsana New" w:hint="cs"/>
          <w:b/>
          <w:sz w:val="30"/>
          <w:szCs w:val="30"/>
          <w:cs/>
        </w:rPr>
        <w:t>และ</w:t>
      </w:r>
      <w:r w:rsidRPr="00183CE5">
        <w:rPr>
          <w:rFonts w:ascii="Angsana New" w:hAnsi="Angsana New" w:cs="Angsana New"/>
          <w:bCs/>
          <w:sz w:val="30"/>
          <w:szCs w:val="30"/>
          <w:cs/>
        </w:rPr>
        <w:t xml:space="preserve"> </w:t>
      </w:r>
      <w:r w:rsidR="004022CA" w:rsidRPr="00183CE5">
        <w:rPr>
          <w:rFonts w:ascii="Angsana New" w:hAnsi="Angsana New" w:cs="Angsana New"/>
          <w:bCs/>
          <w:sz w:val="30"/>
          <w:szCs w:val="30"/>
        </w:rPr>
        <w:t>1</w:t>
      </w:r>
      <w:r w:rsidR="00B0208F" w:rsidRPr="00183CE5">
        <w:rPr>
          <w:rFonts w:ascii="Angsana New" w:hAnsi="Angsana New" w:cs="Angsana New"/>
          <w:bCs/>
          <w:sz w:val="30"/>
          <w:szCs w:val="30"/>
        </w:rPr>
        <w:t>8</w:t>
      </w:r>
      <w:r w:rsidRPr="00183CE5">
        <w:rPr>
          <w:rFonts w:ascii="Angsana New" w:hAnsi="Angsana New" w:cs="Angsana New"/>
          <w:bCs/>
          <w:sz w:val="30"/>
          <w:szCs w:val="30"/>
        </w:rPr>
        <w:t>.3</w:t>
      </w:r>
      <w:r w:rsidRPr="00183CE5">
        <w:rPr>
          <w:rFonts w:ascii="Angsana New" w:hAnsi="Angsana New" w:cs="Angsana New"/>
          <w:b/>
          <w:sz w:val="30"/>
          <w:szCs w:val="30"/>
        </w:rPr>
        <w:t xml:space="preserve"> </w:t>
      </w:r>
      <w:r w:rsidRPr="00183CE5">
        <w:rPr>
          <w:rFonts w:ascii="Angsana New" w:hAnsi="Angsana New" w:cs="Angsana New" w:hint="cs"/>
          <w:b/>
          <w:sz w:val="30"/>
          <w:szCs w:val="30"/>
          <w:cs/>
        </w:rPr>
        <w:t>กลุ่มบริษัทได้ตระหนักถึงความสำคัญของสถานการณ์ดังกล่าวข้างต้นและได้พิจารณาร่วมกับที่ปรึกษาทางกฎหมายภายนอกของกลุ่มบริษัทเกี่ยวกับความเป็นไปได้ของการผิดเงื่อนไขหรือข้อตกลงที่กำหนดไว้ในสัญญาให้สินเชื่อโดยสถาบันทางการเงิน</w:t>
      </w:r>
      <w:r w:rsidRPr="00183CE5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183CE5">
        <w:rPr>
          <w:rFonts w:ascii="Angsana New" w:hAnsi="Angsana New" w:cs="Angsana New" w:hint="cs"/>
          <w:b/>
          <w:sz w:val="30"/>
          <w:szCs w:val="30"/>
          <w:cs/>
        </w:rPr>
        <w:t>สัญญาเกี่ยวกับหุ้นกู้ต่างๆ</w:t>
      </w:r>
      <w:r w:rsidRPr="00183CE5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183CE5">
        <w:rPr>
          <w:rFonts w:ascii="Angsana New" w:hAnsi="Angsana New" w:cs="Angsana New" w:hint="cs"/>
          <w:b/>
          <w:sz w:val="30"/>
          <w:szCs w:val="30"/>
          <w:cs/>
        </w:rPr>
        <w:t>และสัญญาสินเชื่อร่วมทางการเงินในทันทีรวมทั้งคดีความที่ได้ฟ้องร้องกลุ่มบริษัท</w:t>
      </w:r>
      <w:r w:rsidR="001D5961" w:rsidRPr="00183CE5">
        <w:rPr>
          <w:rFonts w:ascii="Angsana New" w:hAnsi="Angsana New" w:cs="Angsana New"/>
          <w:b/>
          <w:sz w:val="30"/>
          <w:szCs w:val="30"/>
        </w:rPr>
        <w:t xml:space="preserve"> </w:t>
      </w:r>
      <w:r w:rsidRPr="00183CE5">
        <w:rPr>
          <w:rFonts w:ascii="Angsana New" w:hAnsi="Angsana New" w:cs="Angsana New" w:hint="cs"/>
          <w:b/>
          <w:sz w:val="30"/>
          <w:szCs w:val="30"/>
          <w:cs/>
        </w:rPr>
        <w:t>โดยฝ่ายบริหารของกลุ่มบริษัทและที่ปรึกษาทางกฏหมาย</w:t>
      </w:r>
      <w:r w:rsidRPr="00183CE5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183CE5">
        <w:rPr>
          <w:rFonts w:ascii="Angsana New" w:hAnsi="Angsana New" w:cs="Angsana New" w:hint="cs"/>
          <w:b/>
          <w:sz w:val="30"/>
          <w:szCs w:val="30"/>
          <w:cs/>
        </w:rPr>
        <w:t>เชื่อว่ากลุ่มบริษัทไม่ได้ผิดเงื่อนไขหรือข้อตกลงใดๆในสัญญาเหล่านั้นกับทางเจ้าหนี้</w:t>
      </w:r>
      <w:r w:rsidRPr="00183CE5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183CE5">
        <w:rPr>
          <w:rFonts w:ascii="Angsana New" w:hAnsi="Angsana New" w:cs="Angsana New" w:hint="cs"/>
          <w:b/>
          <w:sz w:val="30"/>
          <w:szCs w:val="30"/>
          <w:cs/>
        </w:rPr>
        <w:t>และผู้ร่วมสินเชื่อทางการเงิน</w:t>
      </w:r>
      <w:r w:rsidRPr="00183CE5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183CE5">
        <w:rPr>
          <w:rFonts w:ascii="Angsana New" w:hAnsi="Angsana New" w:cs="Angsana New" w:hint="cs"/>
          <w:b/>
          <w:sz w:val="30"/>
          <w:szCs w:val="30"/>
          <w:cs/>
        </w:rPr>
        <w:t>และไม่ได้ทำผิดกฎหมายใดๆตามที่ถูกกล่าวหาแต่อย่างใด</w:t>
      </w:r>
      <w:r w:rsidRPr="00183CE5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183CE5">
        <w:rPr>
          <w:rFonts w:ascii="Angsana New" w:hAnsi="Angsana New" w:cs="Angsana New" w:hint="cs"/>
          <w:b/>
          <w:sz w:val="30"/>
          <w:szCs w:val="30"/>
          <w:cs/>
        </w:rPr>
        <w:t>นอกจากนั้น</w:t>
      </w:r>
      <w:r w:rsidR="00590FA5" w:rsidRPr="00183CE5">
        <w:rPr>
          <w:rFonts w:ascii="Angsana New" w:hAnsi="Angsana New" w:cs="Angsana New" w:hint="cs"/>
          <w:b/>
          <w:sz w:val="30"/>
          <w:szCs w:val="30"/>
          <w:cs/>
        </w:rPr>
        <w:t>บริษัท</w:t>
      </w:r>
      <w:r w:rsidRPr="00183CE5">
        <w:rPr>
          <w:rFonts w:ascii="Angsana New" w:hAnsi="Angsana New" w:cs="Angsana New" w:hint="cs"/>
          <w:b/>
          <w:sz w:val="30"/>
          <w:szCs w:val="30"/>
          <w:cs/>
        </w:rPr>
        <w:t>ยังเชื่อว่าตราบเท่าที่คดีความยังไม่เป็นที่ยุติ</w:t>
      </w:r>
      <w:r w:rsidRPr="00183CE5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183CE5">
        <w:rPr>
          <w:rFonts w:ascii="Angsana New" w:hAnsi="Angsana New" w:cs="Angsana New" w:hint="cs"/>
          <w:b/>
          <w:sz w:val="30"/>
          <w:szCs w:val="30"/>
          <w:cs/>
        </w:rPr>
        <w:t>การที่</w:t>
      </w:r>
      <w:r w:rsidR="00590FA5" w:rsidRPr="00183CE5">
        <w:rPr>
          <w:rFonts w:ascii="Angsana New" w:hAnsi="Angsana New" w:cs="Angsana New" w:hint="cs"/>
          <w:b/>
          <w:sz w:val="30"/>
          <w:szCs w:val="30"/>
          <w:cs/>
        </w:rPr>
        <w:t>บริษัท</w:t>
      </w:r>
      <w:r w:rsidRPr="00183CE5">
        <w:rPr>
          <w:rFonts w:ascii="Angsana New" w:hAnsi="Angsana New" w:cs="Angsana New" w:hint="cs"/>
          <w:b/>
          <w:sz w:val="30"/>
          <w:szCs w:val="30"/>
          <w:cs/>
        </w:rPr>
        <w:t>ไม่ชำระดอกเบี้ยหุ้นกู้แปลงสภาพนั้นไม่ถือว่า</w:t>
      </w:r>
      <w:r w:rsidR="00590FA5" w:rsidRPr="00183CE5">
        <w:rPr>
          <w:rFonts w:ascii="Angsana New" w:hAnsi="Angsana New" w:cs="Angsana New" w:hint="cs"/>
          <w:b/>
          <w:sz w:val="30"/>
          <w:szCs w:val="30"/>
          <w:cs/>
        </w:rPr>
        <w:t>บริษัท</w:t>
      </w:r>
      <w:r w:rsidRPr="00183CE5">
        <w:rPr>
          <w:rFonts w:ascii="Angsana New" w:hAnsi="Angsana New" w:cs="Angsana New" w:hint="cs"/>
          <w:b/>
          <w:sz w:val="30"/>
          <w:szCs w:val="30"/>
          <w:cs/>
        </w:rPr>
        <w:t>ผิดเงื่อนไขหรือข้อตกลงใดๆ</w:t>
      </w:r>
      <w:r w:rsidRPr="00183CE5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183CE5">
        <w:rPr>
          <w:rFonts w:ascii="Angsana New" w:hAnsi="Angsana New" w:cs="Angsana New" w:hint="cs"/>
          <w:b/>
          <w:sz w:val="30"/>
          <w:szCs w:val="30"/>
          <w:cs/>
        </w:rPr>
        <w:t>ในหุ้นกู้แปลงสภาพ</w:t>
      </w:r>
    </w:p>
    <w:p w14:paraId="0F1A61C7" w14:textId="77777777" w:rsidR="00304920" w:rsidRPr="00183CE5" w:rsidRDefault="00304920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0225D342" w14:textId="77777777" w:rsidR="009A562F" w:rsidRPr="00183CE5" w:rsidRDefault="009A562F" w:rsidP="00FE3D84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bookmarkStart w:id="25" w:name="_Toc23425279"/>
      <w:r w:rsidRPr="00183CE5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มาตรฐานการรายงานทางการเงิน</w:t>
      </w:r>
      <w:r w:rsidRPr="00183CE5">
        <w:rPr>
          <w:rFonts w:ascii="Angsana New" w:hAnsi="Angsana New" w:cs="Angsana New"/>
          <w:sz w:val="30"/>
          <w:szCs w:val="30"/>
          <w:u w:val="none"/>
          <w:cs/>
          <w:lang w:val="th-TH"/>
        </w:rPr>
        <w:t>ที่ยังไม่ได้ใช้</w:t>
      </w:r>
      <w:bookmarkEnd w:id="25"/>
      <w:r w:rsidRPr="00183CE5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    </w:t>
      </w:r>
    </w:p>
    <w:p w14:paraId="002634CA" w14:textId="77777777" w:rsidR="00D61CD5" w:rsidRPr="00183CE5" w:rsidRDefault="00D61CD5" w:rsidP="00FE3D84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4C3EA7F" w14:textId="77777777" w:rsidR="009A562F" w:rsidRPr="00183CE5" w:rsidRDefault="009A562F" w:rsidP="00FE3D84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shd w:val="clear" w:color="auto" w:fill="E0E0E0"/>
        </w:rPr>
      </w:pPr>
      <w:r w:rsidRPr="00183CE5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</w:t>
      </w:r>
      <w:r w:rsidRPr="00183CE5">
        <w:rPr>
          <w:rFonts w:ascii="Angsana New" w:hAnsi="Angsana New" w:cs="Angsana New" w:hint="cs"/>
          <w:sz w:val="30"/>
          <w:szCs w:val="30"/>
          <w:cs/>
          <w:lang w:bidi="th-TH"/>
        </w:rPr>
        <w:t>ที่ออกใหม่</w:t>
      </w:r>
      <w:r w:rsidR="001D1DED" w:rsidRPr="00183CE5">
        <w:rPr>
          <w:rFonts w:ascii="Angsana New" w:hAnsi="Angsana New" w:cs="Angsana New" w:hint="cs"/>
          <w:sz w:val="30"/>
          <w:szCs w:val="30"/>
          <w:cs/>
          <w:lang w:bidi="th-TH"/>
        </w:rPr>
        <w:t>ซึ่ง</w:t>
      </w:r>
      <w:r w:rsidRPr="00183CE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เกี่ยวกับการดำเนินงานของกลุ่มบริษัท </w:t>
      </w:r>
      <w:r w:rsidR="001D1DED" w:rsidRPr="00183CE5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Pr="00183CE5">
        <w:rPr>
          <w:rFonts w:ascii="Angsana New" w:hAnsi="Angsana New" w:cs="Angsana New" w:hint="cs"/>
          <w:sz w:val="30"/>
          <w:szCs w:val="30"/>
          <w:cs/>
          <w:lang w:bidi="th-TH"/>
        </w:rPr>
        <w:t>คาดว่าจะมีผลกระทบที่มีสาระสำคัญต่อ</w:t>
      </w:r>
      <w:r w:rsidRPr="00183CE5">
        <w:rPr>
          <w:rFonts w:ascii="Angsana New" w:hAnsi="Angsana New" w:cs="Angsana New" w:hint="cs"/>
          <w:sz w:val="30"/>
          <w:szCs w:val="30"/>
          <w:cs/>
          <w:lang w:val="en-US" w:bidi="th-TH"/>
        </w:rPr>
        <w:t>งบการเงินรวมและงบการเงินเฉพาะกิจการ</w:t>
      </w:r>
      <w:r w:rsidRPr="00183CE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183CE5">
        <w:rPr>
          <w:rFonts w:ascii="Angsana New" w:hAnsi="Angsana New" w:cs="Angsana New" w:hint="cs"/>
          <w:sz w:val="30"/>
          <w:szCs w:val="30"/>
          <w:cs/>
          <w:lang w:val="en-US" w:bidi="th-TH"/>
        </w:rPr>
        <w:t>เมื่อนำมาถือปฏิบัติเป็นครั้งแรก</w:t>
      </w:r>
      <w:r w:rsidRPr="00183CE5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1D1DED" w:rsidRPr="00183CE5">
        <w:rPr>
          <w:rFonts w:ascii="Angsana New" w:hAnsi="Angsana New" w:cs="Angsana New" w:hint="cs"/>
          <w:sz w:val="30"/>
          <w:szCs w:val="30"/>
          <w:cs/>
          <w:lang w:val="en-US" w:bidi="th-TH"/>
        </w:rPr>
        <w:t>โดย</w:t>
      </w:r>
      <w:r w:rsidRPr="00183CE5">
        <w:rPr>
          <w:rFonts w:ascii="Angsana New" w:hAnsi="Angsana New" w:cs="Angsana New"/>
          <w:sz w:val="30"/>
          <w:szCs w:val="30"/>
          <w:cs/>
          <w:lang w:val="en-US" w:bidi="th-TH"/>
        </w:rPr>
        <w:t>มาตรฐานการรายงานทางการเงิน</w:t>
      </w:r>
      <w:r w:rsidRPr="00183CE5">
        <w:rPr>
          <w:rFonts w:ascii="Angsana New" w:hAnsi="Angsana New" w:cs="Angsana New" w:hint="cs"/>
          <w:sz w:val="30"/>
          <w:szCs w:val="30"/>
          <w:cs/>
          <w:lang w:val="en-US" w:bidi="th-TH"/>
        </w:rPr>
        <w:t>ดังกล่าวกำหนดให้ถือปฏิบัติกับงบการเงิน</w:t>
      </w:r>
      <w:r w:rsidRPr="00183CE5">
        <w:rPr>
          <w:rFonts w:ascii="Angsana New" w:hAnsi="Angsana New" w:cs="Angsana New"/>
          <w:sz w:val="30"/>
          <w:szCs w:val="30"/>
          <w:cs/>
          <w:lang w:bidi="th-TH"/>
        </w:rPr>
        <w:t>สำหรับรอบระยะเวลาบัญชีที่เริ่มในหรือหลังวันที่</w:t>
      </w:r>
      <w:r w:rsidRPr="00183CE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183CE5">
        <w:rPr>
          <w:rFonts w:ascii="Angsana New" w:hAnsi="Angsana New" w:cs="Angsana New"/>
          <w:sz w:val="30"/>
          <w:szCs w:val="30"/>
        </w:rPr>
        <w:t>1</w:t>
      </w:r>
      <w:r w:rsidRPr="00183CE5">
        <w:rPr>
          <w:rFonts w:ascii="Angsana New" w:hAnsi="Angsana New" w:cs="Angsana New"/>
          <w:sz w:val="30"/>
          <w:szCs w:val="30"/>
          <w:cs/>
          <w:lang w:bidi="th-TH"/>
        </w:rPr>
        <w:t xml:space="preserve"> มกราคม </w:t>
      </w:r>
      <w:r w:rsidRPr="00183CE5">
        <w:rPr>
          <w:rFonts w:ascii="Angsana New" w:hAnsi="Angsana New" w:cs="Angsana New"/>
          <w:sz w:val="30"/>
          <w:szCs w:val="30"/>
          <w:lang w:val="en-US" w:bidi="th-TH"/>
        </w:rPr>
        <w:t xml:space="preserve">2563 </w:t>
      </w:r>
      <w:r w:rsidRPr="00183CE5">
        <w:rPr>
          <w:rFonts w:ascii="Angsana New" w:hAnsi="Angsana New" w:cs="Angsana New" w:hint="cs"/>
          <w:sz w:val="30"/>
          <w:szCs w:val="30"/>
          <w:cs/>
          <w:lang w:val="en-US" w:bidi="th-TH"/>
        </w:rPr>
        <w:t>ซึ่งมี</w:t>
      </w:r>
      <w:r w:rsidRPr="00183CE5">
        <w:rPr>
          <w:rFonts w:ascii="Angsana New" w:hAnsi="Angsana New" w:cs="Angsana New" w:hint="cs"/>
          <w:sz w:val="30"/>
          <w:szCs w:val="30"/>
          <w:cs/>
          <w:lang w:bidi="th-TH"/>
        </w:rPr>
        <w:t>ดังต่อไปนี้</w:t>
      </w:r>
      <w:r w:rsidRPr="00183CE5">
        <w:rPr>
          <w:rFonts w:ascii="Angsana New" w:hAnsi="Angsana New" w:cs="Angsana New"/>
          <w:sz w:val="30"/>
          <w:szCs w:val="30"/>
          <w:lang w:bidi="th-TH"/>
        </w:rPr>
        <w:t xml:space="preserve"> </w:t>
      </w:r>
    </w:p>
    <w:p w14:paraId="7B07F50D" w14:textId="77777777" w:rsidR="009A562F" w:rsidRPr="00183CE5" w:rsidRDefault="009A562F" w:rsidP="00FE3D84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shd w:val="clear" w:color="auto" w:fill="E0E0E0"/>
        </w:rPr>
      </w:pPr>
    </w:p>
    <w:tbl>
      <w:tblPr>
        <w:tblStyle w:val="TableGrid"/>
        <w:tblW w:w="891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4955"/>
      </w:tblGrid>
      <w:tr w:rsidR="00183CE5" w:rsidRPr="00183CE5" w14:paraId="6FF4C35D" w14:textId="77777777" w:rsidTr="008770C0">
        <w:trPr>
          <w:tblHeader/>
        </w:trPr>
        <w:tc>
          <w:tcPr>
            <w:tcW w:w="3960" w:type="dxa"/>
            <w:vAlign w:val="bottom"/>
          </w:tcPr>
          <w:p w14:paraId="7B50EB61" w14:textId="77777777" w:rsidR="009A562F" w:rsidRPr="00183CE5" w:rsidRDefault="009A562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183CE5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955" w:type="dxa"/>
            <w:vAlign w:val="bottom"/>
          </w:tcPr>
          <w:p w14:paraId="6A62EB96" w14:textId="77777777" w:rsidR="009A562F" w:rsidRPr="00183CE5" w:rsidRDefault="009A562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183CE5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183CE5" w:rsidRPr="00183CE5" w14:paraId="3EE92FA7" w14:textId="77777777" w:rsidTr="008770C0">
        <w:tc>
          <w:tcPr>
            <w:tcW w:w="3960" w:type="dxa"/>
          </w:tcPr>
          <w:p w14:paraId="1BF7B9E1" w14:textId="77777777" w:rsidR="009A562F" w:rsidRPr="00183CE5" w:rsidRDefault="009A562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183CE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183CE5">
              <w:rPr>
                <w:rFonts w:ascii="Angsana New" w:eastAsia="Calibri" w:hAnsi="Angsana New" w:cs="Angsana New"/>
                <w:sz w:val="30"/>
                <w:szCs w:val="30"/>
              </w:rPr>
              <w:t>7*</w:t>
            </w:r>
          </w:p>
        </w:tc>
        <w:tc>
          <w:tcPr>
            <w:tcW w:w="4955" w:type="dxa"/>
          </w:tcPr>
          <w:p w14:paraId="09A2A038" w14:textId="77777777" w:rsidR="009A562F" w:rsidRPr="00183CE5" w:rsidRDefault="009A562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183CE5" w:rsidRPr="00183CE5" w14:paraId="36EF3C9A" w14:textId="77777777" w:rsidTr="008770C0">
        <w:tc>
          <w:tcPr>
            <w:tcW w:w="3960" w:type="dxa"/>
          </w:tcPr>
          <w:p w14:paraId="12D5F30F" w14:textId="77777777" w:rsidR="009A562F" w:rsidRPr="00183CE5" w:rsidRDefault="009A562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183CE5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955" w:type="dxa"/>
          </w:tcPr>
          <w:p w14:paraId="34DA54AD" w14:textId="77777777" w:rsidR="009A562F" w:rsidRPr="00183CE5" w:rsidRDefault="009A562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83CE5" w:rsidRPr="00183CE5" w14:paraId="3E384AEB" w14:textId="77777777" w:rsidTr="008770C0">
        <w:tc>
          <w:tcPr>
            <w:tcW w:w="3960" w:type="dxa"/>
          </w:tcPr>
          <w:p w14:paraId="12F4ABED" w14:textId="77777777" w:rsidR="009A562F" w:rsidRPr="00183CE5" w:rsidRDefault="009A562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183CE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183CE5">
              <w:rPr>
                <w:rFonts w:ascii="Angsana New" w:eastAsia="Calibri" w:hAnsi="Angsana New" w:cs="Angsana New"/>
                <w:sz w:val="30"/>
                <w:szCs w:val="30"/>
              </w:rPr>
              <w:t>16</w:t>
            </w:r>
          </w:p>
        </w:tc>
        <w:tc>
          <w:tcPr>
            <w:tcW w:w="4955" w:type="dxa"/>
          </w:tcPr>
          <w:p w14:paraId="4F745D9E" w14:textId="77777777" w:rsidR="009A562F" w:rsidRPr="00183CE5" w:rsidRDefault="009A562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183CE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สัญญาเช่า</w:t>
            </w:r>
            <w:r w:rsidRPr="00183CE5">
              <w:rPr>
                <w:rFonts w:ascii="Angsana New" w:eastAsia="Calibri" w:hAnsi="Angsana New" w:cs="Angsana New"/>
                <w:sz w:val="30"/>
                <w:szCs w:val="30"/>
              </w:rPr>
              <w:t xml:space="preserve"> </w:t>
            </w:r>
          </w:p>
        </w:tc>
      </w:tr>
      <w:tr w:rsidR="00183CE5" w:rsidRPr="00183CE5" w14:paraId="20133666" w14:textId="77777777" w:rsidTr="008770C0">
        <w:tc>
          <w:tcPr>
            <w:tcW w:w="3960" w:type="dxa"/>
          </w:tcPr>
          <w:p w14:paraId="109EEF04" w14:textId="77777777" w:rsidR="009A562F" w:rsidRPr="00183CE5" w:rsidRDefault="009A562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มาตรฐานการบัญชี</w:t>
            </w:r>
            <w:r w:rsidRPr="00183CE5"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</w:t>
            </w: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Pr="00183CE5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955" w:type="dxa"/>
          </w:tcPr>
          <w:p w14:paraId="3C443788" w14:textId="77777777" w:rsidR="009A562F" w:rsidRPr="00183CE5" w:rsidRDefault="009A562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183CE5" w:rsidRPr="00183CE5" w14:paraId="2974233D" w14:textId="77777777" w:rsidTr="008770C0">
        <w:tc>
          <w:tcPr>
            <w:tcW w:w="3960" w:type="dxa"/>
          </w:tcPr>
          <w:p w14:paraId="1C1AA04D" w14:textId="77777777" w:rsidR="009A562F" w:rsidRPr="00183CE5" w:rsidRDefault="009A562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183CE5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955" w:type="dxa"/>
          </w:tcPr>
          <w:p w14:paraId="44847B1F" w14:textId="77777777" w:rsidR="009A562F" w:rsidRPr="00183CE5" w:rsidRDefault="009A562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9A562F" w:rsidRPr="00183CE5" w14:paraId="42AB04B5" w14:textId="77777777" w:rsidTr="00DB22E7">
        <w:tc>
          <w:tcPr>
            <w:tcW w:w="3960" w:type="dxa"/>
          </w:tcPr>
          <w:p w14:paraId="67789FDE" w14:textId="77777777" w:rsidR="009A562F" w:rsidRPr="00183CE5" w:rsidRDefault="009A562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183CE5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955" w:type="dxa"/>
          </w:tcPr>
          <w:p w14:paraId="1999F725" w14:textId="77777777" w:rsidR="009A562F" w:rsidRPr="00183CE5" w:rsidRDefault="009A562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83CE5">
              <w:rPr>
                <w:rFonts w:ascii="Angsana New" w:hAnsi="Angsana New" w:cs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35E06B6C" w14:textId="77777777" w:rsidR="009A562F" w:rsidRPr="00183CE5" w:rsidRDefault="009A562F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  <w:shd w:val="clear" w:color="auto" w:fill="D9D9D9" w:themeFill="background1" w:themeFillShade="D9"/>
        </w:rPr>
      </w:pPr>
    </w:p>
    <w:p w14:paraId="7D85D5A3" w14:textId="1AF7301A" w:rsidR="009A562F" w:rsidRPr="00183CE5" w:rsidRDefault="009A562F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83CE5">
        <w:rPr>
          <w:rFonts w:ascii="Angsana New" w:hAnsi="Angsana New" w:cs="Angsana New"/>
          <w:i/>
          <w:iCs/>
          <w:sz w:val="30"/>
          <w:szCs w:val="30"/>
        </w:rPr>
        <w:t xml:space="preserve">* </w:t>
      </w:r>
      <w:r w:rsidRPr="00183CE5">
        <w:rPr>
          <w:rFonts w:ascii="Angsana New" w:hAnsi="Angsana New" w:cs="Angsana New"/>
          <w:i/>
          <w:iCs/>
          <w:sz w:val="30"/>
          <w:szCs w:val="30"/>
          <w:cs/>
        </w:rPr>
        <w:t>มาตรฐานการรายงานทางการเงิน</w:t>
      </w:r>
      <w:r w:rsidR="0042437E" w:rsidRPr="00183CE5">
        <w:rPr>
          <w:rFonts w:ascii="Angsana New" w:hAnsi="Angsana New" w:cs="Angsana New" w:hint="cs"/>
          <w:i/>
          <w:iCs/>
          <w:sz w:val="30"/>
          <w:szCs w:val="30"/>
          <w:cs/>
        </w:rPr>
        <w:t>ที่เกี่ยวข้องกับ</w:t>
      </w:r>
      <w:r w:rsidRPr="00183CE5">
        <w:rPr>
          <w:rFonts w:ascii="Angsana New" w:hAnsi="Angsana New" w:cs="Angsana New"/>
          <w:i/>
          <w:iCs/>
          <w:sz w:val="30"/>
          <w:szCs w:val="30"/>
          <w:cs/>
        </w:rPr>
        <w:t>กลุ่มเครื่องมือทางการเงิน</w:t>
      </w:r>
    </w:p>
    <w:p w14:paraId="1261D264" w14:textId="77777777" w:rsidR="00F06600" w:rsidRPr="00183CE5" w:rsidRDefault="00F06600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 w:rsidRPr="00183CE5">
        <w:rPr>
          <w:rFonts w:ascii="Angsana New" w:hAnsi="Angsana New" w:cs="Angsana New"/>
          <w:sz w:val="30"/>
          <w:szCs w:val="30"/>
          <w:cs/>
        </w:rPr>
        <w:br w:type="page"/>
      </w:r>
    </w:p>
    <w:p w14:paraId="6ABED5F2" w14:textId="77777777" w:rsidR="0067191F" w:rsidRPr="00183CE5" w:rsidRDefault="0067191F" w:rsidP="00FE3D84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83CE5">
        <w:rPr>
          <w:rFonts w:ascii="Angsana New" w:hAnsi="Angsana New"/>
          <w:b/>
          <w:bCs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36228E90" w14:textId="77777777" w:rsidR="0067191F" w:rsidRPr="00183CE5" w:rsidRDefault="0067191F" w:rsidP="00FE3D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iCs/>
          <w:sz w:val="30"/>
          <w:szCs w:val="30"/>
          <w:shd w:val="clear" w:color="auto" w:fill="D9D9D9"/>
        </w:rPr>
      </w:pPr>
    </w:p>
    <w:p w14:paraId="66C4087F" w14:textId="77777777" w:rsidR="0067191F" w:rsidRPr="00183CE5" w:rsidRDefault="0067191F" w:rsidP="00FE3D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183CE5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26" w:name="_Hlk15580843"/>
      <w:bookmarkStart w:id="27" w:name="_Hlk15582546"/>
      <w:r w:rsidRPr="00183CE5">
        <w:rPr>
          <w:rFonts w:ascii="Angsana New" w:hAnsi="Angsana New"/>
          <w:sz w:val="30"/>
          <w:szCs w:val="30"/>
          <w:cs/>
        </w:rPr>
        <w:t>เมื่อมาตรฐานการรายงานทางการเงินกลุ่มนี้</w:t>
      </w:r>
      <w:bookmarkEnd w:id="26"/>
      <w:r w:rsidRPr="00183CE5">
        <w:rPr>
          <w:rFonts w:ascii="Angsana New" w:hAnsi="Angsana New"/>
          <w:sz w:val="30"/>
          <w:szCs w:val="30"/>
          <w:cs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27"/>
    </w:p>
    <w:p w14:paraId="0986D658" w14:textId="77777777" w:rsidR="0067191F" w:rsidRPr="00183CE5" w:rsidRDefault="0067191F" w:rsidP="00FE3D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0"/>
        <w:jc w:val="thaiDistribute"/>
        <w:rPr>
          <w:rFonts w:ascii="Angsana New" w:hAnsi="Angsana New"/>
          <w:i/>
          <w:iCs/>
          <w:sz w:val="30"/>
          <w:szCs w:val="30"/>
          <w:shd w:val="clear" w:color="auto" w:fill="E0E0E0"/>
        </w:rPr>
      </w:pPr>
    </w:p>
    <w:p w14:paraId="14D99828" w14:textId="77777777" w:rsidR="0067191F" w:rsidRPr="00183CE5" w:rsidRDefault="0067191F" w:rsidP="00FE3D84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183CE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มาตรฐานการรายงานทางการเงิน ฉบับที่ </w:t>
      </w:r>
      <w:r w:rsidRPr="00183CE5">
        <w:rPr>
          <w:rFonts w:asciiTheme="majorBidi" w:hAnsiTheme="majorBidi" w:cstheme="majorBidi"/>
          <w:b/>
          <w:bCs/>
          <w:i/>
          <w:iCs/>
          <w:sz w:val="30"/>
          <w:szCs w:val="30"/>
        </w:rPr>
        <w:t>16</w:t>
      </w:r>
      <w:r w:rsidRPr="00183CE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เรื่อง สัญญาเช่า</w:t>
      </w:r>
    </w:p>
    <w:p w14:paraId="7AAEF41E" w14:textId="77777777" w:rsidR="0067191F" w:rsidRPr="00183CE5" w:rsidRDefault="0067191F" w:rsidP="00FE3D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iCs/>
          <w:sz w:val="30"/>
          <w:szCs w:val="30"/>
          <w:shd w:val="clear" w:color="auto" w:fill="D9D9D9"/>
        </w:rPr>
      </w:pPr>
    </w:p>
    <w:p w14:paraId="4D184D00" w14:textId="6DBA3B56" w:rsidR="00CC69C4" w:rsidRPr="00183CE5" w:rsidRDefault="00CC69C4" w:rsidP="00FE3D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183CE5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183CE5">
        <w:rPr>
          <w:rFonts w:ascii="Angsana New" w:hAnsi="Angsana New"/>
          <w:sz w:val="30"/>
          <w:szCs w:val="30"/>
        </w:rPr>
        <w:t>16</w:t>
      </w:r>
      <w:r w:rsidRPr="00183CE5">
        <w:rPr>
          <w:rFonts w:ascii="Angsana New" w:hAnsi="Angsana New"/>
          <w:sz w:val="30"/>
          <w:szCs w:val="30"/>
          <w:cs/>
        </w:rPr>
        <w:t xml:space="preserve"> ได้นำเสนอวิธีการบัญชีเดียวสำหรับผู้เช่า</w:t>
      </w:r>
      <w:r w:rsidRPr="00183CE5">
        <w:rPr>
          <w:rFonts w:ascii="Angsana New" w:hAnsi="Angsana New"/>
          <w:sz w:val="30"/>
          <w:szCs w:val="30"/>
        </w:rPr>
        <w:t xml:space="preserve"> </w:t>
      </w:r>
      <w:r w:rsidRPr="00183CE5">
        <w:rPr>
          <w:rFonts w:ascii="Angsana New" w:hAnsi="Angsana New"/>
          <w:sz w:val="30"/>
          <w:szCs w:val="30"/>
          <w:cs/>
        </w:rPr>
        <w:t xml:space="preserve">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 </w:t>
      </w:r>
      <w:r w:rsidRPr="00183CE5">
        <w:rPr>
          <w:rFonts w:ascii="Angsana New" w:hAnsi="Angsana New"/>
          <w:sz w:val="30"/>
          <w:szCs w:val="30"/>
        </w:rPr>
        <w:t xml:space="preserve"> </w:t>
      </w:r>
      <w:bookmarkStart w:id="28" w:name="_Hlk15581419"/>
      <w:bookmarkStart w:id="29" w:name="_Hlk15582558"/>
      <w:r w:rsidRPr="00183CE5">
        <w:rPr>
          <w:rFonts w:ascii="Angsana New" w:hAnsi="Angsana New"/>
          <w:sz w:val="30"/>
          <w:szCs w:val="30"/>
          <w:cs/>
        </w:rPr>
        <w:t>เมื่อมาตรฐานการรายงานทางการเงินฉบับนี้มีผลบังคับใช้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28"/>
      <w:r w:rsidRPr="00183CE5">
        <w:rPr>
          <w:rFonts w:ascii="Angsana New" w:hAnsi="Angsana New"/>
          <w:sz w:val="30"/>
          <w:szCs w:val="30"/>
          <w:cs/>
        </w:rPr>
        <w:t>บางฉบับที่มีผลบังคับใช้อยู่ในปัจจุบันถูกยกเลิกไป</w:t>
      </w:r>
      <w:bookmarkEnd w:id="29"/>
    </w:p>
    <w:p w14:paraId="148D99C3" w14:textId="77777777" w:rsidR="0067191F" w:rsidRPr="00183CE5" w:rsidRDefault="0067191F" w:rsidP="00FE3D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175088E3" w14:textId="77777777" w:rsidR="0067191F" w:rsidRPr="00183CE5" w:rsidRDefault="0067191F" w:rsidP="00FE3D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83CE5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</w:t>
      </w:r>
      <w:r w:rsidRPr="00183CE5">
        <w:rPr>
          <w:rFonts w:ascii="Angsana New" w:hAnsi="Angsana New" w:hint="cs"/>
          <w:sz w:val="30"/>
          <w:szCs w:val="30"/>
          <w:cs/>
        </w:rPr>
        <w:t xml:space="preserve">  </w:t>
      </w:r>
    </w:p>
    <w:p w14:paraId="7CB2DD3F" w14:textId="77777777" w:rsidR="00EC7191" w:rsidRPr="00183CE5" w:rsidRDefault="00EC7191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lang w:val="th-TH"/>
        </w:rPr>
      </w:pPr>
      <w:r w:rsidRPr="00183CE5">
        <w:rPr>
          <w:rFonts w:ascii="Angsana New" w:hAnsi="Angsana New" w:cs="Angsana New"/>
          <w:sz w:val="30"/>
          <w:szCs w:val="30"/>
          <w:cs/>
          <w:lang w:val="th-TH"/>
        </w:rPr>
        <w:br w:type="page"/>
      </w:r>
    </w:p>
    <w:p w14:paraId="74DEB90A" w14:textId="77777777" w:rsidR="005B36CB" w:rsidRPr="00183CE5" w:rsidRDefault="005B36CB" w:rsidP="00FE3D84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bookmarkStart w:id="30" w:name="_Toc23425280"/>
      <w:r w:rsidRPr="00183CE5">
        <w:rPr>
          <w:rFonts w:ascii="Angsana New" w:hAnsi="Angsana New" w:cs="Angsana New"/>
          <w:sz w:val="30"/>
          <w:szCs w:val="30"/>
          <w:u w:val="none"/>
          <w:cs/>
          <w:lang w:val="th-TH"/>
        </w:rPr>
        <w:t>การจัดประเภทรายการใหม่</w:t>
      </w:r>
      <w:bookmarkEnd w:id="30"/>
      <w:r w:rsidRPr="00183CE5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   </w:t>
      </w:r>
    </w:p>
    <w:p w14:paraId="1F6D97EA" w14:textId="77777777" w:rsidR="009E3E80" w:rsidRPr="00183CE5" w:rsidRDefault="009E3E80" w:rsidP="00FE3D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rPr>
          <w:rFonts w:asciiTheme="majorBidi" w:hAnsiTheme="majorBidi" w:cstheme="majorBidi"/>
          <w:sz w:val="16"/>
          <w:szCs w:val="16"/>
          <w:lang w:val="en-GB"/>
        </w:rPr>
      </w:pPr>
    </w:p>
    <w:p w14:paraId="4A69B969" w14:textId="61D4428B" w:rsidR="005B36CB" w:rsidRPr="00183CE5" w:rsidRDefault="005B36CB" w:rsidP="00FE3D84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183CE5">
        <w:rPr>
          <w:rFonts w:ascii="Angsana New" w:hAnsi="Angsana New" w:cs="Angsana New"/>
          <w:sz w:val="30"/>
          <w:szCs w:val="30"/>
          <w:cs/>
        </w:rPr>
        <w:t xml:space="preserve">รายการบางรายการในงบแสดงฐานะการเงิน ณ วันที่ </w:t>
      </w:r>
      <w:r w:rsidRPr="00183CE5">
        <w:rPr>
          <w:rFonts w:ascii="Angsana New" w:hAnsi="Angsana New" w:cs="Angsana New"/>
          <w:sz w:val="30"/>
          <w:szCs w:val="30"/>
          <w:lang w:bidi="th-TH"/>
        </w:rPr>
        <w:t xml:space="preserve">31 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183CE5">
        <w:rPr>
          <w:rFonts w:ascii="Angsana New" w:hAnsi="Angsana New" w:cs="Angsana New"/>
          <w:sz w:val="30"/>
          <w:szCs w:val="30"/>
          <w:lang w:bidi="th-TH"/>
        </w:rPr>
        <w:t xml:space="preserve">2561 </w:t>
      </w:r>
      <w:r w:rsidRPr="00183CE5">
        <w:rPr>
          <w:rFonts w:ascii="Angsana New" w:hAnsi="Angsana New" w:cs="Angsana New"/>
          <w:sz w:val="30"/>
          <w:szCs w:val="30"/>
          <w:cs/>
        </w:rPr>
        <w:t>และงบกำไรขาดทุนเบ็ดเสร็จสำหรับงวด</w:t>
      </w:r>
      <w:r w:rsidR="00CF5CD0" w:rsidRPr="00183CE5">
        <w:rPr>
          <w:rFonts w:ascii="Angsana New" w:hAnsi="Angsana New" w:cs="Angsana New"/>
          <w:sz w:val="30"/>
          <w:szCs w:val="30"/>
          <w:cs/>
        </w:rPr>
        <w:br/>
      </w:r>
      <w:r w:rsidRPr="00183CE5">
        <w:rPr>
          <w:rFonts w:ascii="Angsana New" w:hAnsi="Angsana New" w:cs="Angsana New"/>
          <w:sz w:val="30"/>
          <w:szCs w:val="30"/>
          <w:cs/>
        </w:rPr>
        <w:t>สามเดือน</w:t>
      </w:r>
      <w:r w:rsidR="00CF5CD0" w:rsidRPr="00183CE5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="005F1800" w:rsidRPr="00183CE5">
        <w:rPr>
          <w:rFonts w:ascii="Angsana New" w:hAnsi="Angsana New" w:cs="Angsana New" w:hint="cs"/>
          <w:sz w:val="30"/>
          <w:szCs w:val="30"/>
          <w:cs/>
          <w:lang w:bidi="th-TH"/>
        </w:rPr>
        <w:t>เก้า</w:t>
      </w:r>
      <w:r w:rsidR="00CF5CD0" w:rsidRPr="00183CE5">
        <w:rPr>
          <w:rFonts w:ascii="Angsana New" w:hAnsi="Angsana New" w:cs="Angsana New" w:hint="cs"/>
          <w:sz w:val="30"/>
          <w:szCs w:val="30"/>
          <w:cs/>
          <w:lang w:bidi="th-TH"/>
        </w:rPr>
        <w:t>เดือน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4C4664" w:rsidRPr="00183CE5">
        <w:rPr>
          <w:rFonts w:ascii="Angsana New" w:hAnsi="Angsana New" w:cs="Angsana New"/>
          <w:sz w:val="30"/>
          <w:szCs w:val="30"/>
          <w:lang w:bidi="th-TH"/>
        </w:rPr>
        <w:t xml:space="preserve">30 </w:t>
      </w:r>
      <w:r w:rsidR="0037093A" w:rsidRPr="00183CE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กันยายน</w:t>
      </w:r>
      <w:r w:rsidR="00644985" w:rsidRPr="00183CE5">
        <w:rPr>
          <w:rFonts w:ascii="Angsana New" w:hAnsi="Angsana New" w:cs="Angsana New"/>
          <w:sz w:val="30"/>
          <w:szCs w:val="30"/>
          <w:lang w:val="en-US" w:bidi="th-TH"/>
        </w:rPr>
        <w:t xml:space="preserve"> 256</w:t>
      </w:r>
      <w:r w:rsidR="00CF5CD0" w:rsidRPr="00183CE5">
        <w:rPr>
          <w:rFonts w:ascii="Angsana New" w:hAnsi="Angsana New" w:cs="Angsana New" w:hint="cs"/>
          <w:sz w:val="30"/>
          <w:szCs w:val="30"/>
          <w:cs/>
          <w:lang w:val="en-US" w:bidi="th-TH"/>
        </w:rPr>
        <w:t>1</w:t>
      </w:r>
      <w:r w:rsidRPr="00183CE5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183CE5">
        <w:rPr>
          <w:rFonts w:ascii="Angsana New" w:hAnsi="Angsana New" w:cs="Angsana New"/>
          <w:sz w:val="30"/>
          <w:szCs w:val="30"/>
          <w:cs/>
        </w:rPr>
        <w:t>ซึ่งรวมอยู่ใน</w:t>
      </w:r>
      <w:r w:rsidRPr="00183CE5">
        <w:rPr>
          <w:rFonts w:ascii="Angsana New" w:hAnsi="Angsana New" w:cs="Angsana New" w:hint="cs"/>
          <w:sz w:val="30"/>
          <w:szCs w:val="30"/>
          <w:cs/>
        </w:rPr>
        <w:t>งบ</w:t>
      </w:r>
      <w:r w:rsidRPr="00183CE5">
        <w:rPr>
          <w:rFonts w:ascii="Angsana New" w:hAnsi="Angsana New" w:cs="Angsana New"/>
          <w:sz w:val="30"/>
          <w:szCs w:val="30"/>
          <w:cs/>
        </w:rPr>
        <w:t>การเงินระหว่างกาลปี</w:t>
      </w:r>
      <w:r w:rsidRPr="00183C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83CE5">
        <w:rPr>
          <w:rFonts w:ascii="Angsana New" w:hAnsi="Angsana New" w:cs="Angsana New"/>
          <w:sz w:val="30"/>
          <w:szCs w:val="30"/>
          <w:lang w:bidi="th-TH"/>
        </w:rPr>
        <w:t xml:space="preserve">2562 </w:t>
      </w:r>
      <w:r w:rsidRPr="00183CE5">
        <w:rPr>
          <w:rFonts w:ascii="Angsana New" w:hAnsi="Angsana New" w:cs="Angsana New"/>
          <w:sz w:val="30"/>
          <w:szCs w:val="30"/>
          <w:cs/>
        </w:rPr>
        <w:t>เพื่อวัตถุประสงค์ในการเปรียบเทียบ</w:t>
      </w:r>
      <w:r w:rsidRPr="00183CE5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183CE5">
        <w:rPr>
          <w:rFonts w:ascii="Angsana New" w:hAnsi="Angsana New" w:cs="Angsana New"/>
          <w:sz w:val="30"/>
          <w:szCs w:val="30"/>
          <w:cs/>
        </w:rPr>
        <w:t>ได้มีการจัดประเภทรายการใหม่เพื่อให้สอดคล้องกับการนำเสนอ</w:t>
      </w:r>
      <w:r w:rsidRPr="00183CE5">
        <w:rPr>
          <w:rFonts w:ascii="Angsana New" w:hAnsi="Angsana New" w:cs="Angsana New" w:hint="cs"/>
          <w:sz w:val="30"/>
          <w:szCs w:val="30"/>
          <w:cs/>
        </w:rPr>
        <w:t>งบ</w:t>
      </w:r>
      <w:r w:rsidRPr="00183CE5">
        <w:rPr>
          <w:rFonts w:ascii="Angsana New" w:hAnsi="Angsana New" w:cs="Angsana New"/>
          <w:sz w:val="30"/>
          <w:szCs w:val="30"/>
          <w:cs/>
        </w:rPr>
        <w:t xml:space="preserve">การเงินระหว่างกาลปี </w:t>
      </w:r>
      <w:r w:rsidRPr="00183CE5">
        <w:rPr>
          <w:rFonts w:ascii="Angsana New" w:hAnsi="Angsana New" w:cs="Angsana New"/>
          <w:sz w:val="30"/>
          <w:szCs w:val="30"/>
          <w:lang w:bidi="th-TH"/>
        </w:rPr>
        <w:t>2562</w:t>
      </w:r>
    </w:p>
    <w:p w14:paraId="54FABCF9" w14:textId="77777777" w:rsidR="00AF5FFF" w:rsidRPr="00183CE5" w:rsidRDefault="00AF5FFF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  <w:lang w:val="en-GB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990"/>
        <w:gridCol w:w="270"/>
        <w:gridCol w:w="1080"/>
        <w:gridCol w:w="270"/>
        <w:gridCol w:w="982"/>
        <w:gridCol w:w="8"/>
      </w:tblGrid>
      <w:tr w:rsidR="00183CE5" w:rsidRPr="00183CE5" w14:paraId="229D7C9B" w14:textId="77777777" w:rsidTr="00AF5FFF">
        <w:trPr>
          <w:gridAfter w:val="1"/>
          <w:wAfter w:w="8" w:type="dxa"/>
          <w:trHeight w:val="74"/>
          <w:tblHeader/>
        </w:trPr>
        <w:tc>
          <w:tcPr>
            <w:tcW w:w="5490" w:type="dxa"/>
            <w:shd w:val="clear" w:color="auto" w:fill="auto"/>
          </w:tcPr>
          <w:p w14:paraId="32306F67" w14:textId="77777777" w:rsidR="005B36CB" w:rsidRPr="00183CE5" w:rsidRDefault="005B36CB" w:rsidP="00FE3D84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9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72E9F2F" w14:textId="77777777" w:rsidR="005B36CB" w:rsidRPr="00183CE5" w:rsidRDefault="005B36CB" w:rsidP="00FE3D84">
            <w:pPr>
              <w:pStyle w:val="BodyText"/>
              <w:spacing w:after="0"/>
              <w:ind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83CE5" w:rsidRPr="00183CE5" w14:paraId="6D79F797" w14:textId="77777777" w:rsidTr="00AF5FFF">
        <w:trPr>
          <w:gridAfter w:val="1"/>
          <w:wAfter w:w="8" w:type="dxa"/>
          <w:trHeight w:val="64"/>
          <w:tblHeader/>
        </w:trPr>
        <w:tc>
          <w:tcPr>
            <w:tcW w:w="5490" w:type="dxa"/>
            <w:shd w:val="clear" w:color="auto" w:fill="auto"/>
          </w:tcPr>
          <w:p w14:paraId="0EC2186F" w14:textId="77777777" w:rsidR="005B36CB" w:rsidRPr="00183CE5" w:rsidRDefault="005B36CB" w:rsidP="00FE3D84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73010CC" w14:textId="77777777" w:rsidR="005B36CB" w:rsidRPr="00183CE5" w:rsidRDefault="005B36CB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426"/>
              </w:tabs>
              <w:spacing w:after="0" w:line="340" w:lineRule="exact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cs/>
              </w:rPr>
              <w:t>ก่อนจัดประเภทใหม่</w:t>
            </w:r>
          </w:p>
        </w:tc>
        <w:tc>
          <w:tcPr>
            <w:tcW w:w="270" w:type="dxa"/>
            <w:shd w:val="clear" w:color="auto" w:fill="auto"/>
          </w:tcPr>
          <w:p w14:paraId="1A013DF9" w14:textId="77777777" w:rsidR="005B36CB" w:rsidRPr="00183CE5" w:rsidRDefault="005B36CB" w:rsidP="00FE3D84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CB34775" w14:textId="77777777" w:rsidR="005B36CB" w:rsidRPr="00183CE5" w:rsidRDefault="005B36CB" w:rsidP="00FE3D84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4C930B7" w14:textId="77777777" w:rsidR="005B36CB" w:rsidRPr="00183CE5" w:rsidRDefault="005B36CB" w:rsidP="00FE3D84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70" w:type="dxa"/>
            <w:shd w:val="clear" w:color="auto" w:fill="auto"/>
          </w:tcPr>
          <w:p w14:paraId="755EB4D1" w14:textId="77777777" w:rsidR="005B36CB" w:rsidRPr="00183CE5" w:rsidRDefault="005B36CB" w:rsidP="00FE3D84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auto"/>
          </w:tcPr>
          <w:p w14:paraId="4D4BBC0C" w14:textId="77777777" w:rsidR="005B36CB" w:rsidRPr="00183CE5" w:rsidRDefault="005B36CB" w:rsidP="00FE3D84">
            <w:pPr>
              <w:pStyle w:val="BodyText"/>
              <w:spacing w:after="0" w:line="340" w:lineRule="exact"/>
              <w:ind w:left="-104" w:right="-108" w:hanging="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cs/>
              </w:rPr>
              <w:t>หลังจัด</w:t>
            </w:r>
            <w:r w:rsidR="00AF5FFF" w:rsidRPr="00183CE5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183CE5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ประเภทใหม่</w:t>
            </w:r>
          </w:p>
        </w:tc>
      </w:tr>
      <w:tr w:rsidR="00183CE5" w:rsidRPr="00183CE5" w14:paraId="304C1D03" w14:textId="77777777" w:rsidTr="00AF5FFF">
        <w:trPr>
          <w:trHeight w:val="248"/>
          <w:tblHeader/>
        </w:trPr>
        <w:tc>
          <w:tcPr>
            <w:tcW w:w="5490" w:type="dxa"/>
            <w:shd w:val="clear" w:color="auto" w:fill="auto"/>
          </w:tcPr>
          <w:p w14:paraId="7B1C56E2" w14:textId="77777777" w:rsidR="005B36CB" w:rsidRPr="00183CE5" w:rsidRDefault="005B36CB" w:rsidP="00FE3D84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0" w:type="dxa"/>
            <w:gridSpan w:val="6"/>
            <w:shd w:val="clear" w:color="auto" w:fill="auto"/>
          </w:tcPr>
          <w:p w14:paraId="093E2633" w14:textId="77777777" w:rsidR="005B36CB" w:rsidRPr="00183CE5" w:rsidRDefault="00543760" w:rsidP="00FE3D84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83CE5" w:rsidRPr="00183CE5" w14:paraId="50B442F4" w14:textId="77777777" w:rsidTr="00AF5FFF">
        <w:trPr>
          <w:gridAfter w:val="1"/>
          <w:wAfter w:w="8" w:type="dxa"/>
          <w:trHeight w:val="74"/>
        </w:trPr>
        <w:tc>
          <w:tcPr>
            <w:tcW w:w="5490" w:type="dxa"/>
            <w:shd w:val="clear" w:color="auto" w:fill="auto"/>
          </w:tcPr>
          <w:p w14:paraId="7301D58D" w14:textId="77777777" w:rsidR="005B36CB" w:rsidRPr="00183CE5" w:rsidRDefault="005B36CB" w:rsidP="00FE3D84">
            <w:pPr>
              <w:pStyle w:val="BodyText"/>
              <w:spacing w:after="0"/>
              <w:ind w:left="144" w:right="-108" w:hanging="14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งบแสดงฐานะการเงิน ณ วันที่ 31 ธันวาคม 256</w:t>
            </w:r>
            <w:r w:rsidRPr="00183CE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14:paraId="286A7DC8" w14:textId="77777777" w:rsidR="005B36CB" w:rsidRPr="00183CE5" w:rsidRDefault="005B36CB" w:rsidP="00FE3D8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868295E" w14:textId="77777777" w:rsidR="005B36CB" w:rsidRPr="00183CE5" w:rsidRDefault="005B36CB" w:rsidP="00FE3D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F07A81A" w14:textId="77777777" w:rsidR="005B36CB" w:rsidRPr="00183CE5" w:rsidRDefault="005B36CB" w:rsidP="00FE3D8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3C8ED0D" w14:textId="77777777" w:rsidR="005B36CB" w:rsidRPr="00183CE5" w:rsidRDefault="005B36CB" w:rsidP="00FE3D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auto"/>
          </w:tcPr>
          <w:p w14:paraId="1E3ACC17" w14:textId="77777777" w:rsidR="005B36CB" w:rsidRPr="00183CE5" w:rsidRDefault="005B36CB" w:rsidP="00FE3D8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83CE5" w:rsidRPr="00183CE5" w14:paraId="5B6359E5" w14:textId="77777777" w:rsidTr="00AF5FFF">
        <w:trPr>
          <w:gridAfter w:val="1"/>
          <w:wAfter w:w="8" w:type="dxa"/>
          <w:trHeight w:val="74"/>
        </w:trPr>
        <w:tc>
          <w:tcPr>
            <w:tcW w:w="5490" w:type="dxa"/>
            <w:shd w:val="clear" w:color="auto" w:fill="auto"/>
          </w:tcPr>
          <w:p w14:paraId="2E79781D" w14:textId="77777777" w:rsidR="00AF5FFF" w:rsidRPr="00183CE5" w:rsidRDefault="005B36CB" w:rsidP="00FE3D84">
            <w:pPr>
              <w:pStyle w:val="BodyText"/>
              <w:spacing w:after="0"/>
              <w:ind w:left="156" w:right="-108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ลูกหนี้สินเชื่อแก่ผู้บริโภคโดยมีสินทรัพย์ค้ำประกันที่</w:t>
            </w:r>
          </w:p>
          <w:p w14:paraId="0501B27A" w14:textId="77777777" w:rsidR="005B36CB" w:rsidRPr="00183CE5" w:rsidRDefault="00AF5FFF" w:rsidP="00FE3D84">
            <w:pPr>
              <w:pStyle w:val="BodyText"/>
              <w:spacing w:after="0"/>
              <w:ind w:left="156" w:right="-108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5B36CB" w:rsidRPr="00183CE5">
              <w:rPr>
                <w:rFonts w:asciiTheme="majorBidi" w:hAnsiTheme="majorBidi" w:cstheme="majorBidi"/>
                <w:sz w:val="26"/>
                <w:szCs w:val="26"/>
                <w:cs/>
              </w:rPr>
              <w:t>ถึงกำหนดชำระภายในหนึ่งปี</w:t>
            </w:r>
          </w:p>
        </w:tc>
        <w:tc>
          <w:tcPr>
            <w:tcW w:w="990" w:type="dxa"/>
            <w:shd w:val="clear" w:color="auto" w:fill="auto"/>
          </w:tcPr>
          <w:p w14:paraId="2D289FCE" w14:textId="77777777" w:rsidR="00CD1875" w:rsidRPr="00183CE5" w:rsidRDefault="00C6172A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86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  <w:p w14:paraId="0A875F22" w14:textId="77777777" w:rsidR="005B36CB" w:rsidRPr="00183CE5" w:rsidRDefault="00CD1875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86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5B36CB" w:rsidRPr="00183CE5">
              <w:rPr>
                <w:rFonts w:asciiTheme="majorBidi" w:hAnsiTheme="majorBidi" w:cstheme="majorBidi"/>
                <w:sz w:val="26"/>
                <w:szCs w:val="26"/>
              </w:rPr>
              <w:t>230,733</w:t>
            </w:r>
          </w:p>
        </w:tc>
        <w:tc>
          <w:tcPr>
            <w:tcW w:w="270" w:type="dxa"/>
            <w:shd w:val="clear" w:color="auto" w:fill="auto"/>
          </w:tcPr>
          <w:p w14:paraId="06593ECC" w14:textId="77777777" w:rsidR="005B36CB" w:rsidRPr="00183CE5" w:rsidRDefault="005B36CB" w:rsidP="00FE3D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8CAC85D" w14:textId="77777777" w:rsidR="00CD1875" w:rsidRPr="00183CE5" w:rsidRDefault="00CD1875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67570BB" w14:textId="77777777" w:rsidR="005B36CB" w:rsidRPr="00183CE5" w:rsidRDefault="00CD1875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5B36CB" w:rsidRPr="00183CE5">
              <w:rPr>
                <w:rFonts w:asciiTheme="majorBidi" w:hAnsiTheme="majorBidi" w:cstheme="majorBidi"/>
                <w:sz w:val="26"/>
                <w:szCs w:val="26"/>
              </w:rPr>
              <w:t>(230,733)</w:t>
            </w:r>
          </w:p>
        </w:tc>
        <w:tc>
          <w:tcPr>
            <w:tcW w:w="270" w:type="dxa"/>
            <w:shd w:val="clear" w:color="auto" w:fill="auto"/>
          </w:tcPr>
          <w:p w14:paraId="62725A59" w14:textId="77777777" w:rsidR="005B36CB" w:rsidRPr="00183CE5" w:rsidRDefault="005B36CB" w:rsidP="00FE3D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auto"/>
          </w:tcPr>
          <w:p w14:paraId="5800ECCF" w14:textId="77777777" w:rsidR="00CD1875" w:rsidRPr="00183CE5" w:rsidRDefault="00543760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526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  <w:p w14:paraId="3689B14B" w14:textId="77777777" w:rsidR="005B36CB" w:rsidRPr="00183CE5" w:rsidRDefault="00CD1875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526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5B36CB" w:rsidRPr="00183C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83CE5" w:rsidRPr="00183CE5" w14:paraId="35A64FAB" w14:textId="77777777" w:rsidTr="00AF5FFF">
        <w:trPr>
          <w:gridAfter w:val="1"/>
          <w:wAfter w:w="8" w:type="dxa"/>
          <w:trHeight w:val="74"/>
        </w:trPr>
        <w:tc>
          <w:tcPr>
            <w:tcW w:w="5490" w:type="dxa"/>
            <w:shd w:val="clear" w:color="auto" w:fill="auto"/>
          </w:tcPr>
          <w:p w14:paraId="0D7C8341" w14:textId="77777777" w:rsidR="005B36CB" w:rsidRPr="00183CE5" w:rsidRDefault="00A22132" w:rsidP="00FE3D84">
            <w:pPr>
              <w:pStyle w:val="BodyText"/>
              <w:spacing w:after="0"/>
              <w:ind w:left="156" w:right="-108" w:hanging="15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</w:t>
            </w:r>
            <w:r w:rsidR="005B36CB" w:rsidRPr="00183CE5">
              <w:rPr>
                <w:rFonts w:asciiTheme="majorBidi" w:hAnsiTheme="majorBidi" w:cstheme="majorBidi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990" w:type="dxa"/>
            <w:shd w:val="clear" w:color="auto" w:fill="auto"/>
          </w:tcPr>
          <w:p w14:paraId="7CC41F04" w14:textId="77777777" w:rsidR="005B36CB" w:rsidRPr="00183CE5" w:rsidRDefault="00C6172A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516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5B36CB" w:rsidRPr="00183C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E6C475" w14:textId="77777777" w:rsidR="005B36CB" w:rsidRPr="00183CE5" w:rsidRDefault="005B36CB" w:rsidP="00FE3D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20B7479" w14:textId="77777777" w:rsidR="005B36CB" w:rsidRPr="00183CE5" w:rsidRDefault="00C6172A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5B36CB" w:rsidRPr="00183CE5">
              <w:rPr>
                <w:rFonts w:asciiTheme="majorBidi" w:hAnsiTheme="majorBidi" w:cstheme="majorBidi"/>
                <w:sz w:val="26"/>
                <w:szCs w:val="26"/>
              </w:rPr>
              <w:t>230,733</w:t>
            </w:r>
          </w:p>
        </w:tc>
        <w:tc>
          <w:tcPr>
            <w:tcW w:w="270" w:type="dxa"/>
            <w:shd w:val="clear" w:color="auto" w:fill="auto"/>
          </w:tcPr>
          <w:p w14:paraId="1C803A19" w14:textId="77777777" w:rsidR="005B36CB" w:rsidRPr="00183CE5" w:rsidRDefault="005B36CB" w:rsidP="00FE3D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auto"/>
          </w:tcPr>
          <w:p w14:paraId="7E419962" w14:textId="77777777" w:rsidR="005B36CB" w:rsidRPr="00183CE5" w:rsidRDefault="00C6172A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6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5B36CB" w:rsidRPr="00183CE5">
              <w:rPr>
                <w:rFonts w:asciiTheme="majorBidi" w:hAnsiTheme="majorBidi" w:cstheme="majorBidi"/>
                <w:sz w:val="26"/>
                <w:szCs w:val="26"/>
              </w:rPr>
              <w:t>230,733</w:t>
            </w:r>
          </w:p>
        </w:tc>
      </w:tr>
      <w:tr w:rsidR="00183CE5" w:rsidRPr="00183CE5" w14:paraId="78B05627" w14:textId="77777777" w:rsidTr="00AF5FFF">
        <w:trPr>
          <w:gridAfter w:val="1"/>
          <w:wAfter w:w="8" w:type="dxa"/>
          <w:trHeight w:val="261"/>
        </w:trPr>
        <w:tc>
          <w:tcPr>
            <w:tcW w:w="5490" w:type="dxa"/>
            <w:shd w:val="clear" w:color="auto" w:fill="auto"/>
          </w:tcPr>
          <w:p w14:paraId="484B31C1" w14:textId="77777777" w:rsidR="005B36CB" w:rsidRPr="00183CE5" w:rsidRDefault="005B36CB" w:rsidP="00FE3D84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ลูกหนี้เงินให้กู้ยืมและดอกเบี้ยค้างรับที่ถึงกำหนดชำระภายในหนึ่งปี</w:t>
            </w:r>
          </w:p>
        </w:tc>
        <w:tc>
          <w:tcPr>
            <w:tcW w:w="990" w:type="dxa"/>
            <w:shd w:val="clear" w:color="auto" w:fill="auto"/>
          </w:tcPr>
          <w:p w14:paraId="07C0A2C4" w14:textId="77777777" w:rsidR="005B36CB" w:rsidRPr="00183CE5" w:rsidRDefault="00C6172A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86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5B36CB" w:rsidRPr="00183CE5">
              <w:rPr>
                <w:rFonts w:asciiTheme="majorBidi" w:hAnsiTheme="majorBidi" w:cstheme="majorBidi"/>
                <w:sz w:val="26"/>
                <w:szCs w:val="26"/>
              </w:rPr>
              <w:t>42,123</w:t>
            </w:r>
          </w:p>
        </w:tc>
        <w:tc>
          <w:tcPr>
            <w:tcW w:w="270" w:type="dxa"/>
            <w:shd w:val="clear" w:color="auto" w:fill="auto"/>
          </w:tcPr>
          <w:p w14:paraId="0430F107" w14:textId="77777777" w:rsidR="005B36CB" w:rsidRPr="00183CE5" w:rsidRDefault="005B36CB" w:rsidP="00FE3D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49B5961" w14:textId="77777777" w:rsidR="005B36CB" w:rsidRPr="00183CE5" w:rsidRDefault="00C6172A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5B36CB" w:rsidRPr="00183CE5">
              <w:rPr>
                <w:rFonts w:asciiTheme="majorBidi" w:hAnsiTheme="majorBidi" w:cstheme="majorBidi"/>
                <w:sz w:val="26"/>
                <w:szCs w:val="26"/>
              </w:rPr>
              <w:t>(42,123)</w:t>
            </w:r>
          </w:p>
        </w:tc>
        <w:tc>
          <w:tcPr>
            <w:tcW w:w="270" w:type="dxa"/>
            <w:shd w:val="clear" w:color="auto" w:fill="auto"/>
          </w:tcPr>
          <w:p w14:paraId="36C0D526" w14:textId="77777777" w:rsidR="005B36CB" w:rsidRPr="00183CE5" w:rsidRDefault="005B36CB" w:rsidP="00FE3D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auto"/>
          </w:tcPr>
          <w:p w14:paraId="1EBDF6C3" w14:textId="77777777" w:rsidR="005B36CB" w:rsidRPr="00183CE5" w:rsidRDefault="003924C9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526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5B36CB" w:rsidRPr="00183C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83CE5" w:rsidRPr="00183CE5" w14:paraId="1E39CB1E" w14:textId="77777777" w:rsidTr="00AF5FFF">
        <w:trPr>
          <w:gridAfter w:val="1"/>
          <w:wAfter w:w="8" w:type="dxa"/>
          <w:trHeight w:val="261"/>
        </w:trPr>
        <w:tc>
          <w:tcPr>
            <w:tcW w:w="5490" w:type="dxa"/>
            <w:shd w:val="clear" w:color="auto" w:fill="auto"/>
          </w:tcPr>
          <w:p w14:paraId="1FE602AB" w14:textId="77777777" w:rsidR="005B36CB" w:rsidRPr="00183CE5" w:rsidRDefault="00A22132" w:rsidP="00FE3D84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</w:t>
            </w:r>
            <w:r w:rsidR="002A4595" w:rsidRPr="00183CE5">
              <w:rPr>
                <w:rFonts w:asciiTheme="majorBidi" w:hAnsiTheme="majorBidi" w:cstheme="majorBidi"/>
                <w:sz w:val="26"/>
                <w:szCs w:val="26"/>
                <w:cs/>
              </w:rPr>
              <w:t>สินเชื่อภาคธุรกิจ</w:t>
            </w:r>
            <w:r w:rsidR="005B36CB" w:rsidRPr="00183CE5">
              <w:rPr>
                <w:rFonts w:asciiTheme="majorBidi" w:hAnsiTheme="majorBidi" w:cstheme="majorBidi"/>
                <w:sz w:val="26"/>
                <w:szCs w:val="26"/>
                <w:cs/>
              </w:rPr>
              <w:t>และดอกเบี้ยค้างรับที่</w:t>
            </w:r>
            <w:r w:rsidR="009E3E80" w:rsidRPr="00183CE5">
              <w:rPr>
                <w:rFonts w:asciiTheme="majorBidi" w:hAnsiTheme="majorBidi" w:cstheme="majorBidi"/>
                <w:sz w:val="26"/>
                <w:szCs w:val="26"/>
                <w:cs/>
              </w:rPr>
              <w:t>ถึงกำหนดชำระภายในหนึ่งปี</w:t>
            </w:r>
          </w:p>
        </w:tc>
        <w:tc>
          <w:tcPr>
            <w:tcW w:w="990" w:type="dxa"/>
            <w:shd w:val="clear" w:color="auto" w:fill="auto"/>
          </w:tcPr>
          <w:p w14:paraId="56010E32" w14:textId="77777777" w:rsidR="005B36CB" w:rsidRPr="00183CE5" w:rsidRDefault="00C6172A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516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5B36CB" w:rsidRPr="00183C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8A7739" w14:textId="77777777" w:rsidR="005B36CB" w:rsidRPr="00183CE5" w:rsidRDefault="005B36CB" w:rsidP="00FE3D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80C7E21" w14:textId="77777777" w:rsidR="005B36CB" w:rsidRPr="00183CE5" w:rsidRDefault="00C6172A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5B36CB" w:rsidRPr="00183CE5">
              <w:rPr>
                <w:rFonts w:asciiTheme="majorBidi" w:hAnsiTheme="majorBidi" w:cstheme="majorBidi"/>
                <w:sz w:val="26"/>
                <w:szCs w:val="26"/>
              </w:rPr>
              <w:t>42,123</w:t>
            </w:r>
          </w:p>
        </w:tc>
        <w:tc>
          <w:tcPr>
            <w:tcW w:w="270" w:type="dxa"/>
            <w:shd w:val="clear" w:color="auto" w:fill="auto"/>
          </w:tcPr>
          <w:p w14:paraId="524F8936" w14:textId="77777777" w:rsidR="005B36CB" w:rsidRPr="00183CE5" w:rsidRDefault="005B36CB" w:rsidP="00FE3D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auto"/>
          </w:tcPr>
          <w:p w14:paraId="504FBE06" w14:textId="77777777" w:rsidR="005B36CB" w:rsidRPr="00183CE5" w:rsidRDefault="003924C9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6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5B36CB" w:rsidRPr="00183CE5">
              <w:rPr>
                <w:rFonts w:asciiTheme="majorBidi" w:hAnsiTheme="majorBidi" w:cstheme="majorBidi"/>
                <w:sz w:val="26"/>
                <w:szCs w:val="26"/>
              </w:rPr>
              <w:t>42,123</w:t>
            </w:r>
          </w:p>
        </w:tc>
      </w:tr>
      <w:tr w:rsidR="00183CE5" w:rsidRPr="00183CE5" w14:paraId="637B1AA5" w14:textId="77777777" w:rsidTr="00AF5FFF">
        <w:trPr>
          <w:gridAfter w:val="1"/>
          <w:wAfter w:w="8" w:type="dxa"/>
          <w:trHeight w:val="261"/>
        </w:trPr>
        <w:tc>
          <w:tcPr>
            <w:tcW w:w="5490" w:type="dxa"/>
            <w:shd w:val="clear" w:color="auto" w:fill="auto"/>
          </w:tcPr>
          <w:p w14:paraId="2A31F6B2" w14:textId="77777777" w:rsidR="00AF5FFF" w:rsidRPr="00183CE5" w:rsidRDefault="005B36CB" w:rsidP="00FE3D84">
            <w:pPr>
              <w:pStyle w:val="BodyText"/>
              <w:spacing w:after="0"/>
              <w:ind w:left="156" w:right="-108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ลูกหนี้สินเชื่อแก่ผู้บริโภคโดยมีสินทรัพย์ค้ำประกันที่ถึง</w:t>
            </w:r>
          </w:p>
          <w:p w14:paraId="59D1D85D" w14:textId="77777777" w:rsidR="005B36CB" w:rsidRPr="00183CE5" w:rsidRDefault="00AF5FFF" w:rsidP="00FE3D84">
            <w:pPr>
              <w:pStyle w:val="BodyText"/>
              <w:spacing w:after="0"/>
              <w:ind w:left="156" w:right="-108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5B36CB" w:rsidRPr="00183CE5">
              <w:rPr>
                <w:rFonts w:asciiTheme="majorBidi" w:hAnsiTheme="majorBidi" w:cstheme="majorBidi"/>
                <w:sz w:val="26"/>
                <w:szCs w:val="26"/>
                <w:cs/>
              </w:rPr>
              <w:t>กำหนดชำระเกินกว่าหนึ่งปี</w:t>
            </w:r>
          </w:p>
        </w:tc>
        <w:tc>
          <w:tcPr>
            <w:tcW w:w="990" w:type="dxa"/>
            <w:shd w:val="clear" w:color="auto" w:fill="auto"/>
          </w:tcPr>
          <w:p w14:paraId="62664F7C" w14:textId="77777777" w:rsidR="00CD1875" w:rsidRPr="00183CE5" w:rsidRDefault="00CD1875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86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A0430E0" w14:textId="77777777" w:rsidR="005B36CB" w:rsidRPr="00183CE5" w:rsidRDefault="00C6172A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86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5B36CB" w:rsidRPr="00183CE5">
              <w:rPr>
                <w:rFonts w:asciiTheme="majorBidi" w:hAnsiTheme="majorBidi" w:cstheme="majorBidi"/>
                <w:sz w:val="26"/>
                <w:szCs w:val="26"/>
              </w:rPr>
              <w:t>64,554</w:t>
            </w:r>
          </w:p>
        </w:tc>
        <w:tc>
          <w:tcPr>
            <w:tcW w:w="270" w:type="dxa"/>
            <w:shd w:val="clear" w:color="auto" w:fill="auto"/>
          </w:tcPr>
          <w:p w14:paraId="5DD3B945" w14:textId="77777777" w:rsidR="005B36CB" w:rsidRPr="00183CE5" w:rsidRDefault="005B36CB" w:rsidP="00FE3D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E77793D" w14:textId="77777777" w:rsidR="00CD1875" w:rsidRPr="00183CE5" w:rsidRDefault="00C6172A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  <w:p w14:paraId="6872E596" w14:textId="77777777" w:rsidR="005B36CB" w:rsidRPr="00183CE5" w:rsidRDefault="00CD1875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5B36CB" w:rsidRPr="00183CE5">
              <w:rPr>
                <w:rFonts w:asciiTheme="majorBidi" w:hAnsiTheme="majorBidi" w:cstheme="majorBidi"/>
                <w:sz w:val="26"/>
                <w:szCs w:val="26"/>
              </w:rPr>
              <w:t>(64,554)</w:t>
            </w:r>
          </w:p>
        </w:tc>
        <w:tc>
          <w:tcPr>
            <w:tcW w:w="270" w:type="dxa"/>
            <w:shd w:val="clear" w:color="auto" w:fill="auto"/>
          </w:tcPr>
          <w:p w14:paraId="1ADE8FD3" w14:textId="77777777" w:rsidR="005B36CB" w:rsidRPr="00183CE5" w:rsidRDefault="005B36CB" w:rsidP="00FE3D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auto"/>
          </w:tcPr>
          <w:p w14:paraId="67404D71" w14:textId="77777777" w:rsidR="00CD1875" w:rsidRPr="00183CE5" w:rsidRDefault="00C6172A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526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  <w:p w14:paraId="28E7E64F" w14:textId="77777777" w:rsidR="005B36CB" w:rsidRPr="00183CE5" w:rsidRDefault="00CD1875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526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5B36CB" w:rsidRPr="00183C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83CE5" w:rsidRPr="00183CE5" w14:paraId="7B50A6C2" w14:textId="77777777" w:rsidTr="00AF5FFF">
        <w:trPr>
          <w:gridAfter w:val="1"/>
          <w:wAfter w:w="8" w:type="dxa"/>
          <w:trHeight w:val="261"/>
        </w:trPr>
        <w:tc>
          <w:tcPr>
            <w:tcW w:w="5490" w:type="dxa"/>
            <w:shd w:val="clear" w:color="auto" w:fill="auto"/>
          </w:tcPr>
          <w:p w14:paraId="04BA23C1" w14:textId="77777777" w:rsidR="005B36CB" w:rsidRPr="00183CE5" w:rsidRDefault="00A22132" w:rsidP="00FE3D84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</w:t>
            </w:r>
            <w:r w:rsidR="005B36CB" w:rsidRPr="00183CE5">
              <w:rPr>
                <w:rFonts w:asciiTheme="majorBidi" w:hAnsiTheme="majorBidi" w:cstheme="majorBidi"/>
                <w:sz w:val="26"/>
                <w:szCs w:val="26"/>
                <w:cs/>
              </w:rPr>
              <w:t>ที่ถึงกำหนดชำระเกินกว่าหนึ่งปี</w:t>
            </w:r>
          </w:p>
        </w:tc>
        <w:tc>
          <w:tcPr>
            <w:tcW w:w="990" w:type="dxa"/>
            <w:shd w:val="clear" w:color="auto" w:fill="auto"/>
          </w:tcPr>
          <w:p w14:paraId="73FA6798" w14:textId="77777777" w:rsidR="005B36CB" w:rsidRPr="00183CE5" w:rsidRDefault="00C6172A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516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5B36CB" w:rsidRPr="00183CE5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183CE5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shd w:val="clear" w:color="auto" w:fill="auto"/>
          </w:tcPr>
          <w:p w14:paraId="6865332B" w14:textId="77777777" w:rsidR="005B36CB" w:rsidRPr="00183CE5" w:rsidRDefault="005B36CB" w:rsidP="00FE3D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D68E9B1" w14:textId="77777777" w:rsidR="005B36CB" w:rsidRPr="00183CE5" w:rsidRDefault="00C6172A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5B36CB" w:rsidRPr="00183CE5">
              <w:rPr>
                <w:rFonts w:asciiTheme="majorBidi" w:hAnsiTheme="majorBidi" w:cstheme="majorBidi"/>
                <w:sz w:val="26"/>
                <w:szCs w:val="26"/>
              </w:rPr>
              <w:t>64,554</w:t>
            </w:r>
          </w:p>
        </w:tc>
        <w:tc>
          <w:tcPr>
            <w:tcW w:w="270" w:type="dxa"/>
            <w:shd w:val="clear" w:color="auto" w:fill="auto"/>
          </w:tcPr>
          <w:p w14:paraId="0CD9E274" w14:textId="77777777" w:rsidR="005B36CB" w:rsidRPr="00183CE5" w:rsidRDefault="005B36CB" w:rsidP="00FE3D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auto"/>
          </w:tcPr>
          <w:p w14:paraId="1DD123A1" w14:textId="77777777" w:rsidR="005B36CB" w:rsidRPr="00183CE5" w:rsidRDefault="003924C9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6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5B36CB" w:rsidRPr="00183CE5">
              <w:rPr>
                <w:rFonts w:asciiTheme="majorBidi" w:hAnsiTheme="majorBidi" w:cstheme="majorBidi"/>
                <w:sz w:val="26"/>
                <w:szCs w:val="26"/>
              </w:rPr>
              <w:t>64,554</w:t>
            </w:r>
          </w:p>
        </w:tc>
      </w:tr>
      <w:tr w:rsidR="00183CE5" w:rsidRPr="00183CE5" w14:paraId="6D0BAA0B" w14:textId="77777777" w:rsidTr="00AC0952">
        <w:trPr>
          <w:gridAfter w:val="1"/>
          <w:wAfter w:w="8" w:type="dxa"/>
          <w:trHeight w:val="190"/>
        </w:trPr>
        <w:tc>
          <w:tcPr>
            <w:tcW w:w="5490" w:type="dxa"/>
            <w:shd w:val="clear" w:color="auto" w:fill="auto"/>
          </w:tcPr>
          <w:p w14:paraId="601A676C" w14:textId="77777777" w:rsidR="001810CD" w:rsidRPr="00183CE5" w:rsidRDefault="001810CD" w:rsidP="00FE3D84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FFE7951" w14:textId="77777777" w:rsidR="001810CD" w:rsidRPr="00183CE5" w:rsidRDefault="001810CD" w:rsidP="00FE3D8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0810586" w14:textId="77777777" w:rsidR="001810CD" w:rsidRPr="00183CE5" w:rsidRDefault="001810CD" w:rsidP="00FE3D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BDAB23" w14:textId="77777777" w:rsidR="001810CD" w:rsidRPr="00183CE5" w:rsidRDefault="001810CD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521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shd w:val="clear" w:color="auto" w:fill="auto"/>
          </w:tcPr>
          <w:p w14:paraId="475B462A" w14:textId="77777777" w:rsidR="001810CD" w:rsidRPr="00183CE5" w:rsidRDefault="001810CD" w:rsidP="00FE3D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auto"/>
          </w:tcPr>
          <w:p w14:paraId="139F9B0B" w14:textId="77777777" w:rsidR="001810CD" w:rsidRPr="00183CE5" w:rsidRDefault="001810CD" w:rsidP="00FE3D8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83CE5" w:rsidRPr="00183CE5" w14:paraId="42F9F719" w14:textId="77777777" w:rsidTr="00AF5FFF">
        <w:trPr>
          <w:gridAfter w:val="1"/>
          <w:wAfter w:w="8" w:type="dxa"/>
          <w:trHeight w:val="74"/>
        </w:trPr>
        <w:tc>
          <w:tcPr>
            <w:tcW w:w="5490" w:type="dxa"/>
            <w:shd w:val="clear" w:color="auto" w:fill="auto"/>
          </w:tcPr>
          <w:p w14:paraId="738758E9" w14:textId="77777777" w:rsidR="001810CD" w:rsidRPr="00183CE5" w:rsidRDefault="001810CD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งบกำไรขาดทุนเบ็ดเสร็จสำหรับงวดสามเดือนสิ้นสุด</w:t>
            </w:r>
          </w:p>
          <w:p w14:paraId="2A6AD8A9" w14:textId="780D6112" w:rsidR="001810CD" w:rsidRPr="00183CE5" w:rsidRDefault="001810CD" w:rsidP="00FE3D84">
            <w:pPr>
              <w:pStyle w:val="BodyText"/>
              <w:spacing w:after="0"/>
              <w:ind w:left="144" w:right="-108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 </w:t>
            </w:r>
            <w:r w:rsidR="00CF5CD0" w:rsidRPr="00183CE5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30 </w:t>
            </w:r>
            <w:r w:rsidR="0037093A" w:rsidRPr="00183CE5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Pr="00183CE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256</w:t>
            </w:r>
            <w:r w:rsidRPr="00183CE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14:paraId="6006822A" w14:textId="77777777" w:rsidR="001810CD" w:rsidRPr="00183CE5" w:rsidRDefault="001810CD" w:rsidP="00FE3D8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4BC7CFE" w14:textId="77777777" w:rsidR="001810CD" w:rsidRPr="00183CE5" w:rsidRDefault="001810CD" w:rsidP="00FE3D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E140026" w14:textId="77777777" w:rsidR="001810CD" w:rsidRPr="00183CE5" w:rsidRDefault="001810CD" w:rsidP="00FE3D8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056B6F3" w14:textId="77777777" w:rsidR="001810CD" w:rsidRPr="00183CE5" w:rsidRDefault="001810CD" w:rsidP="00FE3D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auto"/>
          </w:tcPr>
          <w:p w14:paraId="79B57FEF" w14:textId="77777777" w:rsidR="001810CD" w:rsidRPr="00183CE5" w:rsidRDefault="001810CD" w:rsidP="00FE3D8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83CE5" w:rsidRPr="00183CE5" w14:paraId="22C20CD4" w14:textId="77777777" w:rsidTr="00AF5FFF">
        <w:trPr>
          <w:gridAfter w:val="1"/>
          <w:wAfter w:w="8" w:type="dxa"/>
          <w:trHeight w:val="248"/>
        </w:trPr>
        <w:tc>
          <w:tcPr>
            <w:tcW w:w="5490" w:type="dxa"/>
            <w:shd w:val="clear" w:color="auto" w:fill="auto"/>
          </w:tcPr>
          <w:p w14:paraId="0A895CEB" w14:textId="77777777" w:rsidR="00071F73" w:rsidRPr="00183CE5" w:rsidRDefault="00071F73" w:rsidP="00FE3D84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 w:rsidRPr="00183CE5">
              <w:rPr>
                <w:rFonts w:asciiTheme="majorBidi" w:hAnsiTheme="majorBidi" w:cstheme="majorBidi" w:hint="cs"/>
                <w:sz w:val="26"/>
                <w:szCs w:val="26"/>
                <w:cs/>
              </w:rPr>
              <w:t>ดอกเบี้ย</w:t>
            </w:r>
            <w:r w:rsidRPr="00183CE5">
              <w:rPr>
                <w:rFonts w:asciiTheme="majorBidi" w:hAnsiTheme="majorBidi" w:cstheme="majorBidi"/>
                <w:sz w:val="26"/>
                <w:szCs w:val="26"/>
                <w:cs/>
              </w:rPr>
              <w:t>จากสินเชื่อแก่ผู้บริโภคโดยมีสินทรัพย์ค้ำประกัน</w:t>
            </w:r>
          </w:p>
        </w:tc>
        <w:tc>
          <w:tcPr>
            <w:tcW w:w="990" w:type="dxa"/>
            <w:shd w:val="clear" w:color="auto" w:fill="auto"/>
          </w:tcPr>
          <w:p w14:paraId="52BE46E3" w14:textId="72CC6BD1" w:rsidR="00071F73" w:rsidRPr="00183CE5" w:rsidRDefault="00B0208F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15"/>
              </w:tabs>
              <w:spacing w:after="0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39,607</w:t>
            </w:r>
          </w:p>
        </w:tc>
        <w:tc>
          <w:tcPr>
            <w:tcW w:w="270" w:type="dxa"/>
            <w:shd w:val="clear" w:color="auto" w:fill="auto"/>
          </w:tcPr>
          <w:p w14:paraId="68B2500C" w14:textId="77777777" w:rsidR="00071F73" w:rsidRPr="00183CE5" w:rsidRDefault="00071F73" w:rsidP="00FE3D84">
            <w:pPr>
              <w:pStyle w:val="BodyText"/>
              <w:tabs>
                <w:tab w:val="clear" w:pos="227"/>
                <w:tab w:val="clear" w:pos="680"/>
                <w:tab w:val="left" w:pos="777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1BB5D78B" w14:textId="3F7F28A4" w:rsidR="00071F73" w:rsidRPr="00183CE5" w:rsidRDefault="00B0208F" w:rsidP="00FE3D84">
            <w:pPr>
              <w:pStyle w:val="BodyText"/>
              <w:tabs>
                <w:tab w:val="clear" w:pos="227"/>
                <w:tab w:val="clear" w:pos="680"/>
                <w:tab w:val="clear" w:pos="907"/>
              </w:tabs>
              <w:spacing w:after="0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(39,607)</w:t>
            </w:r>
          </w:p>
        </w:tc>
        <w:tc>
          <w:tcPr>
            <w:tcW w:w="270" w:type="dxa"/>
            <w:shd w:val="clear" w:color="auto" w:fill="auto"/>
          </w:tcPr>
          <w:p w14:paraId="2A1ABAA7" w14:textId="77777777" w:rsidR="00071F73" w:rsidRPr="00183CE5" w:rsidRDefault="00071F73" w:rsidP="00FE3D84">
            <w:pPr>
              <w:pStyle w:val="BodyText"/>
              <w:tabs>
                <w:tab w:val="clear" w:pos="227"/>
                <w:tab w:val="clear" w:pos="680"/>
                <w:tab w:val="left" w:pos="777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82" w:type="dxa"/>
            <w:shd w:val="clear" w:color="auto" w:fill="auto"/>
          </w:tcPr>
          <w:p w14:paraId="5E775343" w14:textId="77777777" w:rsidR="00071F73" w:rsidRPr="00183CE5" w:rsidRDefault="00071F73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52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83CE5" w:rsidRPr="00183CE5" w14:paraId="7DA7267C" w14:textId="77777777" w:rsidTr="00AF5FFF">
        <w:trPr>
          <w:gridAfter w:val="1"/>
          <w:wAfter w:w="8" w:type="dxa"/>
          <w:trHeight w:val="248"/>
        </w:trPr>
        <w:tc>
          <w:tcPr>
            <w:tcW w:w="5490" w:type="dxa"/>
            <w:shd w:val="clear" w:color="auto" w:fill="auto"/>
          </w:tcPr>
          <w:p w14:paraId="0972F28B" w14:textId="77777777" w:rsidR="00071F73" w:rsidRPr="00183CE5" w:rsidRDefault="00071F73" w:rsidP="00FE3D84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รายได้ดอกเบี้ยจากสินเชื่อ</w:t>
            </w:r>
          </w:p>
        </w:tc>
        <w:tc>
          <w:tcPr>
            <w:tcW w:w="990" w:type="dxa"/>
            <w:shd w:val="clear" w:color="auto" w:fill="auto"/>
          </w:tcPr>
          <w:p w14:paraId="19CF6397" w14:textId="77777777" w:rsidR="00071F73" w:rsidRPr="00183CE5" w:rsidRDefault="00071F73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516"/>
                <w:tab w:val="decimal" w:pos="615"/>
              </w:tabs>
              <w:spacing w:after="0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2C47F6" w14:textId="77777777" w:rsidR="00071F73" w:rsidRPr="00183CE5" w:rsidRDefault="00071F73" w:rsidP="00FE3D84">
            <w:pPr>
              <w:pStyle w:val="BodyText"/>
              <w:tabs>
                <w:tab w:val="clear" w:pos="227"/>
                <w:tab w:val="clear" w:pos="680"/>
                <w:tab w:val="left" w:pos="777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71D1735E" w14:textId="6A242D57" w:rsidR="00071F73" w:rsidRPr="00183CE5" w:rsidRDefault="00B0208F" w:rsidP="00FE3D84">
            <w:pPr>
              <w:pStyle w:val="BodyText"/>
              <w:tabs>
                <w:tab w:val="clear" w:pos="227"/>
                <w:tab w:val="clear" w:pos="680"/>
                <w:tab w:val="clear" w:pos="907"/>
                <w:tab w:val="left" w:pos="777"/>
              </w:tabs>
              <w:spacing w:after="0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39,607</w:t>
            </w:r>
          </w:p>
        </w:tc>
        <w:tc>
          <w:tcPr>
            <w:tcW w:w="270" w:type="dxa"/>
            <w:shd w:val="clear" w:color="auto" w:fill="auto"/>
          </w:tcPr>
          <w:p w14:paraId="0B43D689" w14:textId="77777777" w:rsidR="00071F73" w:rsidRPr="00183CE5" w:rsidRDefault="00071F73" w:rsidP="00FE3D84">
            <w:pPr>
              <w:pStyle w:val="BodyText"/>
              <w:tabs>
                <w:tab w:val="clear" w:pos="227"/>
                <w:tab w:val="clear" w:pos="680"/>
                <w:tab w:val="left" w:pos="777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82" w:type="dxa"/>
            <w:shd w:val="clear" w:color="auto" w:fill="auto"/>
          </w:tcPr>
          <w:p w14:paraId="448A0323" w14:textId="04FD4CFA" w:rsidR="00071F73" w:rsidRPr="00183CE5" w:rsidRDefault="00B0208F" w:rsidP="00FE3D84">
            <w:pPr>
              <w:pStyle w:val="BodyText"/>
              <w:tabs>
                <w:tab w:val="clear" w:pos="227"/>
                <w:tab w:val="clear" w:pos="680"/>
                <w:tab w:val="clear" w:pos="907"/>
                <w:tab w:val="left" w:pos="562"/>
                <w:tab w:val="left" w:pos="704"/>
              </w:tabs>
              <w:spacing w:after="0"/>
              <w:ind w:right="-69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39,607</w:t>
            </w:r>
          </w:p>
        </w:tc>
      </w:tr>
      <w:tr w:rsidR="00183CE5" w:rsidRPr="00183CE5" w14:paraId="13516D45" w14:textId="77777777" w:rsidTr="00AF5FFF">
        <w:trPr>
          <w:gridAfter w:val="1"/>
          <w:wAfter w:w="8" w:type="dxa"/>
          <w:trHeight w:val="248"/>
        </w:trPr>
        <w:tc>
          <w:tcPr>
            <w:tcW w:w="5490" w:type="dxa"/>
            <w:shd w:val="clear" w:color="auto" w:fill="auto"/>
          </w:tcPr>
          <w:p w14:paraId="107C5BE9" w14:textId="77777777" w:rsidR="00071F73" w:rsidRPr="00183CE5" w:rsidRDefault="00071F73" w:rsidP="00FE3D84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รายได้ดอกเบี้ยจากเงินให้กู้ยืม</w:t>
            </w:r>
          </w:p>
        </w:tc>
        <w:tc>
          <w:tcPr>
            <w:tcW w:w="990" w:type="dxa"/>
            <w:shd w:val="clear" w:color="auto" w:fill="auto"/>
          </w:tcPr>
          <w:p w14:paraId="0DDEACAD" w14:textId="2C1178A5" w:rsidR="00071F73" w:rsidRPr="00183CE5" w:rsidRDefault="00071F73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15"/>
                <w:tab w:val="decimal" w:pos="855"/>
              </w:tabs>
              <w:spacing w:after="0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</w:t>
            </w:r>
            <w:r w:rsidR="00B0208F" w:rsidRPr="00183C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74</w:t>
            </w:r>
          </w:p>
        </w:tc>
        <w:tc>
          <w:tcPr>
            <w:tcW w:w="270" w:type="dxa"/>
            <w:shd w:val="clear" w:color="auto" w:fill="auto"/>
          </w:tcPr>
          <w:p w14:paraId="329310B6" w14:textId="77777777" w:rsidR="00071F73" w:rsidRPr="00183CE5" w:rsidRDefault="00071F73" w:rsidP="00FE3D84">
            <w:pPr>
              <w:pStyle w:val="BodyText"/>
              <w:tabs>
                <w:tab w:val="clear" w:pos="227"/>
                <w:tab w:val="clear" w:pos="680"/>
                <w:tab w:val="left" w:pos="777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4EF4E1DE" w14:textId="2A648CB4" w:rsidR="00071F73" w:rsidRPr="00183CE5" w:rsidRDefault="00B0208F" w:rsidP="00FE3D84">
            <w:pPr>
              <w:pStyle w:val="BodyText"/>
              <w:tabs>
                <w:tab w:val="clear" w:pos="227"/>
                <w:tab w:val="clear" w:pos="680"/>
                <w:tab w:val="clear" w:pos="907"/>
                <w:tab w:val="left" w:pos="610"/>
              </w:tabs>
              <w:spacing w:after="0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(474)</w:t>
            </w:r>
          </w:p>
        </w:tc>
        <w:tc>
          <w:tcPr>
            <w:tcW w:w="270" w:type="dxa"/>
            <w:shd w:val="clear" w:color="auto" w:fill="auto"/>
          </w:tcPr>
          <w:p w14:paraId="2389F3FE" w14:textId="77777777" w:rsidR="00071F73" w:rsidRPr="00183CE5" w:rsidRDefault="00071F73" w:rsidP="00FE3D84">
            <w:pPr>
              <w:pStyle w:val="BodyText"/>
              <w:tabs>
                <w:tab w:val="clear" w:pos="227"/>
                <w:tab w:val="clear" w:pos="680"/>
                <w:tab w:val="left" w:pos="777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82" w:type="dxa"/>
            <w:shd w:val="clear" w:color="auto" w:fill="auto"/>
          </w:tcPr>
          <w:p w14:paraId="7E6211CA" w14:textId="77777777" w:rsidR="00071F73" w:rsidRPr="00183CE5" w:rsidRDefault="00071F73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52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83CE5" w:rsidRPr="00183CE5" w14:paraId="14EE4F61" w14:textId="77777777" w:rsidTr="00AF5FFF">
        <w:trPr>
          <w:gridAfter w:val="1"/>
          <w:wAfter w:w="8" w:type="dxa"/>
          <w:trHeight w:val="248"/>
        </w:trPr>
        <w:tc>
          <w:tcPr>
            <w:tcW w:w="5490" w:type="dxa"/>
            <w:shd w:val="clear" w:color="auto" w:fill="auto"/>
          </w:tcPr>
          <w:p w14:paraId="35D99F59" w14:textId="77777777" w:rsidR="00071F73" w:rsidRPr="00183CE5" w:rsidRDefault="00071F73" w:rsidP="00FE3D84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รายได้ดอกเบี้ยจาก</w:t>
            </w:r>
            <w:r w:rsidRPr="00183CE5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สินเชื่อภาค</w:t>
            </w:r>
            <w:r w:rsidRPr="00183CE5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</w:t>
            </w:r>
          </w:p>
        </w:tc>
        <w:tc>
          <w:tcPr>
            <w:tcW w:w="990" w:type="dxa"/>
            <w:shd w:val="clear" w:color="auto" w:fill="auto"/>
          </w:tcPr>
          <w:p w14:paraId="78C2E468" w14:textId="77777777" w:rsidR="00071F73" w:rsidRPr="00183CE5" w:rsidRDefault="00071F73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15"/>
              </w:tabs>
              <w:spacing w:after="0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C16A22" w14:textId="77777777" w:rsidR="00071F73" w:rsidRPr="00183CE5" w:rsidRDefault="00071F73" w:rsidP="00FE3D84">
            <w:pPr>
              <w:pStyle w:val="BodyText"/>
              <w:tabs>
                <w:tab w:val="clear" w:pos="227"/>
                <w:tab w:val="clear" w:pos="680"/>
                <w:tab w:val="left" w:pos="777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02117A0A" w14:textId="25F02511" w:rsidR="00071F73" w:rsidRPr="00183CE5" w:rsidRDefault="00B0208F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40"/>
              </w:tabs>
              <w:spacing w:after="0"/>
              <w:ind w:right="40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474</w:t>
            </w:r>
          </w:p>
        </w:tc>
        <w:tc>
          <w:tcPr>
            <w:tcW w:w="270" w:type="dxa"/>
            <w:shd w:val="clear" w:color="auto" w:fill="auto"/>
          </w:tcPr>
          <w:p w14:paraId="73838362" w14:textId="77777777" w:rsidR="00071F73" w:rsidRPr="00183CE5" w:rsidRDefault="00071F73" w:rsidP="00FE3D84">
            <w:pPr>
              <w:pStyle w:val="BodyText"/>
              <w:tabs>
                <w:tab w:val="clear" w:pos="227"/>
                <w:tab w:val="clear" w:pos="680"/>
                <w:tab w:val="left" w:pos="777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82" w:type="dxa"/>
            <w:shd w:val="clear" w:color="auto" w:fill="auto"/>
          </w:tcPr>
          <w:p w14:paraId="175437D3" w14:textId="50CC6E96" w:rsidR="00071F73" w:rsidRPr="00183CE5" w:rsidRDefault="00B0208F" w:rsidP="00FE3D84">
            <w:pPr>
              <w:pStyle w:val="BodyText"/>
              <w:tabs>
                <w:tab w:val="clear" w:pos="227"/>
                <w:tab w:val="clear" w:pos="680"/>
                <w:tab w:val="clear" w:pos="907"/>
                <w:tab w:val="left" w:pos="562"/>
                <w:tab w:val="left" w:pos="704"/>
              </w:tabs>
              <w:spacing w:after="0"/>
              <w:ind w:right="-69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474</w:t>
            </w:r>
          </w:p>
        </w:tc>
      </w:tr>
      <w:tr w:rsidR="00183CE5" w:rsidRPr="00183CE5" w14:paraId="2EE65DB3" w14:textId="77777777" w:rsidTr="00AF5FFF">
        <w:trPr>
          <w:gridAfter w:val="1"/>
          <w:wAfter w:w="8" w:type="dxa"/>
          <w:trHeight w:val="248"/>
        </w:trPr>
        <w:tc>
          <w:tcPr>
            <w:tcW w:w="5490" w:type="dxa"/>
            <w:shd w:val="clear" w:color="auto" w:fill="auto"/>
          </w:tcPr>
          <w:p w14:paraId="1567F8C9" w14:textId="77777777" w:rsidR="00071F73" w:rsidRPr="00183CE5" w:rsidRDefault="00071F73" w:rsidP="00FE3D84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 w:rsidRPr="00183CE5">
              <w:rPr>
                <w:rFonts w:asciiTheme="majorBidi" w:hAnsiTheme="majorBidi" w:cstheme="majorBidi" w:hint="cs"/>
                <w:sz w:val="26"/>
                <w:szCs w:val="26"/>
                <w:cs/>
              </w:rPr>
              <w:t>ดอกเบี้ย</w:t>
            </w:r>
            <w:r w:rsidRPr="00183CE5">
              <w:rPr>
                <w:rFonts w:asciiTheme="majorBidi" w:hAnsiTheme="majorBidi" w:cstheme="majorBidi"/>
                <w:sz w:val="26"/>
                <w:szCs w:val="26"/>
                <w:cs/>
              </w:rPr>
              <w:t>เช่าซื้อ</w:t>
            </w:r>
          </w:p>
        </w:tc>
        <w:tc>
          <w:tcPr>
            <w:tcW w:w="990" w:type="dxa"/>
            <w:shd w:val="clear" w:color="auto" w:fill="auto"/>
          </w:tcPr>
          <w:p w14:paraId="50BFE181" w14:textId="4AE476E6" w:rsidR="00071F73" w:rsidRPr="00183CE5" w:rsidRDefault="00B0208F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15"/>
                <w:tab w:val="decimal" w:pos="855"/>
              </w:tabs>
              <w:spacing w:after="0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515,985</w:t>
            </w:r>
          </w:p>
        </w:tc>
        <w:tc>
          <w:tcPr>
            <w:tcW w:w="270" w:type="dxa"/>
            <w:shd w:val="clear" w:color="auto" w:fill="auto"/>
          </w:tcPr>
          <w:p w14:paraId="6C3AEB53" w14:textId="77777777" w:rsidR="00071F73" w:rsidRPr="00183CE5" w:rsidRDefault="00071F73" w:rsidP="00FE3D84">
            <w:pPr>
              <w:pStyle w:val="BodyText"/>
              <w:tabs>
                <w:tab w:val="clear" w:pos="227"/>
                <w:tab w:val="clear" w:pos="680"/>
                <w:tab w:val="left" w:pos="777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2B62CAB6" w14:textId="3509DE83" w:rsidR="00071F73" w:rsidRPr="00183CE5" w:rsidRDefault="00B0208F" w:rsidP="00FE3D84">
            <w:pPr>
              <w:pStyle w:val="BodyText"/>
              <w:tabs>
                <w:tab w:val="clear" w:pos="227"/>
                <w:tab w:val="clear" w:pos="680"/>
                <w:tab w:val="clear" w:pos="907"/>
              </w:tabs>
              <w:spacing w:after="0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3,013</w:t>
            </w:r>
          </w:p>
        </w:tc>
        <w:tc>
          <w:tcPr>
            <w:tcW w:w="270" w:type="dxa"/>
            <w:shd w:val="clear" w:color="auto" w:fill="auto"/>
          </w:tcPr>
          <w:p w14:paraId="08076FD4" w14:textId="77777777" w:rsidR="00071F73" w:rsidRPr="00183CE5" w:rsidRDefault="00071F73" w:rsidP="00FE3D84">
            <w:pPr>
              <w:pStyle w:val="BodyText"/>
              <w:tabs>
                <w:tab w:val="clear" w:pos="227"/>
                <w:tab w:val="clear" w:pos="680"/>
                <w:tab w:val="left" w:pos="777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82" w:type="dxa"/>
            <w:shd w:val="clear" w:color="auto" w:fill="auto"/>
          </w:tcPr>
          <w:p w14:paraId="2059C4FA" w14:textId="74F2E206" w:rsidR="00071F73" w:rsidRPr="00183CE5" w:rsidRDefault="00B0208F" w:rsidP="00FE3D84">
            <w:pPr>
              <w:pStyle w:val="BodyText"/>
              <w:tabs>
                <w:tab w:val="clear" w:pos="227"/>
                <w:tab w:val="clear" w:pos="680"/>
                <w:tab w:val="clear" w:pos="907"/>
                <w:tab w:val="left" w:pos="562"/>
                <w:tab w:val="left" w:pos="704"/>
              </w:tabs>
              <w:spacing w:after="0"/>
              <w:ind w:right="-69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518,998</w:t>
            </w:r>
          </w:p>
        </w:tc>
      </w:tr>
      <w:tr w:rsidR="00183CE5" w:rsidRPr="00183CE5" w14:paraId="4377B5FF" w14:textId="77777777" w:rsidTr="00AF5FFF">
        <w:trPr>
          <w:gridAfter w:val="1"/>
          <w:wAfter w:w="8" w:type="dxa"/>
          <w:trHeight w:val="248"/>
        </w:trPr>
        <w:tc>
          <w:tcPr>
            <w:tcW w:w="5490" w:type="dxa"/>
            <w:shd w:val="clear" w:color="auto" w:fill="auto"/>
          </w:tcPr>
          <w:p w14:paraId="56A55C51" w14:textId="77777777" w:rsidR="00071F73" w:rsidRPr="00183CE5" w:rsidRDefault="00071F73" w:rsidP="00FE3D84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 w:rsidRPr="00183CE5">
              <w:rPr>
                <w:rFonts w:asciiTheme="majorBidi" w:hAnsiTheme="majorBidi" w:cstheme="majorBidi" w:hint="cs"/>
                <w:sz w:val="26"/>
                <w:szCs w:val="26"/>
                <w:cs/>
              </w:rPr>
              <w:t>ดอกเบี้ย</w:t>
            </w:r>
            <w:r w:rsidRPr="00183CE5">
              <w:rPr>
                <w:rFonts w:asciiTheme="majorBidi" w:hAnsiTheme="majorBidi" w:cstheme="majorBidi"/>
                <w:sz w:val="26"/>
                <w:szCs w:val="26"/>
                <w:cs/>
              </w:rPr>
              <w:t>จากสินเชื่อรายย่อย</w:t>
            </w:r>
          </w:p>
        </w:tc>
        <w:tc>
          <w:tcPr>
            <w:tcW w:w="990" w:type="dxa"/>
            <w:shd w:val="clear" w:color="auto" w:fill="auto"/>
          </w:tcPr>
          <w:p w14:paraId="20D3636C" w14:textId="39A39AFA" w:rsidR="00071F73" w:rsidRPr="00183CE5" w:rsidRDefault="00B0208F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15"/>
                <w:tab w:val="decimal" w:pos="855"/>
              </w:tabs>
              <w:spacing w:after="0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42,031</w:t>
            </w:r>
          </w:p>
        </w:tc>
        <w:tc>
          <w:tcPr>
            <w:tcW w:w="270" w:type="dxa"/>
            <w:shd w:val="clear" w:color="auto" w:fill="auto"/>
          </w:tcPr>
          <w:p w14:paraId="6899F176" w14:textId="77777777" w:rsidR="00071F73" w:rsidRPr="00183CE5" w:rsidRDefault="00071F73" w:rsidP="00FE3D84">
            <w:pPr>
              <w:pStyle w:val="BodyText"/>
              <w:tabs>
                <w:tab w:val="clear" w:pos="227"/>
                <w:tab w:val="clear" w:pos="680"/>
                <w:tab w:val="left" w:pos="777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74D123CA" w14:textId="2FB02A17" w:rsidR="00071F73" w:rsidRPr="00183CE5" w:rsidRDefault="00B0208F" w:rsidP="00FE3D84">
            <w:pPr>
              <w:pStyle w:val="BodyText"/>
              <w:tabs>
                <w:tab w:val="clear" w:pos="227"/>
                <w:tab w:val="clear" w:pos="680"/>
                <w:tab w:val="clear" w:pos="907"/>
                <w:tab w:val="left" w:pos="777"/>
              </w:tabs>
              <w:spacing w:after="0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3CE5">
              <w:rPr>
                <w:rFonts w:asciiTheme="majorBidi" w:hAnsiTheme="majorBidi" w:cs="Angsana New"/>
                <w:sz w:val="26"/>
                <w:szCs w:val="26"/>
                <w:cs/>
                <w:lang w:eastAsia="en-GB"/>
              </w:rPr>
              <w:t>(864)</w:t>
            </w:r>
          </w:p>
        </w:tc>
        <w:tc>
          <w:tcPr>
            <w:tcW w:w="270" w:type="dxa"/>
            <w:shd w:val="clear" w:color="auto" w:fill="auto"/>
          </w:tcPr>
          <w:p w14:paraId="1656FA1E" w14:textId="77777777" w:rsidR="00071F73" w:rsidRPr="00183CE5" w:rsidRDefault="00071F73" w:rsidP="00FE3D84">
            <w:pPr>
              <w:pStyle w:val="BodyText"/>
              <w:tabs>
                <w:tab w:val="clear" w:pos="227"/>
                <w:tab w:val="clear" w:pos="680"/>
                <w:tab w:val="left" w:pos="777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82" w:type="dxa"/>
            <w:shd w:val="clear" w:color="auto" w:fill="auto"/>
          </w:tcPr>
          <w:p w14:paraId="21C5FC95" w14:textId="60F37EE9" w:rsidR="00071F73" w:rsidRPr="00183CE5" w:rsidRDefault="00B0208F" w:rsidP="00FE3D84">
            <w:pPr>
              <w:pStyle w:val="BodyText"/>
              <w:tabs>
                <w:tab w:val="clear" w:pos="227"/>
                <w:tab w:val="clear" w:pos="680"/>
                <w:tab w:val="clear" w:pos="907"/>
                <w:tab w:val="left" w:pos="562"/>
                <w:tab w:val="left" w:pos="704"/>
              </w:tabs>
              <w:spacing w:after="0"/>
              <w:ind w:right="-69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41,167</w:t>
            </w:r>
          </w:p>
        </w:tc>
      </w:tr>
      <w:tr w:rsidR="00183CE5" w:rsidRPr="00183CE5" w14:paraId="4C3A1220" w14:textId="77777777" w:rsidTr="00AF5FFF">
        <w:trPr>
          <w:gridAfter w:val="1"/>
          <w:wAfter w:w="8" w:type="dxa"/>
          <w:trHeight w:val="248"/>
        </w:trPr>
        <w:tc>
          <w:tcPr>
            <w:tcW w:w="5490" w:type="dxa"/>
            <w:shd w:val="clear" w:color="auto" w:fill="auto"/>
          </w:tcPr>
          <w:p w14:paraId="628DD79E" w14:textId="77777777" w:rsidR="00071F73" w:rsidRPr="00183CE5" w:rsidRDefault="00071F73" w:rsidP="00FE3D84">
            <w:pPr>
              <w:pStyle w:val="BodyText"/>
              <w:tabs>
                <w:tab w:val="clear" w:pos="227"/>
                <w:tab w:val="left" w:pos="165"/>
              </w:tabs>
              <w:spacing w:after="0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 w:rsidRPr="00183CE5">
              <w:rPr>
                <w:rFonts w:asciiTheme="majorBidi" w:hAnsiTheme="majorBidi" w:cstheme="majorBidi" w:hint="cs"/>
                <w:sz w:val="26"/>
                <w:szCs w:val="26"/>
                <w:cs/>
              </w:rPr>
              <w:t>ดอกเบี้ย</w:t>
            </w:r>
            <w:r w:rsidRPr="00183CE5">
              <w:rPr>
                <w:rFonts w:asciiTheme="majorBidi" w:hAnsiTheme="majorBidi" w:cstheme="majorBidi"/>
                <w:sz w:val="26"/>
                <w:szCs w:val="26"/>
                <w:cs/>
              </w:rPr>
              <w:t>จากสินเชื่อเพื่อผู้บริโภครายย่อย</w:t>
            </w:r>
            <w:r w:rsidRPr="00183CE5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183CE5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ภายใต้การจัดการสินเชื่อร่วมทางการเงิน</w:t>
            </w:r>
          </w:p>
        </w:tc>
        <w:tc>
          <w:tcPr>
            <w:tcW w:w="990" w:type="dxa"/>
            <w:shd w:val="clear" w:color="auto" w:fill="auto"/>
          </w:tcPr>
          <w:p w14:paraId="7695BC62" w14:textId="77777777" w:rsidR="00071F73" w:rsidRPr="00183CE5" w:rsidRDefault="00071F73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15"/>
                <w:tab w:val="decimal" w:pos="855"/>
              </w:tabs>
              <w:spacing w:after="0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696902B2" w14:textId="5B8738F0" w:rsidR="00071F73" w:rsidRPr="00183CE5" w:rsidRDefault="00B0208F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15"/>
                <w:tab w:val="decimal" w:pos="855"/>
              </w:tabs>
              <w:spacing w:after="0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17,899</w:t>
            </w:r>
          </w:p>
        </w:tc>
        <w:tc>
          <w:tcPr>
            <w:tcW w:w="270" w:type="dxa"/>
            <w:shd w:val="clear" w:color="auto" w:fill="auto"/>
          </w:tcPr>
          <w:p w14:paraId="7C9953AE" w14:textId="77777777" w:rsidR="00071F73" w:rsidRPr="00183CE5" w:rsidRDefault="00071F73" w:rsidP="00FE3D84">
            <w:pPr>
              <w:pStyle w:val="BodyText"/>
              <w:tabs>
                <w:tab w:val="clear" w:pos="227"/>
                <w:tab w:val="clear" w:pos="680"/>
                <w:tab w:val="left" w:pos="777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212C456E" w14:textId="77777777" w:rsidR="00071F73" w:rsidRPr="00183CE5" w:rsidRDefault="00071F73" w:rsidP="00FE3D84">
            <w:pPr>
              <w:pStyle w:val="BodyText"/>
              <w:tabs>
                <w:tab w:val="clear" w:pos="227"/>
                <w:tab w:val="clear" w:pos="680"/>
                <w:tab w:val="clear" w:pos="907"/>
                <w:tab w:val="left" w:pos="777"/>
              </w:tabs>
              <w:spacing w:after="0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3A705352" w14:textId="730944F8" w:rsidR="00071F73" w:rsidRPr="00183CE5" w:rsidRDefault="00B0208F" w:rsidP="00FE3D84">
            <w:pPr>
              <w:pStyle w:val="BodyText"/>
              <w:tabs>
                <w:tab w:val="clear" w:pos="227"/>
                <w:tab w:val="clear" w:pos="680"/>
                <w:tab w:val="clear" w:pos="907"/>
                <w:tab w:val="left" w:pos="777"/>
              </w:tabs>
              <w:spacing w:after="0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(2,149)</w:t>
            </w:r>
          </w:p>
        </w:tc>
        <w:tc>
          <w:tcPr>
            <w:tcW w:w="270" w:type="dxa"/>
            <w:shd w:val="clear" w:color="auto" w:fill="auto"/>
          </w:tcPr>
          <w:p w14:paraId="023939C6" w14:textId="77777777" w:rsidR="00071F73" w:rsidRPr="00183CE5" w:rsidRDefault="00071F73" w:rsidP="00FE3D84">
            <w:pPr>
              <w:pStyle w:val="BodyText"/>
              <w:tabs>
                <w:tab w:val="clear" w:pos="227"/>
                <w:tab w:val="clear" w:pos="680"/>
                <w:tab w:val="left" w:pos="777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82" w:type="dxa"/>
            <w:shd w:val="clear" w:color="auto" w:fill="auto"/>
          </w:tcPr>
          <w:p w14:paraId="686A1142" w14:textId="77777777" w:rsidR="00071F73" w:rsidRPr="00183CE5" w:rsidRDefault="00071F73" w:rsidP="00FE3D84">
            <w:pPr>
              <w:pStyle w:val="BodyText"/>
              <w:tabs>
                <w:tab w:val="clear" w:pos="227"/>
                <w:tab w:val="clear" w:pos="680"/>
                <w:tab w:val="clear" w:pos="907"/>
                <w:tab w:val="left" w:pos="562"/>
                <w:tab w:val="left" w:pos="704"/>
              </w:tabs>
              <w:spacing w:after="0"/>
              <w:ind w:right="-69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4824F0E3" w14:textId="2E5BBB7F" w:rsidR="00071F73" w:rsidRPr="00183CE5" w:rsidRDefault="00B0208F" w:rsidP="00FE3D84">
            <w:pPr>
              <w:pStyle w:val="BodyText"/>
              <w:tabs>
                <w:tab w:val="clear" w:pos="227"/>
                <w:tab w:val="clear" w:pos="680"/>
                <w:tab w:val="clear" w:pos="907"/>
                <w:tab w:val="left" w:pos="562"/>
                <w:tab w:val="left" w:pos="704"/>
              </w:tabs>
              <w:spacing w:after="0"/>
              <w:ind w:right="-69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15,750</w:t>
            </w:r>
          </w:p>
        </w:tc>
      </w:tr>
      <w:tr w:rsidR="00183CE5" w:rsidRPr="00183CE5" w14:paraId="1E3CDEE3" w14:textId="77777777" w:rsidTr="00AF5FFF">
        <w:trPr>
          <w:gridAfter w:val="1"/>
          <w:wAfter w:w="8" w:type="dxa"/>
          <w:trHeight w:val="248"/>
        </w:trPr>
        <w:tc>
          <w:tcPr>
            <w:tcW w:w="5490" w:type="dxa"/>
            <w:shd w:val="clear" w:color="auto" w:fill="auto"/>
          </w:tcPr>
          <w:p w14:paraId="6AD63169" w14:textId="77777777" w:rsidR="00071F73" w:rsidRPr="00183CE5" w:rsidRDefault="00071F73" w:rsidP="00FE3D84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รายได้อื่นจากกิจกรรมที่เกี่ยวข้องกับสัญญาเช่าซื้อ</w:t>
            </w:r>
          </w:p>
        </w:tc>
        <w:tc>
          <w:tcPr>
            <w:tcW w:w="990" w:type="dxa"/>
            <w:shd w:val="clear" w:color="auto" w:fill="auto"/>
          </w:tcPr>
          <w:p w14:paraId="3632768A" w14:textId="07ED21A9" w:rsidR="00071F73" w:rsidRPr="00183CE5" w:rsidRDefault="00B0208F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15"/>
                <w:tab w:val="decimal" w:pos="855"/>
              </w:tabs>
              <w:spacing w:after="0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80,109</w:t>
            </w:r>
          </w:p>
        </w:tc>
        <w:tc>
          <w:tcPr>
            <w:tcW w:w="270" w:type="dxa"/>
            <w:shd w:val="clear" w:color="auto" w:fill="auto"/>
          </w:tcPr>
          <w:p w14:paraId="48FA6D77" w14:textId="77777777" w:rsidR="00071F73" w:rsidRPr="00183CE5" w:rsidRDefault="00071F73" w:rsidP="00FE3D84">
            <w:pPr>
              <w:pStyle w:val="BodyText"/>
              <w:tabs>
                <w:tab w:val="clear" w:pos="227"/>
                <w:tab w:val="clear" w:pos="680"/>
                <w:tab w:val="left" w:pos="777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4A464632" w14:textId="7FC830D5" w:rsidR="00071F73" w:rsidRPr="00183CE5" w:rsidRDefault="00B0208F" w:rsidP="00FE3D84">
            <w:pPr>
              <w:pStyle w:val="BodyText"/>
              <w:tabs>
                <w:tab w:val="clear" w:pos="227"/>
                <w:tab w:val="clear" w:pos="680"/>
                <w:tab w:val="clear" w:pos="907"/>
                <w:tab w:val="left" w:pos="777"/>
              </w:tabs>
              <w:spacing w:after="0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3CE5">
              <w:rPr>
                <w:rFonts w:asciiTheme="majorBidi" w:hAnsiTheme="majorBidi" w:cs="Angsana New"/>
                <w:sz w:val="26"/>
                <w:szCs w:val="26"/>
                <w:cs/>
                <w:lang w:eastAsia="en-GB"/>
              </w:rPr>
              <w:t>(24</w:t>
            </w:r>
            <w:r w:rsidRPr="00183C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183CE5">
              <w:rPr>
                <w:rFonts w:asciiTheme="majorBidi" w:hAnsiTheme="majorBidi" w:cs="Angsana New"/>
                <w:sz w:val="26"/>
                <w:szCs w:val="26"/>
                <w:cs/>
                <w:lang w:eastAsia="en-GB"/>
              </w:rPr>
              <w:t>384)</w:t>
            </w:r>
          </w:p>
        </w:tc>
        <w:tc>
          <w:tcPr>
            <w:tcW w:w="270" w:type="dxa"/>
            <w:shd w:val="clear" w:color="auto" w:fill="auto"/>
          </w:tcPr>
          <w:p w14:paraId="04FFCF73" w14:textId="77777777" w:rsidR="00071F73" w:rsidRPr="00183CE5" w:rsidRDefault="00071F73" w:rsidP="00FE3D84">
            <w:pPr>
              <w:pStyle w:val="BodyText"/>
              <w:tabs>
                <w:tab w:val="clear" w:pos="227"/>
                <w:tab w:val="clear" w:pos="680"/>
                <w:tab w:val="left" w:pos="777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82" w:type="dxa"/>
            <w:shd w:val="clear" w:color="auto" w:fill="auto"/>
          </w:tcPr>
          <w:p w14:paraId="64C615BD" w14:textId="66E99359" w:rsidR="00071F73" w:rsidRPr="00183CE5" w:rsidRDefault="00B0208F" w:rsidP="00FE3D84">
            <w:pPr>
              <w:pStyle w:val="BodyText"/>
              <w:tabs>
                <w:tab w:val="clear" w:pos="227"/>
                <w:tab w:val="clear" w:pos="680"/>
                <w:tab w:val="clear" w:pos="907"/>
                <w:tab w:val="left" w:pos="562"/>
                <w:tab w:val="left" w:pos="704"/>
              </w:tabs>
              <w:spacing w:after="0"/>
              <w:ind w:right="-69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55,725</w:t>
            </w:r>
          </w:p>
        </w:tc>
      </w:tr>
      <w:tr w:rsidR="00183CE5" w:rsidRPr="00183CE5" w14:paraId="5E8C3F10" w14:textId="77777777" w:rsidTr="00AF5FFF">
        <w:trPr>
          <w:gridAfter w:val="1"/>
          <w:wAfter w:w="8" w:type="dxa"/>
          <w:trHeight w:val="248"/>
        </w:trPr>
        <w:tc>
          <w:tcPr>
            <w:tcW w:w="5490" w:type="dxa"/>
            <w:shd w:val="clear" w:color="auto" w:fill="auto"/>
          </w:tcPr>
          <w:p w14:paraId="203F5B2C" w14:textId="77777777" w:rsidR="00071F73" w:rsidRPr="00183CE5" w:rsidRDefault="00071F73" w:rsidP="00FE3D84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</w:t>
            </w:r>
            <w:r w:rsidRPr="00183CE5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</w:t>
            </w:r>
            <w:r w:rsidRPr="00183CE5">
              <w:rPr>
                <w:rFonts w:asciiTheme="majorBidi" w:hAnsiTheme="majorBidi" w:cstheme="majorBidi"/>
                <w:sz w:val="26"/>
                <w:szCs w:val="26"/>
                <w:cs/>
              </w:rPr>
              <w:t>เช่าซื้อ</w:t>
            </w:r>
          </w:p>
        </w:tc>
        <w:tc>
          <w:tcPr>
            <w:tcW w:w="990" w:type="dxa"/>
            <w:shd w:val="clear" w:color="auto" w:fill="auto"/>
          </w:tcPr>
          <w:p w14:paraId="39995D02" w14:textId="77777777" w:rsidR="00071F73" w:rsidRPr="00183CE5" w:rsidRDefault="00071F73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15"/>
              </w:tabs>
              <w:spacing w:after="0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91EE24" w14:textId="77777777" w:rsidR="00071F73" w:rsidRPr="00183CE5" w:rsidRDefault="00071F73" w:rsidP="00FE3D84">
            <w:pPr>
              <w:pStyle w:val="BodyText"/>
              <w:tabs>
                <w:tab w:val="clear" w:pos="227"/>
                <w:tab w:val="clear" w:pos="680"/>
                <w:tab w:val="left" w:pos="777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869C1CE" w14:textId="663F08B7" w:rsidR="00071F73" w:rsidRPr="00183CE5" w:rsidRDefault="004C60BC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970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3CE5"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 xml:space="preserve"> </w:t>
            </w:r>
            <w:r w:rsidR="00B0208F" w:rsidRPr="00183C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24,384</w:t>
            </w:r>
          </w:p>
        </w:tc>
        <w:tc>
          <w:tcPr>
            <w:tcW w:w="270" w:type="dxa"/>
            <w:shd w:val="clear" w:color="auto" w:fill="auto"/>
          </w:tcPr>
          <w:p w14:paraId="4C3CD6CC" w14:textId="77777777" w:rsidR="00071F73" w:rsidRPr="00183CE5" w:rsidRDefault="00071F73" w:rsidP="00FE3D84">
            <w:pPr>
              <w:pStyle w:val="BodyText"/>
              <w:tabs>
                <w:tab w:val="clear" w:pos="227"/>
                <w:tab w:val="clear" w:pos="680"/>
                <w:tab w:val="left" w:pos="777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82" w:type="dxa"/>
            <w:shd w:val="clear" w:color="auto" w:fill="auto"/>
          </w:tcPr>
          <w:p w14:paraId="55093D94" w14:textId="03998544" w:rsidR="00071F73" w:rsidRPr="00183CE5" w:rsidRDefault="00B0208F" w:rsidP="00FE3D84">
            <w:pPr>
              <w:pStyle w:val="BodyText"/>
              <w:tabs>
                <w:tab w:val="clear" w:pos="227"/>
                <w:tab w:val="clear" w:pos="680"/>
                <w:tab w:val="clear" w:pos="907"/>
                <w:tab w:val="left" w:pos="562"/>
                <w:tab w:val="left" w:pos="704"/>
              </w:tabs>
              <w:spacing w:after="0"/>
              <w:ind w:right="-69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24,384</w:t>
            </w:r>
          </w:p>
        </w:tc>
      </w:tr>
      <w:tr w:rsidR="001810CD" w:rsidRPr="00183CE5" w14:paraId="190DAD7C" w14:textId="77777777" w:rsidTr="00AF5FFF">
        <w:trPr>
          <w:gridAfter w:val="1"/>
          <w:wAfter w:w="8" w:type="dxa"/>
          <w:trHeight w:val="248"/>
        </w:trPr>
        <w:tc>
          <w:tcPr>
            <w:tcW w:w="5490" w:type="dxa"/>
            <w:shd w:val="clear" w:color="auto" w:fill="auto"/>
          </w:tcPr>
          <w:p w14:paraId="455C4305" w14:textId="77777777" w:rsidR="001810CD" w:rsidRPr="00183CE5" w:rsidRDefault="001810CD" w:rsidP="00FE3D84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F83FA78" w14:textId="77777777" w:rsidR="001810CD" w:rsidRPr="00183CE5" w:rsidRDefault="001810CD" w:rsidP="00FE3D8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52CBDC4" w14:textId="77777777" w:rsidR="001810CD" w:rsidRPr="00183CE5" w:rsidRDefault="001810CD" w:rsidP="00FE3D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78B889" w14:textId="77777777" w:rsidR="001810CD" w:rsidRPr="00183CE5" w:rsidRDefault="001810CD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521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shd w:val="clear" w:color="auto" w:fill="auto"/>
          </w:tcPr>
          <w:p w14:paraId="524C1950" w14:textId="77777777" w:rsidR="001810CD" w:rsidRPr="00183CE5" w:rsidRDefault="001810CD" w:rsidP="00FE3D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auto"/>
          </w:tcPr>
          <w:p w14:paraId="4C73FF15" w14:textId="77777777" w:rsidR="001810CD" w:rsidRPr="00183CE5" w:rsidRDefault="001810CD" w:rsidP="00FE3D8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3CC53441" w14:textId="77777777" w:rsidR="009E3E80" w:rsidRPr="00183CE5" w:rsidRDefault="009E3E80" w:rsidP="00FE3D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rPr>
          <w:rFonts w:asciiTheme="majorBidi" w:hAnsiTheme="majorBidi" w:cstheme="majorBidi"/>
          <w:sz w:val="16"/>
          <w:szCs w:val="16"/>
          <w:lang w:val="en-GB"/>
        </w:rPr>
      </w:pPr>
    </w:p>
    <w:p w14:paraId="74728304" w14:textId="77777777" w:rsidR="00CF5CD0" w:rsidRPr="00183CE5" w:rsidRDefault="00CF5CD0" w:rsidP="00FE3D84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681935C0" w14:textId="77777777" w:rsidR="00CF5CD0" w:rsidRPr="00183CE5" w:rsidRDefault="00CF5CD0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  <w:lang w:val="en-GB"/>
        </w:rPr>
      </w:pPr>
      <w:r w:rsidRPr="00183CE5">
        <w:rPr>
          <w:rFonts w:ascii="Angsana New" w:hAnsi="Angsana New" w:cs="Angsana New"/>
          <w:sz w:val="30"/>
          <w:szCs w:val="30"/>
          <w:cs/>
        </w:rPr>
        <w:br w:type="page"/>
      </w:r>
    </w:p>
    <w:p w14:paraId="2A2FE5FC" w14:textId="77777777" w:rsidR="00CF5CD0" w:rsidRPr="00183CE5" w:rsidRDefault="00CF5CD0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  <w:cs/>
          <w:lang w:val="en-GB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990"/>
        <w:gridCol w:w="270"/>
        <w:gridCol w:w="1080"/>
        <w:gridCol w:w="270"/>
        <w:gridCol w:w="982"/>
        <w:gridCol w:w="8"/>
      </w:tblGrid>
      <w:tr w:rsidR="00183CE5" w:rsidRPr="00183CE5" w14:paraId="2E7E2526" w14:textId="77777777" w:rsidTr="00BA1623">
        <w:trPr>
          <w:gridAfter w:val="1"/>
          <w:wAfter w:w="8" w:type="dxa"/>
          <w:trHeight w:val="74"/>
          <w:tblHeader/>
        </w:trPr>
        <w:tc>
          <w:tcPr>
            <w:tcW w:w="5490" w:type="dxa"/>
            <w:shd w:val="clear" w:color="auto" w:fill="auto"/>
          </w:tcPr>
          <w:p w14:paraId="0A96C938" w14:textId="77777777" w:rsidR="00CF5CD0" w:rsidRPr="00183CE5" w:rsidRDefault="00CF5CD0" w:rsidP="00FE3D84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9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5B2268F" w14:textId="77777777" w:rsidR="00CF5CD0" w:rsidRPr="00183CE5" w:rsidRDefault="00CF5CD0" w:rsidP="00FE3D84">
            <w:pPr>
              <w:pStyle w:val="BodyText"/>
              <w:spacing w:after="0"/>
              <w:ind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83CE5" w:rsidRPr="00183CE5" w14:paraId="1FF7C48A" w14:textId="77777777" w:rsidTr="00BA1623">
        <w:trPr>
          <w:gridAfter w:val="1"/>
          <w:wAfter w:w="8" w:type="dxa"/>
          <w:trHeight w:val="64"/>
          <w:tblHeader/>
        </w:trPr>
        <w:tc>
          <w:tcPr>
            <w:tcW w:w="5490" w:type="dxa"/>
            <w:shd w:val="clear" w:color="auto" w:fill="auto"/>
          </w:tcPr>
          <w:p w14:paraId="3863FD8B" w14:textId="77777777" w:rsidR="00CF5CD0" w:rsidRPr="00183CE5" w:rsidRDefault="00CF5CD0" w:rsidP="00FE3D84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F02960F" w14:textId="77777777" w:rsidR="00CF5CD0" w:rsidRPr="00183CE5" w:rsidRDefault="00CF5CD0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426"/>
              </w:tabs>
              <w:spacing w:after="0" w:line="340" w:lineRule="exact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cs/>
              </w:rPr>
              <w:t>ก่อนจัดประเภทใหม่</w:t>
            </w:r>
          </w:p>
        </w:tc>
        <w:tc>
          <w:tcPr>
            <w:tcW w:w="270" w:type="dxa"/>
            <w:shd w:val="clear" w:color="auto" w:fill="auto"/>
          </w:tcPr>
          <w:p w14:paraId="5143B21D" w14:textId="77777777" w:rsidR="00CF5CD0" w:rsidRPr="00183CE5" w:rsidRDefault="00CF5CD0" w:rsidP="00FE3D84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D14D555" w14:textId="77777777" w:rsidR="00CF5CD0" w:rsidRPr="00183CE5" w:rsidRDefault="00CF5CD0" w:rsidP="00FE3D84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348ECB5" w14:textId="77777777" w:rsidR="00CF5CD0" w:rsidRPr="00183CE5" w:rsidRDefault="00CF5CD0" w:rsidP="00FE3D84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70" w:type="dxa"/>
            <w:shd w:val="clear" w:color="auto" w:fill="auto"/>
          </w:tcPr>
          <w:p w14:paraId="6FAD9286" w14:textId="77777777" w:rsidR="00CF5CD0" w:rsidRPr="00183CE5" w:rsidRDefault="00CF5CD0" w:rsidP="00FE3D84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auto"/>
          </w:tcPr>
          <w:p w14:paraId="70DB166A" w14:textId="77777777" w:rsidR="00CF5CD0" w:rsidRPr="00183CE5" w:rsidRDefault="00CF5CD0" w:rsidP="00FE3D84">
            <w:pPr>
              <w:pStyle w:val="BodyText"/>
              <w:spacing w:after="0" w:line="340" w:lineRule="exact"/>
              <w:ind w:left="-104" w:right="-108" w:hanging="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cs/>
              </w:rPr>
              <w:t>หลังจัด</w:t>
            </w:r>
            <w:r w:rsidRPr="00183CE5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183CE5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ประเภทใหม่</w:t>
            </w:r>
          </w:p>
        </w:tc>
      </w:tr>
      <w:tr w:rsidR="00183CE5" w:rsidRPr="00183CE5" w14:paraId="71C56CF4" w14:textId="77777777" w:rsidTr="00BA1623">
        <w:trPr>
          <w:trHeight w:val="248"/>
          <w:tblHeader/>
        </w:trPr>
        <w:tc>
          <w:tcPr>
            <w:tcW w:w="5490" w:type="dxa"/>
            <w:shd w:val="clear" w:color="auto" w:fill="auto"/>
          </w:tcPr>
          <w:p w14:paraId="7F3BA87D" w14:textId="77777777" w:rsidR="00CF5CD0" w:rsidRPr="00183CE5" w:rsidRDefault="00CF5CD0" w:rsidP="00FE3D84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0" w:type="dxa"/>
            <w:gridSpan w:val="6"/>
            <w:shd w:val="clear" w:color="auto" w:fill="auto"/>
          </w:tcPr>
          <w:p w14:paraId="2EBBB2C1" w14:textId="77777777" w:rsidR="00CF5CD0" w:rsidRPr="00183CE5" w:rsidRDefault="00CF5CD0" w:rsidP="00FE3D84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83CE5" w:rsidRPr="00183CE5" w14:paraId="5DA4221B" w14:textId="77777777" w:rsidTr="00BA1623">
        <w:trPr>
          <w:gridAfter w:val="1"/>
          <w:wAfter w:w="8" w:type="dxa"/>
          <w:trHeight w:val="74"/>
        </w:trPr>
        <w:tc>
          <w:tcPr>
            <w:tcW w:w="5490" w:type="dxa"/>
            <w:shd w:val="clear" w:color="auto" w:fill="auto"/>
          </w:tcPr>
          <w:p w14:paraId="3DF1BA7C" w14:textId="1B64E8E6" w:rsidR="00CF5CD0" w:rsidRPr="00183CE5" w:rsidRDefault="00CF5CD0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งบกำไรขาดทุนเบ็ดเสร็จสำหรับงวด</w:t>
            </w:r>
            <w:r w:rsidR="005F1800" w:rsidRPr="00183CE5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เก้า</w:t>
            </w:r>
            <w:r w:rsidRPr="00183CE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เดือนสิ้นสุด</w:t>
            </w:r>
          </w:p>
          <w:p w14:paraId="7D8C0BF9" w14:textId="376428D2" w:rsidR="00CF5CD0" w:rsidRPr="00183CE5" w:rsidRDefault="00CF5CD0" w:rsidP="00FE3D84">
            <w:pPr>
              <w:pStyle w:val="BodyText"/>
              <w:spacing w:after="0"/>
              <w:ind w:left="144" w:right="-108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 </w:t>
            </w:r>
            <w:r w:rsidRPr="00183CE5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30 </w:t>
            </w:r>
            <w:r w:rsidR="0037093A" w:rsidRPr="00183CE5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Pr="00183CE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256</w:t>
            </w:r>
            <w:r w:rsidRPr="00183CE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14:paraId="00B44300" w14:textId="77777777" w:rsidR="00CF5CD0" w:rsidRPr="00183CE5" w:rsidRDefault="00CF5CD0" w:rsidP="00FE3D8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E7B0E13" w14:textId="77777777" w:rsidR="00CF5CD0" w:rsidRPr="00183CE5" w:rsidRDefault="00CF5CD0" w:rsidP="00FE3D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1D7B5C8" w14:textId="77777777" w:rsidR="00CF5CD0" w:rsidRPr="00183CE5" w:rsidRDefault="00CF5CD0" w:rsidP="00FE3D8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B65BEEA" w14:textId="77777777" w:rsidR="00CF5CD0" w:rsidRPr="00183CE5" w:rsidRDefault="00CF5CD0" w:rsidP="00FE3D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auto"/>
          </w:tcPr>
          <w:p w14:paraId="095A05FB" w14:textId="77777777" w:rsidR="00CF5CD0" w:rsidRPr="00183CE5" w:rsidRDefault="00CF5CD0" w:rsidP="00FE3D8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83CE5" w:rsidRPr="00183CE5" w14:paraId="5D48FC2D" w14:textId="77777777" w:rsidTr="00BA1623">
        <w:trPr>
          <w:gridAfter w:val="1"/>
          <w:wAfter w:w="8" w:type="dxa"/>
          <w:trHeight w:val="248"/>
        </w:trPr>
        <w:tc>
          <w:tcPr>
            <w:tcW w:w="5490" w:type="dxa"/>
            <w:shd w:val="clear" w:color="auto" w:fill="auto"/>
          </w:tcPr>
          <w:p w14:paraId="7CBD6149" w14:textId="77777777" w:rsidR="00071F73" w:rsidRPr="00183CE5" w:rsidRDefault="00071F73" w:rsidP="00FE3D84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 w:rsidRPr="00183CE5">
              <w:rPr>
                <w:rFonts w:asciiTheme="majorBidi" w:hAnsiTheme="majorBidi" w:cstheme="majorBidi" w:hint="cs"/>
                <w:sz w:val="26"/>
                <w:szCs w:val="26"/>
                <w:cs/>
              </w:rPr>
              <w:t>ดอกเบี้ย</w:t>
            </w:r>
            <w:r w:rsidRPr="00183CE5">
              <w:rPr>
                <w:rFonts w:asciiTheme="majorBidi" w:hAnsiTheme="majorBidi" w:cstheme="majorBidi"/>
                <w:sz w:val="26"/>
                <w:szCs w:val="26"/>
                <w:cs/>
              </w:rPr>
              <w:t>จากสินเชื่อแก่ผู้บริโภคโดยมีสินทรัพย์ค้ำประกัน</w:t>
            </w:r>
          </w:p>
        </w:tc>
        <w:tc>
          <w:tcPr>
            <w:tcW w:w="990" w:type="dxa"/>
            <w:shd w:val="clear" w:color="auto" w:fill="auto"/>
          </w:tcPr>
          <w:p w14:paraId="084A3AEA" w14:textId="17A9023C" w:rsidR="00071F73" w:rsidRPr="00183CE5" w:rsidRDefault="00B0208F" w:rsidP="00FE3D84">
            <w:pPr>
              <w:pStyle w:val="BodyText"/>
              <w:tabs>
                <w:tab w:val="clear" w:pos="907"/>
                <w:tab w:val="left" w:pos="615"/>
              </w:tabs>
              <w:spacing w:after="0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121,622</w:t>
            </w:r>
          </w:p>
        </w:tc>
        <w:tc>
          <w:tcPr>
            <w:tcW w:w="270" w:type="dxa"/>
            <w:shd w:val="clear" w:color="auto" w:fill="auto"/>
          </w:tcPr>
          <w:p w14:paraId="22C2CD32" w14:textId="77777777" w:rsidR="00071F73" w:rsidRPr="00183CE5" w:rsidRDefault="00071F73" w:rsidP="00FE3D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2646B4C2" w14:textId="37F6EB68" w:rsidR="00071F73" w:rsidRPr="00183CE5" w:rsidRDefault="00B0208F" w:rsidP="00FE3D84">
            <w:pPr>
              <w:pStyle w:val="BodyText"/>
              <w:tabs>
                <w:tab w:val="clear" w:pos="907"/>
                <w:tab w:val="decimal" w:pos="767"/>
                <w:tab w:val="left" w:pos="864"/>
              </w:tabs>
              <w:spacing w:after="0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(121,622)</w:t>
            </w:r>
          </w:p>
        </w:tc>
        <w:tc>
          <w:tcPr>
            <w:tcW w:w="270" w:type="dxa"/>
            <w:shd w:val="clear" w:color="auto" w:fill="auto"/>
          </w:tcPr>
          <w:p w14:paraId="019135CC" w14:textId="77777777" w:rsidR="00071F73" w:rsidRPr="00183CE5" w:rsidRDefault="00071F73" w:rsidP="00FE3D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82" w:type="dxa"/>
            <w:shd w:val="clear" w:color="auto" w:fill="auto"/>
          </w:tcPr>
          <w:p w14:paraId="3AC972E1" w14:textId="77777777" w:rsidR="00071F73" w:rsidRPr="00183CE5" w:rsidRDefault="00071F73" w:rsidP="00FE3D84">
            <w:pPr>
              <w:pStyle w:val="BodyText"/>
              <w:tabs>
                <w:tab w:val="clear" w:pos="454"/>
                <w:tab w:val="clear" w:pos="680"/>
                <w:tab w:val="clear" w:pos="907"/>
                <w:tab w:val="left" w:pos="615"/>
                <w:tab w:val="left" w:pos="704"/>
              </w:tabs>
              <w:spacing w:after="0"/>
              <w:ind w:right="-470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</w:tr>
      <w:tr w:rsidR="00183CE5" w:rsidRPr="00183CE5" w14:paraId="42D24E99" w14:textId="77777777" w:rsidTr="00BA1623">
        <w:trPr>
          <w:gridAfter w:val="1"/>
          <w:wAfter w:w="8" w:type="dxa"/>
          <w:trHeight w:val="248"/>
        </w:trPr>
        <w:tc>
          <w:tcPr>
            <w:tcW w:w="5490" w:type="dxa"/>
            <w:shd w:val="clear" w:color="auto" w:fill="auto"/>
          </w:tcPr>
          <w:p w14:paraId="53FF38DE" w14:textId="77777777" w:rsidR="00071F73" w:rsidRPr="00183CE5" w:rsidRDefault="00071F73" w:rsidP="00FE3D84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รายได้ดอกเบี้ยจากสินเชื่อ</w:t>
            </w:r>
          </w:p>
        </w:tc>
        <w:tc>
          <w:tcPr>
            <w:tcW w:w="990" w:type="dxa"/>
            <w:shd w:val="clear" w:color="auto" w:fill="auto"/>
          </w:tcPr>
          <w:p w14:paraId="0135736B" w14:textId="77777777" w:rsidR="00071F73" w:rsidRPr="00183CE5" w:rsidRDefault="00071F73" w:rsidP="00FE3D84">
            <w:pPr>
              <w:pStyle w:val="BodyText"/>
              <w:tabs>
                <w:tab w:val="clear" w:pos="454"/>
                <w:tab w:val="clear" w:pos="907"/>
                <w:tab w:val="left" w:pos="615"/>
              </w:tabs>
              <w:spacing w:after="0"/>
              <w:ind w:right="-470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999062" w14:textId="77777777" w:rsidR="00071F73" w:rsidRPr="00183CE5" w:rsidRDefault="00071F73" w:rsidP="00FE3D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7044E880" w14:textId="55D485A6" w:rsidR="00071F73" w:rsidRPr="00183CE5" w:rsidRDefault="00B0208F" w:rsidP="00FE3D84">
            <w:pPr>
              <w:pStyle w:val="BodyText"/>
              <w:tabs>
                <w:tab w:val="clear" w:pos="680"/>
                <w:tab w:val="clear" w:pos="907"/>
                <w:tab w:val="left" w:pos="610"/>
                <w:tab w:val="decimal" w:pos="767"/>
              </w:tabs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121,622</w:t>
            </w:r>
          </w:p>
        </w:tc>
        <w:tc>
          <w:tcPr>
            <w:tcW w:w="270" w:type="dxa"/>
            <w:shd w:val="clear" w:color="auto" w:fill="auto"/>
          </w:tcPr>
          <w:p w14:paraId="1E986745" w14:textId="77777777" w:rsidR="00071F73" w:rsidRPr="00183CE5" w:rsidRDefault="00071F73" w:rsidP="00FE3D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82" w:type="dxa"/>
            <w:shd w:val="clear" w:color="auto" w:fill="auto"/>
          </w:tcPr>
          <w:p w14:paraId="57BE83C7" w14:textId="61B5B22A" w:rsidR="00071F73" w:rsidRPr="00183CE5" w:rsidRDefault="00B0208F" w:rsidP="00FE3D84">
            <w:pPr>
              <w:pStyle w:val="BodyText"/>
              <w:tabs>
                <w:tab w:val="clear" w:pos="680"/>
                <w:tab w:val="clear" w:pos="907"/>
                <w:tab w:val="left" w:pos="704"/>
              </w:tabs>
              <w:spacing w:after="0"/>
              <w:ind w:right="-69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121,622</w:t>
            </w:r>
          </w:p>
        </w:tc>
      </w:tr>
      <w:tr w:rsidR="00183CE5" w:rsidRPr="00183CE5" w14:paraId="1745866F" w14:textId="77777777" w:rsidTr="00BA1623">
        <w:trPr>
          <w:gridAfter w:val="1"/>
          <w:wAfter w:w="8" w:type="dxa"/>
          <w:trHeight w:val="248"/>
        </w:trPr>
        <w:tc>
          <w:tcPr>
            <w:tcW w:w="5490" w:type="dxa"/>
            <w:shd w:val="clear" w:color="auto" w:fill="auto"/>
          </w:tcPr>
          <w:p w14:paraId="191E0D3D" w14:textId="77777777" w:rsidR="00071F73" w:rsidRPr="00183CE5" w:rsidRDefault="00071F73" w:rsidP="00FE3D84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รายได้ดอกเบี้ยจากเงินให้กู้ยืม</w:t>
            </w:r>
          </w:p>
        </w:tc>
        <w:tc>
          <w:tcPr>
            <w:tcW w:w="990" w:type="dxa"/>
            <w:shd w:val="clear" w:color="auto" w:fill="auto"/>
          </w:tcPr>
          <w:p w14:paraId="30EEA5D8" w14:textId="6B0B4F9D" w:rsidR="00071F73" w:rsidRPr="00183CE5" w:rsidRDefault="00B0208F" w:rsidP="00FE3D84">
            <w:pPr>
              <w:pStyle w:val="BodyText"/>
              <w:tabs>
                <w:tab w:val="clear" w:pos="907"/>
                <w:tab w:val="left" w:pos="615"/>
              </w:tabs>
              <w:spacing w:after="0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1,398</w:t>
            </w:r>
          </w:p>
        </w:tc>
        <w:tc>
          <w:tcPr>
            <w:tcW w:w="270" w:type="dxa"/>
            <w:shd w:val="clear" w:color="auto" w:fill="auto"/>
          </w:tcPr>
          <w:p w14:paraId="4E5D0A49" w14:textId="77777777" w:rsidR="00071F73" w:rsidRPr="00183CE5" w:rsidRDefault="00071F73" w:rsidP="00FE3D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626082E9" w14:textId="29A2A147" w:rsidR="00071F73" w:rsidRPr="00183CE5" w:rsidRDefault="00B0208F" w:rsidP="00FE3D84">
            <w:pPr>
              <w:pStyle w:val="BodyText"/>
              <w:tabs>
                <w:tab w:val="clear" w:pos="907"/>
                <w:tab w:val="decimal" w:pos="767"/>
                <w:tab w:val="left" w:pos="864"/>
              </w:tabs>
              <w:spacing w:after="0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(1,398)</w:t>
            </w:r>
          </w:p>
        </w:tc>
        <w:tc>
          <w:tcPr>
            <w:tcW w:w="270" w:type="dxa"/>
            <w:shd w:val="clear" w:color="auto" w:fill="auto"/>
          </w:tcPr>
          <w:p w14:paraId="2B8B102B" w14:textId="77777777" w:rsidR="00071F73" w:rsidRPr="00183CE5" w:rsidRDefault="00071F73" w:rsidP="00FE3D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82" w:type="dxa"/>
            <w:shd w:val="clear" w:color="auto" w:fill="auto"/>
          </w:tcPr>
          <w:p w14:paraId="10F80E33" w14:textId="77777777" w:rsidR="00071F73" w:rsidRPr="00183CE5" w:rsidRDefault="00071F73" w:rsidP="00FE3D84">
            <w:pPr>
              <w:pStyle w:val="BodyText"/>
              <w:tabs>
                <w:tab w:val="clear" w:pos="454"/>
                <w:tab w:val="clear" w:pos="680"/>
                <w:tab w:val="clear" w:pos="907"/>
                <w:tab w:val="left" w:pos="615"/>
                <w:tab w:val="left" w:pos="704"/>
              </w:tabs>
              <w:spacing w:after="0"/>
              <w:ind w:right="-470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</w:tr>
      <w:tr w:rsidR="00183CE5" w:rsidRPr="00183CE5" w14:paraId="5D51214F" w14:textId="77777777" w:rsidTr="00BA1623">
        <w:trPr>
          <w:gridAfter w:val="1"/>
          <w:wAfter w:w="8" w:type="dxa"/>
          <w:trHeight w:val="248"/>
        </w:trPr>
        <w:tc>
          <w:tcPr>
            <w:tcW w:w="5490" w:type="dxa"/>
            <w:shd w:val="clear" w:color="auto" w:fill="auto"/>
          </w:tcPr>
          <w:p w14:paraId="614303E0" w14:textId="77777777" w:rsidR="00071F73" w:rsidRPr="00183CE5" w:rsidRDefault="00071F73" w:rsidP="00FE3D84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รายได้ดอกเบี้ยจาก</w:t>
            </w:r>
            <w:r w:rsidRPr="00183CE5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สินเชื่อภาค</w:t>
            </w:r>
            <w:r w:rsidRPr="00183CE5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</w:t>
            </w:r>
          </w:p>
        </w:tc>
        <w:tc>
          <w:tcPr>
            <w:tcW w:w="990" w:type="dxa"/>
            <w:shd w:val="clear" w:color="auto" w:fill="auto"/>
          </w:tcPr>
          <w:p w14:paraId="62F88103" w14:textId="77777777" w:rsidR="00071F73" w:rsidRPr="00183CE5" w:rsidRDefault="00071F73" w:rsidP="00FE3D84">
            <w:pPr>
              <w:pStyle w:val="BodyText"/>
              <w:tabs>
                <w:tab w:val="clear" w:pos="454"/>
                <w:tab w:val="clear" w:pos="907"/>
                <w:tab w:val="left" w:pos="615"/>
              </w:tabs>
              <w:spacing w:after="0"/>
              <w:ind w:right="-470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7A4BB8" w14:textId="77777777" w:rsidR="00071F73" w:rsidRPr="00183CE5" w:rsidRDefault="00071F73" w:rsidP="00FE3D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58B7C6CE" w14:textId="4591FAF3" w:rsidR="00071F73" w:rsidRPr="00183CE5" w:rsidRDefault="00B0208F" w:rsidP="00FE3D84">
            <w:pPr>
              <w:pStyle w:val="BodyText"/>
              <w:tabs>
                <w:tab w:val="clear" w:pos="680"/>
                <w:tab w:val="clear" w:pos="907"/>
                <w:tab w:val="decimal" w:pos="700"/>
                <w:tab w:val="left" w:pos="790"/>
              </w:tabs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1,398</w:t>
            </w:r>
          </w:p>
        </w:tc>
        <w:tc>
          <w:tcPr>
            <w:tcW w:w="270" w:type="dxa"/>
            <w:shd w:val="clear" w:color="auto" w:fill="auto"/>
          </w:tcPr>
          <w:p w14:paraId="1D52BB82" w14:textId="77777777" w:rsidR="00071F73" w:rsidRPr="00183CE5" w:rsidRDefault="00071F73" w:rsidP="00FE3D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82" w:type="dxa"/>
            <w:shd w:val="clear" w:color="auto" w:fill="auto"/>
          </w:tcPr>
          <w:p w14:paraId="09F02892" w14:textId="22926030" w:rsidR="00071F73" w:rsidRPr="00183CE5" w:rsidRDefault="00B0208F" w:rsidP="00FE3D84">
            <w:pPr>
              <w:pStyle w:val="BodyText"/>
              <w:tabs>
                <w:tab w:val="clear" w:pos="680"/>
                <w:tab w:val="clear" w:pos="907"/>
                <w:tab w:val="left" w:pos="704"/>
              </w:tabs>
              <w:spacing w:after="0"/>
              <w:ind w:right="-69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1,398</w:t>
            </w:r>
          </w:p>
        </w:tc>
      </w:tr>
      <w:tr w:rsidR="00183CE5" w:rsidRPr="00183CE5" w14:paraId="334F7B50" w14:textId="77777777" w:rsidTr="00BA1623">
        <w:trPr>
          <w:gridAfter w:val="1"/>
          <w:wAfter w:w="8" w:type="dxa"/>
          <w:trHeight w:val="248"/>
        </w:trPr>
        <w:tc>
          <w:tcPr>
            <w:tcW w:w="5490" w:type="dxa"/>
            <w:shd w:val="clear" w:color="auto" w:fill="auto"/>
          </w:tcPr>
          <w:p w14:paraId="0C77BD5A" w14:textId="77777777" w:rsidR="00071F73" w:rsidRPr="00183CE5" w:rsidRDefault="00071F73" w:rsidP="00FE3D84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 w:rsidRPr="00183CE5">
              <w:rPr>
                <w:rFonts w:asciiTheme="majorBidi" w:hAnsiTheme="majorBidi" w:cstheme="majorBidi" w:hint="cs"/>
                <w:sz w:val="26"/>
                <w:szCs w:val="26"/>
                <w:cs/>
              </w:rPr>
              <w:t>ดอกเบี้ย</w:t>
            </w:r>
            <w:r w:rsidRPr="00183CE5">
              <w:rPr>
                <w:rFonts w:asciiTheme="majorBidi" w:hAnsiTheme="majorBidi" w:cstheme="majorBidi"/>
                <w:sz w:val="26"/>
                <w:szCs w:val="26"/>
                <w:cs/>
              </w:rPr>
              <w:t>เช่าซื้อ</w:t>
            </w:r>
          </w:p>
        </w:tc>
        <w:tc>
          <w:tcPr>
            <w:tcW w:w="990" w:type="dxa"/>
            <w:shd w:val="clear" w:color="auto" w:fill="auto"/>
          </w:tcPr>
          <w:p w14:paraId="68A7DD84" w14:textId="56FBA966" w:rsidR="00071F73" w:rsidRPr="00183CE5" w:rsidRDefault="00B0208F" w:rsidP="00FE3D84">
            <w:pPr>
              <w:pStyle w:val="BodyText"/>
              <w:tabs>
                <w:tab w:val="clear" w:pos="907"/>
                <w:tab w:val="left" w:pos="615"/>
              </w:tabs>
              <w:spacing w:after="0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1,554,029</w:t>
            </w:r>
          </w:p>
        </w:tc>
        <w:tc>
          <w:tcPr>
            <w:tcW w:w="270" w:type="dxa"/>
            <w:shd w:val="clear" w:color="auto" w:fill="auto"/>
          </w:tcPr>
          <w:p w14:paraId="0AE9F729" w14:textId="77777777" w:rsidR="00071F73" w:rsidRPr="00183CE5" w:rsidRDefault="00071F73" w:rsidP="00FE3D84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4CBB8A14" w14:textId="1825CBDC" w:rsidR="00071F73" w:rsidRPr="00183CE5" w:rsidRDefault="00B0208F" w:rsidP="00FE3D84">
            <w:pPr>
              <w:pStyle w:val="BodyText"/>
              <w:tabs>
                <w:tab w:val="clear" w:pos="907"/>
                <w:tab w:val="left" w:pos="790"/>
              </w:tabs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18,220</w:t>
            </w:r>
          </w:p>
        </w:tc>
        <w:tc>
          <w:tcPr>
            <w:tcW w:w="270" w:type="dxa"/>
            <w:shd w:val="clear" w:color="auto" w:fill="auto"/>
          </w:tcPr>
          <w:p w14:paraId="51AD0538" w14:textId="77777777" w:rsidR="00071F73" w:rsidRPr="00183CE5" w:rsidRDefault="00071F73" w:rsidP="00FE3D84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82" w:type="dxa"/>
            <w:shd w:val="clear" w:color="auto" w:fill="auto"/>
          </w:tcPr>
          <w:p w14:paraId="75AE1B05" w14:textId="3E71017D" w:rsidR="00071F73" w:rsidRPr="00183CE5" w:rsidRDefault="00B0208F" w:rsidP="00FE3D84">
            <w:pPr>
              <w:pStyle w:val="BodyText"/>
              <w:tabs>
                <w:tab w:val="clear" w:pos="680"/>
                <w:tab w:val="clear" w:pos="907"/>
                <w:tab w:val="left" w:pos="704"/>
              </w:tabs>
              <w:spacing w:after="0"/>
              <w:ind w:right="-69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1,572,249</w:t>
            </w:r>
          </w:p>
        </w:tc>
      </w:tr>
      <w:tr w:rsidR="00183CE5" w:rsidRPr="00183CE5" w14:paraId="4EFECD0A" w14:textId="77777777" w:rsidTr="00BA1623">
        <w:trPr>
          <w:gridAfter w:val="1"/>
          <w:wAfter w:w="8" w:type="dxa"/>
          <w:trHeight w:val="248"/>
        </w:trPr>
        <w:tc>
          <w:tcPr>
            <w:tcW w:w="5490" w:type="dxa"/>
            <w:shd w:val="clear" w:color="auto" w:fill="auto"/>
          </w:tcPr>
          <w:p w14:paraId="0B3A8681" w14:textId="77777777" w:rsidR="00071F73" w:rsidRPr="00183CE5" w:rsidRDefault="00071F73" w:rsidP="00FE3D84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 w:rsidRPr="00183CE5">
              <w:rPr>
                <w:rFonts w:asciiTheme="majorBidi" w:hAnsiTheme="majorBidi" w:cstheme="majorBidi" w:hint="cs"/>
                <w:sz w:val="26"/>
                <w:szCs w:val="26"/>
                <w:cs/>
              </w:rPr>
              <w:t>ดอกเบี้ย</w:t>
            </w:r>
            <w:r w:rsidRPr="00183CE5">
              <w:rPr>
                <w:rFonts w:asciiTheme="majorBidi" w:hAnsiTheme="majorBidi" w:cstheme="majorBidi"/>
                <w:sz w:val="26"/>
                <w:szCs w:val="26"/>
                <w:cs/>
              </w:rPr>
              <w:t>จากสินเชื่อรายย่อย</w:t>
            </w:r>
          </w:p>
        </w:tc>
        <w:tc>
          <w:tcPr>
            <w:tcW w:w="990" w:type="dxa"/>
            <w:shd w:val="clear" w:color="auto" w:fill="auto"/>
          </w:tcPr>
          <w:p w14:paraId="5F46BF8E" w14:textId="53C1451E" w:rsidR="00071F73" w:rsidRPr="00183CE5" w:rsidRDefault="00B0208F" w:rsidP="00FE3D84">
            <w:pPr>
              <w:pStyle w:val="BodyText"/>
              <w:tabs>
                <w:tab w:val="clear" w:pos="907"/>
                <w:tab w:val="left" w:pos="615"/>
              </w:tabs>
              <w:spacing w:after="0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122,267</w:t>
            </w:r>
          </w:p>
        </w:tc>
        <w:tc>
          <w:tcPr>
            <w:tcW w:w="270" w:type="dxa"/>
            <w:shd w:val="clear" w:color="auto" w:fill="auto"/>
          </w:tcPr>
          <w:p w14:paraId="382F895F" w14:textId="77777777" w:rsidR="00071F73" w:rsidRPr="00183CE5" w:rsidRDefault="00071F73" w:rsidP="00FE3D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12B5D2BD" w14:textId="7ABD01F9" w:rsidR="00071F73" w:rsidRPr="00183CE5" w:rsidRDefault="00B0208F" w:rsidP="00FE3D84">
            <w:pPr>
              <w:pStyle w:val="BodyText"/>
              <w:tabs>
                <w:tab w:val="clear" w:pos="907"/>
                <w:tab w:val="decimal" w:pos="767"/>
                <w:tab w:val="left" w:pos="864"/>
              </w:tabs>
              <w:spacing w:after="0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(2,924)</w:t>
            </w:r>
          </w:p>
        </w:tc>
        <w:tc>
          <w:tcPr>
            <w:tcW w:w="270" w:type="dxa"/>
            <w:shd w:val="clear" w:color="auto" w:fill="auto"/>
          </w:tcPr>
          <w:p w14:paraId="64624C3D" w14:textId="77777777" w:rsidR="00071F73" w:rsidRPr="00183CE5" w:rsidRDefault="00071F73" w:rsidP="00FE3D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82" w:type="dxa"/>
            <w:shd w:val="clear" w:color="auto" w:fill="auto"/>
          </w:tcPr>
          <w:p w14:paraId="2A13A71D" w14:textId="3573218B" w:rsidR="00071F73" w:rsidRPr="00183CE5" w:rsidRDefault="00B0208F" w:rsidP="00FE3D84">
            <w:pPr>
              <w:pStyle w:val="BodyText"/>
              <w:tabs>
                <w:tab w:val="clear" w:pos="680"/>
                <w:tab w:val="clear" w:pos="907"/>
                <w:tab w:val="left" w:pos="704"/>
              </w:tabs>
              <w:spacing w:after="0"/>
              <w:ind w:right="-69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119,343</w:t>
            </w:r>
          </w:p>
        </w:tc>
      </w:tr>
      <w:tr w:rsidR="00183CE5" w:rsidRPr="00183CE5" w14:paraId="5E946BDF" w14:textId="77777777" w:rsidTr="00BA1623">
        <w:trPr>
          <w:gridAfter w:val="1"/>
          <w:wAfter w:w="8" w:type="dxa"/>
          <w:trHeight w:val="248"/>
        </w:trPr>
        <w:tc>
          <w:tcPr>
            <w:tcW w:w="5490" w:type="dxa"/>
            <w:shd w:val="clear" w:color="auto" w:fill="auto"/>
          </w:tcPr>
          <w:p w14:paraId="200CD9BE" w14:textId="77777777" w:rsidR="00071F73" w:rsidRPr="00183CE5" w:rsidRDefault="00071F73" w:rsidP="00FE3D84">
            <w:pPr>
              <w:pStyle w:val="BodyText"/>
              <w:tabs>
                <w:tab w:val="clear" w:pos="227"/>
                <w:tab w:val="left" w:pos="165"/>
              </w:tabs>
              <w:spacing w:after="0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 w:rsidRPr="00183CE5">
              <w:rPr>
                <w:rFonts w:asciiTheme="majorBidi" w:hAnsiTheme="majorBidi" w:cstheme="majorBidi" w:hint="cs"/>
                <w:sz w:val="26"/>
                <w:szCs w:val="26"/>
                <w:cs/>
              </w:rPr>
              <w:t>ดอกเบี้ย</w:t>
            </w:r>
            <w:r w:rsidRPr="00183CE5">
              <w:rPr>
                <w:rFonts w:asciiTheme="majorBidi" w:hAnsiTheme="majorBidi" w:cstheme="majorBidi"/>
                <w:sz w:val="26"/>
                <w:szCs w:val="26"/>
                <w:cs/>
              </w:rPr>
              <w:t>จากสินเชื่อเพื่อผู้บริโภครายย่อย</w:t>
            </w:r>
            <w:r w:rsidRPr="00183CE5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183CE5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ภายใต้การจัดการสินเชื่อร่วมทางการเงิน</w:t>
            </w:r>
          </w:p>
        </w:tc>
        <w:tc>
          <w:tcPr>
            <w:tcW w:w="990" w:type="dxa"/>
            <w:shd w:val="clear" w:color="auto" w:fill="auto"/>
          </w:tcPr>
          <w:p w14:paraId="280A1116" w14:textId="77777777" w:rsidR="00071F73" w:rsidRPr="00183CE5" w:rsidRDefault="00071F73" w:rsidP="00FE3D84">
            <w:pPr>
              <w:pStyle w:val="BodyText"/>
              <w:tabs>
                <w:tab w:val="clear" w:pos="907"/>
                <w:tab w:val="left" w:pos="615"/>
              </w:tabs>
              <w:spacing w:after="0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253E4246" w14:textId="203B68F9" w:rsidR="00071F73" w:rsidRPr="00183CE5" w:rsidRDefault="00B0208F" w:rsidP="00FE3D84">
            <w:pPr>
              <w:pStyle w:val="BodyText"/>
              <w:tabs>
                <w:tab w:val="clear" w:pos="907"/>
                <w:tab w:val="left" w:pos="615"/>
              </w:tabs>
              <w:spacing w:after="0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55,309</w:t>
            </w:r>
          </w:p>
        </w:tc>
        <w:tc>
          <w:tcPr>
            <w:tcW w:w="270" w:type="dxa"/>
            <w:shd w:val="clear" w:color="auto" w:fill="auto"/>
          </w:tcPr>
          <w:p w14:paraId="608143A1" w14:textId="77777777" w:rsidR="00071F73" w:rsidRPr="00183CE5" w:rsidRDefault="00071F73" w:rsidP="00FE3D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5A0C6D46" w14:textId="77777777" w:rsidR="00071F73" w:rsidRPr="00183CE5" w:rsidRDefault="00071F73" w:rsidP="00FE3D84">
            <w:pPr>
              <w:pStyle w:val="BodyText"/>
              <w:tabs>
                <w:tab w:val="clear" w:pos="907"/>
                <w:tab w:val="decimal" w:pos="767"/>
                <w:tab w:val="left" w:pos="864"/>
              </w:tabs>
              <w:spacing w:after="0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29C904F3" w14:textId="5621F14C" w:rsidR="00071F73" w:rsidRPr="00183CE5" w:rsidRDefault="00B0208F" w:rsidP="00FE3D84">
            <w:pPr>
              <w:pStyle w:val="BodyText"/>
              <w:tabs>
                <w:tab w:val="clear" w:pos="907"/>
                <w:tab w:val="decimal" w:pos="767"/>
                <w:tab w:val="left" w:pos="864"/>
              </w:tabs>
              <w:spacing w:after="0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(15,296)</w:t>
            </w:r>
          </w:p>
        </w:tc>
        <w:tc>
          <w:tcPr>
            <w:tcW w:w="270" w:type="dxa"/>
            <w:shd w:val="clear" w:color="auto" w:fill="auto"/>
          </w:tcPr>
          <w:p w14:paraId="1FCFB50C" w14:textId="77777777" w:rsidR="00071F73" w:rsidRPr="00183CE5" w:rsidRDefault="00071F73" w:rsidP="00FE3D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82" w:type="dxa"/>
            <w:shd w:val="clear" w:color="auto" w:fill="auto"/>
          </w:tcPr>
          <w:p w14:paraId="7E614DDF" w14:textId="77777777" w:rsidR="00071F73" w:rsidRPr="00183CE5" w:rsidRDefault="00071F73" w:rsidP="00FE3D84">
            <w:pPr>
              <w:pStyle w:val="BodyText"/>
              <w:tabs>
                <w:tab w:val="clear" w:pos="680"/>
                <w:tab w:val="clear" w:pos="907"/>
                <w:tab w:val="left" w:pos="704"/>
              </w:tabs>
              <w:spacing w:after="0"/>
              <w:ind w:right="-69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75F54CE9" w14:textId="1D79D889" w:rsidR="00071F73" w:rsidRPr="00183CE5" w:rsidRDefault="00B0208F" w:rsidP="00FE3D84">
            <w:pPr>
              <w:pStyle w:val="BodyText"/>
              <w:tabs>
                <w:tab w:val="clear" w:pos="680"/>
                <w:tab w:val="clear" w:pos="907"/>
                <w:tab w:val="left" w:pos="704"/>
              </w:tabs>
              <w:spacing w:after="0"/>
              <w:ind w:right="-69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40,013</w:t>
            </w:r>
          </w:p>
        </w:tc>
      </w:tr>
      <w:tr w:rsidR="00183CE5" w:rsidRPr="00183CE5" w14:paraId="198776C9" w14:textId="77777777" w:rsidTr="00BA1623">
        <w:trPr>
          <w:gridAfter w:val="1"/>
          <w:wAfter w:w="8" w:type="dxa"/>
          <w:trHeight w:val="248"/>
        </w:trPr>
        <w:tc>
          <w:tcPr>
            <w:tcW w:w="5490" w:type="dxa"/>
            <w:shd w:val="clear" w:color="auto" w:fill="auto"/>
          </w:tcPr>
          <w:p w14:paraId="7EFB3322" w14:textId="77777777" w:rsidR="00071F73" w:rsidRPr="00183CE5" w:rsidRDefault="00071F73" w:rsidP="00FE3D84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รายได้อื่นจากกิจกรรมที่เกี่ยวข้องกับสัญญาเช่าซื้อ</w:t>
            </w:r>
          </w:p>
        </w:tc>
        <w:tc>
          <w:tcPr>
            <w:tcW w:w="990" w:type="dxa"/>
            <w:shd w:val="clear" w:color="auto" w:fill="auto"/>
          </w:tcPr>
          <w:p w14:paraId="05E5997D" w14:textId="08A58177" w:rsidR="00071F73" w:rsidRPr="00183CE5" w:rsidRDefault="00B0208F" w:rsidP="00FE3D84">
            <w:pPr>
              <w:pStyle w:val="BodyText"/>
              <w:tabs>
                <w:tab w:val="clear" w:pos="907"/>
                <w:tab w:val="left" w:pos="615"/>
              </w:tabs>
              <w:spacing w:after="0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228,912</w:t>
            </w:r>
          </w:p>
        </w:tc>
        <w:tc>
          <w:tcPr>
            <w:tcW w:w="270" w:type="dxa"/>
            <w:shd w:val="clear" w:color="auto" w:fill="auto"/>
          </w:tcPr>
          <w:p w14:paraId="543E06E2" w14:textId="77777777" w:rsidR="00071F73" w:rsidRPr="00183CE5" w:rsidRDefault="00071F73" w:rsidP="00FE3D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6A9AE7F6" w14:textId="3FE7E709" w:rsidR="00071F73" w:rsidRPr="00183CE5" w:rsidRDefault="00B0208F" w:rsidP="00FE3D84">
            <w:pPr>
              <w:pStyle w:val="BodyText"/>
              <w:tabs>
                <w:tab w:val="clear" w:pos="907"/>
                <w:tab w:val="decimal" w:pos="767"/>
                <w:tab w:val="left" w:pos="864"/>
              </w:tabs>
              <w:spacing w:after="0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(64,603)</w:t>
            </w:r>
          </w:p>
        </w:tc>
        <w:tc>
          <w:tcPr>
            <w:tcW w:w="270" w:type="dxa"/>
            <w:shd w:val="clear" w:color="auto" w:fill="auto"/>
          </w:tcPr>
          <w:p w14:paraId="53C1BCBB" w14:textId="77777777" w:rsidR="00071F73" w:rsidRPr="00183CE5" w:rsidRDefault="00071F73" w:rsidP="00FE3D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82" w:type="dxa"/>
            <w:shd w:val="clear" w:color="auto" w:fill="auto"/>
          </w:tcPr>
          <w:p w14:paraId="4A722F25" w14:textId="3F1384EC" w:rsidR="00071F73" w:rsidRPr="00183CE5" w:rsidRDefault="00B0208F" w:rsidP="00FE3D84">
            <w:pPr>
              <w:pStyle w:val="BodyText"/>
              <w:tabs>
                <w:tab w:val="clear" w:pos="680"/>
                <w:tab w:val="clear" w:pos="907"/>
                <w:tab w:val="left" w:pos="704"/>
              </w:tabs>
              <w:spacing w:after="0"/>
              <w:ind w:right="-69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164,309</w:t>
            </w:r>
          </w:p>
        </w:tc>
      </w:tr>
      <w:tr w:rsidR="00183CE5" w:rsidRPr="00183CE5" w14:paraId="07255251" w14:textId="77777777" w:rsidTr="00BA1623">
        <w:trPr>
          <w:gridAfter w:val="1"/>
          <w:wAfter w:w="8" w:type="dxa"/>
          <w:trHeight w:val="248"/>
        </w:trPr>
        <w:tc>
          <w:tcPr>
            <w:tcW w:w="5490" w:type="dxa"/>
            <w:shd w:val="clear" w:color="auto" w:fill="auto"/>
          </w:tcPr>
          <w:p w14:paraId="7CE4B669" w14:textId="77777777" w:rsidR="00071F73" w:rsidRPr="00183CE5" w:rsidRDefault="00071F73" w:rsidP="00FE3D84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</w:t>
            </w:r>
            <w:r w:rsidRPr="00183CE5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</w:t>
            </w:r>
            <w:r w:rsidRPr="00183CE5">
              <w:rPr>
                <w:rFonts w:asciiTheme="majorBidi" w:hAnsiTheme="majorBidi" w:cstheme="majorBidi"/>
                <w:sz w:val="26"/>
                <w:szCs w:val="26"/>
                <w:cs/>
              </w:rPr>
              <w:t>เช่าซื้อ</w:t>
            </w:r>
          </w:p>
        </w:tc>
        <w:tc>
          <w:tcPr>
            <w:tcW w:w="990" w:type="dxa"/>
            <w:shd w:val="clear" w:color="auto" w:fill="auto"/>
          </w:tcPr>
          <w:p w14:paraId="6D36DF97" w14:textId="77777777" w:rsidR="00071F73" w:rsidRPr="00183CE5" w:rsidRDefault="00071F73" w:rsidP="00FE3D84">
            <w:pPr>
              <w:pStyle w:val="BodyText"/>
              <w:tabs>
                <w:tab w:val="clear" w:pos="454"/>
                <w:tab w:val="clear" w:pos="907"/>
                <w:tab w:val="left" w:pos="615"/>
              </w:tabs>
              <w:spacing w:after="0"/>
              <w:ind w:right="-470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2C9106" w14:textId="77777777" w:rsidR="00071F73" w:rsidRPr="00183CE5" w:rsidRDefault="00071F73" w:rsidP="00FE3D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1C4860B" w14:textId="3DEE9DC1" w:rsidR="00071F73" w:rsidRPr="00183CE5" w:rsidRDefault="00B0208F" w:rsidP="00FE3D84">
            <w:pPr>
              <w:pStyle w:val="BodyText"/>
              <w:tabs>
                <w:tab w:val="clear" w:pos="907"/>
                <w:tab w:val="left" w:pos="790"/>
              </w:tabs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64,603</w:t>
            </w:r>
          </w:p>
        </w:tc>
        <w:tc>
          <w:tcPr>
            <w:tcW w:w="270" w:type="dxa"/>
            <w:shd w:val="clear" w:color="auto" w:fill="auto"/>
          </w:tcPr>
          <w:p w14:paraId="4B573F5E" w14:textId="77777777" w:rsidR="00071F73" w:rsidRPr="00183CE5" w:rsidRDefault="00071F73" w:rsidP="00FE3D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82" w:type="dxa"/>
            <w:shd w:val="clear" w:color="auto" w:fill="auto"/>
          </w:tcPr>
          <w:p w14:paraId="6D26DE26" w14:textId="0C6FD9BC" w:rsidR="00071F73" w:rsidRPr="00183CE5" w:rsidRDefault="00B0208F" w:rsidP="00FE3D84">
            <w:pPr>
              <w:pStyle w:val="BodyText"/>
              <w:tabs>
                <w:tab w:val="clear" w:pos="680"/>
                <w:tab w:val="clear" w:pos="907"/>
                <w:tab w:val="left" w:pos="704"/>
              </w:tabs>
              <w:spacing w:after="0"/>
              <w:ind w:right="-69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3CE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64,603</w:t>
            </w:r>
          </w:p>
        </w:tc>
      </w:tr>
      <w:tr w:rsidR="00CF5CD0" w:rsidRPr="00183CE5" w14:paraId="7EE2BDC5" w14:textId="77777777" w:rsidTr="00BA1623">
        <w:trPr>
          <w:gridAfter w:val="1"/>
          <w:wAfter w:w="8" w:type="dxa"/>
          <w:trHeight w:val="248"/>
        </w:trPr>
        <w:tc>
          <w:tcPr>
            <w:tcW w:w="5490" w:type="dxa"/>
            <w:shd w:val="clear" w:color="auto" w:fill="auto"/>
          </w:tcPr>
          <w:p w14:paraId="3DD3A04D" w14:textId="77777777" w:rsidR="00CF5CD0" w:rsidRPr="00183CE5" w:rsidRDefault="00CF5CD0" w:rsidP="00FE3D84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AB9909F" w14:textId="77777777" w:rsidR="00CF5CD0" w:rsidRPr="00183CE5" w:rsidRDefault="00CF5CD0" w:rsidP="00FE3D8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BEE1E1F" w14:textId="77777777" w:rsidR="00CF5CD0" w:rsidRPr="00183CE5" w:rsidRDefault="00CF5CD0" w:rsidP="00FE3D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065691" w14:textId="77777777" w:rsidR="00CF5CD0" w:rsidRPr="00183CE5" w:rsidRDefault="00CF5CD0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521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183C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shd w:val="clear" w:color="auto" w:fill="auto"/>
          </w:tcPr>
          <w:p w14:paraId="4333C135" w14:textId="77777777" w:rsidR="00CF5CD0" w:rsidRPr="00183CE5" w:rsidRDefault="00CF5CD0" w:rsidP="00FE3D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auto"/>
          </w:tcPr>
          <w:p w14:paraId="3387E180" w14:textId="77777777" w:rsidR="00CF5CD0" w:rsidRPr="00183CE5" w:rsidRDefault="00CF5CD0" w:rsidP="00FE3D8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5B971956" w14:textId="77777777" w:rsidR="00CF5CD0" w:rsidRPr="00183CE5" w:rsidRDefault="00CF5CD0" w:rsidP="00FE3D84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4EB3F24D" w14:textId="77777777" w:rsidR="00AC6641" w:rsidRPr="00183CE5" w:rsidRDefault="00D85BDD" w:rsidP="00FE3D84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183CE5">
        <w:rPr>
          <w:rFonts w:ascii="Angsana New" w:hAnsi="Angsana New" w:cs="Angsana New" w:hint="cs"/>
          <w:sz w:val="30"/>
          <w:szCs w:val="30"/>
          <w:cs/>
          <w:lang w:bidi="th-TH"/>
        </w:rPr>
        <w:t>นอกจากนี้</w:t>
      </w:r>
      <w:r w:rsidR="009E3E80" w:rsidRPr="00183CE5">
        <w:rPr>
          <w:rFonts w:ascii="Angsana New" w:hAnsi="Angsana New" w:cs="Angsana New" w:hint="cs"/>
          <w:sz w:val="30"/>
          <w:szCs w:val="30"/>
          <w:cs/>
          <w:lang w:bidi="th-TH"/>
        </w:rPr>
        <w:t>กลุ่ม</w:t>
      </w:r>
      <w:r w:rsidRPr="00183CE5">
        <w:rPr>
          <w:rFonts w:ascii="Angsana New" w:hAnsi="Angsana New" w:cs="Angsana New" w:hint="cs"/>
          <w:sz w:val="30"/>
          <w:szCs w:val="30"/>
          <w:cs/>
          <w:lang w:bidi="th-TH"/>
        </w:rPr>
        <w:t>บริษัท</w:t>
      </w:r>
      <w:r w:rsidR="009E3E80" w:rsidRPr="00183CE5">
        <w:rPr>
          <w:rFonts w:ascii="Angsana New" w:hAnsi="Angsana New" w:cs="Angsana New" w:hint="cs"/>
          <w:sz w:val="30"/>
          <w:szCs w:val="30"/>
          <w:cs/>
          <w:lang w:bidi="th-TH"/>
        </w:rPr>
        <w:t>ได้จัดประเภท</w:t>
      </w:r>
      <w:r w:rsidR="00444CE2" w:rsidRPr="00183CE5">
        <w:rPr>
          <w:rFonts w:ascii="Angsana New" w:hAnsi="Angsana New" w:cs="Angsana New" w:hint="cs"/>
          <w:sz w:val="30"/>
          <w:szCs w:val="30"/>
          <w:cs/>
          <w:lang w:bidi="th-TH"/>
        </w:rPr>
        <w:t>เ</w:t>
      </w:r>
      <w:r w:rsidR="00A37B63" w:rsidRPr="00183CE5">
        <w:rPr>
          <w:rFonts w:ascii="Angsana New" w:hAnsi="Angsana New" w:cs="Angsana New" w:hint="cs"/>
          <w:sz w:val="30"/>
          <w:szCs w:val="30"/>
          <w:cs/>
          <w:lang w:bidi="th-TH"/>
        </w:rPr>
        <w:t>งินให้กู้ยืมภายใต้ข้อพิพาท</w:t>
      </w:r>
      <w:r w:rsidR="00444CE2" w:rsidRPr="00183CE5">
        <w:rPr>
          <w:rFonts w:ascii="Angsana New" w:hAnsi="Angsana New" w:cs="Angsana New" w:hint="cs"/>
          <w:sz w:val="30"/>
          <w:szCs w:val="30"/>
          <w:cs/>
          <w:lang w:bidi="th-TH"/>
        </w:rPr>
        <w:t>ที่ถึงกำหนดชำระภายในหนึ่งปี</w:t>
      </w:r>
      <w:r w:rsidR="00A37B63" w:rsidRPr="00183CE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444CE2" w:rsidRPr="00183CE5">
        <w:rPr>
          <w:rFonts w:ascii="Angsana New" w:hAnsi="Angsana New" w:cs="Angsana New" w:hint="cs"/>
          <w:sz w:val="30"/>
          <w:szCs w:val="30"/>
          <w:cs/>
          <w:lang w:bidi="th-TH"/>
        </w:rPr>
        <w:t>เป็น</w:t>
      </w:r>
      <w:r w:rsidR="00A37B63" w:rsidRPr="00183CE5">
        <w:rPr>
          <w:rFonts w:ascii="Angsana New" w:hAnsi="Angsana New" w:cs="Angsana New" w:hint="cs"/>
          <w:sz w:val="30"/>
          <w:szCs w:val="30"/>
          <w:cs/>
        </w:rPr>
        <w:t>ลูกหนี้สินเชื่อภาคธุรกิจ</w:t>
      </w:r>
      <w:r w:rsidR="00A37B63" w:rsidRPr="00183CE5">
        <w:rPr>
          <w:rFonts w:ascii="Angsana New" w:hAnsi="Angsana New" w:cs="Angsana New" w:hint="cs"/>
          <w:sz w:val="30"/>
          <w:szCs w:val="30"/>
          <w:cs/>
          <w:lang w:bidi="th-TH"/>
        </w:rPr>
        <w:t>ภายใต้ข้อพิพาท</w:t>
      </w:r>
      <w:r w:rsidR="00444CE2" w:rsidRPr="00183CE5">
        <w:rPr>
          <w:rFonts w:ascii="Angsana New" w:hAnsi="Angsana New" w:cs="Angsana New" w:hint="cs"/>
          <w:sz w:val="30"/>
          <w:szCs w:val="30"/>
          <w:cs/>
          <w:lang w:bidi="th-TH"/>
        </w:rPr>
        <w:t>ถึงกำหนดชำระภายในหนึ่งปี</w:t>
      </w:r>
      <w:r w:rsidR="00A37B63" w:rsidRPr="00183CE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756A1D" w:rsidRPr="00183CE5">
        <w:rPr>
          <w:rFonts w:ascii="Angsana New" w:hAnsi="Angsana New" w:cs="Angsana New" w:hint="cs"/>
          <w:sz w:val="30"/>
          <w:szCs w:val="30"/>
          <w:cs/>
          <w:lang w:bidi="th-TH"/>
        </w:rPr>
        <w:t>การจัดประเภทรายการใหม่นี้เนื่องจากผู้บริหารเห็นว่ามีความเหมาะสมกับธุรกิจของกลุ่มบริษัทมากกว่า</w:t>
      </w:r>
    </w:p>
    <w:sectPr w:rsidR="00AC6641" w:rsidRPr="00183CE5" w:rsidSect="004022CA">
      <w:footerReference w:type="default" r:id="rId16"/>
      <w:pgSz w:w="11907" w:h="16840" w:code="9"/>
      <w:pgMar w:top="691" w:right="1107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69688F" w14:textId="77777777" w:rsidR="00404F55" w:rsidRDefault="00404F55">
      <w:r>
        <w:separator/>
      </w:r>
    </w:p>
  </w:endnote>
  <w:endnote w:type="continuationSeparator" w:id="0">
    <w:p w14:paraId="68182587" w14:textId="77777777" w:rsidR="00404F55" w:rsidRDefault="00404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Univers LT Std 45 Light">
    <w:altName w:val="Univers LT Std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2299084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3AC7342" w14:textId="77777777" w:rsidR="00345788" w:rsidRPr="00A5378C" w:rsidRDefault="00345788" w:rsidP="00A5378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4293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4293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4293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642937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4293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06652347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7E4B9C60" w14:textId="77777777" w:rsidR="00345788" w:rsidRPr="00A355B8" w:rsidRDefault="00345788" w:rsidP="00A355B8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A355B8">
          <w:rPr>
            <w:rFonts w:ascii="Angsana New" w:hAnsi="Angsana New" w:cs="Angsana New"/>
            <w:sz w:val="30"/>
            <w:szCs w:val="30"/>
          </w:rPr>
          <w:fldChar w:fldCharType="begin"/>
        </w:r>
        <w:r w:rsidRPr="00A355B8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A355B8">
          <w:rPr>
            <w:rFonts w:ascii="Angsana New" w:hAnsi="Angsana New" w:cs="Angsana New"/>
            <w:sz w:val="30"/>
            <w:szCs w:val="30"/>
          </w:rPr>
          <w:fldChar w:fldCharType="separate"/>
        </w:r>
        <w:r>
          <w:rPr>
            <w:rFonts w:ascii="Angsana New" w:hAnsi="Angsana New" w:cs="Angsana New"/>
            <w:noProof/>
            <w:sz w:val="30"/>
            <w:szCs w:val="30"/>
          </w:rPr>
          <w:t>55</w:t>
        </w:r>
        <w:r w:rsidRPr="00A355B8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85197460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61A36204" w14:textId="77777777" w:rsidR="00345788" w:rsidRPr="00A355B8" w:rsidRDefault="00345788" w:rsidP="004022CA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A355B8">
          <w:rPr>
            <w:rFonts w:ascii="Angsana New" w:hAnsi="Angsana New" w:cs="Angsana New"/>
            <w:sz w:val="30"/>
            <w:szCs w:val="30"/>
          </w:rPr>
          <w:fldChar w:fldCharType="begin"/>
        </w:r>
        <w:r w:rsidRPr="00A355B8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A355B8">
          <w:rPr>
            <w:rFonts w:ascii="Angsana New" w:hAnsi="Angsana New" w:cs="Angsana New"/>
            <w:sz w:val="30"/>
            <w:szCs w:val="30"/>
          </w:rPr>
          <w:fldChar w:fldCharType="separate"/>
        </w:r>
        <w:r>
          <w:rPr>
            <w:rFonts w:ascii="Angsana New" w:hAnsi="Angsana New" w:cs="Angsana New"/>
            <w:noProof/>
            <w:sz w:val="30"/>
            <w:szCs w:val="30"/>
          </w:rPr>
          <w:t>65</w:t>
        </w:r>
        <w:r w:rsidRPr="00A355B8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3BFBFF" w14:textId="77777777" w:rsidR="00404F55" w:rsidRDefault="00404F55">
      <w:r>
        <w:separator/>
      </w:r>
    </w:p>
  </w:footnote>
  <w:footnote w:type="continuationSeparator" w:id="0">
    <w:p w14:paraId="0B8A2779" w14:textId="77777777" w:rsidR="00404F55" w:rsidRDefault="00404F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9AFE0" w14:textId="77777777" w:rsidR="00345788" w:rsidRPr="00FA7747" w:rsidRDefault="00345788" w:rsidP="001E24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1E24C5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1E24C5">
      <w:rPr>
        <w:rFonts w:ascii="Angsana New" w:hAnsi="Angsana New" w:cs="Angsana New" w:hint="cs"/>
        <w:b/>
        <w:bCs/>
        <w:sz w:val="32"/>
        <w:szCs w:val="32"/>
        <w:cs/>
      </w:rPr>
      <w:t>กรุ๊ปลีส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1E24C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69ECE662" w14:textId="77777777" w:rsidR="00345788" w:rsidRPr="00FA7747" w:rsidRDefault="00345788" w:rsidP="001E24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cs="Angsana New" w:hint="cs"/>
        <w:b/>
        <w:bCs/>
        <w:sz w:val="32"/>
        <w:szCs w:val="32"/>
        <w:cs/>
      </w:rPr>
      <w:t>งบ</w:t>
    </w:r>
    <w:r w:rsidRPr="00FA7747">
      <w:rPr>
        <w:rFonts w:ascii="Angsana New" w:hAnsi="Angsana New" w:cs="Angsana New"/>
        <w:b/>
        <w:bCs/>
        <w:sz w:val="32"/>
        <w:szCs w:val="32"/>
        <w:cs/>
      </w:rPr>
      <w:t>การเงิน</w:t>
    </w:r>
    <w:r w:rsidRPr="00A43448"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 w:rsidRPr="00A43448"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04F3EC7" w14:textId="3FADB7A3" w:rsidR="00345788" w:rsidRDefault="00345788" w:rsidP="001E24C5">
    <w:pPr>
      <w:pStyle w:val="acctmainheading"/>
      <w:spacing w:after="0" w:line="240" w:lineRule="atLeast"/>
      <w:rPr>
        <w:rFonts w:ascii="Angsana New" w:hAnsi="Angsana New" w:cs="Angsana New"/>
        <w:b w:val="0"/>
        <w:i/>
        <w:sz w:val="32"/>
        <w:szCs w:val="32"/>
        <w:lang w:val="en-US" w:bidi="th-TH"/>
      </w:rPr>
    </w:pPr>
    <w:r w:rsidRPr="00EC450F">
      <w:rPr>
        <w:rFonts w:ascii="Angsana New" w:hAnsi="Angsana New" w:cs="Angsana New"/>
        <w:b w:val="0"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 w:val="0"/>
        <w:bCs/>
        <w:sz w:val="32"/>
        <w:szCs w:val="32"/>
        <w:cs/>
      </w:rPr>
      <w:t>งวดสามเดือนและ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เก้า</w:t>
    </w:r>
    <w:r>
      <w:rPr>
        <w:rFonts w:ascii="Angsana New" w:hAnsi="Angsana New" w:cs="Angsana New" w:hint="cs"/>
        <w:b w:val="0"/>
        <w:bCs/>
        <w:sz w:val="32"/>
        <w:szCs w:val="32"/>
        <w:cs/>
      </w:rPr>
      <w:t>เดือน</w:t>
    </w:r>
    <w:r>
      <w:rPr>
        <w:rFonts w:ascii="Angsana New" w:hAnsi="Angsana New" w:cs="Angsana New"/>
        <w:b w:val="0"/>
        <w:bCs/>
        <w:sz w:val="32"/>
        <w:szCs w:val="32"/>
        <w:cs/>
      </w:rPr>
      <w:t xml:space="preserve">สิ้นสุดวันที่ </w:t>
    </w:r>
    <w:r w:rsidRPr="005A6472">
      <w:rPr>
        <w:rFonts w:ascii="Angsana New" w:hAnsi="Angsana New" w:cs="Angsana New"/>
        <w:sz w:val="32"/>
        <w:szCs w:val="32"/>
        <w:lang w:val="en-US"/>
      </w:rPr>
      <w:t>3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0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กันยาย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/>
      </w:rPr>
      <w:t>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1E24C5">
      <w:rPr>
        <w:rFonts w:ascii="Angsana New" w:hAnsi="Angsana New" w:cs="Angsana New"/>
        <w:sz w:val="32"/>
        <w:szCs w:val="32"/>
        <w:lang w:val="en-US" w:bidi="th-TH"/>
      </w:rPr>
      <w:t>2562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3B2837D4" w14:textId="77777777" w:rsidR="00345788" w:rsidRPr="00D026E6" w:rsidRDefault="00345788" w:rsidP="006F1268">
    <w:pPr>
      <w:pStyle w:val="acctmainheading"/>
      <w:tabs>
        <w:tab w:val="left" w:pos="1365"/>
      </w:tabs>
      <w:spacing w:after="0" w:line="240" w:lineRule="atLeast"/>
      <w:rPr>
        <w:rFonts w:ascii="Angsana New" w:hAnsi="Angsana New" w:cs="Angsana New"/>
        <w:b w:val="0"/>
        <w:i/>
        <w:sz w:val="32"/>
        <w:szCs w:val="32"/>
        <w:lang w:val="en-US" w:bidi="th-TH"/>
      </w:rPr>
    </w:pPr>
    <w:r>
      <w:rPr>
        <w:rFonts w:ascii="Angsana New" w:hAnsi="Angsana New" w:cs="Angsana New"/>
        <w:b w:val="0"/>
        <w:i/>
        <w:sz w:val="32"/>
        <w:szCs w:val="32"/>
        <w:cs/>
        <w:lang w:val="en-US" w:bidi="th-TH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50DA81" w14:textId="77777777" w:rsidR="00345788" w:rsidRPr="00FA7747" w:rsidRDefault="00345788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59DB335F" w14:textId="77777777" w:rsidR="00345788" w:rsidRPr="00FA7747" w:rsidRDefault="00345788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494E994E" w14:textId="6B6FEFA9" w:rsidR="00345788" w:rsidRPr="00410770" w:rsidRDefault="00345788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สำหรับงวดสามเดือนและเก้าเดือนสิ้นสุดวันที่ 30 มิถุนายน 2556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675C1E59" w14:textId="77777777" w:rsidR="00345788" w:rsidRPr="00074891" w:rsidRDefault="00345788" w:rsidP="00713C50">
    <w:pPr>
      <w:pStyle w:val="Header"/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B9B368" w14:textId="77777777" w:rsidR="00345788" w:rsidRDefault="00345788" w:rsidP="00713C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000E44AD"/>
    <w:multiLevelType w:val="hybridMultilevel"/>
    <w:tmpl w:val="C178998C"/>
    <w:lvl w:ilvl="0" w:tplc="139C964E">
      <w:start w:val="1"/>
      <w:numFmt w:val="thaiLetters"/>
      <w:lvlText w:val="%1)"/>
      <w:lvlJc w:val="left"/>
      <w:pPr>
        <w:ind w:left="126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 w15:restartNumberingAfterBreak="0">
    <w:nsid w:val="0082217A"/>
    <w:multiLevelType w:val="hybridMultilevel"/>
    <w:tmpl w:val="926244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A5127"/>
    <w:multiLevelType w:val="multilevel"/>
    <w:tmpl w:val="130E6814"/>
    <w:lvl w:ilvl="0">
      <w:start w:val="1"/>
      <w:numFmt w:val="decimal"/>
      <w:pStyle w:val="01HeadingTH"/>
      <w:lvlText w:val="%1."/>
      <w:lvlJc w:val="left"/>
      <w:pPr>
        <w:ind w:left="54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val="en-US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02HeadingTH"/>
      <w:lvlText w:val="%1.%2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</w:rPr>
    </w:lvl>
  </w:abstractNum>
  <w:abstractNum w:abstractNumId="4" w15:restartNumberingAfterBreak="0">
    <w:nsid w:val="0A8C5B10"/>
    <w:multiLevelType w:val="hybridMultilevel"/>
    <w:tmpl w:val="58287850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BAD1C4A"/>
    <w:multiLevelType w:val="multilevel"/>
    <w:tmpl w:val="17E035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8800"/>
        </w:tabs>
        <w:ind w:left="8800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8" w15:restartNumberingAfterBreak="0">
    <w:nsid w:val="199B7476"/>
    <w:multiLevelType w:val="hybridMultilevel"/>
    <w:tmpl w:val="BBA4098A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AAD1272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8800"/>
        </w:tabs>
        <w:ind w:left="8800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A3E41E1"/>
    <w:multiLevelType w:val="hybridMultilevel"/>
    <w:tmpl w:val="BBB806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EB1C31"/>
    <w:multiLevelType w:val="hybridMultilevel"/>
    <w:tmpl w:val="A716682A"/>
    <w:lvl w:ilvl="0" w:tplc="4794568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05537A"/>
    <w:multiLevelType w:val="hybridMultilevel"/>
    <w:tmpl w:val="D33C1C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A54631"/>
    <w:multiLevelType w:val="hybridMultilevel"/>
    <w:tmpl w:val="293A0594"/>
    <w:lvl w:ilvl="0" w:tplc="5CC692CC">
      <w:start w:val="1"/>
      <w:numFmt w:val="thaiLetters"/>
      <w:lvlText w:val="%1)"/>
      <w:lvlJc w:val="left"/>
      <w:pPr>
        <w:ind w:left="108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BCB1F54"/>
    <w:multiLevelType w:val="multilevel"/>
    <w:tmpl w:val="0E9AA23A"/>
    <w:lvl w:ilvl="0">
      <w:start w:val="30"/>
      <w:numFmt w:val="decimal"/>
      <w:lvlText w:val="%1"/>
      <w:lvlJc w:val="left"/>
      <w:pPr>
        <w:ind w:left="360" w:hanging="360"/>
      </w:pPr>
      <w:rPr>
        <w:rFonts w:cs="Angsana New" w:hint="default"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  <w:i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  <w:i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  <w:i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  <w:i/>
      </w:rPr>
    </w:lvl>
  </w:abstractNum>
  <w:abstractNum w:abstractNumId="1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3223544"/>
    <w:multiLevelType w:val="multilevel"/>
    <w:tmpl w:val="4100027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47263C93"/>
    <w:multiLevelType w:val="multilevel"/>
    <w:tmpl w:val="4100027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4AAC707B"/>
    <w:multiLevelType w:val="hybridMultilevel"/>
    <w:tmpl w:val="3B66293E"/>
    <w:lvl w:ilvl="0" w:tplc="2BEED92E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0" w15:restartNumberingAfterBreak="0">
    <w:nsid w:val="4D6F5B7D"/>
    <w:multiLevelType w:val="hybridMultilevel"/>
    <w:tmpl w:val="49C68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90B56ED"/>
    <w:multiLevelType w:val="hybridMultilevel"/>
    <w:tmpl w:val="117C090C"/>
    <w:lvl w:ilvl="0" w:tplc="040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3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4" w15:restartNumberingAfterBreak="0">
    <w:nsid w:val="6E42258F"/>
    <w:multiLevelType w:val="hybridMultilevel"/>
    <w:tmpl w:val="B520291C"/>
    <w:lvl w:ilvl="0" w:tplc="A1CA3228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5" w15:restartNumberingAfterBreak="0">
    <w:nsid w:val="71935E4D"/>
    <w:multiLevelType w:val="hybridMultilevel"/>
    <w:tmpl w:val="05E0A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CC4C36"/>
    <w:multiLevelType w:val="multilevel"/>
    <w:tmpl w:val="4100027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8" w15:restartNumberingAfterBreak="0">
    <w:nsid w:val="786C0BD9"/>
    <w:multiLevelType w:val="hybridMultilevel"/>
    <w:tmpl w:val="660C4964"/>
    <w:lvl w:ilvl="0" w:tplc="4794568C">
      <w:start w:val="1"/>
      <w:numFmt w:val="bullet"/>
      <w:lvlText w:val="-"/>
      <w:lvlJc w:val="left"/>
      <w:pPr>
        <w:ind w:left="45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2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FA6B40"/>
    <w:multiLevelType w:val="hybridMultilevel"/>
    <w:tmpl w:val="BD561E66"/>
    <w:lvl w:ilvl="0" w:tplc="040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31" w15:restartNumberingAfterBreak="0">
    <w:nsid w:val="7A501C7A"/>
    <w:multiLevelType w:val="hybridMultilevel"/>
    <w:tmpl w:val="CC80CCC4"/>
    <w:lvl w:ilvl="0" w:tplc="4476ADD8">
      <w:start w:val="1"/>
      <w:numFmt w:val="decimal"/>
      <w:lvlText w:val="%1)"/>
      <w:lvlJc w:val="left"/>
      <w:pPr>
        <w:ind w:left="54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32" w15:restartNumberingAfterBreak="0">
    <w:nsid w:val="7AD0489F"/>
    <w:multiLevelType w:val="hybridMultilevel"/>
    <w:tmpl w:val="BBA409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5B4E0F"/>
    <w:multiLevelType w:val="hybridMultilevel"/>
    <w:tmpl w:val="903CE8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8"/>
  </w:num>
  <w:num w:numId="4">
    <w:abstractNumId w:val="16"/>
  </w:num>
  <w:num w:numId="5">
    <w:abstractNumId w:val="3"/>
  </w:num>
  <w:num w:numId="6">
    <w:abstractNumId w:val="31"/>
  </w:num>
  <w:num w:numId="7">
    <w:abstractNumId w:val="12"/>
  </w:num>
  <w:num w:numId="8">
    <w:abstractNumId w:val="24"/>
  </w:num>
  <w:num w:numId="9">
    <w:abstractNumId w:val="32"/>
  </w:num>
  <w:num w:numId="10">
    <w:abstractNumId w:val="8"/>
  </w:num>
  <w:num w:numId="11">
    <w:abstractNumId w:val="2"/>
  </w:num>
  <w:num w:numId="12">
    <w:abstractNumId w:val="28"/>
  </w:num>
  <w:num w:numId="13">
    <w:abstractNumId w:val="14"/>
  </w:num>
  <w:num w:numId="14">
    <w:abstractNumId w:val="1"/>
  </w:num>
  <w:num w:numId="15">
    <w:abstractNumId w:val="23"/>
  </w:num>
  <w:num w:numId="16">
    <w:abstractNumId w:val="19"/>
  </w:num>
  <w:num w:numId="17">
    <w:abstractNumId w:val="15"/>
  </w:num>
  <w:num w:numId="18">
    <w:abstractNumId w:val="5"/>
  </w:num>
  <w:num w:numId="19">
    <w:abstractNumId w:val="0"/>
  </w:num>
  <w:num w:numId="20">
    <w:abstractNumId w:val="25"/>
  </w:num>
  <w:num w:numId="21">
    <w:abstractNumId w:val="4"/>
  </w:num>
  <w:num w:numId="22">
    <w:abstractNumId w:val="9"/>
  </w:num>
  <w:num w:numId="23">
    <w:abstractNumId w:val="0"/>
  </w:num>
  <w:num w:numId="24">
    <w:abstractNumId w:val="33"/>
  </w:num>
  <w:num w:numId="25">
    <w:abstractNumId w:val="0"/>
  </w:num>
  <w:num w:numId="26">
    <w:abstractNumId w:val="27"/>
  </w:num>
  <w:num w:numId="27">
    <w:abstractNumId w:val="11"/>
  </w:num>
  <w:num w:numId="28">
    <w:abstractNumId w:val="30"/>
  </w:num>
  <w:num w:numId="29">
    <w:abstractNumId w:val="22"/>
  </w:num>
  <w:num w:numId="30">
    <w:abstractNumId w:val="20"/>
  </w:num>
  <w:num w:numId="31">
    <w:abstractNumId w:val="6"/>
  </w:num>
  <w:num w:numId="32">
    <w:abstractNumId w:val="13"/>
  </w:num>
  <w:num w:numId="33">
    <w:abstractNumId w:val="26"/>
  </w:num>
  <w:num w:numId="34">
    <w:abstractNumId w:val="10"/>
  </w:num>
  <w:num w:numId="35">
    <w:abstractNumId w:val="29"/>
  </w:num>
  <w:num w:numId="36">
    <w:abstractNumId w:val="21"/>
  </w:num>
  <w:num w:numId="37">
    <w:abstractNumId w:val="17"/>
  </w:num>
  <w:num w:numId="38">
    <w:abstractNumId w:val="0"/>
  </w:num>
  <w:num w:numId="39">
    <w:abstractNumId w:val="0"/>
  </w:num>
  <w:num w:numId="40">
    <w:abstractNumId w:val="0"/>
  </w:num>
  <w:num w:numId="41">
    <w:abstractNumId w:val="0"/>
  </w:num>
  <w:num w:numId="42">
    <w:abstractNumId w:val="0"/>
  </w:num>
  <w:num w:numId="43">
    <w:abstractNumId w:val="0"/>
  </w:num>
  <w:num w:numId="44">
    <w:abstractNumId w:val="0"/>
  </w:num>
  <w:num w:numId="45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5C2"/>
    <w:rsid w:val="000006F0"/>
    <w:rsid w:val="00000AB6"/>
    <w:rsid w:val="00001077"/>
    <w:rsid w:val="000015A1"/>
    <w:rsid w:val="000019CD"/>
    <w:rsid w:val="00001BEF"/>
    <w:rsid w:val="0000200C"/>
    <w:rsid w:val="000025CB"/>
    <w:rsid w:val="00002D6B"/>
    <w:rsid w:val="00002F50"/>
    <w:rsid w:val="00003477"/>
    <w:rsid w:val="000039AE"/>
    <w:rsid w:val="0000435C"/>
    <w:rsid w:val="0000464A"/>
    <w:rsid w:val="00004819"/>
    <w:rsid w:val="00004A86"/>
    <w:rsid w:val="00005185"/>
    <w:rsid w:val="0000579C"/>
    <w:rsid w:val="00005ACB"/>
    <w:rsid w:val="00005BAB"/>
    <w:rsid w:val="00005D4F"/>
    <w:rsid w:val="00005DC0"/>
    <w:rsid w:val="00006390"/>
    <w:rsid w:val="000064DE"/>
    <w:rsid w:val="00006518"/>
    <w:rsid w:val="00006B52"/>
    <w:rsid w:val="00007873"/>
    <w:rsid w:val="00007B57"/>
    <w:rsid w:val="00007F8E"/>
    <w:rsid w:val="00010374"/>
    <w:rsid w:val="000112EE"/>
    <w:rsid w:val="000115FB"/>
    <w:rsid w:val="0001192B"/>
    <w:rsid w:val="00012E83"/>
    <w:rsid w:val="000135F7"/>
    <w:rsid w:val="0001364C"/>
    <w:rsid w:val="0001367E"/>
    <w:rsid w:val="00013716"/>
    <w:rsid w:val="00013C02"/>
    <w:rsid w:val="00015C52"/>
    <w:rsid w:val="000167EF"/>
    <w:rsid w:val="00016879"/>
    <w:rsid w:val="00016E14"/>
    <w:rsid w:val="000172A7"/>
    <w:rsid w:val="00017563"/>
    <w:rsid w:val="00017853"/>
    <w:rsid w:val="000179F5"/>
    <w:rsid w:val="00020021"/>
    <w:rsid w:val="00020144"/>
    <w:rsid w:val="0002039E"/>
    <w:rsid w:val="0002055E"/>
    <w:rsid w:val="00020575"/>
    <w:rsid w:val="00020882"/>
    <w:rsid w:val="000208BF"/>
    <w:rsid w:val="00020E35"/>
    <w:rsid w:val="00020F08"/>
    <w:rsid w:val="00021255"/>
    <w:rsid w:val="00022087"/>
    <w:rsid w:val="00022BB4"/>
    <w:rsid w:val="00022CE8"/>
    <w:rsid w:val="00023B4D"/>
    <w:rsid w:val="00023CE6"/>
    <w:rsid w:val="00024304"/>
    <w:rsid w:val="000243CE"/>
    <w:rsid w:val="00024953"/>
    <w:rsid w:val="00024B71"/>
    <w:rsid w:val="00024F30"/>
    <w:rsid w:val="00025287"/>
    <w:rsid w:val="00025B1F"/>
    <w:rsid w:val="00025B80"/>
    <w:rsid w:val="00026132"/>
    <w:rsid w:val="000261DD"/>
    <w:rsid w:val="000264F9"/>
    <w:rsid w:val="0002666D"/>
    <w:rsid w:val="00026B06"/>
    <w:rsid w:val="00027A4F"/>
    <w:rsid w:val="00027BD5"/>
    <w:rsid w:val="00027ED2"/>
    <w:rsid w:val="0003010E"/>
    <w:rsid w:val="000302E4"/>
    <w:rsid w:val="000315C3"/>
    <w:rsid w:val="00031980"/>
    <w:rsid w:val="00031A44"/>
    <w:rsid w:val="00031ADE"/>
    <w:rsid w:val="00031F4C"/>
    <w:rsid w:val="00032517"/>
    <w:rsid w:val="00032ABF"/>
    <w:rsid w:val="0003340E"/>
    <w:rsid w:val="00033483"/>
    <w:rsid w:val="000339D5"/>
    <w:rsid w:val="00033D3C"/>
    <w:rsid w:val="00033EFB"/>
    <w:rsid w:val="000350B5"/>
    <w:rsid w:val="000351D6"/>
    <w:rsid w:val="00035579"/>
    <w:rsid w:val="000356B4"/>
    <w:rsid w:val="00035878"/>
    <w:rsid w:val="00035A15"/>
    <w:rsid w:val="00035BFA"/>
    <w:rsid w:val="00035D7C"/>
    <w:rsid w:val="00035ED7"/>
    <w:rsid w:val="00036576"/>
    <w:rsid w:val="00036C24"/>
    <w:rsid w:val="00036E95"/>
    <w:rsid w:val="00036F52"/>
    <w:rsid w:val="000378C7"/>
    <w:rsid w:val="00037979"/>
    <w:rsid w:val="00037E33"/>
    <w:rsid w:val="000404E2"/>
    <w:rsid w:val="00040791"/>
    <w:rsid w:val="00040952"/>
    <w:rsid w:val="00040E69"/>
    <w:rsid w:val="00041597"/>
    <w:rsid w:val="000417FD"/>
    <w:rsid w:val="00041C82"/>
    <w:rsid w:val="00041E72"/>
    <w:rsid w:val="00042021"/>
    <w:rsid w:val="000425EC"/>
    <w:rsid w:val="00042ACF"/>
    <w:rsid w:val="00042B99"/>
    <w:rsid w:val="00042F74"/>
    <w:rsid w:val="0004334B"/>
    <w:rsid w:val="00043355"/>
    <w:rsid w:val="000434F1"/>
    <w:rsid w:val="00043DDD"/>
    <w:rsid w:val="00043EF5"/>
    <w:rsid w:val="0004445C"/>
    <w:rsid w:val="000444A8"/>
    <w:rsid w:val="00044500"/>
    <w:rsid w:val="00044872"/>
    <w:rsid w:val="00044DAA"/>
    <w:rsid w:val="00045154"/>
    <w:rsid w:val="0004523B"/>
    <w:rsid w:val="00045740"/>
    <w:rsid w:val="00045E6A"/>
    <w:rsid w:val="000463AC"/>
    <w:rsid w:val="00047017"/>
    <w:rsid w:val="00047E0B"/>
    <w:rsid w:val="00047E70"/>
    <w:rsid w:val="0005031A"/>
    <w:rsid w:val="00050935"/>
    <w:rsid w:val="00050BEF"/>
    <w:rsid w:val="00050C98"/>
    <w:rsid w:val="00050DDE"/>
    <w:rsid w:val="00051417"/>
    <w:rsid w:val="000518C8"/>
    <w:rsid w:val="00051BC0"/>
    <w:rsid w:val="00051E25"/>
    <w:rsid w:val="00051F69"/>
    <w:rsid w:val="000520F6"/>
    <w:rsid w:val="00052251"/>
    <w:rsid w:val="000528EF"/>
    <w:rsid w:val="000529F4"/>
    <w:rsid w:val="00052EB3"/>
    <w:rsid w:val="00052FF6"/>
    <w:rsid w:val="00054433"/>
    <w:rsid w:val="00054663"/>
    <w:rsid w:val="00054F0A"/>
    <w:rsid w:val="000553C1"/>
    <w:rsid w:val="0005542F"/>
    <w:rsid w:val="00055589"/>
    <w:rsid w:val="000558C4"/>
    <w:rsid w:val="00055DC1"/>
    <w:rsid w:val="000569A6"/>
    <w:rsid w:val="000570A0"/>
    <w:rsid w:val="000606AB"/>
    <w:rsid w:val="00060AB1"/>
    <w:rsid w:val="00060C26"/>
    <w:rsid w:val="0006165F"/>
    <w:rsid w:val="00061955"/>
    <w:rsid w:val="00061B0E"/>
    <w:rsid w:val="00061CDD"/>
    <w:rsid w:val="00062031"/>
    <w:rsid w:val="00062766"/>
    <w:rsid w:val="0006276B"/>
    <w:rsid w:val="000629BD"/>
    <w:rsid w:val="00062B25"/>
    <w:rsid w:val="000632F6"/>
    <w:rsid w:val="000639A9"/>
    <w:rsid w:val="00063A6E"/>
    <w:rsid w:val="00063DC3"/>
    <w:rsid w:val="000640C2"/>
    <w:rsid w:val="000643EC"/>
    <w:rsid w:val="00064837"/>
    <w:rsid w:val="00064DF1"/>
    <w:rsid w:val="00065008"/>
    <w:rsid w:val="0006537A"/>
    <w:rsid w:val="000654B1"/>
    <w:rsid w:val="00065604"/>
    <w:rsid w:val="00065C76"/>
    <w:rsid w:val="00065E8B"/>
    <w:rsid w:val="00065FCB"/>
    <w:rsid w:val="000666E6"/>
    <w:rsid w:val="00066C26"/>
    <w:rsid w:val="000672DA"/>
    <w:rsid w:val="000672F9"/>
    <w:rsid w:val="000675C1"/>
    <w:rsid w:val="000704B7"/>
    <w:rsid w:val="00070559"/>
    <w:rsid w:val="0007075C"/>
    <w:rsid w:val="000719EE"/>
    <w:rsid w:val="00071C80"/>
    <w:rsid w:val="00071E82"/>
    <w:rsid w:val="00071F73"/>
    <w:rsid w:val="00072132"/>
    <w:rsid w:val="00072552"/>
    <w:rsid w:val="000732DB"/>
    <w:rsid w:val="00073367"/>
    <w:rsid w:val="000736E0"/>
    <w:rsid w:val="00073C23"/>
    <w:rsid w:val="00074621"/>
    <w:rsid w:val="00074891"/>
    <w:rsid w:val="00074F14"/>
    <w:rsid w:val="0007571A"/>
    <w:rsid w:val="00075907"/>
    <w:rsid w:val="00075927"/>
    <w:rsid w:val="00075BC1"/>
    <w:rsid w:val="00075D21"/>
    <w:rsid w:val="00075FFE"/>
    <w:rsid w:val="00076BDC"/>
    <w:rsid w:val="00077245"/>
    <w:rsid w:val="00077E11"/>
    <w:rsid w:val="00077F9C"/>
    <w:rsid w:val="00080A5F"/>
    <w:rsid w:val="0008106E"/>
    <w:rsid w:val="0008157C"/>
    <w:rsid w:val="000815B7"/>
    <w:rsid w:val="00081947"/>
    <w:rsid w:val="000819B2"/>
    <w:rsid w:val="00081F88"/>
    <w:rsid w:val="000826F9"/>
    <w:rsid w:val="00082881"/>
    <w:rsid w:val="00082944"/>
    <w:rsid w:val="00083497"/>
    <w:rsid w:val="00083D8D"/>
    <w:rsid w:val="00083E1D"/>
    <w:rsid w:val="00084299"/>
    <w:rsid w:val="000849D1"/>
    <w:rsid w:val="00084E43"/>
    <w:rsid w:val="00084E93"/>
    <w:rsid w:val="00084FB1"/>
    <w:rsid w:val="00085378"/>
    <w:rsid w:val="00085406"/>
    <w:rsid w:val="0008577C"/>
    <w:rsid w:val="00085C50"/>
    <w:rsid w:val="00085EAB"/>
    <w:rsid w:val="00085F5F"/>
    <w:rsid w:val="00086220"/>
    <w:rsid w:val="00086754"/>
    <w:rsid w:val="0008735C"/>
    <w:rsid w:val="000874B9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8ED"/>
    <w:rsid w:val="00090A18"/>
    <w:rsid w:val="00090EBA"/>
    <w:rsid w:val="00090F48"/>
    <w:rsid w:val="000911C3"/>
    <w:rsid w:val="000913A0"/>
    <w:rsid w:val="00092224"/>
    <w:rsid w:val="00092B09"/>
    <w:rsid w:val="00092DFA"/>
    <w:rsid w:val="00092EEE"/>
    <w:rsid w:val="0009316C"/>
    <w:rsid w:val="0009353D"/>
    <w:rsid w:val="00093B30"/>
    <w:rsid w:val="000941C0"/>
    <w:rsid w:val="0009470A"/>
    <w:rsid w:val="000949AE"/>
    <w:rsid w:val="00094BAF"/>
    <w:rsid w:val="00094BC2"/>
    <w:rsid w:val="00094D1B"/>
    <w:rsid w:val="00094FB4"/>
    <w:rsid w:val="00095845"/>
    <w:rsid w:val="00095A5F"/>
    <w:rsid w:val="00095B3D"/>
    <w:rsid w:val="00095E09"/>
    <w:rsid w:val="00095E95"/>
    <w:rsid w:val="000967D6"/>
    <w:rsid w:val="00096A7A"/>
    <w:rsid w:val="00096F65"/>
    <w:rsid w:val="000970FD"/>
    <w:rsid w:val="00097659"/>
    <w:rsid w:val="000A01C3"/>
    <w:rsid w:val="000A0559"/>
    <w:rsid w:val="000A09EB"/>
    <w:rsid w:val="000A0BB9"/>
    <w:rsid w:val="000A0C9E"/>
    <w:rsid w:val="000A0FBB"/>
    <w:rsid w:val="000A12A1"/>
    <w:rsid w:val="000A15E3"/>
    <w:rsid w:val="000A171A"/>
    <w:rsid w:val="000A1E4E"/>
    <w:rsid w:val="000A2225"/>
    <w:rsid w:val="000A2279"/>
    <w:rsid w:val="000A26A7"/>
    <w:rsid w:val="000A28AB"/>
    <w:rsid w:val="000A3093"/>
    <w:rsid w:val="000A37E2"/>
    <w:rsid w:val="000A398B"/>
    <w:rsid w:val="000A3A0A"/>
    <w:rsid w:val="000A4114"/>
    <w:rsid w:val="000A42BF"/>
    <w:rsid w:val="000A4553"/>
    <w:rsid w:val="000A4B0B"/>
    <w:rsid w:val="000A4C2E"/>
    <w:rsid w:val="000A4D19"/>
    <w:rsid w:val="000A534B"/>
    <w:rsid w:val="000A5401"/>
    <w:rsid w:val="000A6842"/>
    <w:rsid w:val="000A6B33"/>
    <w:rsid w:val="000A6D5A"/>
    <w:rsid w:val="000A6E57"/>
    <w:rsid w:val="000A6F12"/>
    <w:rsid w:val="000A7176"/>
    <w:rsid w:val="000A74A7"/>
    <w:rsid w:val="000A7635"/>
    <w:rsid w:val="000A78E1"/>
    <w:rsid w:val="000A79CC"/>
    <w:rsid w:val="000A7C89"/>
    <w:rsid w:val="000B00A5"/>
    <w:rsid w:val="000B09DC"/>
    <w:rsid w:val="000B0D32"/>
    <w:rsid w:val="000B1064"/>
    <w:rsid w:val="000B142E"/>
    <w:rsid w:val="000B14A1"/>
    <w:rsid w:val="000B1666"/>
    <w:rsid w:val="000B1B59"/>
    <w:rsid w:val="000B1C16"/>
    <w:rsid w:val="000B1CB1"/>
    <w:rsid w:val="000B21CA"/>
    <w:rsid w:val="000B268E"/>
    <w:rsid w:val="000B287F"/>
    <w:rsid w:val="000B33FE"/>
    <w:rsid w:val="000B3423"/>
    <w:rsid w:val="000B39FE"/>
    <w:rsid w:val="000B44E3"/>
    <w:rsid w:val="000B4D54"/>
    <w:rsid w:val="000B4F74"/>
    <w:rsid w:val="000B5306"/>
    <w:rsid w:val="000B5589"/>
    <w:rsid w:val="000B57F9"/>
    <w:rsid w:val="000B599C"/>
    <w:rsid w:val="000B5A36"/>
    <w:rsid w:val="000B63FA"/>
    <w:rsid w:val="000B6CDD"/>
    <w:rsid w:val="000B6FD3"/>
    <w:rsid w:val="000B7081"/>
    <w:rsid w:val="000B7292"/>
    <w:rsid w:val="000B7375"/>
    <w:rsid w:val="000B74CF"/>
    <w:rsid w:val="000B7961"/>
    <w:rsid w:val="000C00BB"/>
    <w:rsid w:val="000C0354"/>
    <w:rsid w:val="000C0362"/>
    <w:rsid w:val="000C09D7"/>
    <w:rsid w:val="000C0B62"/>
    <w:rsid w:val="000C0D1C"/>
    <w:rsid w:val="000C0DBC"/>
    <w:rsid w:val="000C1276"/>
    <w:rsid w:val="000C135C"/>
    <w:rsid w:val="000C137C"/>
    <w:rsid w:val="000C13EE"/>
    <w:rsid w:val="000C1494"/>
    <w:rsid w:val="000C154D"/>
    <w:rsid w:val="000C1616"/>
    <w:rsid w:val="000C199A"/>
    <w:rsid w:val="000C2074"/>
    <w:rsid w:val="000C2252"/>
    <w:rsid w:val="000C25AF"/>
    <w:rsid w:val="000C3273"/>
    <w:rsid w:val="000C3693"/>
    <w:rsid w:val="000C41C4"/>
    <w:rsid w:val="000C431B"/>
    <w:rsid w:val="000C451D"/>
    <w:rsid w:val="000C49CD"/>
    <w:rsid w:val="000C4ACA"/>
    <w:rsid w:val="000C4CAA"/>
    <w:rsid w:val="000C4D05"/>
    <w:rsid w:val="000C4DF0"/>
    <w:rsid w:val="000C5243"/>
    <w:rsid w:val="000C539F"/>
    <w:rsid w:val="000C582A"/>
    <w:rsid w:val="000C5D19"/>
    <w:rsid w:val="000C6330"/>
    <w:rsid w:val="000C633A"/>
    <w:rsid w:val="000C698D"/>
    <w:rsid w:val="000C6AB3"/>
    <w:rsid w:val="000C6B3B"/>
    <w:rsid w:val="000C6F4D"/>
    <w:rsid w:val="000C7237"/>
    <w:rsid w:val="000C7C98"/>
    <w:rsid w:val="000C7FD9"/>
    <w:rsid w:val="000D01FE"/>
    <w:rsid w:val="000D041B"/>
    <w:rsid w:val="000D0562"/>
    <w:rsid w:val="000D08FD"/>
    <w:rsid w:val="000D0AE2"/>
    <w:rsid w:val="000D0CDC"/>
    <w:rsid w:val="000D0FED"/>
    <w:rsid w:val="000D165D"/>
    <w:rsid w:val="000D16F5"/>
    <w:rsid w:val="000D1947"/>
    <w:rsid w:val="000D1979"/>
    <w:rsid w:val="000D1F12"/>
    <w:rsid w:val="000D2500"/>
    <w:rsid w:val="000D262E"/>
    <w:rsid w:val="000D2D38"/>
    <w:rsid w:val="000D30D7"/>
    <w:rsid w:val="000D31E5"/>
    <w:rsid w:val="000D3327"/>
    <w:rsid w:val="000D3629"/>
    <w:rsid w:val="000D3B7D"/>
    <w:rsid w:val="000D3E01"/>
    <w:rsid w:val="000D3EDE"/>
    <w:rsid w:val="000D3F3E"/>
    <w:rsid w:val="000D4881"/>
    <w:rsid w:val="000D4AED"/>
    <w:rsid w:val="000D4CC2"/>
    <w:rsid w:val="000D4CEA"/>
    <w:rsid w:val="000D4E2B"/>
    <w:rsid w:val="000D51AB"/>
    <w:rsid w:val="000D53AB"/>
    <w:rsid w:val="000D5A9D"/>
    <w:rsid w:val="000D6054"/>
    <w:rsid w:val="000D6183"/>
    <w:rsid w:val="000D63C5"/>
    <w:rsid w:val="000D6590"/>
    <w:rsid w:val="000D6696"/>
    <w:rsid w:val="000D6971"/>
    <w:rsid w:val="000D6FB3"/>
    <w:rsid w:val="000D7072"/>
    <w:rsid w:val="000D7AE3"/>
    <w:rsid w:val="000E015E"/>
    <w:rsid w:val="000E069E"/>
    <w:rsid w:val="000E06AC"/>
    <w:rsid w:val="000E0BB8"/>
    <w:rsid w:val="000E10DB"/>
    <w:rsid w:val="000E14C0"/>
    <w:rsid w:val="000E16D7"/>
    <w:rsid w:val="000E23F3"/>
    <w:rsid w:val="000E28E6"/>
    <w:rsid w:val="000E2C49"/>
    <w:rsid w:val="000E2F85"/>
    <w:rsid w:val="000E3283"/>
    <w:rsid w:val="000E3392"/>
    <w:rsid w:val="000E3890"/>
    <w:rsid w:val="000E42B7"/>
    <w:rsid w:val="000E438F"/>
    <w:rsid w:val="000E44BF"/>
    <w:rsid w:val="000E4BD7"/>
    <w:rsid w:val="000E532E"/>
    <w:rsid w:val="000E54C4"/>
    <w:rsid w:val="000E56AF"/>
    <w:rsid w:val="000E5B32"/>
    <w:rsid w:val="000E5B65"/>
    <w:rsid w:val="000E5F52"/>
    <w:rsid w:val="000E6687"/>
    <w:rsid w:val="000E6788"/>
    <w:rsid w:val="000E7AEE"/>
    <w:rsid w:val="000F0217"/>
    <w:rsid w:val="000F0637"/>
    <w:rsid w:val="000F0832"/>
    <w:rsid w:val="000F08E2"/>
    <w:rsid w:val="000F0BC6"/>
    <w:rsid w:val="000F0FF4"/>
    <w:rsid w:val="000F16A3"/>
    <w:rsid w:val="000F172B"/>
    <w:rsid w:val="000F173C"/>
    <w:rsid w:val="000F17E5"/>
    <w:rsid w:val="000F18AE"/>
    <w:rsid w:val="000F1A6F"/>
    <w:rsid w:val="000F2770"/>
    <w:rsid w:val="000F2C64"/>
    <w:rsid w:val="000F2EE7"/>
    <w:rsid w:val="000F4D71"/>
    <w:rsid w:val="000F59B5"/>
    <w:rsid w:val="000F5DB2"/>
    <w:rsid w:val="000F6F02"/>
    <w:rsid w:val="000F700F"/>
    <w:rsid w:val="000F71DD"/>
    <w:rsid w:val="000F7354"/>
    <w:rsid w:val="000F7E89"/>
    <w:rsid w:val="00100142"/>
    <w:rsid w:val="0010067E"/>
    <w:rsid w:val="00100A6A"/>
    <w:rsid w:val="00101A27"/>
    <w:rsid w:val="00101A8B"/>
    <w:rsid w:val="00101E1D"/>
    <w:rsid w:val="001028C1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960"/>
    <w:rsid w:val="00104BE9"/>
    <w:rsid w:val="00105E29"/>
    <w:rsid w:val="001060D2"/>
    <w:rsid w:val="00106136"/>
    <w:rsid w:val="00106190"/>
    <w:rsid w:val="001063D4"/>
    <w:rsid w:val="00106658"/>
    <w:rsid w:val="00107B8A"/>
    <w:rsid w:val="0011021A"/>
    <w:rsid w:val="00110B7B"/>
    <w:rsid w:val="00110C30"/>
    <w:rsid w:val="001111E1"/>
    <w:rsid w:val="00111498"/>
    <w:rsid w:val="00111928"/>
    <w:rsid w:val="00111B99"/>
    <w:rsid w:val="00112677"/>
    <w:rsid w:val="00113288"/>
    <w:rsid w:val="00113FF0"/>
    <w:rsid w:val="001144C8"/>
    <w:rsid w:val="00114D64"/>
    <w:rsid w:val="00114DEB"/>
    <w:rsid w:val="00115D9F"/>
    <w:rsid w:val="00116572"/>
    <w:rsid w:val="0011673B"/>
    <w:rsid w:val="00116924"/>
    <w:rsid w:val="00116AA6"/>
    <w:rsid w:val="00116EC2"/>
    <w:rsid w:val="00116F60"/>
    <w:rsid w:val="001179E6"/>
    <w:rsid w:val="00117BE6"/>
    <w:rsid w:val="00117D0F"/>
    <w:rsid w:val="001201B0"/>
    <w:rsid w:val="001202FD"/>
    <w:rsid w:val="00120A0C"/>
    <w:rsid w:val="00120C4E"/>
    <w:rsid w:val="00120DB4"/>
    <w:rsid w:val="00120E82"/>
    <w:rsid w:val="00120F23"/>
    <w:rsid w:val="001214B7"/>
    <w:rsid w:val="001216E4"/>
    <w:rsid w:val="00121944"/>
    <w:rsid w:val="0012295A"/>
    <w:rsid w:val="00122A8E"/>
    <w:rsid w:val="00122BAF"/>
    <w:rsid w:val="00123587"/>
    <w:rsid w:val="001238A0"/>
    <w:rsid w:val="001239BC"/>
    <w:rsid w:val="00123DBE"/>
    <w:rsid w:val="001246CB"/>
    <w:rsid w:val="00124D32"/>
    <w:rsid w:val="0012508D"/>
    <w:rsid w:val="00125754"/>
    <w:rsid w:val="00125877"/>
    <w:rsid w:val="001274A0"/>
    <w:rsid w:val="0012761A"/>
    <w:rsid w:val="00127973"/>
    <w:rsid w:val="0013011B"/>
    <w:rsid w:val="00130588"/>
    <w:rsid w:val="001305B6"/>
    <w:rsid w:val="001305BB"/>
    <w:rsid w:val="00130698"/>
    <w:rsid w:val="001311D3"/>
    <w:rsid w:val="0013140D"/>
    <w:rsid w:val="00131892"/>
    <w:rsid w:val="00131B88"/>
    <w:rsid w:val="00131EB2"/>
    <w:rsid w:val="00131FEB"/>
    <w:rsid w:val="00132222"/>
    <w:rsid w:val="00132980"/>
    <w:rsid w:val="00132B37"/>
    <w:rsid w:val="00132F57"/>
    <w:rsid w:val="001333FA"/>
    <w:rsid w:val="00134349"/>
    <w:rsid w:val="001344E9"/>
    <w:rsid w:val="001346D4"/>
    <w:rsid w:val="00134D5F"/>
    <w:rsid w:val="00135138"/>
    <w:rsid w:val="0013549D"/>
    <w:rsid w:val="00135511"/>
    <w:rsid w:val="0013557B"/>
    <w:rsid w:val="001357F2"/>
    <w:rsid w:val="00135AB7"/>
    <w:rsid w:val="001363AF"/>
    <w:rsid w:val="0013657B"/>
    <w:rsid w:val="00137083"/>
    <w:rsid w:val="0013717D"/>
    <w:rsid w:val="001377AE"/>
    <w:rsid w:val="0013796D"/>
    <w:rsid w:val="001379B1"/>
    <w:rsid w:val="00137DAB"/>
    <w:rsid w:val="001400CC"/>
    <w:rsid w:val="001401E0"/>
    <w:rsid w:val="00140292"/>
    <w:rsid w:val="00140BB9"/>
    <w:rsid w:val="001418D9"/>
    <w:rsid w:val="00141A20"/>
    <w:rsid w:val="00141D2E"/>
    <w:rsid w:val="00141FC7"/>
    <w:rsid w:val="001422FE"/>
    <w:rsid w:val="00142451"/>
    <w:rsid w:val="001424C2"/>
    <w:rsid w:val="00142A43"/>
    <w:rsid w:val="00142B35"/>
    <w:rsid w:val="00142C71"/>
    <w:rsid w:val="00142EBA"/>
    <w:rsid w:val="001430E7"/>
    <w:rsid w:val="0014329A"/>
    <w:rsid w:val="001435C0"/>
    <w:rsid w:val="00143A1A"/>
    <w:rsid w:val="00143A89"/>
    <w:rsid w:val="00143F40"/>
    <w:rsid w:val="001441A1"/>
    <w:rsid w:val="00144F79"/>
    <w:rsid w:val="0014507B"/>
    <w:rsid w:val="0014517B"/>
    <w:rsid w:val="001452F7"/>
    <w:rsid w:val="00145522"/>
    <w:rsid w:val="001455E8"/>
    <w:rsid w:val="001457CD"/>
    <w:rsid w:val="00145B06"/>
    <w:rsid w:val="00146334"/>
    <w:rsid w:val="00146C91"/>
    <w:rsid w:val="00146F44"/>
    <w:rsid w:val="0014738E"/>
    <w:rsid w:val="001476E8"/>
    <w:rsid w:val="0014774F"/>
    <w:rsid w:val="00150273"/>
    <w:rsid w:val="0015060B"/>
    <w:rsid w:val="001508F8"/>
    <w:rsid w:val="00151AD7"/>
    <w:rsid w:val="00151CA8"/>
    <w:rsid w:val="001525FB"/>
    <w:rsid w:val="0015288D"/>
    <w:rsid w:val="00152942"/>
    <w:rsid w:val="00152E00"/>
    <w:rsid w:val="00153A70"/>
    <w:rsid w:val="00153B4E"/>
    <w:rsid w:val="00153B92"/>
    <w:rsid w:val="00153E26"/>
    <w:rsid w:val="001544E3"/>
    <w:rsid w:val="0015451C"/>
    <w:rsid w:val="001545E7"/>
    <w:rsid w:val="00154776"/>
    <w:rsid w:val="001547A1"/>
    <w:rsid w:val="00154EB7"/>
    <w:rsid w:val="001550B0"/>
    <w:rsid w:val="00155479"/>
    <w:rsid w:val="00155582"/>
    <w:rsid w:val="001557BD"/>
    <w:rsid w:val="00155889"/>
    <w:rsid w:val="00155A8A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C97"/>
    <w:rsid w:val="0016031D"/>
    <w:rsid w:val="00160769"/>
    <w:rsid w:val="001608CB"/>
    <w:rsid w:val="0016178C"/>
    <w:rsid w:val="00161AC9"/>
    <w:rsid w:val="00161C6E"/>
    <w:rsid w:val="00162451"/>
    <w:rsid w:val="00162E95"/>
    <w:rsid w:val="00162FFC"/>
    <w:rsid w:val="001639BA"/>
    <w:rsid w:val="00163FB1"/>
    <w:rsid w:val="00163FC4"/>
    <w:rsid w:val="00164BF3"/>
    <w:rsid w:val="00164CFD"/>
    <w:rsid w:val="00164FA7"/>
    <w:rsid w:val="0016501A"/>
    <w:rsid w:val="001657B2"/>
    <w:rsid w:val="00165A2C"/>
    <w:rsid w:val="00165AFD"/>
    <w:rsid w:val="00166027"/>
    <w:rsid w:val="00166587"/>
    <w:rsid w:val="00167728"/>
    <w:rsid w:val="00167EB5"/>
    <w:rsid w:val="00170287"/>
    <w:rsid w:val="00170371"/>
    <w:rsid w:val="00170380"/>
    <w:rsid w:val="00170451"/>
    <w:rsid w:val="0017045E"/>
    <w:rsid w:val="00170693"/>
    <w:rsid w:val="001708FA"/>
    <w:rsid w:val="00170D50"/>
    <w:rsid w:val="00170EB5"/>
    <w:rsid w:val="00171361"/>
    <w:rsid w:val="001717D4"/>
    <w:rsid w:val="00171880"/>
    <w:rsid w:val="0017198F"/>
    <w:rsid w:val="001719AF"/>
    <w:rsid w:val="00171D7E"/>
    <w:rsid w:val="001723F7"/>
    <w:rsid w:val="00172429"/>
    <w:rsid w:val="00173059"/>
    <w:rsid w:val="00173786"/>
    <w:rsid w:val="00173D47"/>
    <w:rsid w:val="00174060"/>
    <w:rsid w:val="00174161"/>
    <w:rsid w:val="0017439B"/>
    <w:rsid w:val="00174BF5"/>
    <w:rsid w:val="00175169"/>
    <w:rsid w:val="001751A8"/>
    <w:rsid w:val="00175590"/>
    <w:rsid w:val="001757CF"/>
    <w:rsid w:val="001758A5"/>
    <w:rsid w:val="00175C74"/>
    <w:rsid w:val="00175E89"/>
    <w:rsid w:val="00175F1A"/>
    <w:rsid w:val="001768D4"/>
    <w:rsid w:val="00176C9D"/>
    <w:rsid w:val="0017765D"/>
    <w:rsid w:val="00177EE2"/>
    <w:rsid w:val="0018075B"/>
    <w:rsid w:val="001810CD"/>
    <w:rsid w:val="0018127B"/>
    <w:rsid w:val="001816E8"/>
    <w:rsid w:val="00181D49"/>
    <w:rsid w:val="00182234"/>
    <w:rsid w:val="001826FA"/>
    <w:rsid w:val="00182D71"/>
    <w:rsid w:val="001835BA"/>
    <w:rsid w:val="00183A4D"/>
    <w:rsid w:val="00183CE5"/>
    <w:rsid w:val="00183CFE"/>
    <w:rsid w:val="001841D0"/>
    <w:rsid w:val="00184715"/>
    <w:rsid w:val="00184997"/>
    <w:rsid w:val="00184FDB"/>
    <w:rsid w:val="001851D7"/>
    <w:rsid w:val="00185324"/>
    <w:rsid w:val="001854C0"/>
    <w:rsid w:val="0018561C"/>
    <w:rsid w:val="00185EEB"/>
    <w:rsid w:val="00185FDB"/>
    <w:rsid w:val="001864CA"/>
    <w:rsid w:val="0018681D"/>
    <w:rsid w:val="00186AC3"/>
    <w:rsid w:val="00186E89"/>
    <w:rsid w:val="00187057"/>
    <w:rsid w:val="00187423"/>
    <w:rsid w:val="00187C92"/>
    <w:rsid w:val="00187D20"/>
    <w:rsid w:val="00190035"/>
    <w:rsid w:val="001902EA"/>
    <w:rsid w:val="00190404"/>
    <w:rsid w:val="00190501"/>
    <w:rsid w:val="00190538"/>
    <w:rsid w:val="001906D8"/>
    <w:rsid w:val="00190CD1"/>
    <w:rsid w:val="00191564"/>
    <w:rsid w:val="001917D1"/>
    <w:rsid w:val="00191940"/>
    <w:rsid w:val="0019198D"/>
    <w:rsid w:val="00191B7A"/>
    <w:rsid w:val="001921AD"/>
    <w:rsid w:val="001921AF"/>
    <w:rsid w:val="00192F3E"/>
    <w:rsid w:val="00193035"/>
    <w:rsid w:val="00193725"/>
    <w:rsid w:val="00193BFA"/>
    <w:rsid w:val="0019403B"/>
    <w:rsid w:val="001949BC"/>
    <w:rsid w:val="00194B2A"/>
    <w:rsid w:val="00194D35"/>
    <w:rsid w:val="00194D7B"/>
    <w:rsid w:val="00194DD2"/>
    <w:rsid w:val="00195149"/>
    <w:rsid w:val="00195304"/>
    <w:rsid w:val="00195516"/>
    <w:rsid w:val="00195B1F"/>
    <w:rsid w:val="00195DC1"/>
    <w:rsid w:val="00196228"/>
    <w:rsid w:val="001962F5"/>
    <w:rsid w:val="001964A9"/>
    <w:rsid w:val="00196CB8"/>
    <w:rsid w:val="00196CBF"/>
    <w:rsid w:val="0019739F"/>
    <w:rsid w:val="001973B5"/>
    <w:rsid w:val="00197591"/>
    <w:rsid w:val="0019762E"/>
    <w:rsid w:val="00197831"/>
    <w:rsid w:val="00197E2D"/>
    <w:rsid w:val="00197EE5"/>
    <w:rsid w:val="001A06E4"/>
    <w:rsid w:val="001A0B1A"/>
    <w:rsid w:val="001A0B75"/>
    <w:rsid w:val="001A0DC4"/>
    <w:rsid w:val="001A0E1E"/>
    <w:rsid w:val="001A1FC0"/>
    <w:rsid w:val="001A269D"/>
    <w:rsid w:val="001A2ACE"/>
    <w:rsid w:val="001A3090"/>
    <w:rsid w:val="001A3281"/>
    <w:rsid w:val="001A36C7"/>
    <w:rsid w:val="001A3849"/>
    <w:rsid w:val="001A442F"/>
    <w:rsid w:val="001A4825"/>
    <w:rsid w:val="001A485D"/>
    <w:rsid w:val="001A4A00"/>
    <w:rsid w:val="001A5E35"/>
    <w:rsid w:val="001A65B3"/>
    <w:rsid w:val="001A6BB5"/>
    <w:rsid w:val="001A6CCD"/>
    <w:rsid w:val="001A74B6"/>
    <w:rsid w:val="001A76CF"/>
    <w:rsid w:val="001A77F0"/>
    <w:rsid w:val="001A7C47"/>
    <w:rsid w:val="001B018E"/>
    <w:rsid w:val="001B025A"/>
    <w:rsid w:val="001B0394"/>
    <w:rsid w:val="001B04D8"/>
    <w:rsid w:val="001B087C"/>
    <w:rsid w:val="001B0CF7"/>
    <w:rsid w:val="001B1480"/>
    <w:rsid w:val="001B15BE"/>
    <w:rsid w:val="001B1625"/>
    <w:rsid w:val="001B1B48"/>
    <w:rsid w:val="001B1BE6"/>
    <w:rsid w:val="001B1EFC"/>
    <w:rsid w:val="001B24DE"/>
    <w:rsid w:val="001B27CE"/>
    <w:rsid w:val="001B2937"/>
    <w:rsid w:val="001B33F9"/>
    <w:rsid w:val="001B375C"/>
    <w:rsid w:val="001B37F6"/>
    <w:rsid w:val="001B4233"/>
    <w:rsid w:val="001B49E6"/>
    <w:rsid w:val="001B4F5D"/>
    <w:rsid w:val="001B4F5E"/>
    <w:rsid w:val="001B514E"/>
    <w:rsid w:val="001B53FA"/>
    <w:rsid w:val="001B54BE"/>
    <w:rsid w:val="001B5774"/>
    <w:rsid w:val="001B584F"/>
    <w:rsid w:val="001B5F0C"/>
    <w:rsid w:val="001B5FAE"/>
    <w:rsid w:val="001B662B"/>
    <w:rsid w:val="001B6DC0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69E"/>
    <w:rsid w:val="001C0C19"/>
    <w:rsid w:val="001C0CE9"/>
    <w:rsid w:val="001C1415"/>
    <w:rsid w:val="001C1823"/>
    <w:rsid w:val="001C1A36"/>
    <w:rsid w:val="001C21A0"/>
    <w:rsid w:val="001C2307"/>
    <w:rsid w:val="001C246C"/>
    <w:rsid w:val="001C28A3"/>
    <w:rsid w:val="001C2FF9"/>
    <w:rsid w:val="001C351A"/>
    <w:rsid w:val="001C367A"/>
    <w:rsid w:val="001C3B09"/>
    <w:rsid w:val="001C4325"/>
    <w:rsid w:val="001C50F2"/>
    <w:rsid w:val="001C615F"/>
    <w:rsid w:val="001C63A1"/>
    <w:rsid w:val="001C63A5"/>
    <w:rsid w:val="001C6956"/>
    <w:rsid w:val="001C6B2D"/>
    <w:rsid w:val="001C6D27"/>
    <w:rsid w:val="001C6D57"/>
    <w:rsid w:val="001C74C6"/>
    <w:rsid w:val="001D0217"/>
    <w:rsid w:val="001D0DFC"/>
    <w:rsid w:val="001D0EFA"/>
    <w:rsid w:val="001D0FFF"/>
    <w:rsid w:val="001D13A9"/>
    <w:rsid w:val="001D174E"/>
    <w:rsid w:val="001D17BF"/>
    <w:rsid w:val="001D1889"/>
    <w:rsid w:val="001D1DED"/>
    <w:rsid w:val="001D2824"/>
    <w:rsid w:val="001D2B07"/>
    <w:rsid w:val="001D2FEC"/>
    <w:rsid w:val="001D38AB"/>
    <w:rsid w:val="001D3DA4"/>
    <w:rsid w:val="001D3DFA"/>
    <w:rsid w:val="001D3E79"/>
    <w:rsid w:val="001D5082"/>
    <w:rsid w:val="001D522E"/>
    <w:rsid w:val="001D5961"/>
    <w:rsid w:val="001D5D99"/>
    <w:rsid w:val="001D65E4"/>
    <w:rsid w:val="001D6F41"/>
    <w:rsid w:val="001D73E2"/>
    <w:rsid w:val="001D792D"/>
    <w:rsid w:val="001D7DA1"/>
    <w:rsid w:val="001E0976"/>
    <w:rsid w:val="001E0CE4"/>
    <w:rsid w:val="001E10AC"/>
    <w:rsid w:val="001E152F"/>
    <w:rsid w:val="001E185E"/>
    <w:rsid w:val="001E1C32"/>
    <w:rsid w:val="001E1CD2"/>
    <w:rsid w:val="001E1F36"/>
    <w:rsid w:val="001E221E"/>
    <w:rsid w:val="001E24C5"/>
    <w:rsid w:val="001E24EC"/>
    <w:rsid w:val="001E2593"/>
    <w:rsid w:val="001E29C9"/>
    <w:rsid w:val="001E2C14"/>
    <w:rsid w:val="001E2FAD"/>
    <w:rsid w:val="001E3A83"/>
    <w:rsid w:val="001E3F31"/>
    <w:rsid w:val="001E45BD"/>
    <w:rsid w:val="001E4733"/>
    <w:rsid w:val="001E4774"/>
    <w:rsid w:val="001E4C6F"/>
    <w:rsid w:val="001E4FB5"/>
    <w:rsid w:val="001E5203"/>
    <w:rsid w:val="001E528E"/>
    <w:rsid w:val="001E56F2"/>
    <w:rsid w:val="001E6380"/>
    <w:rsid w:val="001E656B"/>
    <w:rsid w:val="001E6F38"/>
    <w:rsid w:val="001E7058"/>
    <w:rsid w:val="001E7747"/>
    <w:rsid w:val="001E7942"/>
    <w:rsid w:val="001E7A88"/>
    <w:rsid w:val="001E7EF8"/>
    <w:rsid w:val="001F0B07"/>
    <w:rsid w:val="001F0EFA"/>
    <w:rsid w:val="001F101E"/>
    <w:rsid w:val="001F12CF"/>
    <w:rsid w:val="001F134A"/>
    <w:rsid w:val="001F160F"/>
    <w:rsid w:val="001F1889"/>
    <w:rsid w:val="001F18CF"/>
    <w:rsid w:val="001F1A85"/>
    <w:rsid w:val="001F1C27"/>
    <w:rsid w:val="001F1EF5"/>
    <w:rsid w:val="001F1F39"/>
    <w:rsid w:val="001F21C6"/>
    <w:rsid w:val="001F2343"/>
    <w:rsid w:val="001F248C"/>
    <w:rsid w:val="001F257F"/>
    <w:rsid w:val="001F2E68"/>
    <w:rsid w:val="001F2E8C"/>
    <w:rsid w:val="001F2ECD"/>
    <w:rsid w:val="001F2F98"/>
    <w:rsid w:val="001F3A01"/>
    <w:rsid w:val="001F3A53"/>
    <w:rsid w:val="001F3CD1"/>
    <w:rsid w:val="001F3D49"/>
    <w:rsid w:val="001F568E"/>
    <w:rsid w:val="001F5B18"/>
    <w:rsid w:val="001F5C19"/>
    <w:rsid w:val="001F5C3D"/>
    <w:rsid w:val="001F624B"/>
    <w:rsid w:val="001F6376"/>
    <w:rsid w:val="001F6556"/>
    <w:rsid w:val="001F680F"/>
    <w:rsid w:val="001F6DAD"/>
    <w:rsid w:val="001F6FA7"/>
    <w:rsid w:val="001F7627"/>
    <w:rsid w:val="001F7BC6"/>
    <w:rsid w:val="001F7CA1"/>
    <w:rsid w:val="002005CE"/>
    <w:rsid w:val="00200685"/>
    <w:rsid w:val="00200861"/>
    <w:rsid w:val="002008E9"/>
    <w:rsid w:val="00200B51"/>
    <w:rsid w:val="002011EF"/>
    <w:rsid w:val="00201484"/>
    <w:rsid w:val="002014D4"/>
    <w:rsid w:val="00201552"/>
    <w:rsid w:val="0020157D"/>
    <w:rsid w:val="002015A0"/>
    <w:rsid w:val="00201603"/>
    <w:rsid w:val="00201AA0"/>
    <w:rsid w:val="00201CF8"/>
    <w:rsid w:val="00201EC0"/>
    <w:rsid w:val="00202491"/>
    <w:rsid w:val="00202B12"/>
    <w:rsid w:val="00202E26"/>
    <w:rsid w:val="00202E9D"/>
    <w:rsid w:val="00203012"/>
    <w:rsid w:val="00203A1C"/>
    <w:rsid w:val="00203B9F"/>
    <w:rsid w:val="00203D30"/>
    <w:rsid w:val="00203E44"/>
    <w:rsid w:val="00204E6B"/>
    <w:rsid w:val="00204E7A"/>
    <w:rsid w:val="00204EA3"/>
    <w:rsid w:val="0020518E"/>
    <w:rsid w:val="0020659C"/>
    <w:rsid w:val="0020690E"/>
    <w:rsid w:val="00206CB0"/>
    <w:rsid w:val="00206DEC"/>
    <w:rsid w:val="00207168"/>
    <w:rsid w:val="00207395"/>
    <w:rsid w:val="00207454"/>
    <w:rsid w:val="0021020C"/>
    <w:rsid w:val="00211165"/>
    <w:rsid w:val="0021139F"/>
    <w:rsid w:val="002115C2"/>
    <w:rsid w:val="002115CB"/>
    <w:rsid w:val="002115E0"/>
    <w:rsid w:val="00212214"/>
    <w:rsid w:val="0021287D"/>
    <w:rsid w:val="00212CF9"/>
    <w:rsid w:val="00212DDA"/>
    <w:rsid w:val="00213113"/>
    <w:rsid w:val="0021327E"/>
    <w:rsid w:val="0021345E"/>
    <w:rsid w:val="002134EA"/>
    <w:rsid w:val="002135AD"/>
    <w:rsid w:val="002136B7"/>
    <w:rsid w:val="00213B00"/>
    <w:rsid w:val="00213C1F"/>
    <w:rsid w:val="00213D49"/>
    <w:rsid w:val="002140E9"/>
    <w:rsid w:val="00214177"/>
    <w:rsid w:val="002141F0"/>
    <w:rsid w:val="00214863"/>
    <w:rsid w:val="00214C30"/>
    <w:rsid w:val="00215113"/>
    <w:rsid w:val="002158F7"/>
    <w:rsid w:val="00215947"/>
    <w:rsid w:val="00215A71"/>
    <w:rsid w:val="00216313"/>
    <w:rsid w:val="00216C37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F09"/>
    <w:rsid w:val="00220F81"/>
    <w:rsid w:val="00220FDE"/>
    <w:rsid w:val="0022127F"/>
    <w:rsid w:val="0022159F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AB6"/>
    <w:rsid w:val="00223128"/>
    <w:rsid w:val="00223650"/>
    <w:rsid w:val="002238C4"/>
    <w:rsid w:val="0022392A"/>
    <w:rsid w:val="002239D8"/>
    <w:rsid w:val="00223AEC"/>
    <w:rsid w:val="00223CD5"/>
    <w:rsid w:val="002249DE"/>
    <w:rsid w:val="00224A16"/>
    <w:rsid w:val="00224BB2"/>
    <w:rsid w:val="00224D67"/>
    <w:rsid w:val="002254D7"/>
    <w:rsid w:val="00225627"/>
    <w:rsid w:val="002256F3"/>
    <w:rsid w:val="00225D4D"/>
    <w:rsid w:val="0022635D"/>
    <w:rsid w:val="002264F9"/>
    <w:rsid w:val="002264FF"/>
    <w:rsid w:val="002265D8"/>
    <w:rsid w:val="002265F9"/>
    <w:rsid w:val="00226828"/>
    <w:rsid w:val="002269D4"/>
    <w:rsid w:val="00226C7A"/>
    <w:rsid w:val="00226F9A"/>
    <w:rsid w:val="00227207"/>
    <w:rsid w:val="0022736F"/>
    <w:rsid w:val="00227969"/>
    <w:rsid w:val="00227E99"/>
    <w:rsid w:val="00230246"/>
    <w:rsid w:val="00230FE6"/>
    <w:rsid w:val="0023112B"/>
    <w:rsid w:val="00231565"/>
    <w:rsid w:val="00231A7F"/>
    <w:rsid w:val="00231C05"/>
    <w:rsid w:val="00231C4B"/>
    <w:rsid w:val="00231EE0"/>
    <w:rsid w:val="0023200A"/>
    <w:rsid w:val="002321A2"/>
    <w:rsid w:val="002321AA"/>
    <w:rsid w:val="002327EF"/>
    <w:rsid w:val="00232A65"/>
    <w:rsid w:val="00232F4A"/>
    <w:rsid w:val="00233326"/>
    <w:rsid w:val="002335BC"/>
    <w:rsid w:val="002338AE"/>
    <w:rsid w:val="00233F08"/>
    <w:rsid w:val="00234014"/>
    <w:rsid w:val="0023412E"/>
    <w:rsid w:val="00234B12"/>
    <w:rsid w:val="0023559E"/>
    <w:rsid w:val="002359D4"/>
    <w:rsid w:val="00236096"/>
    <w:rsid w:val="00236EFF"/>
    <w:rsid w:val="00236F74"/>
    <w:rsid w:val="00237122"/>
    <w:rsid w:val="00237317"/>
    <w:rsid w:val="00237580"/>
    <w:rsid w:val="00237DA6"/>
    <w:rsid w:val="00237EF0"/>
    <w:rsid w:val="002403EE"/>
    <w:rsid w:val="00240B99"/>
    <w:rsid w:val="00240E83"/>
    <w:rsid w:val="00240FB9"/>
    <w:rsid w:val="0024154A"/>
    <w:rsid w:val="00241923"/>
    <w:rsid w:val="00241C5A"/>
    <w:rsid w:val="00241DDA"/>
    <w:rsid w:val="00241F55"/>
    <w:rsid w:val="00241F6E"/>
    <w:rsid w:val="00242375"/>
    <w:rsid w:val="002423E1"/>
    <w:rsid w:val="002424EE"/>
    <w:rsid w:val="00242804"/>
    <w:rsid w:val="00242AF0"/>
    <w:rsid w:val="0024351C"/>
    <w:rsid w:val="00243648"/>
    <w:rsid w:val="00243C61"/>
    <w:rsid w:val="002442ED"/>
    <w:rsid w:val="002443B7"/>
    <w:rsid w:val="002447E4"/>
    <w:rsid w:val="00245271"/>
    <w:rsid w:val="00245379"/>
    <w:rsid w:val="002454EF"/>
    <w:rsid w:val="00245AA3"/>
    <w:rsid w:val="00245F7D"/>
    <w:rsid w:val="00246041"/>
    <w:rsid w:val="002469A7"/>
    <w:rsid w:val="00246C27"/>
    <w:rsid w:val="00246C64"/>
    <w:rsid w:val="00246CE5"/>
    <w:rsid w:val="002470E8"/>
    <w:rsid w:val="00247E7D"/>
    <w:rsid w:val="00250290"/>
    <w:rsid w:val="00250423"/>
    <w:rsid w:val="00250B66"/>
    <w:rsid w:val="0025105F"/>
    <w:rsid w:val="0025142D"/>
    <w:rsid w:val="0025164D"/>
    <w:rsid w:val="00251BB8"/>
    <w:rsid w:val="00251BEC"/>
    <w:rsid w:val="00251F58"/>
    <w:rsid w:val="00252647"/>
    <w:rsid w:val="00252A5D"/>
    <w:rsid w:val="00253264"/>
    <w:rsid w:val="0025326E"/>
    <w:rsid w:val="0025386D"/>
    <w:rsid w:val="002538E4"/>
    <w:rsid w:val="002539C6"/>
    <w:rsid w:val="00253ECD"/>
    <w:rsid w:val="0025422D"/>
    <w:rsid w:val="002543A0"/>
    <w:rsid w:val="00254490"/>
    <w:rsid w:val="002544AB"/>
    <w:rsid w:val="00254E70"/>
    <w:rsid w:val="00254FD9"/>
    <w:rsid w:val="00255041"/>
    <w:rsid w:val="00255332"/>
    <w:rsid w:val="00255666"/>
    <w:rsid w:val="00255C1A"/>
    <w:rsid w:val="00255C3F"/>
    <w:rsid w:val="00255CEE"/>
    <w:rsid w:val="00256033"/>
    <w:rsid w:val="0025646A"/>
    <w:rsid w:val="00256729"/>
    <w:rsid w:val="0025694E"/>
    <w:rsid w:val="00256CA6"/>
    <w:rsid w:val="002571B5"/>
    <w:rsid w:val="002573B5"/>
    <w:rsid w:val="002576D5"/>
    <w:rsid w:val="002578CE"/>
    <w:rsid w:val="00260034"/>
    <w:rsid w:val="002600EF"/>
    <w:rsid w:val="002603B1"/>
    <w:rsid w:val="0026085C"/>
    <w:rsid w:val="002608C3"/>
    <w:rsid w:val="00260911"/>
    <w:rsid w:val="0026092F"/>
    <w:rsid w:val="00260F18"/>
    <w:rsid w:val="00261E9B"/>
    <w:rsid w:val="00262497"/>
    <w:rsid w:val="002626C0"/>
    <w:rsid w:val="00262AFD"/>
    <w:rsid w:val="00263041"/>
    <w:rsid w:val="00263417"/>
    <w:rsid w:val="00264106"/>
    <w:rsid w:val="00264142"/>
    <w:rsid w:val="00264686"/>
    <w:rsid w:val="002646D4"/>
    <w:rsid w:val="002648A8"/>
    <w:rsid w:val="002649E5"/>
    <w:rsid w:val="00264D2E"/>
    <w:rsid w:val="00265161"/>
    <w:rsid w:val="0026521A"/>
    <w:rsid w:val="00265661"/>
    <w:rsid w:val="00265F36"/>
    <w:rsid w:val="00265F65"/>
    <w:rsid w:val="002662D6"/>
    <w:rsid w:val="00266557"/>
    <w:rsid w:val="002665F4"/>
    <w:rsid w:val="00266610"/>
    <w:rsid w:val="0026680E"/>
    <w:rsid w:val="00266CF3"/>
    <w:rsid w:val="00267877"/>
    <w:rsid w:val="00267A52"/>
    <w:rsid w:val="00267B76"/>
    <w:rsid w:val="002701B3"/>
    <w:rsid w:val="00270429"/>
    <w:rsid w:val="0027052C"/>
    <w:rsid w:val="00270C49"/>
    <w:rsid w:val="00270F60"/>
    <w:rsid w:val="0027107E"/>
    <w:rsid w:val="00271216"/>
    <w:rsid w:val="0027202F"/>
    <w:rsid w:val="00272031"/>
    <w:rsid w:val="0027215C"/>
    <w:rsid w:val="00272342"/>
    <w:rsid w:val="0027265F"/>
    <w:rsid w:val="00272C03"/>
    <w:rsid w:val="00272D23"/>
    <w:rsid w:val="00272FC2"/>
    <w:rsid w:val="002734AC"/>
    <w:rsid w:val="0027358C"/>
    <w:rsid w:val="0027366A"/>
    <w:rsid w:val="0027370B"/>
    <w:rsid w:val="0027389A"/>
    <w:rsid w:val="00273C7F"/>
    <w:rsid w:val="00274B49"/>
    <w:rsid w:val="002759A8"/>
    <w:rsid w:val="00275B69"/>
    <w:rsid w:val="00275D10"/>
    <w:rsid w:val="00275E19"/>
    <w:rsid w:val="00276171"/>
    <w:rsid w:val="00276423"/>
    <w:rsid w:val="00276DCA"/>
    <w:rsid w:val="00276F0F"/>
    <w:rsid w:val="0027703D"/>
    <w:rsid w:val="002773C2"/>
    <w:rsid w:val="0027745D"/>
    <w:rsid w:val="002775DC"/>
    <w:rsid w:val="0028029D"/>
    <w:rsid w:val="002803F6"/>
    <w:rsid w:val="0028050E"/>
    <w:rsid w:val="002807E8"/>
    <w:rsid w:val="00280B2C"/>
    <w:rsid w:val="00280FFC"/>
    <w:rsid w:val="002811B8"/>
    <w:rsid w:val="00282433"/>
    <w:rsid w:val="00282600"/>
    <w:rsid w:val="00283130"/>
    <w:rsid w:val="00283275"/>
    <w:rsid w:val="0028327B"/>
    <w:rsid w:val="002835F6"/>
    <w:rsid w:val="00284D50"/>
    <w:rsid w:val="00284E05"/>
    <w:rsid w:val="00284FE0"/>
    <w:rsid w:val="00285442"/>
    <w:rsid w:val="002865F4"/>
    <w:rsid w:val="00286617"/>
    <w:rsid w:val="00286671"/>
    <w:rsid w:val="0028799B"/>
    <w:rsid w:val="00287BD2"/>
    <w:rsid w:val="00287FD5"/>
    <w:rsid w:val="002900A6"/>
    <w:rsid w:val="002900E7"/>
    <w:rsid w:val="002904B9"/>
    <w:rsid w:val="002907CC"/>
    <w:rsid w:val="002917D4"/>
    <w:rsid w:val="002917DD"/>
    <w:rsid w:val="0029199E"/>
    <w:rsid w:val="00291A03"/>
    <w:rsid w:val="00291D68"/>
    <w:rsid w:val="00291FC2"/>
    <w:rsid w:val="0029204D"/>
    <w:rsid w:val="002922D3"/>
    <w:rsid w:val="002925F7"/>
    <w:rsid w:val="00292E76"/>
    <w:rsid w:val="00293041"/>
    <w:rsid w:val="002932B6"/>
    <w:rsid w:val="002933FE"/>
    <w:rsid w:val="00293609"/>
    <w:rsid w:val="00293648"/>
    <w:rsid w:val="00293BE2"/>
    <w:rsid w:val="00293D22"/>
    <w:rsid w:val="00294672"/>
    <w:rsid w:val="0029489D"/>
    <w:rsid w:val="00294959"/>
    <w:rsid w:val="00294C8E"/>
    <w:rsid w:val="00294D99"/>
    <w:rsid w:val="00294F97"/>
    <w:rsid w:val="0029563C"/>
    <w:rsid w:val="002956D5"/>
    <w:rsid w:val="00295FF9"/>
    <w:rsid w:val="00296054"/>
    <w:rsid w:val="0029640F"/>
    <w:rsid w:val="0029672F"/>
    <w:rsid w:val="00296825"/>
    <w:rsid w:val="002968DE"/>
    <w:rsid w:val="00296A92"/>
    <w:rsid w:val="00296F2B"/>
    <w:rsid w:val="002975B1"/>
    <w:rsid w:val="002A03F0"/>
    <w:rsid w:val="002A09C2"/>
    <w:rsid w:val="002A11D5"/>
    <w:rsid w:val="002A1252"/>
    <w:rsid w:val="002A13CA"/>
    <w:rsid w:val="002A1922"/>
    <w:rsid w:val="002A1F87"/>
    <w:rsid w:val="002A2592"/>
    <w:rsid w:val="002A27D5"/>
    <w:rsid w:val="002A28E1"/>
    <w:rsid w:val="002A2D02"/>
    <w:rsid w:val="002A2D24"/>
    <w:rsid w:val="002A2DBB"/>
    <w:rsid w:val="002A2EF0"/>
    <w:rsid w:val="002A370B"/>
    <w:rsid w:val="002A37CB"/>
    <w:rsid w:val="002A443C"/>
    <w:rsid w:val="002A447F"/>
    <w:rsid w:val="002A4595"/>
    <w:rsid w:val="002A495F"/>
    <w:rsid w:val="002A4B3E"/>
    <w:rsid w:val="002A4C02"/>
    <w:rsid w:val="002A5133"/>
    <w:rsid w:val="002A5D67"/>
    <w:rsid w:val="002A6302"/>
    <w:rsid w:val="002A644B"/>
    <w:rsid w:val="002A689B"/>
    <w:rsid w:val="002A6930"/>
    <w:rsid w:val="002A6C0B"/>
    <w:rsid w:val="002A7603"/>
    <w:rsid w:val="002A78B6"/>
    <w:rsid w:val="002A7BA5"/>
    <w:rsid w:val="002A7D0F"/>
    <w:rsid w:val="002A7D8F"/>
    <w:rsid w:val="002A7E5D"/>
    <w:rsid w:val="002A7FE4"/>
    <w:rsid w:val="002B10A5"/>
    <w:rsid w:val="002B1773"/>
    <w:rsid w:val="002B1A76"/>
    <w:rsid w:val="002B238F"/>
    <w:rsid w:val="002B243E"/>
    <w:rsid w:val="002B245C"/>
    <w:rsid w:val="002B2E0A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F5D"/>
    <w:rsid w:val="002B55C6"/>
    <w:rsid w:val="002B5715"/>
    <w:rsid w:val="002B57A1"/>
    <w:rsid w:val="002B5B13"/>
    <w:rsid w:val="002B5B7D"/>
    <w:rsid w:val="002B5DA6"/>
    <w:rsid w:val="002B6159"/>
    <w:rsid w:val="002B61BE"/>
    <w:rsid w:val="002B64A4"/>
    <w:rsid w:val="002B7001"/>
    <w:rsid w:val="002B71F8"/>
    <w:rsid w:val="002B749D"/>
    <w:rsid w:val="002B750B"/>
    <w:rsid w:val="002B75DA"/>
    <w:rsid w:val="002B7981"/>
    <w:rsid w:val="002C02A0"/>
    <w:rsid w:val="002C03D9"/>
    <w:rsid w:val="002C08A2"/>
    <w:rsid w:val="002C0B1C"/>
    <w:rsid w:val="002C0EED"/>
    <w:rsid w:val="002C155B"/>
    <w:rsid w:val="002C17F3"/>
    <w:rsid w:val="002C22BA"/>
    <w:rsid w:val="002C23D0"/>
    <w:rsid w:val="002C25C9"/>
    <w:rsid w:val="002C26CC"/>
    <w:rsid w:val="002C284C"/>
    <w:rsid w:val="002C2F8A"/>
    <w:rsid w:val="002C4417"/>
    <w:rsid w:val="002C4AF6"/>
    <w:rsid w:val="002C519B"/>
    <w:rsid w:val="002C57C6"/>
    <w:rsid w:val="002C60A7"/>
    <w:rsid w:val="002C643D"/>
    <w:rsid w:val="002C7217"/>
    <w:rsid w:val="002C7739"/>
    <w:rsid w:val="002D0113"/>
    <w:rsid w:val="002D03EF"/>
    <w:rsid w:val="002D051D"/>
    <w:rsid w:val="002D0541"/>
    <w:rsid w:val="002D07E9"/>
    <w:rsid w:val="002D0958"/>
    <w:rsid w:val="002D0E8D"/>
    <w:rsid w:val="002D1083"/>
    <w:rsid w:val="002D16AB"/>
    <w:rsid w:val="002D18B5"/>
    <w:rsid w:val="002D22DD"/>
    <w:rsid w:val="002D2979"/>
    <w:rsid w:val="002D304C"/>
    <w:rsid w:val="002D3165"/>
    <w:rsid w:val="002D369B"/>
    <w:rsid w:val="002D456F"/>
    <w:rsid w:val="002D45A1"/>
    <w:rsid w:val="002D4A98"/>
    <w:rsid w:val="002D4F70"/>
    <w:rsid w:val="002D51D5"/>
    <w:rsid w:val="002D53F4"/>
    <w:rsid w:val="002D54CF"/>
    <w:rsid w:val="002D55E7"/>
    <w:rsid w:val="002D5678"/>
    <w:rsid w:val="002D56BF"/>
    <w:rsid w:val="002D5BE0"/>
    <w:rsid w:val="002D60EF"/>
    <w:rsid w:val="002D65D8"/>
    <w:rsid w:val="002D68C2"/>
    <w:rsid w:val="002D68ED"/>
    <w:rsid w:val="002D6D42"/>
    <w:rsid w:val="002D727C"/>
    <w:rsid w:val="002D7384"/>
    <w:rsid w:val="002D74C4"/>
    <w:rsid w:val="002D7539"/>
    <w:rsid w:val="002D7FA1"/>
    <w:rsid w:val="002E00A6"/>
    <w:rsid w:val="002E0128"/>
    <w:rsid w:val="002E02A1"/>
    <w:rsid w:val="002E07B3"/>
    <w:rsid w:val="002E101D"/>
    <w:rsid w:val="002E1088"/>
    <w:rsid w:val="002E10A1"/>
    <w:rsid w:val="002E10F4"/>
    <w:rsid w:val="002E1150"/>
    <w:rsid w:val="002E15C5"/>
    <w:rsid w:val="002E22BF"/>
    <w:rsid w:val="002E2783"/>
    <w:rsid w:val="002E2AD3"/>
    <w:rsid w:val="002E2C49"/>
    <w:rsid w:val="002E3AAF"/>
    <w:rsid w:val="002E3B80"/>
    <w:rsid w:val="002E3C5F"/>
    <w:rsid w:val="002E3FC1"/>
    <w:rsid w:val="002E4442"/>
    <w:rsid w:val="002E4C88"/>
    <w:rsid w:val="002E4D02"/>
    <w:rsid w:val="002E50A6"/>
    <w:rsid w:val="002E5182"/>
    <w:rsid w:val="002E5D04"/>
    <w:rsid w:val="002E5D37"/>
    <w:rsid w:val="002E5D6C"/>
    <w:rsid w:val="002E5FC4"/>
    <w:rsid w:val="002E6263"/>
    <w:rsid w:val="002E654A"/>
    <w:rsid w:val="002E6591"/>
    <w:rsid w:val="002E69EB"/>
    <w:rsid w:val="002E6C17"/>
    <w:rsid w:val="002E6C5F"/>
    <w:rsid w:val="002E6CAB"/>
    <w:rsid w:val="002E6F62"/>
    <w:rsid w:val="002E729E"/>
    <w:rsid w:val="002E7D2E"/>
    <w:rsid w:val="002F03D8"/>
    <w:rsid w:val="002F0F2C"/>
    <w:rsid w:val="002F141F"/>
    <w:rsid w:val="002F182A"/>
    <w:rsid w:val="002F1907"/>
    <w:rsid w:val="002F1A0B"/>
    <w:rsid w:val="002F1CBD"/>
    <w:rsid w:val="002F1CCE"/>
    <w:rsid w:val="002F22BB"/>
    <w:rsid w:val="002F33BD"/>
    <w:rsid w:val="002F373D"/>
    <w:rsid w:val="002F3F31"/>
    <w:rsid w:val="002F470A"/>
    <w:rsid w:val="002F472A"/>
    <w:rsid w:val="002F48A4"/>
    <w:rsid w:val="002F4B48"/>
    <w:rsid w:val="002F516A"/>
    <w:rsid w:val="002F5629"/>
    <w:rsid w:val="002F573C"/>
    <w:rsid w:val="002F6148"/>
    <w:rsid w:val="002F664E"/>
    <w:rsid w:val="002F665E"/>
    <w:rsid w:val="002F675E"/>
    <w:rsid w:val="002F6A3A"/>
    <w:rsid w:val="002F6B1D"/>
    <w:rsid w:val="002F6F5B"/>
    <w:rsid w:val="002F6FC6"/>
    <w:rsid w:val="002F7041"/>
    <w:rsid w:val="002F7E78"/>
    <w:rsid w:val="002F7EA5"/>
    <w:rsid w:val="00300750"/>
    <w:rsid w:val="0030077F"/>
    <w:rsid w:val="00300904"/>
    <w:rsid w:val="00301C87"/>
    <w:rsid w:val="0030205F"/>
    <w:rsid w:val="0030209C"/>
    <w:rsid w:val="00302130"/>
    <w:rsid w:val="003021AC"/>
    <w:rsid w:val="00302E85"/>
    <w:rsid w:val="00302EE6"/>
    <w:rsid w:val="003034E8"/>
    <w:rsid w:val="003035D9"/>
    <w:rsid w:val="00303D44"/>
    <w:rsid w:val="00303DFD"/>
    <w:rsid w:val="0030490B"/>
    <w:rsid w:val="00304920"/>
    <w:rsid w:val="00304997"/>
    <w:rsid w:val="00304D2A"/>
    <w:rsid w:val="00304D39"/>
    <w:rsid w:val="00305495"/>
    <w:rsid w:val="003055F1"/>
    <w:rsid w:val="00305B63"/>
    <w:rsid w:val="00306026"/>
    <w:rsid w:val="0030636F"/>
    <w:rsid w:val="0030698E"/>
    <w:rsid w:val="00306DA0"/>
    <w:rsid w:val="003070BE"/>
    <w:rsid w:val="00307352"/>
    <w:rsid w:val="003075E8"/>
    <w:rsid w:val="00307BC3"/>
    <w:rsid w:val="00307C65"/>
    <w:rsid w:val="0031089B"/>
    <w:rsid w:val="00310BAA"/>
    <w:rsid w:val="00310CC6"/>
    <w:rsid w:val="0031116E"/>
    <w:rsid w:val="00311F22"/>
    <w:rsid w:val="00311FFB"/>
    <w:rsid w:val="00312D54"/>
    <w:rsid w:val="00313335"/>
    <w:rsid w:val="00313761"/>
    <w:rsid w:val="0031399E"/>
    <w:rsid w:val="00314048"/>
    <w:rsid w:val="00314088"/>
    <w:rsid w:val="003140CB"/>
    <w:rsid w:val="00314A06"/>
    <w:rsid w:val="00314B8A"/>
    <w:rsid w:val="003161E3"/>
    <w:rsid w:val="003166A7"/>
    <w:rsid w:val="00316A40"/>
    <w:rsid w:val="00316DC3"/>
    <w:rsid w:val="003177CF"/>
    <w:rsid w:val="00317C3A"/>
    <w:rsid w:val="00317D07"/>
    <w:rsid w:val="00317E7E"/>
    <w:rsid w:val="0032044C"/>
    <w:rsid w:val="00320792"/>
    <w:rsid w:val="0032083B"/>
    <w:rsid w:val="003209F0"/>
    <w:rsid w:val="00320AA3"/>
    <w:rsid w:val="00321924"/>
    <w:rsid w:val="00322774"/>
    <w:rsid w:val="0032287A"/>
    <w:rsid w:val="003230CE"/>
    <w:rsid w:val="00323565"/>
    <w:rsid w:val="0032361C"/>
    <w:rsid w:val="00324055"/>
    <w:rsid w:val="003243B5"/>
    <w:rsid w:val="003245D6"/>
    <w:rsid w:val="00324B0E"/>
    <w:rsid w:val="00324F4C"/>
    <w:rsid w:val="0032529C"/>
    <w:rsid w:val="00325C89"/>
    <w:rsid w:val="00325ED6"/>
    <w:rsid w:val="00325F3A"/>
    <w:rsid w:val="00325FA9"/>
    <w:rsid w:val="00326130"/>
    <w:rsid w:val="00326361"/>
    <w:rsid w:val="003267BF"/>
    <w:rsid w:val="00326801"/>
    <w:rsid w:val="00327557"/>
    <w:rsid w:val="00327892"/>
    <w:rsid w:val="00330856"/>
    <w:rsid w:val="0033085C"/>
    <w:rsid w:val="00331012"/>
    <w:rsid w:val="00331205"/>
    <w:rsid w:val="0033276F"/>
    <w:rsid w:val="00332962"/>
    <w:rsid w:val="00332D2E"/>
    <w:rsid w:val="00333482"/>
    <w:rsid w:val="00333CEF"/>
    <w:rsid w:val="00333E34"/>
    <w:rsid w:val="00334526"/>
    <w:rsid w:val="003367A9"/>
    <w:rsid w:val="00336A5E"/>
    <w:rsid w:val="003374D4"/>
    <w:rsid w:val="0033781D"/>
    <w:rsid w:val="00337B93"/>
    <w:rsid w:val="00340488"/>
    <w:rsid w:val="003405C6"/>
    <w:rsid w:val="00340952"/>
    <w:rsid w:val="00340AD1"/>
    <w:rsid w:val="00340B12"/>
    <w:rsid w:val="00340EC6"/>
    <w:rsid w:val="003414C0"/>
    <w:rsid w:val="0034156A"/>
    <w:rsid w:val="0034224C"/>
    <w:rsid w:val="0034237A"/>
    <w:rsid w:val="00342477"/>
    <w:rsid w:val="0034250B"/>
    <w:rsid w:val="003425E9"/>
    <w:rsid w:val="00342B45"/>
    <w:rsid w:val="00342C77"/>
    <w:rsid w:val="00343324"/>
    <w:rsid w:val="003435CE"/>
    <w:rsid w:val="003435E9"/>
    <w:rsid w:val="00343C50"/>
    <w:rsid w:val="00344210"/>
    <w:rsid w:val="0034430E"/>
    <w:rsid w:val="00344628"/>
    <w:rsid w:val="00344E37"/>
    <w:rsid w:val="0034504C"/>
    <w:rsid w:val="00345374"/>
    <w:rsid w:val="003453AA"/>
    <w:rsid w:val="0034576D"/>
    <w:rsid w:val="00345788"/>
    <w:rsid w:val="00345D2B"/>
    <w:rsid w:val="00345FDC"/>
    <w:rsid w:val="00346051"/>
    <w:rsid w:val="003463C0"/>
    <w:rsid w:val="003468CF"/>
    <w:rsid w:val="00346CD7"/>
    <w:rsid w:val="003470F8"/>
    <w:rsid w:val="003473EC"/>
    <w:rsid w:val="003475AD"/>
    <w:rsid w:val="00347A5E"/>
    <w:rsid w:val="003501A3"/>
    <w:rsid w:val="003503BC"/>
    <w:rsid w:val="00350981"/>
    <w:rsid w:val="00351089"/>
    <w:rsid w:val="0035123D"/>
    <w:rsid w:val="0035173D"/>
    <w:rsid w:val="00351862"/>
    <w:rsid w:val="0035226E"/>
    <w:rsid w:val="00352377"/>
    <w:rsid w:val="0035281F"/>
    <w:rsid w:val="00352F95"/>
    <w:rsid w:val="003530BD"/>
    <w:rsid w:val="00353BDC"/>
    <w:rsid w:val="00353EE4"/>
    <w:rsid w:val="00354205"/>
    <w:rsid w:val="00354621"/>
    <w:rsid w:val="003547D7"/>
    <w:rsid w:val="003549F5"/>
    <w:rsid w:val="00354A33"/>
    <w:rsid w:val="00354FD5"/>
    <w:rsid w:val="0035585D"/>
    <w:rsid w:val="00355CA1"/>
    <w:rsid w:val="00356539"/>
    <w:rsid w:val="00357151"/>
    <w:rsid w:val="003573DD"/>
    <w:rsid w:val="003574C6"/>
    <w:rsid w:val="00357553"/>
    <w:rsid w:val="0036011A"/>
    <w:rsid w:val="00360161"/>
    <w:rsid w:val="003610A2"/>
    <w:rsid w:val="00361401"/>
    <w:rsid w:val="003614E0"/>
    <w:rsid w:val="00361530"/>
    <w:rsid w:val="00361B11"/>
    <w:rsid w:val="00361BA2"/>
    <w:rsid w:val="00362289"/>
    <w:rsid w:val="003627C3"/>
    <w:rsid w:val="00362A1B"/>
    <w:rsid w:val="00362A74"/>
    <w:rsid w:val="00362D09"/>
    <w:rsid w:val="00362E09"/>
    <w:rsid w:val="00362E0F"/>
    <w:rsid w:val="00362E50"/>
    <w:rsid w:val="0036329E"/>
    <w:rsid w:val="00363C35"/>
    <w:rsid w:val="003642E0"/>
    <w:rsid w:val="00364A19"/>
    <w:rsid w:val="00364ED1"/>
    <w:rsid w:val="003651FC"/>
    <w:rsid w:val="00365305"/>
    <w:rsid w:val="003657EC"/>
    <w:rsid w:val="00365C7A"/>
    <w:rsid w:val="00365C86"/>
    <w:rsid w:val="00365F41"/>
    <w:rsid w:val="00366510"/>
    <w:rsid w:val="003676C6"/>
    <w:rsid w:val="0036784A"/>
    <w:rsid w:val="003679C8"/>
    <w:rsid w:val="00367E0E"/>
    <w:rsid w:val="00367E33"/>
    <w:rsid w:val="00367E9C"/>
    <w:rsid w:val="00370121"/>
    <w:rsid w:val="003702BE"/>
    <w:rsid w:val="0037093A"/>
    <w:rsid w:val="003709FA"/>
    <w:rsid w:val="00370CD5"/>
    <w:rsid w:val="00370CF8"/>
    <w:rsid w:val="00370EB0"/>
    <w:rsid w:val="00371225"/>
    <w:rsid w:val="00371360"/>
    <w:rsid w:val="00371AC8"/>
    <w:rsid w:val="00371BBF"/>
    <w:rsid w:val="00371C96"/>
    <w:rsid w:val="0037224C"/>
    <w:rsid w:val="0037242C"/>
    <w:rsid w:val="0037248A"/>
    <w:rsid w:val="00372675"/>
    <w:rsid w:val="00372A4F"/>
    <w:rsid w:val="00372AAC"/>
    <w:rsid w:val="00373258"/>
    <w:rsid w:val="0037352F"/>
    <w:rsid w:val="0037354E"/>
    <w:rsid w:val="00373BAD"/>
    <w:rsid w:val="00373ED9"/>
    <w:rsid w:val="003743F7"/>
    <w:rsid w:val="003744FD"/>
    <w:rsid w:val="00374C40"/>
    <w:rsid w:val="003752ED"/>
    <w:rsid w:val="0037559B"/>
    <w:rsid w:val="00375D98"/>
    <w:rsid w:val="00375E67"/>
    <w:rsid w:val="003760D4"/>
    <w:rsid w:val="00376166"/>
    <w:rsid w:val="003765F3"/>
    <w:rsid w:val="00376696"/>
    <w:rsid w:val="00376738"/>
    <w:rsid w:val="003775C7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89D"/>
    <w:rsid w:val="00380948"/>
    <w:rsid w:val="0038139A"/>
    <w:rsid w:val="00382179"/>
    <w:rsid w:val="003821E0"/>
    <w:rsid w:val="00382906"/>
    <w:rsid w:val="00382F61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570"/>
    <w:rsid w:val="0038573F"/>
    <w:rsid w:val="003858C5"/>
    <w:rsid w:val="00385CFC"/>
    <w:rsid w:val="0038642A"/>
    <w:rsid w:val="0038654D"/>
    <w:rsid w:val="003865CD"/>
    <w:rsid w:val="003869CF"/>
    <w:rsid w:val="00386C2C"/>
    <w:rsid w:val="0038715F"/>
    <w:rsid w:val="00387720"/>
    <w:rsid w:val="00387E46"/>
    <w:rsid w:val="00387E76"/>
    <w:rsid w:val="00387FBD"/>
    <w:rsid w:val="00390943"/>
    <w:rsid w:val="0039094B"/>
    <w:rsid w:val="00390979"/>
    <w:rsid w:val="003913A6"/>
    <w:rsid w:val="00391515"/>
    <w:rsid w:val="00391AC0"/>
    <w:rsid w:val="00391B41"/>
    <w:rsid w:val="00391CD1"/>
    <w:rsid w:val="003924C9"/>
    <w:rsid w:val="0039284E"/>
    <w:rsid w:val="00392AA4"/>
    <w:rsid w:val="00392BAB"/>
    <w:rsid w:val="00394291"/>
    <w:rsid w:val="00394713"/>
    <w:rsid w:val="00394C4C"/>
    <w:rsid w:val="00394ED1"/>
    <w:rsid w:val="0039558C"/>
    <w:rsid w:val="003955B1"/>
    <w:rsid w:val="00395D09"/>
    <w:rsid w:val="00396074"/>
    <w:rsid w:val="003964E8"/>
    <w:rsid w:val="00396930"/>
    <w:rsid w:val="003969E7"/>
    <w:rsid w:val="00396DDB"/>
    <w:rsid w:val="00397110"/>
    <w:rsid w:val="003975C2"/>
    <w:rsid w:val="003975F4"/>
    <w:rsid w:val="003976EF"/>
    <w:rsid w:val="003A000F"/>
    <w:rsid w:val="003A00DB"/>
    <w:rsid w:val="003A02A1"/>
    <w:rsid w:val="003A0B4F"/>
    <w:rsid w:val="003A0E2D"/>
    <w:rsid w:val="003A0EF4"/>
    <w:rsid w:val="003A1095"/>
    <w:rsid w:val="003A10CE"/>
    <w:rsid w:val="003A1105"/>
    <w:rsid w:val="003A110D"/>
    <w:rsid w:val="003A135F"/>
    <w:rsid w:val="003A1425"/>
    <w:rsid w:val="003A1FE0"/>
    <w:rsid w:val="003A20B0"/>
    <w:rsid w:val="003A24E7"/>
    <w:rsid w:val="003A2785"/>
    <w:rsid w:val="003A2800"/>
    <w:rsid w:val="003A3354"/>
    <w:rsid w:val="003A3567"/>
    <w:rsid w:val="003A3575"/>
    <w:rsid w:val="003A3924"/>
    <w:rsid w:val="003A3B2C"/>
    <w:rsid w:val="003A40E3"/>
    <w:rsid w:val="003A412D"/>
    <w:rsid w:val="003A42F1"/>
    <w:rsid w:val="003A4876"/>
    <w:rsid w:val="003A49D9"/>
    <w:rsid w:val="003A4FF8"/>
    <w:rsid w:val="003A52E8"/>
    <w:rsid w:val="003A5CFF"/>
    <w:rsid w:val="003A607D"/>
    <w:rsid w:val="003A61C3"/>
    <w:rsid w:val="003A6754"/>
    <w:rsid w:val="003A699A"/>
    <w:rsid w:val="003A6F0C"/>
    <w:rsid w:val="003A79D1"/>
    <w:rsid w:val="003A7A04"/>
    <w:rsid w:val="003B0A78"/>
    <w:rsid w:val="003B0BE2"/>
    <w:rsid w:val="003B0BE6"/>
    <w:rsid w:val="003B0CA7"/>
    <w:rsid w:val="003B144F"/>
    <w:rsid w:val="003B161C"/>
    <w:rsid w:val="003B1826"/>
    <w:rsid w:val="003B1E77"/>
    <w:rsid w:val="003B1E7C"/>
    <w:rsid w:val="003B1F86"/>
    <w:rsid w:val="003B22C4"/>
    <w:rsid w:val="003B2A69"/>
    <w:rsid w:val="003B314F"/>
    <w:rsid w:val="003B37EC"/>
    <w:rsid w:val="003B392D"/>
    <w:rsid w:val="003B3DEC"/>
    <w:rsid w:val="003B3FDB"/>
    <w:rsid w:val="003B507A"/>
    <w:rsid w:val="003B50D2"/>
    <w:rsid w:val="003B5403"/>
    <w:rsid w:val="003B6776"/>
    <w:rsid w:val="003B678B"/>
    <w:rsid w:val="003B68AE"/>
    <w:rsid w:val="003B68CF"/>
    <w:rsid w:val="003B6B27"/>
    <w:rsid w:val="003B6DDD"/>
    <w:rsid w:val="003B6E9B"/>
    <w:rsid w:val="003B6FE6"/>
    <w:rsid w:val="003B78FE"/>
    <w:rsid w:val="003B7C45"/>
    <w:rsid w:val="003B7DB4"/>
    <w:rsid w:val="003C094B"/>
    <w:rsid w:val="003C0C88"/>
    <w:rsid w:val="003C18B0"/>
    <w:rsid w:val="003C2133"/>
    <w:rsid w:val="003C2172"/>
    <w:rsid w:val="003C30A8"/>
    <w:rsid w:val="003C30BF"/>
    <w:rsid w:val="003C30FC"/>
    <w:rsid w:val="003C312D"/>
    <w:rsid w:val="003C3236"/>
    <w:rsid w:val="003C37B1"/>
    <w:rsid w:val="003C39D9"/>
    <w:rsid w:val="003C3DF1"/>
    <w:rsid w:val="003C414D"/>
    <w:rsid w:val="003C45F1"/>
    <w:rsid w:val="003C617E"/>
    <w:rsid w:val="003C62CC"/>
    <w:rsid w:val="003C675C"/>
    <w:rsid w:val="003C681F"/>
    <w:rsid w:val="003C6D9F"/>
    <w:rsid w:val="003C71E0"/>
    <w:rsid w:val="003C7367"/>
    <w:rsid w:val="003C763B"/>
    <w:rsid w:val="003C78F0"/>
    <w:rsid w:val="003C7FBB"/>
    <w:rsid w:val="003D08E1"/>
    <w:rsid w:val="003D0DA6"/>
    <w:rsid w:val="003D0DE7"/>
    <w:rsid w:val="003D1AF0"/>
    <w:rsid w:val="003D1C00"/>
    <w:rsid w:val="003D1E40"/>
    <w:rsid w:val="003D2105"/>
    <w:rsid w:val="003D23BB"/>
    <w:rsid w:val="003D265F"/>
    <w:rsid w:val="003D2F72"/>
    <w:rsid w:val="003D3339"/>
    <w:rsid w:val="003D36A5"/>
    <w:rsid w:val="003D36E9"/>
    <w:rsid w:val="003D3B95"/>
    <w:rsid w:val="003D3BFF"/>
    <w:rsid w:val="003D3D3C"/>
    <w:rsid w:val="003D4C0D"/>
    <w:rsid w:val="003D5012"/>
    <w:rsid w:val="003D5162"/>
    <w:rsid w:val="003D5362"/>
    <w:rsid w:val="003D5F01"/>
    <w:rsid w:val="003D64C7"/>
    <w:rsid w:val="003D6828"/>
    <w:rsid w:val="003D6BA4"/>
    <w:rsid w:val="003D78FA"/>
    <w:rsid w:val="003D7E9C"/>
    <w:rsid w:val="003E00F9"/>
    <w:rsid w:val="003E0703"/>
    <w:rsid w:val="003E0BCC"/>
    <w:rsid w:val="003E0FB3"/>
    <w:rsid w:val="003E10D2"/>
    <w:rsid w:val="003E12A9"/>
    <w:rsid w:val="003E1490"/>
    <w:rsid w:val="003E259B"/>
    <w:rsid w:val="003E265E"/>
    <w:rsid w:val="003E2695"/>
    <w:rsid w:val="003E2849"/>
    <w:rsid w:val="003E2897"/>
    <w:rsid w:val="003E2A2F"/>
    <w:rsid w:val="003E3222"/>
    <w:rsid w:val="003E3602"/>
    <w:rsid w:val="003E3873"/>
    <w:rsid w:val="003E44C3"/>
    <w:rsid w:val="003E45EC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613"/>
    <w:rsid w:val="003F038D"/>
    <w:rsid w:val="003F0524"/>
    <w:rsid w:val="003F06E0"/>
    <w:rsid w:val="003F0C1C"/>
    <w:rsid w:val="003F148A"/>
    <w:rsid w:val="003F1F53"/>
    <w:rsid w:val="003F226E"/>
    <w:rsid w:val="003F2371"/>
    <w:rsid w:val="003F2DC4"/>
    <w:rsid w:val="003F31F5"/>
    <w:rsid w:val="003F3325"/>
    <w:rsid w:val="003F34B6"/>
    <w:rsid w:val="003F3D32"/>
    <w:rsid w:val="003F3F16"/>
    <w:rsid w:val="003F3FAC"/>
    <w:rsid w:val="003F4A01"/>
    <w:rsid w:val="003F4B0E"/>
    <w:rsid w:val="003F4CA6"/>
    <w:rsid w:val="003F51A4"/>
    <w:rsid w:val="003F62FF"/>
    <w:rsid w:val="003F691F"/>
    <w:rsid w:val="003F6F38"/>
    <w:rsid w:val="003F759B"/>
    <w:rsid w:val="003F7692"/>
    <w:rsid w:val="003F7FB3"/>
    <w:rsid w:val="004003D7"/>
    <w:rsid w:val="00400819"/>
    <w:rsid w:val="004009A3"/>
    <w:rsid w:val="004011B4"/>
    <w:rsid w:val="00401310"/>
    <w:rsid w:val="00401335"/>
    <w:rsid w:val="004013E2"/>
    <w:rsid w:val="00401CE5"/>
    <w:rsid w:val="00401D6C"/>
    <w:rsid w:val="00401D91"/>
    <w:rsid w:val="00401F9C"/>
    <w:rsid w:val="00402021"/>
    <w:rsid w:val="004022CA"/>
    <w:rsid w:val="004027F0"/>
    <w:rsid w:val="0040297E"/>
    <w:rsid w:val="0040306B"/>
    <w:rsid w:val="00403A57"/>
    <w:rsid w:val="00403A67"/>
    <w:rsid w:val="00403D66"/>
    <w:rsid w:val="00403D9F"/>
    <w:rsid w:val="00403ECE"/>
    <w:rsid w:val="00404039"/>
    <w:rsid w:val="00404609"/>
    <w:rsid w:val="00404F55"/>
    <w:rsid w:val="00405062"/>
    <w:rsid w:val="004051D7"/>
    <w:rsid w:val="0040570A"/>
    <w:rsid w:val="00405A25"/>
    <w:rsid w:val="00405C7A"/>
    <w:rsid w:val="004062E3"/>
    <w:rsid w:val="004065C3"/>
    <w:rsid w:val="00406BBA"/>
    <w:rsid w:val="00406E82"/>
    <w:rsid w:val="00410770"/>
    <w:rsid w:val="0041089C"/>
    <w:rsid w:val="00410966"/>
    <w:rsid w:val="00410E02"/>
    <w:rsid w:val="0041106F"/>
    <w:rsid w:val="00411765"/>
    <w:rsid w:val="004119BC"/>
    <w:rsid w:val="004123F4"/>
    <w:rsid w:val="00412542"/>
    <w:rsid w:val="0041299E"/>
    <w:rsid w:val="00412B1C"/>
    <w:rsid w:val="00413666"/>
    <w:rsid w:val="00413E23"/>
    <w:rsid w:val="00413F17"/>
    <w:rsid w:val="004146E0"/>
    <w:rsid w:val="00414843"/>
    <w:rsid w:val="0041541C"/>
    <w:rsid w:val="004156EF"/>
    <w:rsid w:val="00415BA7"/>
    <w:rsid w:val="00415DFA"/>
    <w:rsid w:val="00415E3E"/>
    <w:rsid w:val="004162A3"/>
    <w:rsid w:val="004162EB"/>
    <w:rsid w:val="0041648E"/>
    <w:rsid w:val="0041650A"/>
    <w:rsid w:val="00416AE5"/>
    <w:rsid w:val="00416BD0"/>
    <w:rsid w:val="004172D5"/>
    <w:rsid w:val="004172F8"/>
    <w:rsid w:val="00417F29"/>
    <w:rsid w:val="00417F37"/>
    <w:rsid w:val="00420121"/>
    <w:rsid w:val="00420591"/>
    <w:rsid w:val="0042070F"/>
    <w:rsid w:val="00420763"/>
    <w:rsid w:val="00420884"/>
    <w:rsid w:val="0042095D"/>
    <w:rsid w:val="00420EDC"/>
    <w:rsid w:val="004210F2"/>
    <w:rsid w:val="00421340"/>
    <w:rsid w:val="00421814"/>
    <w:rsid w:val="00421E82"/>
    <w:rsid w:val="004221FD"/>
    <w:rsid w:val="0042290E"/>
    <w:rsid w:val="00422AAB"/>
    <w:rsid w:val="004230AE"/>
    <w:rsid w:val="00423856"/>
    <w:rsid w:val="0042401E"/>
    <w:rsid w:val="00424154"/>
    <w:rsid w:val="00424279"/>
    <w:rsid w:val="0042436C"/>
    <w:rsid w:val="0042437E"/>
    <w:rsid w:val="004243A9"/>
    <w:rsid w:val="0042444C"/>
    <w:rsid w:val="0042468B"/>
    <w:rsid w:val="0042491D"/>
    <w:rsid w:val="00424FCC"/>
    <w:rsid w:val="00425049"/>
    <w:rsid w:val="0042534C"/>
    <w:rsid w:val="004255C3"/>
    <w:rsid w:val="0042587C"/>
    <w:rsid w:val="00425A7C"/>
    <w:rsid w:val="00425C24"/>
    <w:rsid w:val="00425D31"/>
    <w:rsid w:val="00426581"/>
    <w:rsid w:val="0042693F"/>
    <w:rsid w:val="004270FB"/>
    <w:rsid w:val="00427443"/>
    <w:rsid w:val="004274B7"/>
    <w:rsid w:val="0042765C"/>
    <w:rsid w:val="00427724"/>
    <w:rsid w:val="0042781E"/>
    <w:rsid w:val="00427BF1"/>
    <w:rsid w:val="00427D4A"/>
    <w:rsid w:val="00427EB9"/>
    <w:rsid w:val="00430D53"/>
    <w:rsid w:val="00430D70"/>
    <w:rsid w:val="004310FE"/>
    <w:rsid w:val="00431917"/>
    <w:rsid w:val="004319EC"/>
    <w:rsid w:val="00431EC7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BD3"/>
    <w:rsid w:val="00433D45"/>
    <w:rsid w:val="00433E84"/>
    <w:rsid w:val="0043416E"/>
    <w:rsid w:val="00434231"/>
    <w:rsid w:val="004342D5"/>
    <w:rsid w:val="00434DB2"/>
    <w:rsid w:val="004350AE"/>
    <w:rsid w:val="00435C4D"/>
    <w:rsid w:val="00435DC0"/>
    <w:rsid w:val="00436BA2"/>
    <w:rsid w:val="00436E1F"/>
    <w:rsid w:val="0043728C"/>
    <w:rsid w:val="0043740F"/>
    <w:rsid w:val="004374F2"/>
    <w:rsid w:val="00437B48"/>
    <w:rsid w:val="00440002"/>
    <w:rsid w:val="00440222"/>
    <w:rsid w:val="004402DF"/>
    <w:rsid w:val="00440816"/>
    <w:rsid w:val="00440E84"/>
    <w:rsid w:val="00440FC7"/>
    <w:rsid w:val="004414A1"/>
    <w:rsid w:val="00441C4C"/>
    <w:rsid w:val="00441D7D"/>
    <w:rsid w:val="00441E8F"/>
    <w:rsid w:val="004424A2"/>
    <w:rsid w:val="0044275B"/>
    <w:rsid w:val="0044312A"/>
    <w:rsid w:val="004434FD"/>
    <w:rsid w:val="0044411B"/>
    <w:rsid w:val="00444262"/>
    <w:rsid w:val="004445E1"/>
    <w:rsid w:val="004448EA"/>
    <w:rsid w:val="00444AA2"/>
    <w:rsid w:val="00444CE2"/>
    <w:rsid w:val="00445196"/>
    <w:rsid w:val="0044554D"/>
    <w:rsid w:val="00445A9C"/>
    <w:rsid w:val="00445C45"/>
    <w:rsid w:val="00445E0C"/>
    <w:rsid w:val="00445F79"/>
    <w:rsid w:val="00446229"/>
    <w:rsid w:val="0044636C"/>
    <w:rsid w:val="004464BE"/>
    <w:rsid w:val="0044694B"/>
    <w:rsid w:val="00446D2F"/>
    <w:rsid w:val="004474F9"/>
    <w:rsid w:val="00447BB8"/>
    <w:rsid w:val="004511FA"/>
    <w:rsid w:val="0045141E"/>
    <w:rsid w:val="00451BC0"/>
    <w:rsid w:val="00451EA4"/>
    <w:rsid w:val="00452011"/>
    <w:rsid w:val="0045203F"/>
    <w:rsid w:val="0045207E"/>
    <w:rsid w:val="00452728"/>
    <w:rsid w:val="00452B8F"/>
    <w:rsid w:val="0045314C"/>
    <w:rsid w:val="00453F18"/>
    <w:rsid w:val="00454289"/>
    <w:rsid w:val="00454455"/>
    <w:rsid w:val="0045490C"/>
    <w:rsid w:val="00454974"/>
    <w:rsid w:val="004550BD"/>
    <w:rsid w:val="004553B0"/>
    <w:rsid w:val="0045540C"/>
    <w:rsid w:val="00455BA5"/>
    <w:rsid w:val="00455DF9"/>
    <w:rsid w:val="00456142"/>
    <w:rsid w:val="004561B5"/>
    <w:rsid w:val="00456B53"/>
    <w:rsid w:val="00456D39"/>
    <w:rsid w:val="0045716D"/>
    <w:rsid w:val="004573DB"/>
    <w:rsid w:val="00460722"/>
    <w:rsid w:val="00461586"/>
    <w:rsid w:val="00462970"/>
    <w:rsid w:val="00462B95"/>
    <w:rsid w:val="0046326D"/>
    <w:rsid w:val="004638AA"/>
    <w:rsid w:val="00463B99"/>
    <w:rsid w:val="00464CBA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4B3"/>
    <w:rsid w:val="00466578"/>
    <w:rsid w:val="00466B47"/>
    <w:rsid w:val="00466E04"/>
    <w:rsid w:val="0046758B"/>
    <w:rsid w:val="00467CF1"/>
    <w:rsid w:val="00467D5D"/>
    <w:rsid w:val="00470034"/>
    <w:rsid w:val="00470444"/>
    <w:rsid w:val="00470992"/>
    <w:rsid w:val="00470AC8"/>
    <w:rsid w:val="00470E45"/>
    <w:rsid w:val="00470E9F"/>
    <w:rsid w:val="004712A2"/>
    <w:rsid w:val="00471430"/>
    <w:rsid w:val="004715B8"/>
    <w:rsid w:val="00471900"/>
    <w:rsid w:val="004719E1"/>
    <w:rsid w:val="00471DC9"/>
    <w:rsid w:val="0047202B"/>
    <w:rsid w:val="00472353"/>
    <w:rsid w:val="00472BB2"/>
    <w:rsid w:val="00472CC8"/>
    <w:rsid w:val="004730ED"/>
    <w:rsid w:val="0047386D"/>
    <w:rsid w:val="00473AF2"/>
    <w:rsid w:val="0047402E"/>
    <w:rsid w:val="004740BC"/>
    <w:rsid w:val="004745E7"/>
    <w:rsid w:val="00474634"/>
    <w:rsid w:val="00476655"/>
    <w:rsid w:val="00476B6E"/>
    <w:rsid w:val="0047777E"/>
    <w:rsid w:val="0048057C"/>
    <w:rsid w:val="0048140E"/>
    <w:rsid w:val="00481826"/>
    <w:rsid w:val="00481E99"/>
    <w:rsid w:val="00481F41"/>
    <w:rsid w:val="004824D8"/>
    <w:rsid w:val="00482B18"/>
    <w:rsid w:val="00482DAC"/>
    <w:rsid w:val="004830E6"/>
    <w:rsid w:val="00483120"/>
    <w:rsid w:val="004836C5"/>
    <w:rsid w:val="004850EE"/>
    <w:rsid w:val="004851E6"/>
    <w:rsid w:val="00485432"/>
    <w:rsid w:val="00485AA2"/>
    <w:rsid w:val="00485F7F"/>
    <w:rsid w:val="00486725"/>
    <w:rsid w:val="00486847"/>
    <w:rsid w:val="004872B6"/>
    <w:rsid w:val="004878AA"/>
    <w:rsid w:val="00487A07"/>
    <w:rsid w:val="00487B1B"/>
    <w:rsid w:val="00487F3F"/>
    <w:rsid w:val="00490624"/>
    <w:rsid w:val="004910CA"/>
    <w:rsid w:val="00491395"/>
    <w:rsid w:val="00491B2A"/>
    <w:rsid w:val="00491E6B"/>
    <w:rsid w:val="004922FD"/>
    <w:rsid w:val="00492697"/>
    <w:rsid w:val="004927AA"/>
    <w:rsid w:val="00492876"/>
    <w:rsid w:val="00492C09"/>
    <w:rsid w:val="00493061"/>
    <w:rsid w:val="00493080"/>
    <w:rsid w:val="004931CF"/>
    <w:rsid w:val="00493EEC"/>
    <w:rsid w:val="00493FE9"/>
    <w:rsid w:val="0049427C"/>
    <w:rsid w:val="00494348"/>
    <w:rsid w:val="00494699"/>
    <w:rsid w:val="004952F4"/>
    <w:rsid w:val="0049602D"/>
    <w:rsid w:val="0049613D"/>
    <w:rsid w:val="0049688E"/>
    <w:rsid w:val="00496B61"/>
    <w:rsid w:val="00497162"/>
    <w:rsid w:val="004973AE"/>
    <w:rsid w:val="004975CC"/>
    <w:rsid w:val="0049779F"/>
    <w:rsid w:val="00497E7B"/>
    <w:rsid w:val="004A03B5"/>
    <w:rsid w:val="004A0FA8"/>
    <w:rsid w:val="004A140B"/>
    <w:rsid w:val="004A18D8"/>
    <w:rsid w:val="004A195A"/>
    <w:rsid w:val="004A2683"/>
    <w:rsid w:val="004A276A"/>
    <w:rsid w:val="004A2E7F"/>
    <w:rsid w:val="004A339F"/>
    <w:rsid w:val="004A351E"/>
    <w:rsid w:val="004A3819"/>
    <w:rsid w:val="004A4359"/>
    <w:rsid w:val="004A4778"/>
    <w:rsid w:val="004A48D8"/>
    <w:rsid w:val="004A50E8"/>
    <w:rsid w:val="004A5300"/>
    <w:rsid w:val="004A5433"/>
    <w:rsid w:val="004A5676"/>
    <w:rsid w:val="004A57EE"/>
    <w:rsid w:val="004A58F7"/>
    <w:rsid w:val="004A5F17"/>
    <w:rsid w:val="004A5F59"/>
    <w:rsid w:val="004A651F"/>
    <w:rsid w:val="004A6A7D"/>
    <w:rsid w:val="004A6D26"/>
    <w:rsid w:val="004A72D3"/>
    <w:rsid w:val="004A75CD"/>
    <w:rsid w:val="004A79A3"/>
    <w:rsid w:val="004A7B84"/>
    <w:rsid w:val="004A7D06"/>
    <w:rsid w:val="004A7EC2"/>
    <w:rsid w:val="004B0A87"/>
    <w:rsid w:val="004B1A85"/>
    <w:rsid w:val="004B1A95"/>
    <w:rsid w:val="004B226C"/>
    <w:rsid w:val="004B234C"/>
    <w:rsid w:val="004B2C1F"/>
    <w:rsid w:val="004B2D2E"/>
    <w:rsid w:val="004B359E"/>
    <w:rsid w:val="004B35B1"/>
    <w:rsid w:val="004B3719"/>
    <w:rsid w:val="004B3B45"/>
    <w:rsid w:val="004B4180"/>
    <w:rsid w:val="004B419A"/>
    <w:rsid w:val="004B45DE"/>
    <w:rsid w:val="004B4A25"/>
    <w:rsid w:val="004B4A44"/>
    <w:rsid w:val="004B5840"/>
    <w:rsid w:val="004B5B8D"/>
    <w:rsid w:val="004B5C1C"/>
    <w:rsid w:val="004B5EF7"/>
    <w:rsid w:val="004B67A3"/>
    <w:rsid w:val="004B6BB8"/>
    <w:rsid w:val="004B6C51"/>
    <w:rsid w:val="004B6DD6"/>
    <w:rsid w:val="004B7350"/>
    <w:rsid w:val="004B7795"/>
    <w:rsid w:val="004B7953"/>
    <w:rsid w:val="004B7F7B"/>
    <w:rsid w:val="004C067E"/>
    <w:rsid w:val="004C08CA"/>
    <w:rsid w:val="004C0ADE"/>
    <w:rsid w:val="004C218D"/>
    <w:rsid w:val="004C2890"/>
    <w:rsid w:val="004C2936"/>
    <w:rsid w:val="004C2BB0"/>
    <w:rsid w:val="004C331E"/>
    <w:rsid w:val="004C3E0C"/>
    <w:rsid w:val="004C3E2A"/>
    <w:rsid w:val="004C3F86"/>
    <w:rsid w:val="004C44DC"/>
    <w:rsid w:val="004C455E"/>
    <w:rsid w:val="004C4660"/>
    <w:rsid w:val="004C4664"/>
    <w:rsid w:val="004C4AD8"/>
    <w:rsid w:val="004C4B6E"/>
    <w:rsid w:val="004C5026"/>
    <w:rsid w:val="004C50B5"/>
    <w:rsid w:val="004C521B"/>
    <w:rsid w:val="004C5C7E"/>
    <w:rsid w:val="004C60BC"/>
    <w:rsid w:val="004C6184"/>
    <w:rsid w:val="004C6642"/>
    <w:rsid w:val="004C7020"/>
    <w:rsid w:val="004D01C2"/>
    <w:rsid w:val="004D0255"/>
    <w:rsid w:val="004D051D"/>
    <w:rsid w:val="004D07F5"/>
    <w:rsid w:val="004D0D96"/>
    <w:rsid w:val="004D116E"/>
    <w:rsid w:val="004D142F"/>
    <w:rsid w:val="004D14A5"/>
    <w:rsid w:val="004D1B22"/>
    <w:rsid w:val="004D1DDC"/>
    <w:rsid w:val="004D1E33"/>
    <w:rsid w:val="004D21E7"/>
    <w:rsid w:val="004D2606"/>
    <w:rsid w:val="004D28AB"/>
    <w:rsid w:val="004D2F54"/>
    <w:rsid w:val="004D303B"/>
    <w:rsid w:val="004D3953"/>
    <w:rsid w:val="004D3FA0"/>
    <w:rsid w:val="004D478A"/>
    <w:rsid w:val="004D4C0F"/>
    <w:rsid w:val="004D5277"/>
    <w:rsid w:val="004D69E8"/>
    <w:rsid w:val="004D6C2A"/>
    <w:rsid w:val="004D74E8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7A4"/>
    <w:rsid w:val="004E288B"/>
    <w:rsid w:val="004E2B41"/>
    <w:rsid w:val="004E2E23"/>
    <w:rsid w:val="004E2FA7"/>
    <w:rsid w:val="004E353C"/>
    <w:rsid w:val="004E35FC"/>
    <w:rsid w:val="004E36CD"/>
    <w:rsid w:val="004E390B"/>
    <w:rsid w:val="004E397A"/>
    <w:rsid w:val="004E3A1B"/>
    <w:rsid w:val="004E4565"/>
    <w:rsid w:val="004E478A"/>
    <w:rsid w:val="004E4A39"/>
    <w:rsid w:val="004E4CC8"/>
    <w:rsid w:val="004E532E"/>
    <w:rsid w:val="004E6109"/>
    <w:rsid w:val="004E63B1"/>
    <w:rsid w:val="004E68DF"/>
    <w:rsid w:val="004E69B8"/>
    <w:rsid w:val="004E70DA"/>
    <w:rsid w:val="004E7C71"/>
    <w:rsid w:val="004F0116"/>
    <w:rsid w:val="004F04EA"/>
    <w:rsid w:val="004F06BB"/>
    <w:rsid w:val="004F06D0"/>
    <w:rsid w:val="004F11F7"/>
    <w:rsid w:val="004F1647"/>
    <w:rsid w:val="004F1D7C"/>
    <w:rsid w:val="004F1E7F"/>
    <w:rsid w:val="004F255B"/>
    <w:rsid w:val="004F27EE"/>
    <w:rsid w:val="004F2988"/>
    <w:rsid w:val="004F2FA3"/>
    <w:rsid w:val="004F3823"/>
    <w:rsid w:val="004F39BB"/>
    <w:rsid w:val="004F3FA9"/>
    <w:rsid w:val="004F3FE0"/>
    <w:rsid w:val="004F48F8"/>
    <w:rsid w:val="004F4BDF"/>
    <w:rsid w:val="004F50A8"/>
    <w:rsid w:val="004F5258"/>
    <w:rsid w:val="004F53F4"/>
    <w:rsid w:val="004F5648"/>
    <w:rsid w:val="004F5C8C"/>
    <w:rsid w:val="004F6397"/>
    <w:rsid w:val="004F63BB"/>
    <w:rsid w:val="004F69A0"/>
    <w:rsid w:val="004F7037"/>
    <w:rsid w:val="004F7310"/>
    <w:rsid w:val="004F7A9B"/>
    <w:rsid w:val="004F7BB4"/>
    <w:rsid w:val="00500768"/>
    <w:rsid w:val="00500B7F"/>
    <w:rsid w:val="00500C77"/>
    <w:rsid w:val="00500CDA"/>
    <w:rsid w:val="00501565"/>
    <w:rsid w:val="005015EB"/>
    <w:rsid w:val="005019BB"/>
    <w:rsid w:val="00501C87"/>
    <w:rsid w:val="00502265"/>
    <w:rsid w:val="00502542"/>
    <w:rsid w:val="00502850"/>
    <w:rsid w:val="00502BA9"/>
    <w:rsid w:val="00502CEB"/>
    <w:rsid w:val="00503A39"/>
    <w:rsid w:val="00503F43"/>
    <w:rsid w:val="005046AB"/>
    <w:rsid w:val="005048E0"/>
    <w:rsid w:val="00504DC5"/>
    <w:rsid w:val="005053F1"/>
    <w:rsid w:val="0050546F"/>
    <w:rsid w:val="0050619A"/>
    <w:rsid w:val="00506248"/>
    <w:rsid w:val="0050643C"/>
    <w:rsid w:val="00506504"/>
    <w:rsid w:val="005070F2"/>
    <w:rsid w:val="0050744D"/>
    <w:rsid w:val="00507CE0"/>
    <w:rsid w:val="00510B60"/>
    <w:rsid w:val="00510CCA"/>
    <w:rsid w:val="00510E28"/>
    <w:rsid w:val="0051161C"/>
    <w:rsid w:val="005127E5"/>
    <w:rsid w:val="0051291B"/>
    <w:rsid w:val="00512BB5"/>
    <w:rsid w:val="00512F27"/>
    <w:rsid w:val="00512FED"/>
    <w:rsid w:val="00513618"/>
    <w:rsid w:val="00513669"/>
    <w:rsid w:val="0051396D"/>
    <w:rsid w:val="00514152"/>
    <w:rsid w:val="0051421C"/>
    <w:rsid w:val="00514AF2"/>
    <w:rsid w:val="00515A9C"/>
    <w:rsid w:val="00516DAB"/>
    <w:rsid w:val="00516EF2"/>
    <w:rsid w:val="005170FF"/>
    <w:rsid w:val="00517106"/>
    <w:rsid w:val="00517177"/>
    <w:rsid w:val="005171A5"/>
    <w:rsid w:val="00517632"/>
    <w:rsid w:val="00517A12"/>
    <w:rsid w:val="005200AE"/>
    <w:rsid w:val="00520831"/>
    <w:rsid w:val="00520873"/>
    <w:rsid w:val="00520D97"/>
    <w:rsid w:val="00521054"/>
    <w:rsid w:val="005215C3"/>
    <w:rsid w:val="00521661"/>
    <w:rsid w:val="005216B0"/>
    <w:rsid w:val="00521933"/>
    <w:rsid w:val="00521E1E"/>
    <w:rsid w:val="0052270A"/>
    <w:rsid w:val="00522BB3"/>
    <w:rsid w:val="00522F35"/>
    <w:rsid w:val="00522FB2"/>
    <w:rsid w:val="005230C4"/>
    <w:rsid w:val="005237D8"/>
    <w:rsid w:val="005240BF"/>
    <w:rsid w:val="005245C2"/>
    <w:rsid w:val="0052466E"/>
    <w:rsid w:val="00524B6E"/>
    <w:rsid w:val="00524CC1"/>
    <w:rsid w:val="005250BE"/>
    <w:rsid w:val="00525BB3"/>
    <w:rsid w:val="00530BAE"/>
    <w:rsid w:val="00530DC1"/>
    <w:rsid w:val="00531496"/>
    <w:rsid w:val="0053154E"/>
    <w:rsid w:val="005317C4"/>
    <w:rsid w:val="005319C4"/>
    <w:rsid w:val="005319FF"/>
    <w:rsid w:val="00531D37"/>
    <w:rsid w:val="005320D2"/>
    <w:rsid w:val="005321B6"/>
    <w:rsid w:val="00532874"/>
    <w:rsid w:val="00532C28"/>
    <w:rsid w:val="00532E62"/>
    <w:rsid w:val="00532F1D"/>
    <w:rsid w:val="00533973"/>
    <w:rsid w:val="00533A8F"/>
    <w:rsid w:val="00533D9A"/>
    <w:rsid w:val="00534152"/>
    <w:rsid w:val="00534491"/>
    <w:rsid w:val="005345F0"/>
    <w:rsid w:val="0053498F"/>
    <w:rsid w:val="00534C39"/>
    <w:rsid w:val="00534E23"/>
    <w:rsid w:val="00535C00"/>
    <w:rsid w:val="00535D5D"/>
    <w:rsid w:val="00536097"/>
    <w:rsid w:val="0053619C"/>
    <w:rsid w:val="00536B8E"/>
    <w:rsid w:val="005373A9"/>
    <w:rsid w:val="0054080D"/>
    <w:rsid w:val="00540A38"/>
    <w:rsid w:val="00540AF3"/>
    <w:rsid w:val="00541A47"/>
    <w:rsid w:val="00541A72"/>
    <w:rsid w:val="00541EC7"/>
    <w:rsid w:val="00542104"/>
    <w:rsid w:val="0054218D"/>
    <w:rsid w:val="00542549"/>
    <w:rsid w:val="005425D6"/>
    <w:rsid w:val="00542903"/>
    <w:rsid w:val="005432F4"/>
    <w:rsid w:val="005434C7"/>
    <w:rsid w:val="00543760"/>
    <w:rsid w:val="00544316"/>
    <w:rsid w:val="0054440C"/>
    <w:rsid w:val="00544622"/>
    <w:rsid w:val="00544A56"/>
    <w:rsid w:val="00544B13"/>
    <w:rsid w:val="00544D32"/>
    <w:rsid w:val="00544DC1"/>
    <w:rsid w:val="00545D68"/>
    <w:rsid w:val="0054667F"/>
    <w:rsid w:val="00546C4A"/>
    <w:rsid w:val="00547042"/>
    <w:rsid w:val="005473D4"/>
    <w:rsid w:val="00547495"/>
    <w:rsid w:val="005474CF"/>
    <w:rsid w:val="005475D4"/>
    <w:rsid w:val="005476F5"/>
    <w:rsid w:val="005479FA"/>
    <w:rsid w:val="00547CB2"/>
    <w:rsid w:val="0055005D"/>
    <w:rsid w:val="00550267"/>
    <w:rsid w:val="00550519"/>
    <w:rsid w:val="00550851"/>
    <w:rsid w:val="00550B8A"/>
    <w:rsid w:val="0055153E"/>
    <w:rsid w:val="00551FB4"/>
    <w:rsid w:val="00552099"/>
    <w:rsid w:val="0055222E"/>
    <w:rsid w:val="00552337"/>
    <w:rsid w:val="005526C1"/>
    <w:rsid w:val="005528DF"/>
    <w:rsid w:val="00552958"/>
    <w:rsid w:val="00552C6E"/>
    <w:rsid w:val="005530FC"/>
    <w:rsid w:val="005531E4"/>
    <w:rsid w:val="005534A4"/>
    <w:rsid w:val="00553D3B"/>
    <w:rsid w:val="00554523"/>
    <w:rsid w:val="00554CA8"/>
    <w:rsid w:val="00555292"/>
    <w:rsid w:val="00555547"/>
    <w:rsid w:val="0055564D"/>
    <w:rsid w:val="0055565A"/>
    <w:rsid w:val="0055581C"/>
    <w:rsid w:val="00555EDF"/>
    <w:rsid w:val="00555F77"/>
    <w:rsid w:val="0055609C"/>
    <w:rsid w:val="005563F9"/>
    <w:rsid w:val="00556837"/>
    <w:rsid w:val="00557086"/>
    <w:rsid w:val="00557203"/>
    <w:rsid w:val="0055747F"/>
    <w:rsid w:val="00557B07"/>
    <w:rsid w:val="00557C9C"/>
    <w:rsid w:val="00560059"/>
    <w:rsid w:val="005606B7"/>
    <w:rsid w:val="00561060"/>
    <w:rsid w:val="00561430"/>
    <w:rsid w:val="005614B8"/>
    <w:rsid w:val="00561E4B"/>
    <w:rsid w:val="00562345"/>
    <w:rsid w:val="00562729"/>
    <w:rsid w:val="00562944"/>
    <w:rsid w:val="005638F4"/>
    <w:rsid w:val="00563A84"/>
    <w:rsid w:val="00563BF4"/>
    <w:rsid w:val="00563FD0"/>
    <w:rsid w:val="00564041"/>
    <w:rsid w:val="005642BC"/>
    <w:rsid w:val="005643F2"/>
    <w:rsid w:val="005654C0"/>
    <w:rsid w:val="0056643C"/>
    <w:rsid w:val="00566DA0"/>
    <w:rsid w:val="00566DAC"/>
    <w:rsid w:val="00567423"/>
    <w:rsid w:val="00567675"/>
    <w:rsid w:val="00567D44"/>
    <w:rsid w:val="00570159"/>
    <w:rsid w:val="00570DF9"/>
    <w:rsid w:val="00570E22"/>
    <w:rsid w:val="0057161B"/>
    <w:rsid w:val="00571987"/>
    <w:rsid w:val="00571D76"/>
    <w:rsid w:val="0057213F"/>
    <w:rsid w:val="00572333"/>
    <w:rsid w:val="0057240D"/>
    <w:rsid w:val="00572823"/>
    <w:rsid w:val="0057286D"/>
    <w:rsid w:val="005728F5"/>
    <w:rsid w:val="00572D2A"/>
    <w:rsid w:val="00572F22"/>
    <w:rsid w:val="00572F97"/>
    <w:rsid w:val="005734D5"/>
    <w:rsid w:val="00573AC4"/>
    <w:rsid w:val="00573F6D"/>
    <w:rsid w:val="005745EA"/>
    <w:rsid w:val="00574611"/>
    <w:rsid w:val="00574A0F"/>
    <w:rsid w:val="00574CEA"/>
    <w:rsid w:val="00575241"/>
    <w:rsid w:val="005754FE"/>
    <w:rsid w:val="00575591"/>
    <w:rsid w:val="00575D99"/>
    <w:rsid w:val="00575EE3"/>
    <w:rsid w:val="00576A47"/>
    <w:rsid w:val="00576E93"/>
    <w:rsid w:val="00577291"/>
    <w:rsid w:val="005774E2"/>
    <w:rsid w:val="00577B93"/>
    <w:rsid w:val="00577DE1"/>
    <w:rsid w:val="0058029F"/>
    <w:rsid w:val="005804B6"/>
    <w:rsid w:val="00580C31"/>
    <w:rsid w:val="00581A14"/>
    <w:rsid w:val="00581AAF"/>
    <w:rsid w:val="00583C2E"/>
    <w:rsid w:val="00583CF9"/>
    <w:rsid w:val="00583D32"/>
    <w:rsid w:val="00584D79"/>
    <w:rsid w:val="00585144"/>
    <w:rsid w:val="005861B9"/>
    <w:rsid w:val="005867B8"/>
    <w:rsid w:val="00586ABA"/>
    <w:rsid w:val="00586D37"/>
    <w:rsid w:val="00586ED9"/>
    <w:rsid w:val="005874CD"/>
    <w:rsid w:val="0058753F"/>
    <w:rsid w:val="00587ACE"/>
    <w:rsid w:val="00587EC4"/>
    <w:rsid w:val="00590634"/>
    <w:rsid w:val="005908FE"/>
    <w:rsid w:val="00590A11"/>
    <w:rsid w:val="00590CC3"/>
    <w:rsid w:val="00590D7B"/>
    <w:rsid w:val="00590FA5"/>
    <w:rsid w:val="0059192C"/>
    <w:rsid w:val="00591A8D"/>
    <w:rsid w:val="0059292F"/>
    <w:rsid w:val="005931F7"/>
    <w:rsid w:val="0059334C"/>
    <w:rsid w:val="0059371A"/>
    <w:rsid w:val="005937C0"/>
    <w:rsid w:val="005937ED"/>
    <w:rsid w:val="00593891"/>
    <w:rsid w:val="00593C68"/>
    <w:rsid w:val="00593DC0"/>
    <w:rsid w:val="00593DE3"/>
    <w:rsid w:val="005941B3"/>
    <w:rsid w:val="00594653"/>
    <w:rsid w:val="00594704"/>
    <w:rsid w:val="00595336"/>
    <w:rsid w:val="0059571B"/>
    <w:rsid w:val="00595A86"/>
    <w:rsid w:val="00596934"/>
    <w:rsid w:val="00596CA5"/>
    <w:rsid w:val="00596D27"/>
    <w:rsid w:val="00597128"/>
    <w:rsid w:val="005978E5"/>
    <w:rsid w:val="00597D00"/>
    <w:rsid w:val="00597F53"/>
    <w:rsid w:val="005A0990"/>
    <w:rsid w:val="005A1437"/>
    <w:rsid w:val="005A1F71"/>
    <w:rsid w:val="005A2674"/>
    <w:rsid w:val="005A2C97"/>
    <w:rsid w:val="005A2E8C"/>
    <w:rsid w:val="005A356F"/>
    <w:rsid w:val="005A362D"/>
    <w:rsid w:val="005A364F"/>
    <w:rsid w:val="005A38B2"/>
    <w:rsid w:val="005A39FC"/>
    <w:rsid w:val="005A3BE1"/>
    <w:rsid w:val="005A3F43"/>
    <w:rsid w:val="005A402B"/>
    <w:rsid w:val="005A468A"/>
    <w:rsid w:val="005A4735"/>
    <w:rsid w:val="005A4AFE"/>
    <w:rsid w:val="005A4B77"/>
    <w:rsid w:val="005A5412"/>
    <w:rsid w:val="005A58B4"/>
    <w:rsid w:val="005A6472"/>
    <w:rsid w:val="005A65AF"/>
    <w:rsid w:val="005A662A"/>
    <w:rsid w:val="005A6C9D"/>
    <w:rsid w:val="005A7402"/>
    <w:rsid w:val="005A7500"/>
    <w:rsid w:val="005A7BB3"/>
    <w:rsid w:val="005B03AB"/>
    <w:rsid w:val="005B04D0"/>
    <w:rsid w:val="005B0F57"/>
    <w:rsid w:val="005B125A"/>
    <w:rsid w:val="005B1282"/>
    <w:rsid w:val="005B1578"/>
    <w:rsid w:val="005B16DD"/>
    <w:rsid w:val="005B17A9"/>
    <w:rsid w:val="005B1853"/>
    <w:rsid w:val="005B1AF6"/>
    <w:rsid w:val="005B1DAB"/>
    <w:rsid w:val="005B1E01"/>
    <w:rsid w:val="005B1F77"/>
    <w:rsid w:val="005B294D"/>
    <w:rsid w:val="005B2D66"/>
    <w:rsid w:val="005B32AD"/>
    <w:rsid w:val="005B32BD"/>
    <w:rsid w:val="005B33F5"/>
    <w:rsid w:val="005B353C"/>
    <w:rsid w:val="005B35AB"/>
    <w:rsid w:val="005B36CB"/>
    <w:rsid w:val="005B3852"/>
    <w:rsid w:val="005B3B3B"/>
    <w:rsid w:val="005B3CE9"/>
    <w:rsid w:val="005B40EA"/>
    <w:rsid w:val="005B4286"/>
    <w:rsid w:val="005B459C"/>
    <w:rsid w:val="005B45C5"/>
    <w:rsid w:val="005B4701"/>
    <w:rsid w:val="005B49CC"/>
    <w:rsid w:val="005B4A00"/>
    <w:rsid w:val="005B537B"/>
    <w:rsid w:val="005B5840"/>
    <w:rsid w:val="005B6585"/>
    <w:rsid w:val="005B658F"/>
    <w:rsid w:val="005B677E"/>
    <w:rsid w:val="005B696F"/>
    <w:rsid w:val="005B6EE0"/>
    <w:rsid w:val="005B6F5D"/>
    <w:rsid w:val="005B7078"/>
    <w:rsid w:val="005B730D"/>
    <w:rsid w:val="005B762D"/>
    <w:rsid w:val="005B76D1"/>
    <w:rsid w:val="005B7A78"/>
    <w:rsid w:val="005B7CBC"/>
    <w:rsid w:val="005C0AA0"/>
    <w:rsid w:val="005C0E8F"/>
    <w:rsid w:val="005C162A"/>
    <w:rsid w:val="005C1997"/>
    <w:rsid w:val="005C1A8A"/>
    <w:rsid w:val="005C21F2"/>
    <w:rsid w:val="005C227D"/>
    <w:rsid w:val="005C2437"/>
    <w:rsid w:val="005C2AAD"/>
    <w:rsid w:val="005C2CC1"/>
    <w:rsid w:val="005C2D4F"/>
    <w:rsid w:val="005C3298"/>
    <w:rsid w:val="005C3457"/>
    <w:rsid w:val="005C35F2"/>
    <w:rsid w:val="005C4256"/>
    <w:rsid w:val="005C43CC"/>
    <w:rsid w:val="005C48B8"/>
    <w:rsid w:val="005C5030"/>
    <w:rsid w:val="005C55C6"/>
    <w:rsid w:val="005C55F6"/>
    <w:rsid w:val="005C5834"/>
    <w:rsid w:val="005C5DCD"/>
    <w:rsid w:val="005C5EF2"/>
    <w:rsid w:val="005C61A5"/>
    <w:rsid w:val="005C650A"/>
    <w:rsid w:val="005C6B86"/>
    <w:rsid w:val="005C7039"/>
    <w:rsid w:val="005C76C7"/>
    <w:rsid w:val="005C77EF"/>
    <w:rsid w:val="005C7FCB"/>
    <w:rsid w:val="005D0EF8"/>
    <w:rsid w:val="005D0F71"/>
    <w:rsid w:val="005D0FAD"/>
    <w:rsid w:val="005D1409"/>
    <w:rsid w:val="005D1A55"/>
    <w:rsid w:val="005D237E"/>
    <w:rsid w:val="005D2931"/>
    <w:rsid w:val="005D2E2B"/>
    <w:rsid w:val="005D355E"/>
    <w:rsid w:val="005D3D49"/>
    <w:rsid w:val="005D4120"/>
    <w:rsid w:val="005D438D"/>
    <w:rsid w:val="005D4981"/>
    <w:rsid w:val="005D4ED9"/>
    <w:rsid w:val="005D5070"/>
    <w:rsid w:val="005D5728"/>
    <w:rsid w:val="005D5FD6"/>
    <w:rsid w:val="005D6004"/>
    <w:rsid w:val="005D606D"/>
    <w:rsid w:val="005D6B8D"/>
    <w:rsid w:val="005D79B8"/>
    <w:rsid w:val="005E0682"/>
    <w:rsid w:val="005E07DC"/>
    <w:rsid w:val="005E0B4B"/>
    <w:rsid w:val="005E122B"/>
    <w:rsid w:val="005E1521"/>
    <w:rsid w:val="005E1DE1"/>
    <w:rsid w:val="005E2219"/>
    <w:rsid w:val="005E22A5"/>
    <w:rsid w:val="005E2602"/>
    <w:rsid w:val="005E3333"/>
    <w:rsid w:val="005E3860"/>
    <w:rsid w:val="005E386A"/>
    <w:rsid w:val="005E3EB0"/>
    <w:rsid w:val="005E4112"/>
    <w:rsid w:val="005E4C1E"/>
    <w:rsid w:val="005E4DC2"/>
    <w:rsid w:val="005E5773"/>
    <w:rsid w:val="005E5A71"/>
    <w:rsid w:val="005E5B33"/>
    <w:rsid w:val="005E6289"/>
    <w:rsid w:val="005E64EF"/>
    <w:rsid w:val="005E6520"/>
    <w:rsid w:val="005E6AA8"/>
    <w:rsid w:val="005E6EAE"/>
    <w:rsid w:val="005E6FFC"/>
    <w:rsid w:val="005E7166"/>
    <w:rsid w:val="005E7266"/>
    <w:rsid w:val="005E7466"/>
    <w:rsid w:val="005E749B"/>
    <w:rsid w:val="005E75EB"/>
    <w:rsid w:val="005E7734"/>
    <w:rsid w:val="005E78CA"/>
    <w:rsid w:val="005E7A01"/>
    <w:rsid w:val="005E7B4F"/>
    <w:rsid w:val="005F00A9"/>
    <w:rsid w:val="005F075B"/>
    <w:rsid w:val="005F1278"/>
    <w:rsid w:val="005F14E1"/>
    <w:rsid w:val="005F17FF"/>
    <w:rsid w:val="005F1800"/>
    <w:rsid w:val="005F1A71"/>
    <w:rsid w:val="005F219C"/>
    <w:rsid w:val="005F243E"/>
    <w:rsid w:val="005F2FB8"/>
    <w:rsid w:val="005F347B"/>
    <w:rsid w:val="005F3E86"/>
    <w:rsid w:val="005F4495"/>
    <w:rsid w:val="005F47CA"/>
    <w:rsid w:val="005F4AEB"/>
    <w:rsid w:val="005F4C47"/>
    <w:rsid w:val="005F4D0A"/>
    <w:rsid w:val="005F53C4"/>
    <w:rsid w:val="005F578D"/>
    <w:rsid w:val="005F5A9C"/>
    <w:rsid w:val="005F5D64"/>
    <w:rsid w:val="005F5DDB"/>
    <w:rsid w:val="005F61CD"/>
    <w:rsid w:val="005F622C"/>
    <w:rsid w:val="005F6B83"/>
    <w:rsid w:val="005F7038"/>
    <w:rsid w:val="005F70A6"/>
    <w:rsid w:val="005F74ED"/>
    <w:rsid w:val="005F786D"/>
    <w:rsid w:val="005F7A85"/>
    <w:rsid w:val="00600114"/>
    <w:rsid w:val="00600248"/>
    <w:rsid w:val="00600698"/>
    <w:rsid w:val="00601898"/>
    <w:rsid w:val="00601A14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FE8"/>
    <w:rsid w:val="006055A7"/>
    <w:rsid w:val="006057E5"/>
    <w:rsid w:val="00605A61"/>
    <w:rsid w:val="00605E2D"/>
    <w:rsid w:val="006065B7"/>
    <w:rsid w:val="00606970"/>
    <w:rsid w:val="006073CA"/>
    <w:rsid w:val="00607480"/>
    <w:rsid w:val="00607C99"/>
    <w:rsid w:val="0061071E"/>
    <w:rsid w:val="00610728"/>
    <w:rsid w:val="00610873"/>
    <w:rsid w:val="00610948"/>
    <w:rsid w:val="00610AB2"/>
    <w:rsid w:val="006113B6"/>
    <w:rsid w:val="00611585"/>
    <w:rsid w:val="00611C8D"/>
    <w:rsid w:val="0061229C"/>
    <w:rsid w:val="00612512"/>
    <w:rsid w:val="00612561"/>
    <w:rsid w:val="00612B25"/>
    <w:rsid w:val="00612B92"/>
    <w:rsid w:val="00612D72"/>
    <w:rsid w:val="00612E20"/>
    <w:rsid w:val="006133C3"/>
    <w:rsid w:val="006135A4"/>
    <w:rsid w:val="00613C70"/>
    <w:rsid w:val="00613E48"/>
    <w:rsid w:val="006141B5"/>
    <w:rsid w:val="00615052"/>
    <w:rsid w:val="00615233"/>
    <w:rsid w:val="006156CC"/>
    <w:rsid w:val="00615754"/>
    <w:rsid w:val="00615BEC"/>
    <w:rsid w:val="00615D6B"/>
    <w:rsid w:val="00615F52"/>
    <w:rsid w:val="006162AA"/>
    <w:rsid w:val="00616550"/>
    <w:rsid w:val="00616581"/>
    <w:rsid w:val="006173EB"/>
    <w:rsid w:val="006179C5"/>
    <w:rsid w:val="00617B41"/>
    <w:rsid w:val="00620341"/>
    <w:rsid w:val="00620955"/>
    <w:rsid w:val="00621FD2"/>
    <w:rsid w:val="00622344"/>
    <w:rsid w:val="0062292C"/>
    <w:rsid w:val="00622933"/>
    <w:rsid w:val="00622AD3"/>
    <w:rsid w:val="006247DB"/>
    <w:rsid w:val="0062487C"/>
    <w:rsid w:val="00624BC8"/>
    <w:rsid w:val="006250B8"/>
    <w:rsid w:val="00625123"/>
    <w:rsid w:val="00625701"/>
    <w:rsid w:val="00625A0F"/>
    <w:rsid w:val="00625C6A"/>
    <w:rsid w:val="00625C7C"/>
    <w:rsid w:val="0062748B"/>
    <w:rsid w:val="0062761F"/>
    <w:rsid w:val="00627C7B"/>
    <w:rsid w:val="00627E26"/>
    <w:rsid w:val="006301F2"/>
    <w:rsid w:val="00630CCC"/>
    <w:rsid w:val="00631000"/>
    <w:rsid w:val="006311F1"/>
    <w:rsid w:val="0063134C"/>
    <w:rsid w:val="00631852"/>
    <w:rsid w:val="00631B03"/>
    <w:rsid w:val="006323E4"/>
    <w:rsid w:val="00633DDC"/>
    <w:rsid w:val="00634010"/>
    <w:rsid w:val="00634118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F4"/>
    <w:rsid w:val="00636374"/>
    <w:rsid w:val="006365A9"/>
    <w:rsid w:val="006366C3"/>
    <w:rsid w:val="006367A6"/>
    <w:rsid w:val="00636BAD"/>
    <w:rsid w:val="00636D59"/>
    <w:rsid w:val="00636DD8"/>
    <w:rsid w:val="00637766"/>
    <w:rsid w:val="006378B1"/>
    <w:rsid w:val="006378D3"/>
    <w:rsid w:val="00637D2D"/>
    <w:rsid w:val="00640547"/>
    <w:rsid w:val="00640764"/>
    <w:rsid w:val="0064078B"/>
    <w:rsid w:val="00640C78"/>
    <w:rsid w:val="00640D25"/>
    <w:rsid w:val="00640D85"/>
    <w:rsid w:val="00641286"/>
    <w:rsid w:val="0064163C"/>
    <w:rsid w:val="00641B33"/>
    <w:rsid w:val="006426F2"/>
    <w:rsid w:val="00642937"/>
    <w:rsid w:val="00642E57"/>
    <w:rsid w:val="006431DA"/>
    <w:rsid w:val="00643C00"/>
    <w:rsid w:val="00643CA7"/>
    <w:rsid w:val="00643D35"/>
    <w:rsid w:val="00643E5C"/>
    <w:rsid w:val="00643F0D"/>
    <w:rsid w:val="006440B2"/>
    <w:rsid w:val="00644985"/>
    <w:rsid w:val="00645069"/>
    <w:rsid w:val="00645EA9"/>
    <w:rsid w:val="006466BA"/>
    <w:rsid w:val="006469D5"/>
    <w:rsid w:val="00646B74"/>
    <w:rsid w:val="00646FCA"/>
    <w:rsid w:val="006475F3"/>
    <w:rsid w:val="00647930"/>
    <w:rsid w:val="00647BE1"/>
    <w:rsid w:val="00650006"/>
    <w:rsid w:val="00650B17"/>
    <w:rsid w:val="00650BD0"/>
    <w:rsid w:val="00650D47"/>
    <w:rsid w:val="00651289"/>
    <w:rsid w:val="00651313"/>
    <w:rsid w:val="006513C5"/>
    <w:rsid w:val="00651BE5"/>
    <w:rsid w:val="00651C2C"/>
    <w:rsid w:val="00651E4F"/>
    <w:rsid w:val="0065210B"/>
    <w:rsid w:val="00652571"/>
    <w:rsid w:val="00652C79"/>
    <w:rsid w:val="0065301E"/>
    <w:rsid w:val="0065304C"/>
    <w:rsid w:val="00653284"/>
    <w:rsid w:val="00653930"/>
    <w:rsid w:val="00654A8B"/>
    <w:rsid w:val="006552CD"/>
    <w:rsid w:val="006559B4"/>
    <w:rsid w:val="006561BE"/>
    <w:rsid w:val="00656218"/>
    <w:rsid w:val="006564E9"/>
    <w:rsid w:val="0065659A"/>
    <w:rsid w:val="0065663B"/>
    <w:rsid w:val="00656B0B"/>
    <w:rsid w:val="0065728B"/>
    <w:rsid w:val="0065739A"/>
    <w:rsid w:val="006574EF"/>
    <w:rsid w:val="00657634"/>
    <w:rsid w:val="006579FB"/>
    <w:rsid w:val="00657F55"/>
    <w:rsid w:val="0066007E"/>
    <w:rsid w:val="006605CB"/>
    <w:rsid w:val="00660747"/>
    <w:rsid w:val="00660DC7"/>
    <w:rsid w:val="00661AA4"/>
    <w:rsid w:val="00661CFD"/>
    <w:rsid w:val="006622F6"/>
    <w:rsid w:val="006626AF"/>
    <w:rsid w:val="006628A7"/>
    <w:rsid w:val="00662B04"/>
    <w:rsid w:val="00662BB5"/>
    <w:rsid w:val="00662E8A"/>
    <w:rsid w:val="00662ED8"/>
    <w:rsid w:val="0066372A"/>
    <w:rsid w:val="00663FB5"/>
    <w:rsid w:val="006640BB"/>
    <w:rsid w:val="00664375"/>
    <w:rsid w:val="00664481"/>
    <w:rsid w:val="00664C33"/>
    <w:rsid w:val="006654B7"/>
    <w:rsid w:val="006656A0"/>
    <w:rsid w:val="0066608E"/>
    <w:rsid w:val="00666276"/>
    <w:rsid w:val="0066655E"/>
    <w:rsid w:val="00666C58"/>
    <w:rsid w:val="00666D0E"/>
    <w:rsid w:val="006670C2"/>
    <w:rsid w:val="00667260"/>
    <w:rsid w:val="0066727C"/>
    <w:rsid w:val="0066747C"/>
    <w:rsid w:val="0066752D"/>
    <w:rsid w:val="00667662"/>
    <w:rsid w:val="00667667"/>
    <w:rsid w:val="00667F02"/>
    <w:rsid w:val="0067024C"/>
    <w:rsid w:val="0067030A"/>
    <w:rsid w:val="00670838"/>
    <w:rsid w:val="00670985"/>
    <w:rsid w:val="00670DEB"/>
    <w:rsid w:val="0067191F"/>
    <w:rsid w:val="00672BC4"/>
    <w:rsid w:val="00673582"/>
    <w:rsid w:val="006736B9"/>
    <w:rsid w:val="006737C8"/>
    <w:rsid w:val="00673EB6"/>
    <w:rsid w:val="00673FCF"/>
    <w:rsid w:val="0067402B"/>
    <w:rsid w:val="006742B3"/>
    <w:rsid w:val="00674334"/>
    <w:rsid w:val="00674410"/>
    <w:rsid w:val="00674633"/>
    <w:rsid w:val="00674E6D"/>
    <w:rsid w:val="006752B8"/>
    <w:rsid w:val="0067536C"/>
    <w:rsid w:val="0067542F"/>
    <w:rsid w:val="006756BC"/>
    <w:rsid w:val="00675C8F"/>
    <w:rsid w:val="00675D39"/>
    <w:rsid w:val="0067606B"/>
    <w:rsid w:val="00676197"/>
    <w:rsid w:val="006764FA"/>
    <w:rsid w:val="006766F8"/>
    <w:rsid w:val="00677171"/>
    <w:rsid w:val="006776B0"/>
    <w:rsid w:val="0067782D"/>
    <w:rsid w:val="00677C9B"/>
    <w:rsid w:val="00677F93"/>
    <w:rsid w:val="0068018E"/>
    <w:rsid w:val="00680326"/>
    <w:rsid w:val="0068049D"/>
    <w:rsid w:val="006804E2"/>
    <w:rsid w:val="006807C8"/>
    <w:rsid w:val="00680E9A"/>
    <w:rsid w:val="00680F6D"/>
    <w:rsid w:val="0068128C"/>
    <w:rsid w:val="00681696"/>
    <w:rsid w:val="0068229C"/>
    <w:rsid w:val="00682982"/>
    <w:rsid w:val="00682A48"/>
    <w:rsid w:val="00682B0F"/>
    <w:rsid w:val="006836CC"/>
    <w:rsid w:val="00683869"/>
    <w:rsid w:val="00683FEA"/>
    <w:rsid w:val="006841EC"/>
    <w:rsid w:val="0068426B"/>
    <w:rsid w:val="00684291"/>
    <w:rsid w:val="00684642"/>
    <w:rsid w:val="006853A1"/>
    <w:rsid w:val="0068540D"/>
    <w:rsid w:val="00685444"/>
    <w:rsid w:val="00685572"/>
    <w:rsid w:val="00685629"/>
    <w:rsid w:val="0068597C"/>
    <w:rsid w:val="00685B00"/>
    <w:rsid w:val="00685B8F"/>
    <w:rsid w:val="0068607D"/>
    <w:rsid w:val="00686FE7"/>
    <w:rsid w:val="00687AB4"/>
    <w:rsid w:val="00687BFD"/>
    <w:rsid w:val="00687E1C"/>
    <w:rsid w:val="00687E5F"/>
    <w:rsid w:val="00687EBF"/>
    <w:rsid w:val="00687FBF"/>
    <w:rsid w:val="006900D8"/>
    <w:rsid w:val="00690435"/>
    <w:rsid w:val="006905A4"/>
    <w:rsid w:val="006914C5"/>
    <w:rsid w:val="00691757"/>
    <w:rsid w:val="00691985"/>
    <w:rsid w:val="00691B76"/>
    <w:rsid w:val="006921D8"/>
    <w:rsid w:val="006928DC"/>
    <w:rsid w:val="00692E15"/>
    <w:rsid w:val="00693A19"/>
    <w:rsid w:val="00693BA8"/>
    <w:rsid w:val="00693DAD"/>
    <w:rsid w:val="006941D4"/>
    <w:rsid w:val="006941FE"/>
    <w:rsid w:val="006949F4"/>
    <w:rsid w:val="00694B77"/>
    <w:rsid w:val="00694F4D"/>
    <w:rsid w:val="00694F90"/>
    <w:rsid w:val="00695369"/>
    <w:rsid w:val="0069563B"/>
    <w:rsid w:val="006958E0"/>
    <w:rsid w:val="00695900"/>
    <w:rsid w:val="00695DCF"/>
    <w:rsid w:val="00696A00"/>
    <w:rsid w:val="00696D7E"/>
    <w:rsid w:val="0069714C"/>
    <w:rsid w:val="00697529"/>
    <w:rsid w:val="0069765B"/>
    <w:rsid w:val="00697B2F"/>
    <w:rsid w:val="006A0094"/>
    <w:rsid w:val="006A0451"/>
    <w:rsid w:val="006A10A5"/>
    <w:rsid w:val="006A14CC"/>
    <w:rsid w:val="006A1B0E"/>
    <w:rsid w:val="006A1B37"/>
    <w:rsid w:val="006A2695"/>
    <w:rsid w:val="006A270E"/>
    <w:rsid w:val="006A27E1"/>
    <w:rsid w:val="006A2F21"/>
    <w:rsid w:val="006A3135"/>
    <w:rsid w:val="006A3158"/>
    <w:rsid w:val="006A3427"/>
    <w:rsid w:val="006A3698"/>
    <w:rsid w:val="006A3A32"/>
    <w:rsid w:val="006A3DF3"/>
    <w:rsid w:val="006A3E5E"/>
    <w:rsid w:val="006A3ED8"/>
    <w:rsid w:val="006A45B7"/>
    <w:rsid w:val="006A4D35"/>
    <w:rsid w:val="006A5B98"/>
    <w:rsid w:val="006A643D"/>
    <w:rsid w:val="006A708F"/>
    <w:rsid w:val="006A756E"/>
    <w:rsid w:val="006A766F"/>
    <w:rsid w:val="006A7903"/>
    <w:rsid w:val="006B0636"/>
    <w:rsid w:val="006B0774"/>
    <w:rsid w:val="006B0BC4"/>
    <w:rsid w:val="006B0C71"/>
    <w:rsid w:val="006B105C"/>
    <w:rsid w:val="006B121A"/>
    <w:rsid w:val="006B1916"/>
    <w:rsid w:val="006B1AAE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E7C"/>
    <w:rsid w:val="006B4E32"/>
    <w:rsid w:val="006B5B69"/>
    <w:rsid w:val="006B640E"/>
    <w:rsid w:val="006B659A"/>
    <w:rsid w:val="006B6835"/>
    <w:rsid w:val="006B68F4"/>
    <w:rsid w:val="006B69B3"/>
    <w:rsid w:val="006B6ACF"/>
    <w:rsid w:val="006B6B77"/>
    <w:rsid w:val="006B746B"/>
    <w:rsid w:val="006C0113"/>
    <w:rsid w:val="006C01F9"/>
    <w:rsid w:val="006C027B"/>
    <w:rsid w:val="006C02AE"/>
    <w:rsid w:val="006C0369"/>
    <w:rsid w:val="006C0B2E"/>
    <w:rsid w:val="006C0B66"/>
    <w:rsid w:val="006C0EDD"/>
    <w:rsid w:val="006C100A"/>
    <w:rsid w:val="006C1241"/>
    <w:rsid w:val="006C1480"/>
    <w:rsid w:val="006C19BE"/>
    <w:rsid w:val="006C1C84"/>
    <w:rsid w:val="006C2077"/>
    <w:rsid w:val="006C231B"/>
    <w:rsid w:val="006C2465"/>
    <w:rsid w:val="006C27ED"/>
    <w:rsid w:val="006C2A15"/>
    <w:rsid w:val="006C2D61"/>
    <w:rsid w:val="006C2D9E"/>
    <w:rsid w:val="006C2EBD"/>
    <w:rsid w:val="006C371F"/>
    <w:rsid w:val="006C389D"/>
    <w:rsid w:val="006C395A"/>
    <w:rsid w:val="006C3C42"/>
    <w:rsid w:val="006C3C48"/>
    <w:rsid w:val="006C3F9D"/>
    <w:rsid w:val="006C41D3"/>
    <w:rsid w:val="006C4F56"/>
    <w:rsid w:val="006C532F"/>
    <w:rsid w:val="006C56F6"/>
    <w:rsid w:val="006C5943"/>
    <w:rsid w:val="006C6742"/>
    <w:rsid w:val="006C6B9A"/>
    <w:rsid w:val="006C6E4C"/>
    <w:rsid w:val="006C753F"/>
    <w:rsid w:val="006C75BB"/>
    <w:rsid w:val="006C7AF0"/>
    <w:rsid w:val="006C7D44"/>
    <w:rsid w:val="006C7DA1"/>
    <w:rsid w:val="006C7F33"/>
    <w:rsid w:val="006D02B0"/>
    <w:rsid w:val="006D03D2"/>
    <w:rsid w:val="006D0BD4"/>
    <w:rsid w:val="006D0C4B"/>
    <w:rsid w:val="006D0E9E"/>
    <w:rsid w:val="006D1249"/>
    <w:rsid w:val="006D1512"/>
    <w:rsid w:val="006D15F0"/>
    <w:rsid w:val="006D17AE"/>
    <w:rsid w:val="006D1A71"/>
    <w:rsid w:val="006D1BA6"/>
    <w:rsid w:val="006D1D2F"/>
    <w:rsid w:val="006D2205"/>
    <w:rsid w:val="006D25B9"/>
    <w:rsid w:val="006D2BEB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5D3"/>
    <w:rsid w:val="006D568E"/>
    <w:rsid w:val="006D5691"/>
    <w:rsid w:val="006D5751"/>
    <w:rsid w:val="006D5B97"/>
    <w:rsid w:val="006D6A93"/>
    <w:rsid w:val="006D6BDC"/>
    <w:rsid w:val="006D6F1A"/>
    <w:rsid w:val="006D7DD8"/>
    <w:rsid w:val="006D7E58"/>
    <w:rsid w:val="006D7E97"/>
    <w:rsid w:val="006E0758"/>
    <w:rsid w:val="006E0A5A"/>
    <w:rsid w:val="006E1138"/>
    <w:rsid w:val="006E1B98"/>
    <w:rsid w:val="006E1F18"/>
    <w:rsid w:val="006E2433"/>
    <w:rsid w:val="006E288C"/>
    <w:rsid w:val="006E2ACC"/>
    <w:rsid w:val="006E2DD8"/>
    <w:rsid w:val="006E2F21"/>
    <w:rsid w:val="006E3065"/>
    <w:rsid w:val="006E3658"/>
    <w:rsid w:val="006E3AC6"/>
    <w:rsid w:val="006E3AE1"/>
    <w:rsid w:val="006E3C77"/>
    <w:rsid w:val="006E42E5"/>
    <w:rsid w:val="006E43AF"/>
    <w:rsid w:val="006E43C7"/>
    <w:rsid w:val="006E47ED"/>
    <w:rsid w:val="006E4A2C"/>
    <w:rsid w:val="006E4E4B"/>
    <w:rsid w:val="006E5C1C"/>
    <w:rsid w:val="006E5CD9"/>
    <w:rsid w:val="006E62AF"/>
    <w:rsid w:val="006E66A2"/>
    <w:rsid w:val="006E66D7"/>
    <w:rsid w:val="006E6A4A"/>
    <w:rsid w:val="006E7928"/>
    <w:rsid w:val="006E7AA7"/>
    <w:rsid w:val="006E7F1E"/>
    <w:rsid w:val="006F03F0"/>
    <w:rsid w:val="006F1268"/>
    <w:rsid w:val="006F1963"/>
    <w:rsid w:val="006F1B26"/>
    <w:rsid w:val="006F1BB5"/>
    <w:rsid w:val="006F1D02"/>
    <w:rsid w:val="006F23B4"/>
    <w:rsid w:val="006F2B1E"/>
    <w:rsid w:val="006F2E17"/>
    <w:rsid w:val="006F30BF"/>
    <w:rsid w:val="006F347C"/>
    <w:rsid w:val="006F41C1"/>
    <w:rsid w:val="006F45B5"/>
    <w:rsid w:val="006F49F7"/>
    <w:rsid w:val="006F4FD7"/>
    <w:rsid w:val="006F5506"/>
    <w:rsid w:val="006F5CDD"/>
    <w:rsid w:val="006F5D80"/>
    <w:rsid w:val="006F66B2"/>
    <w:rsid w:val="006F6773"/>
    <w:rsid w:val="006F6816"/>
    <w:rsid w:val="006F6B5F"/>
    <w:rsid w:val="006F6D44"/>
    <w:rsid w:val="006F6EEE"/>
    <w:rsid w:val="006F707F"/>
    <w:rsid w:val="006F70C6"/>
    <w:rsid w:val="006F7243"/>
    <w:rsid w:val="00701C8E"/>
    <w:rsid w:val="0070235D"/>
    <w:rsid w:val="007024AC"/>
    <w:rsid w:val="00702A9F"/>
    <w:rsid w:val="00702FBE"/>
    <w:rsid w:val="00703290"/>
    <w:rsid w:val="0070380A"/>
    <w:rsid w:val="00703F3D"/>
    <w:rsid w:val="007043E8"/>
    <w:rsid w:val="0070444B"/>
    <w:rsid w:val="00704C79"/>
    <w:rsid w:val="00704CEF"/>
    <w:rsid w:val="00705117"/>
    <w:rsid w:val="0070527A"/>
    <w:rsid w:val="0070567E"/>
    <w:rsid w:val="007057D1"/>
    <w:rsid w:val="00705BD2"/>
    <w:rsid w:val="00705CF9"/>
    <w:rsid w:val="00705EFC"/>
    <w:rsid w:val="00706117"/>
    <w:rsid w:val="00706252"/>
    <w:rsid w:val="007063BB"/>
    <w:rsid w:val="00706534"/>
    <w:rsid w:val="00706CA1"/>
    <w:rsid w:val="00706FAA"/>
    <w:rsid w:val="00707273"/>
    <w:rsid w:val="00707617"/>
    <w:rsid w:val="007076E9"/>
    <w:rsid w:val="0070773F"/>
    <w:rsid w:val="007077B5"/>
    <w:rsid w:val="00707D69"/>
    <w:rsid w:val="007100B1"/>
    <w:rsid w:val="00710403"/>
    <w:rsid w:val="007108B1"/>
    <w:rsid w:val="00710AA6"/>
    <w:rsid w:val="00710C38"/>
    <w:rsid w:val="0071119A"/>
    <w:rsid w:val="00711215"/>
    <w:rsid w:val="00711316"/>
    <w:rsid w:val="00711848"/>
    <w:rsid w:val="007129EE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88"/>
    <w:rsid w:val="00716DEE"/>
    <w:rsid w:val="00717A3B"/>
    <w:rsid w:val="00717B70"/>
    <w:rsid w:val="00717E4A"/>
    <w:rsid w:val="00717E8E"/>
    <w:rsid w:val="00717FDD"/>
    <w:rsid w:val="00720458"/>
    <w:rsid w:val="007209C6"/>
    <w:rsid w:val="00720EA5"/>
    <w:rsid w:val="00721152"/>
    <w:rsid w:val="0072137A"/>
    <w:rsid w:val="00721723"/>
    <w:rsid w:val="0072199E"/>
    <w:rsid w:val="00721E6C"/>
    <w:rsid w:val="0072224F"/>
    <w:rsid w:val="007223FA"/>
    <w:rsid w:val="0072260F"/>
    <w:rsid w:val="007235FD"/>
    <w:rsid w:val="007236D5"/>
    <w:rsid w:val="007238C9"/>
    <w:rsid w:val="00723937"/>
    <w:rsid w:val="007243E5"/>
    <w:rsid w:val="0072440E"/>
    <w:rsid w:val="00724807"/>
    <w:rsid w:val="00725188"/>
    <w:rsid w:val="0072560E"/>
    <w:rsid w:val="00725720"/>
    <w:rsid w:val="00726220"/>
    <w:rsid w:val="007265B0"/>
    <w:rsid w:val="0072698B"/>
    <w:rsid w:val="00726A5E"/>
    <w:rsid w:val="00726E70"/>
    <w:rsid w:val="007270D8"/>
    <w:rsid w:val="007272AD"/>
    <w:rsid w:val="00727C3E"/>
    <w:rsid w:val="00730376"/>
    <w:rsid w:val="007305FB"/>
    <w:rsid w:val="00730615"/>
    <w:rsid w:val="00730912"/>
    <w:rsid w:val="007309D5"/>
    <w:rsid w:val="00730B4D"/>
    <w:rsid w:val="00730BF2"/>
    <w:rsid w:val="00730C99"/>
    <w:rsid w:val="00731227"/>
    <w:rsid w:val="00731630"/>
    <w:rsid w:val="007318F5"/>
    <w:rsid w:val="00731DBF"/>
    <w:rsid w:val="00732268"/>
    <w:rsid w:val="007326CC"/>
    <w:rsid w:val="0073272A"/>
    <w:rsid w:val="0073350B"/>
    <w:rsid w:val="00733C2E"/>
    <w:rsid w:val="0073453D"/>
    <w:rsid w:val="0073457C"/>
    <w:rsid w:val="007349C5"/>
    <w:rsid w:val="00735005"/>
    <w:rsid w:val="007351BE"/>
    <w:rsid w:val="0073581C"/>
    <w:rsid w:val="00735FA2"/>
    <w:rsid w:val="00736188"/>
    <w:rsid w:val="007362B4"/>
    <w:rsid w:val="00736801"/>
    <w:rsid w:val="00736F65"/>
    <w:rsid w:val="007372ED"/>
    <w:rsid w:val="00737D82"/>
    <w:rsid w:val="0074001C"/>
    <w:rsid w:val="0074035E"/>
    <w:rsid w:val="00740690"/>
    <w:rsid w:val="00740D12"/>
    <w:rsid w:val="007412C4"/>
    <w:rsid w:val="00741364"/>
    <w:rsid w:val="0074136C"/>
    <w:rsid w:val="00741486"/>
    <w:rsid w:val="0074171D"/>
    <w:rsid w:val="007419DE"/>
    <w:rsid w:val="00741D8F"/>
    <w:rsid w:val="0074217E"/>
    <w:rsid w:val="00742C89"/>
    <w:rsid w:val="0074334F"/>
    <w:rsid w:val="007436C9"/>
    <w:rsid w:val="0074414F"/>
    <w:rsid w:val="00744503"/>
    <w:rsid w:val="00744973"/>
    <w:rsid w:val="00744F2E"/>
    <w:rsid w:val="00745527"/>
    <w:rsid w:val="007455AC"/>
    <w:rsid w:val="007458E6"/>
    <w:rsid w:val="00745DC9"/>
    <w:rsid w:val="007464D0"/>
    <w:rsid w:val="00746634"/>
    <w:rsid w:val="00746AAD"/>
    <w:rsid w:val="00746D72"/>
    <w:rsid w:val="00746F04"/>
    <w:rsid w:val="007471AB"/>
    <w:rsid w:val="00747354"/>
    <w:rsid w:val="0074786B"/>
    <w:rsid w:val="00747F02"/>
    <w:rsid w:val="00747F40"/>
    <w:rsid w:val="007501BE"/>
    <w:rsid w:val="007503E4"/>
    <w:rsid w:val="007508BE"/>
    <w:rsid w:val="00750E34"/>
    <w:rsid w:val="00750EC8"/>
    <w:rsid w:val="00751723"/>
    <w:rsid w:val="00751960"/>
    <w:rsid w:val="00752741"/>
    <w:rsid w:val="00752892"/>
    <w:rsid w:val="00752B04"/>
    <w:rsid w:val="00752FAF"/>
    <w:rsid w:val="00753237"/>
    <w:rsid w:val="00753B4E"/>
    <w:rsid w:val="00754709"/>
    <w:rsid w:val="00754E32"/>
    <w:rsid w:val="00754FD8"/>
    <w:rsid w:val="00754FF7"/>
    <w:rsid w:val="00755249"/>
    <w:rsid w:val="0075526E"/>
    <w:rsid w:val="0075551E"/>
    <w:rsid w:val="00755579"/>
    <w:rsid w:val="00755825"/>
    <w:rsid w:val="0075645A"/>
    <w:rsid w:val="007564C5"/>
    <w:rsid w:val="00756A1D"/>
    <w:rsid w:val="00756FCA"/>
    <w:rsid w:val="00757032"/>
    <w:rsid w:val="007574C2"/>
    <w:rsid w:val="0075760D"/>
    <w:rsid w:val="00757B56"/>
    <w:rsid w:val="00757F2D"/>
    <w:rsid w:val="007601A2"/>
    <w:rsid w:val="0076046F"/>
    <w:rsid w:val="00760F10"/>
    <w:rsid w:val="00761310"/>
    <w:rsid w:val="00761378"/>
    <w:rsid w:val="007614C0"/>
    <w:rsid w:val="0076160F"/>
    <w:rsid w:val="00761FCF"/>
    <w:rsid w:val="00762034"/>
    <w:rsid w:val="007622CB"/>
    <w:rsid w:val="00762654"/>
    <w:rsid w:val="00762D0F"/>
    <w:rsid w:val="007632FE"/>
    <w:rsid w:val="0076385F"/>
    <w:rsid w:val="00763B81"/>
    <w:rsid w:val="007644B1"/>
    <w:rsid w:val="00764726"/>
    <w:rsid w:val="00764883"/>
    <w:rsid w:val="00765145"/>
    <w:rsid w:val="00765B1C"/>
    <w:rsid w:val="00765D64"/>
    <w:rsid w:val="00766BC9"/>
    <w:rsid w:val="00767427"/>
    <w:rsid w:val="0076769E"/>
    <w:rsid w:val="007676DA"/>
    <w:rsid w:val="00767AED"/>
    <w:rsid w:val="00767B43"/>
    <w:rsid w:val="007704E8"/>
    <w:rsid w:val="00770933"/>
    <w:rsid w:val="007709FB"/>
    <w:rsid w:val="00770E7F"/>
    <w:rsid w:val="00770E8B"/>
    <w:rsid w:val="007711FC"/>
    <w:rsid w:val="0077184B"/>
    <w:rsid w:val="00771B5D"/>
    <w:rsid w:val="00772168"/>
    <w:rsid w:val="007722EC"/>
    <w:rsid w:val="00772693"/>
    <w:rsid w:val="0077290C"/>
    <w:rsid w:val="00772F4F"/>
    <w:rsid w:val="00773441"/>
    <w:rsid w:val="007736F5"/>
    <w:rsid w:val="0077432E"/>
    <w:rsid w:val="00774686"/>
    <w:rsid w:val="00774723"/>
    <w:rsid w:val="00774752"/>
    <w:rsid w:val="007748C5"/>
    <w:rsid w:val="00774D10"/>
    <w:rsid w:val="0077551E"/>
    <w:rsid w:val="007757D8"/>
    <w:rsid w:val="00775C9F"/>
    <w:rsid w:val="0077647D"/>
    <w:rsid w:val="00776D43"/>
    <w:rsid w:val="00777195"/>
    <w:rsid w:val="007773CD"/>
    <w:rsid w:val="00777B68"/>
    <w:rsid w:val="00777BE9"/>
    <w:rsid w:val="00777CB5"/>
    <w:rsid w:val="00777E80"/>
    <w:rsid w:val="00777EA8"/>
    <w:rsid w:val="00777FEA"/>
    <w:rsid w:val="00780304"/>
    <w:rsid w:val="007804F3"/>
    <w:rsid w:val="007807DD"/>
    <w:rsid w:val="00780F39"/>
    <w:rsid w:val="00781068"/>
    <w:rsid w:val="007814B0"/>
    <w:rsid w:val="007815AD"/>
    <w:rsid w:val="0078164B"/>
    <w:rsid w:val="00781B1E"/>
    <w:rsid w:val="007823EA"/>
    <w:rsid w:val="00782EDE"/>
    <w:rsid w:val="00782F39"/>
    <w:rsid w:val="00782FAC"/>
    <w:rsid w:val="0078325A"/>
    <w:rsid w:val="0078344B"/>
    <w:rsid w:val="00783963"/>
    <w:rsid w:val="007840E5"/>
    <w:rsid w:val="00784597"/>
    <w:rsid w:val="00784E75"/>
    <w:rsid w:val="007855B8"/>
    <w:rsid w:val="00785AC5"/>
    <w:rsid w:val="0078614E"/>
    <w:rsid w:val="007863D2"/>
    <w:rsid w:val="00786729"/>
    <w:rsid w:val="00787366"/>
    <w:rsid w:val="0078771F"/>
    <w:rsid w:val="00787819"/>
    <w:rsid w:val="00787C6A"/>
    <w:rsid w:val="00790DCD"/>
    <w:rsid w:val="00790E34"/>
    <w:rsid w:val="00791069"/>
    <w:rsid w:val="00791139"/>
    <w:rsid w:val="007916B1"/>
    <w:rsid w:val="0079185B"/>
    <w:rsid w:val="00791DC6"/>
    <w:rsid w:val="0079301C"/>
    <w:rsid w:val="00793293"/>
    <w:rsid w:val="00793522"/>
    <w:rsid w:val="007938B5"/>
    <w:rsid w:val="00793A49"/>
    <w:rsid w:val="00793CF0"/>
    <w:rsid w:val="00793FBF"/>
    <w:rsid w:val="0079406C"/>
    <w:rsid w:val="00794259"/>
    <w:rsid w:val="00794714"/>
    <w:rsid w:val="00794FFB"/>
    <w:rsid w:val="00795880"/>
    <w:rsid w:val="00795A84"/>
    <w:rsid w:val="00795BE6"/>
    <w:rsid w:val="00795F9A"/>
    <w:rsid w:val="0079600D"/>
    <w:rsid w:val="00796BDE"/>
    <w:rsid w:val="00796C65"/>
    <w:rsid w:val="00797103"/>
    <w:rsid w:val="007979DB"/>
    <w:rsid w:val="007A015D"/>
    <w:rsid w:val="007A03BA"/>
    <w:rsid w:val="007A03FF"/>
    <w:rsid w:val="007A046F"/>
    <w:rsid w:val="007A04BF"/>
    <w:rsid w:val="007A0CA8"/>
    <w:rsid w:val="007A1058"/>
    <w:rsid w:val="007A111D"/>
    <w:rsid w:val="007A1DA3"/>
    <w:rsid w:val="007A1DDE"/>
    <w:rsid w:val="007A23C4"/>
    <w:rsid w:val="007A2521"/>
    <w:rsid w:val="007A283F"/>
    <w:rsid w:val="007A2BED"/>
    <w:rsid w:val="007A3770"/>
    <w:rsid w:val="007A3BA2"/>
    <w:rsid w:val="007A3CD6"/>
    <w:rsid w:val="007A3DD1"/>
    <w:rsid w:val="007A4883"/>
    <w:rsid w:val="007A4C09"/>
    <w:rsid w:val="007A4C22"/>
    <w:rsid w:val="007A55B2"/>
    <w:rsid w:val="007A5D6F"/>
    <w:rsid w:val="007A5FA5"/>
    <w:rsid w:val="007A626D"/>
    <w:rsid w:val="007A6AC6"/>
    <w:rsid w:val="007A6C2A"/>
    <w:rsid w:val="007A7084"/>
    <w:rsid w:val="007A735A"/>
    <w:rsid w:val="007A73AA"/>
    <w:rsid w:val="007A7602"/>
    <w:rsid w:val="007B0D41"/>
    <w:rsid w:val="007B108A"/>
    <w:rsid w:val="007B12AC"/>
    <w:rsid w:val="007B1739"/>
    <w:rsid w:val="007B1801"/>
    <w:rsid w:val="007B189E"/>
    <w:rsid w:val="007B1CC5"/>
    <w:rsid w:val="007B20EE"/>
    <w:rsid w:val="007B2BF0"/>
    <w:rsid w:val="007B2C6A"/>
    <w:rsid w:val="007B301B"/>
    <w:rsid w:val="007B3736"/>
    <w:rsid w:val="007B3AAB"/>
    <w:rsid w:val="007B3CC7"/>
    <w:rsid w:val="007B3E67"/>
    <w:rsid w:val="007B3ED8"/>
    <w:rsid w:val="007B48C8"/>
    <w:rsid w:val="007B4BA8"/>
    <w:rsid w:val="007B520B"/>
    <w:rsid w:val="007B5544"/>
    <w:rsid w:val="007B585C"/>
    <w:rsid w:val="007B5BCD"/>
    <w:rsid w:val="007B5F61"/>
    <w:rsid w:val="007B6323"/>
    <w:rsid w:val="007B6654"/>
    <w:rsid w:val="007B6DDF"/>
    <w:rsid w:val="007B6F97"/>
    <w:rsid w:val="007B6FFE"/>
    <w:rsid w:val="007B76AB"/>
    <w:rsid w:val="007B79B9"/>
    <w:rsid w:val="007B7AD3"/>
    <w:rsid w:val="007C031C"/>
    <w:rsid w:val="007C14D5"/>
    <w:rsid w:val="007C2014"/>
    <w:rsid w:val="007C28B2"/>
    <w:rsid w:val="007C28D3"/>
    <w:rsid w:val="007C2A45"/>
    <w:rsid w:val="007C2CD6"/>
    <w:rsid w:val="007C3061"/>
    <w:rsid w:val="007C34D0"/>
    <w:rsid w:val="007C38A7"/>
    <w:rsid w:val="007C3AA0"/>
    <w:rsid w:val="007C3E12"/>
    <w:rsid w:val="007C3F99"/>
    <w:rsid w:val="007C404B"/>
    <w:rsid w:val="007C413A"/>
    <w:rsid w:val="007C414F"/>
    <w:rsid w:val="007C4245"/>
    <w:rsid w:val="007C446B"/>
    <w:rsid w:val="007C4EA7"/>
    <w:rsid w:val="007C556E"/>
    <w:rsid w:val="007C5CAE"/>
    <w:rsid w:val="007C5ED5"/>
    <w:rsid w:val="007C62F3"/>
    <w:rsid w:val="007C65DC"/>
    <w:rsid w:val="007C7536"/>
    <w:rsid w:val="007C7FAD"/>
    <w:rsid w:val="007D0109"/>
    <w:rsid w:val="007D01AE"/>
    <w:rsid w:val="007D07F0"/>
    <w:rsid w:val="007D0DCF"/>
    <w:rsid w:val="007D1023"/>
    <w:rsid w:val="007D13C5"/>
    <w:rsid w:val="007D1522"/>
    <w:rsid w:val="007D17BB"/>
    <w:rsid w:val="007D185E"/>
    <w:rsid w:val="007D19A8"/>
    <w:rsid w:val="007D1A2C"/>
    <w:rsid w:val="007D1E97"/>
    <w:rsid w:val="007D1F96"/>
    <w:rsid w:val="007D2060"/>
    <w:rsid w:val="007D2284"/>
    <w:rsid w:val="007D2364"/>
    <w:rsid w:val="007D2454"/>
    <w:rsid w:val="007D272D"/>
    <w:rsid w:val="007D2B1B"/>
    <w:rsid w:val="007D2B7F"/>
    <w:rsid w:val="007D3285"/>
    <w:rsid w:val="007D3997"/>
    <w:rsid w:val="007D3C2B"/>
    <w:rsid w:val="007D3D1F"/>
    <w:rsid w:val="007D3FC2"/>
    <w:rsid w:val="007D40B6"/>
    <w:rsid w:val="007D4155"/>
    <w:rsid w:val="007D44C3"/>
    <w:rsid w:val="007D4B06"/>
    <w:rsid w:val="007D4F86"/>
    <w:rsid w:val="007D58C0"/>
    <w:rsid w:val="007D5FEC"/>
    <w:rsid w:val="007D60A5"/>
    <w:rsid w:val="007D61D9"/>
    <w:rsid w:val="007D6519"/>
    <w:rsid w:val="007D66A5"/>
    <w:rsid w:val="007D67E5"/>
    <w:rsid w:val="007D6959"/>
    <w:rsid w:val="007D6B05"/>
    <w:rsid w:val="007D709A"/>
    <w:rsid w:val="007D76F8"/>
    <w:rsid w:val="007D781E"/>
    <w:rsid w:val="007E03D1"/>
    <w:rsid w:val="007E1331"/>
    <w:rsid w:val="007E1B50"/>
    <w:rsid w:val="007E1BBC"/>
    <w:rsid w:val="007E1CA3"/>
    <w:rsid w:val="007E1F44"/>
    <w:rsid w:val="007E1FE9"/>
    <w:rsid w:val="007E2097"/>
    <w:rsid w:val="007E2609"/>
    <w:rsid w:val="007E2EB7"/>
    <w:rsid w:val="007E32E8"/>
    <w:rsid w:val="007E35F5"/>
    <w:rsid w:val="007E36E3"/>
    <w:rsid w:val="007E411D"/>
    <w:rsid w:val="007E48D0"/>
    <w:rsid w:val="007E4A65"/>
    <w:rsid w:val="007E5029"/>
    <w:rsid w:val="007E5962"/>
    <w:rsid w:val="007E63AD"/>
    <w:rsid w:val="007E6B8E"/>
    <w:rsid w:val="007E6F26"/>
    <w:rsid w:val="007E6FA2"/>
    <w:rsid w:val="007E7559"/>
    <w:rsid w:val="007E7E60"/>
    <w:rsid w:val="007F010C"/>
    <w:rsid w:val="007F0659"/>
    <w:rsid w:val="007F0F90"/>
    <w:rsid w:val="007F1107"/>
    <w:rsid w:val="007F1C60"/>
    <w:rsid w:val="007F1D57"/>
    <w:rsid w:val="007F2C6A"/>
    <w:rsid w:val="007F2E47"/>
    <w:rsid w:val="007F3162"/>
    <w:rsid w:val="007F34F0"/>
    <w:rsid w:val="007F372E"/>
    <w:rsid w:val="007F4ACF"/>
    <w:rsid w:val="007F5702"/>
    <w:rsid w:val="007F5768"/>
    <w:rsid w:val="007F5AB8"/>
    <w:rsid w:val="007F5D15"/>
    <w:rsid w:val="007F5D86"/>
    <w:rsid w:val="007F5E30"/>
    <w:rsid w:val="007F5EF7"/>
    <w:rsid w:val="007F60DC"/>
    <w:rsid w:val="007F6268"/>
    <w:rsid w:val="007F62FC"/>
    <w:rsid w:val="007F6C48"/>
    <w:rsid w:val="007F71DC"/>
    <w:rsid w:val="007F741B"/>
    <w:rsid w:val="007F7AED"/>
    <w:rsid w:val="00800048"/>
    <w:rsid w:val="008001BA"/>
    <w:rsid w:val="0080054E"/>
    <w:rsid w:val="0080231E"/>
    <w:rsid w:val="00802769"/>
    <w:rsid w:val="00802A7B"/>
    <w:rsid w:val="00803A47"/>
    <w:rsid w:val="0080415F"/>
    <w:rsid w:val="00804175"/>
    <w:rsid w:val="008043F2"/>
    <w:rsid w:val="008048BF"/>
    <w:rsid w:val="00804E07"/>
    <w:rsid w:val="00805811"/>
    <w:rsid w:val="008059F6"/>
    <w:rsid w:val="00805C3A"/>
    <w:rsid w:val="00805C4A"/>
    <w:rsid w:val="00805D1D"/>
    <w:rsid w:val="00805D93"/>
    <w:rsid w:val="00806129"/>
    <w:rsid w:val="00806667"/>
    <w:rsid w:val="00806CA1"/>
    <w:rsid w:val="00806D3E"/>
    <w:rsid w:val="0080707E"/>
    <w:rsid w:val="00807431"/>
    <w:rsid w:val="00807B5A"/>
    <w:rsid w:val="00807C2E"/>
    <w:rsid w:val="00807DCE"/>
    <w:rsid w:val="00810596"/>
    <w:rsid w:val="008107C1"/>
    <w:rsid w:val="00810F7C"/>
    <w:rsid w:val="00811524"/>
    <w:rsid w:val="008116EC"/>
    <w:rsid w:val="008117DC"/>
    <w:rsid w:val="008121E7"/>
    <w:rsid w:val="0081249E"/>
    <w:rsid w:val="0081281F"/>
    <w:rsid w:val="00812A4F"/>
    <w:rsid w:val="00812F12"/>
    <w:rsid w:val="00813066"/>
    <w:rsid w:val="008131BF"/>
    <w:rsid w:val="00814209"/>
    <w:rsid w:val="00814441"/>
    <w:rsid w:val="008145C7"/>
    <w:rsid w:val="008145ED"/>
    <w:rsid w:val="00814806"/>
    <w:rsid w:val="00814B6B"/>
    <w:rsid w:val="00815005"/>
    <w:rsid w:val="00815049"/>
    <w:rsid w:val="00815354"/>
    <w:rsid w:val="00815A67"/>
    <w:rsid w:val="00815BE1"/>
    <w:rsid w:val="00815E37"/>
    <w:rsid w:val="00816692"/>
    <w:rsid w:val="00816972"/>
    <w:rsid w:val="00816A85"/>
    <w:rsid w:val="00816CAA"/>
    <w:rsid w:val="00816E11"/>
    <w:rsid w:val="00817070"/>
    <w:rsid w:val="008173D6"/>
    <w:rsid w:val="008201FB"/>
    <w:rsid w:val="00820553"/>
    <w:rsid w:val="0082143C"/>
    <w:rsid w:val="008217A3"/>
    <w:rsid w:val="00821AC9"/>
    <w:rsid w:val="00822146"/>
    <w:rsid w:val="0082228F"/>
    <w:rsid w:val="008227BF"/>
    <w:rsid w:val="00822D4D"/>
    <w:rsid w:val="00822F74"/>
    <w:rsid w:val="008232D0"/>
    <w:rsid w:val="00823AC9"/>
    <w:rsid w:val="00823CC1"/>
    <w:rsid w:val="00824B74"/>
    <w:rsid w:val="00824F69"/>
    <w:rsid w:val="0082579E"/>
    <w:rsid w:val="0082585C"/>
    <w:rsid w:val="00825976"/>
    <w:rsid w:val="00825C7A"/>
    <w:rsid w:val="00825C7C"/>
    <w:rsid w:val="008261E4"/>
    <w:rsid w:val="0082647A"/>
    <w:rsid w:val="0082668F"/>
    <w:rsid w:val="00827324"/>
    <w:rsid w:val="008273A6"/>
    <w:rsid w:val="00827A4A"/>
    <w:rsid w:val="00827BC9"/>
    <w:rsid w:val="00827E45"/>
    <w:rsid w:val="00827F45"/>
    <w:rsid w:val="008301B2"/>
    <w:rsid w:val="00830C14"/>
    <w:rsid w:val="008311CC"/>
    <w:rsid w:val="008311D4"/>
    <w:rsid w:val="008313E4"/>
    <w:rsid w:val="00831B32"/>
    <w:rsid w:val="008324F4"/>
    <w:rsid w:val="00832CBA"/>
    <w:rsid w:val="008341F6"/>
    <w:rsid w:val="00834312"/>
    <w:rsid w:val="00834359"/>
    <w:rsid w:val="008349E8"/>
    <w:rsid w:val="00834C10"/>
    <w:rsid w:val="0083521C"/>
    <w:rsid w:val="008369CC"/>
    <w:rsid w:val="00836AF3"/>
    <w:rsid w:val="00836C77"/>
    <w:rsid w:val="00837473"/>
    <w:rsid w:val="008375B4"/>
    <w:rsid w:val="00837663"/>
    <w:rsid w:val="00837731"/>
    <w:rsid w:val="00837C64"/>
    <w:rsid w:val="00837FCA"/>
    <w:rsid w:val="00840532"/>
    <w:rsid w:val="008407D1"/>
    <w:rsid w:val="008409B4"/>
    <w:rsid w:val="008409E1"/>
    <w:rsid w:val="008410C6"/>
    <w:rsid w:val="008415F4"/>
    <w:rsid w:val="00841636"/>
    <w:rsid w:val="008420BE"/>
    <w:rsid w:val="00842534"/>
    <w:rsid w:val="00842ADA"/>
    <w:rsid w:val="00842DAC"/>
    <w:rsid w:val="00842DD0"/>
    <w:rsid w:val="00843043"/>
    <w:rsid w:val="0084323C"/>
    <w:rsid w:val="008433BF"/>
    <w:rsid w:val="00843BA4"/>
    <w:rsid w:val="00843D73"/>
    <w:rsid w:val="0084412D"/>
    <w:rsid w:val="00844579"/>
    <w:rsid w:val="00844611"/>
    <w:rsid w:val="0084473D"/>
    <w:rsid w:val="008456F6"/>
    <w:rsid w:val="00845F06"/>
    <w:rsid w:val="00845FF6"/>
    <w:rsid w:val="00846243"/>
    <w:rsid w:val="00846506"/>
    <w:rsid w:val="008465CE"/>
    <w:rsid w:val="00846609"/>
    <w:rsid w:val="00847170"/>
    <w:rsid w:val="00847836"/>
    <w:rsid w:val="00847EA7"/>
    <w:rsid w:val="008501C9"/>
    <w:rsid w:val="008507E4"/>
    <w:rsid w:val="00850982"/>
    <w:rsid w:val="00850D3B"/>
    <w:rsid w:val="00851069"/>
    <w:rsid w:val="0085144F"/>
    <w:rsid w:val="00851481"/>
    <w:rsid w:val="00851710"/>
    <w:rsid w:val="00851861"/>
    <w:rsid w:val="00851AAD"/>
    <w:rsid w:val="00851D33"/>
    <w:rsid w:val="00851F95"/>
    <w:rsid w:val="00851FF7"/>
    <w:rsid w:val="008520C6"/>
    <w:rsid w:val="008521AC"/>
    <w:rsid w:val="008524F0"/>
    <w:rsid w:val="00852666"/>
    <w:rsid w:val="00852A8C"/>
    <w:rsid w:val="0085380B"/>
    <w:rsid w:val="008539C2"/>
    <w:rsid w:val="00853B9B"/>
    <w:rsid w:val="00853D16"/>
    <w:rsid w:val="0085409E"/>
    <w:rsid w:val="00854175"/>
    <w:rsid w:val="008543F9"/>
    <w:rsid w:val="008544D2"/>
    <w:rsid w:val="00854535"/>
    <w:rsid w:val="008547C2"/>
    <w:rsid w:val="00854AD5"/>
    <w:rsid w:val="00854C42"/>
    <w:rsid w:val="00854E03"/>
    <w:rsid w:val="0085504B"/>
    <w:rsid w:val="008559AE"/>
    <w:rsid w:val="0085643B"/>
    <w:rsid w:val="008564EE"/>
    <w:rsid w:val="0085663D"/>
    <w:rsid w:val="0085675A"/>
    <w:rsid w:val="0085693A"/>
    <w:rsid w:val="00856954"/>
    <w:rsid w:val="00856D46"/>
    <w:rsid w:val="00856F0F"/>
    <w:rsid w:val="0085718A"/>
    <w:rsid w:val="0085730E"/>
    <w:rsid w:val="008573C8"/>
    <w:rsid w:val="0085758E"/>
    <w:rsid w:val="00857781"/>
    <w:rsid w:val="0086050C"/>
    <w:rsid w:val="0086083D"/>
    <w:rsid w:val="00860B0A"/>
    <w:rsid w:val="00860DF7"/>
    <w:rsid w:val="00861103"/>
    <w:rsid w:val="008611CE"/>
    <w:rsid w:val="00861A00"/>
    <w:rsid w:val="00861A6E"/>
    <w:rsid w:val="008620A9"/>
    <w:rsid w:val="008621D0"/>
    <w:rsid w:val="00862A8A"/>
    <w:rsid w:val="00862C5F"/>
    <w:rsid w:val="00863503"/>
    <w:rsid w:val="00863641"/>
    <w:rsid w:val="00863C19"/>
    <w:rsid w:val="0086418B"/>
    <w:rsid w:val="0086456A"/>
    <w:rsid w:val="0086481B"/>
    <w:rsid w:val="00864E4E"/>
    <w:rsid w:val="0086554F"/>
    <w:rsid w:val="008659BC"/>
    <w:rsid w:val="00865B66"/>
    <w:rsid w:val="00865F11"/>
    <w:rsid w:val="00866595"/>
    <w:rsid w:val="00866F52"/>
    <w:rsid w:val="0087099E"/>
    <w:rsid w:val="00870DA6"/>
    <w:rsid w:val="0087113A"/>
    <w:rsid w:val="00871184"/>
    <w:rsid w:val="008711DE"/>
    <w:rsid w:val="008714D3"/>
    <w:rsid w:val="008719F2"/>
    <w:rsid w:val="00871F4D"/>
    <w:rsid w:val="0087241D"/>
    <w:rsid w:val="00872944"/>
    <w:rsid w:val="00872BE2"/>
    <w:rsid w:val="008732D9"/>
    <w:rsid w:val="00873370"/>
    <w:rsid w:val="0087466A"/>
    <w:rsid w:val="00874729"/>
    <w:rsid w:val="00874CB4"/>
    <w:rsid w:val="00874E71"/>
    <w:rsid w:val="008753BF"/>
    <w:rsid w:val="0087613F"/>
    <w:rsid w:val="008762E1"/>
    <w:rsid w:val="0087672C"/>
    <w:rsid w:val="00876F09"/>
    <w:rsid w:val="008770C0"/>
    <w:rsid w:val="00877572"/>
    <w:rsid w:val="0087765E"/>
    <w:rsid w:val="00877833"/>
    <w:rsid w:val="00877AE7"/>
    <w:rsid w:val="008800B4"/>
    <w:rsid w:val="00880129"/>
    <w:rsid w:val="008809BC"/>
    <w:rsid w:val="0088133B"/>
    <w:rsid w:val="00881468"/>
    <w:rsid w:val="00881AAB"/>
    <w:rsid w:val="00881C08"/>
    <w:rsid w:val="00881DE5"/>
    <w:rsid w:val="0088207D"/>
    <w:rsid w:val="008822F9"/>
    <w:rsid w:val="0088230B"/>
    <w:rsid w:val="00882472"/>
    <w:rsid w:val="00882488"/>
    <w:rsid w:val="00882701"/>
    <w:rsid w:val="008832E2"/>
    <w:rsid w:val="008832ED"/>
    <w:rsid w:val="008834BE"/>
    <w:rsid w:val="008835F3"/>
    <w:rsid w:val="0088396D"/>
    <w:rsid w:val="00884721"/>
    <w:rsid w:val="00884BC6"/>
    <w:rsid w:val="008852FA"/>
    <w:rsid w:val="00885452"/>
    <w:rsid w:val="00885673"/>
    <w:rsid w:val="008858E7"/>
    <w:rsid w:val="00885975"/>
    <w:rsid w:val="008859A5"/>
    <w:rsid w:val="00885B85"/>
    <w:rsid w:val="00885C2B"/>
    <w:rsid w:val="00885DA8"/>
    <w:rsid w:val="00886076"/>
    <w:rsid w:val="008862AE"/>
    <w:rsid w:val="00886691"/>
    <w:rsid w:val="00886EEE"/>
    <w:rsid w:val="00886F5C"/>
    <w:rsid w:val="00887A9B"/>
    <w:rsid w:val="00887B46"/>
    <w:rsid w:val="00887E44"/>
    <w:rsid w:val="008902C8"/>
    <w:rsid w:val="00890BAB"/>
    <w:rsid w:val="008911DD"/>
    <w:rsid w:val="008913DC"/>
    <w:rsid w:val="00891686"/>
    <w:rsid w:val="008917DC"/>
    <w:rsid w:val="00891F83"/>
    <w:rsid w:val="00892596"/>
    <w:rsid w:val="008925E3"/>
    <w:rsid w:val="00892D9A"/>
    <w:rsid w:val="00893085"/>
    <w:rsid w:val="008930F4"/>
    <w:rsid w:val="008932FC"/>
    <w:rsid w:val="008934F6"/>
    <w:rsid w:val="00893537"/>
    <w:rsid w:val="00893917"/>
    <w:rsid w:val="00893D9D"/>
    <w:rsid w:val="008942F2"/>
    <w:rsid w:val="0089449A"/>
    <w:rsid w:val="008948C4"/>
    <w:rsid w:val="00894EEE"/>
    <w:rsid w:val="00894FA7"/>
    <w:rsid w:val="008952C7"/>
    <w:rsid w:val="00895419"/>
    <w:rsid w:val="00895713"/>
    <w:rsid w:val="0089621A"/>
    <w:rsid w:val="00896465"/>
    <w:rsid w:val="00896AF4"/>
    <w:rsid w:val="00896E11"/>
    <w:rsid w:val="00897262"/>
    <w:rsid w:val="00897795"/>
    <w:rsid w:val="008978FB"/>
    <w:rsid w:val="00897F43"/>
    <w:rsid w:val="008A085A"/>
    <w:rsid w:val="008A0A0A"/>
    <w:rsid w:val="008A0B38"/>
    <w:rsid w:val="008A0B91"/>
    <w:rsid w:val="008A129D"/>
    <w:rsid w:val="008A14D8"/>
    <w:rsid w:val="008A159E"/>
    <w:rsid w:val="008A15BA"/>
    <w:rsid w:val="008A178B"/>
    <w:rsid w:val="008A1E08"/>
    <w:rsid w:val="008A207C"/>
    <w:rsid w:val="008A242D"/>
    <w:rsid w:val="008A29FD"/>
    <w:rsid w:val="008A2BC7"/>
    <w:rsid w:val="008A2CB2"/>
    <w:rsid w:val="008A2D53"/>
    <w:rsid w:val="008A352D"/>
    <w:rsid w:val="008A3BFB"/>
    <w:rsid w:val="008A3F84"/>
    <w:rsid w:val="008A438E"/>
    <w:rsid w:val="008A4604"/>
    <w:rsid w:val="008A619F"/>
    <w:rsid w:val="008A6214"/>
    <w:rsid w:val="008A6608"/>
    <w:rsid w:val="008A663B"/>
    <w:rsid w:val="008A7D7A"/>
    <w:rsid w:val="008B0059"/>
    <w:rsid w:val="008B0324"/>
    <w:rsid w:val="008B0430"/>
    <w:rsid w:val="008B04FB"/>
    <w:rsid w:val="008B09A3"/>
    <w:rsid w:val="008B0D29"/>
    <w:rsid w:val="008B10F1"/>
    <w:rsid w:val="008B169A"/>
    <w:rsid w:val="008B1BBE"/>
    <w:rsid w:val="008B1C3A"/>
    <w:rsid w:val="008B1DF8"/>
    <w:rsid w:val="008B22E8"/>
    <w:rsid w:val="008B24BC"/>
    <w:rsid w:val="008B2535"/>
    <w:rsid w:val="008B2636"/>
    <w:rsid w:val="008B2905"/>
    <w:rsid w:val="008B2EE3"/>
    <w:rsid w:val="008B3969"/>
    <w:rsid w:val="008B3A33"/>
    <w:rsid w:val="008B3C3B"/>
    <w:rsid w:val="008B403D"/>
    <w:rsid w:val="008B46BC"/>
    <w:rsid w:val="008B5468"/>
    <w:rsid w:val="008B5885"/>
    <w:rsid w:val="008B6D30"/>
    <w:rsid w:val="008B6D6D"/>
    <w:rsid w:val="008B6DD8"/>
    <w:rsid w:val="008B7FA5"/>
    <w:rsid w:val="008C0652"/>
    <w:rsid w:val="008C07F9"/>
    <w:rsid w:val="008C0857"/>
    <w:rsid w:val="008C0EF0"/>
    <w:rsid w:val="008C1A65"/>
    <w:rsid w:val="008C1AE2"/>
    <w:rsid w:val="008C1D9F"/>
    <w:rsid w:val="008C2C97"/>
    <w:rsid w:val="008C3634"/>
    <w:rsid w:val="008C364C"/>
    <w:rsid w:val="008C49A6"/>
    <w:rsid w:val="008C4A02"/>
    <w:rsid w:val="008C4BD5"/>
    <w:rsid w:val="008C4BD6"/>
    <w:rsid w:val="008C4BEF"/>
    <w:rsid w:val="008C50D1"/>
    <w:rsid w:val="008C5863"/>
    <w:rsid w:val="008C5930"/>
    <w:rsid w:val="008C5E39"/>
    <w:rsid w:val="008C63B6"/>
    <w:rsid w:val="008C6491"/>
    <w:rsid w:val="008C6874"/>
    <w:rsid w:val="008C6AB4"/>
    <w:rsid w:val="008C6B48"/>
    <w:rsid w:val="008C7161"/>
    <w:rsid w:val="008C72CD"/>
    <w:rsid w:val="008C77A3"/>
    <w:rsid w:val="008C7D2E"/>
    <w:rsid w:val="008C7F47"/>
    <w:rsid w:val="008D004C"/>
    <w:rsid w:val="008D047C"/>
    <w:rsid w:val="008D0565"/>
    <w:rsid w:val="008D06F6"/>
    <w:rsid w:val="008D0CCA"/>
    <w:rsid w:val="008D10DE"/>
    <w:rsid w:val="008D19C7"/>
    <w:rsid w:val="008D1B47"/>
    <w:rsid w:val="008D1D9D"/>
    <w:rsid w:val="008D24D5"/>
    <w:rsid w:val="008D2582"/>
    <w:rsid w:val="008D29B8"/>
    <w:rsid w:val="008D29E7"/>
    <w:rsid w:val="008D2A21"/>
    <w:rsid w:val="008D2C15"/>
    <w:rsid w:val="008D3706"/>
    <w:rsid w:val="008D3D3C"/>
    <w:rsid w:val="008D41DA"/>
    <w:rsid w:val="008D42DF"/>
    <w:rsid w:val="008D4409"/>
    <w:rsid w:val="008D4E0F"/>
    <w:rsid w:val="008D5B84"/>
    <w:rsid w:val="008D5EAC"/>
    <w:rsid w:val="008D611E"/>
    <w:rsid w:val="008D62B0"/>
    <w:rsid w:val="008D6387"/>
    <w:rsid w:val="008D679C"/>
    <w:rsid w:val="008D7989"/>
    <w:rsid w:val="008D7FD8"/>
    <w:rsid w:val="008E027F"/>
    <w:rsid w:val="008E0440"/>
    <w:rsid w:val="008E05A7"/>
    <w:rsid w:val="008E097F"/>
    <w:rsid w:val="008E0BF4"/>
    <w:rsid w:val="008E0D4B"/>
    <w:rsid w:val="008E0F73"/>
    <w:rsid w:val="008E1511"/>
    <w:rsid w:val="008E16A6"/>
    <w:rsid w:val="008E1E2D"/>
    <w:rsid w:val="008E2151"/>
    <w:rsid w:val="008E2A44"/>
    <w:rsid w:val="008E320D"/>
    <w:rsid w:val="008E3B21"/>
    <w:rsid w:val="008E3C1A"/>
    <w:rsid w:val="008E411C"/>
    <w:rsid w:val="008E43F9"/>
    <w:rsid w:val="008E443A"/>
    <w:rsid w:val="008E4A62"/>
    <w:rsid w:val="008E5A95"/>
    <w:rsid w:val="008E5EF5"/>
    <w:rsid w:val="008E6196"/>
    <w:rsid w:val="008E629F"/>
    <w:rsid w:val="008E6372"/>
    <w:rsid w:val="008E64ED"/>
    <w:rsid w:val="008E66C5"/>
    <w:rsid w:val="008E69B4"/>
    <w:rsid w:val="008E6E0F"/>
    <w:rsid w:val="008E716F"/>
    <w:rsid w:val="008E72D2"/>
    <w:rsid w:val="008E7440"/>
    <w:rsid w:val="008E773E"/>
    <w:rsid w:val="008E795E"/>
    <w:rsid w:val="008E7E31"/>
    <w:rsid w:val="008E7F7A"/>
    <w:rsid w:val="008F0B59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37C"/>
    <w:rsid w:val="008F3F48"/>
    <w:rsid w:val="008F47D1"/>
    <w:rsid w:val="008F49A3"/>
    <w:rsid w:val="008F4ABC"/>
    <w:rsid w:val="008F56A5"/>
    <w:rsid w:val="008F5DB1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E58"/>
    <w:rsid w:val="008F6F36"/>
    <w:rsid w:val="008F7144"/>
    <w:rsid w:val="009001F5"/>
    <w:rsid w:val="009003EB"/>
    <w:rsid w:val="009005EB"/>
    <w:rsid w:val="009009EF"/>
    <w:rsid w:val="009010EC"/>
    <w:rsid w:val="00902538"/>
    <w:rsid w:val="00902541"/>
    <w:rsid w:val="009025FD"/>
    <w:rsid w:val="009027DB"/>
    <w:rsid w:val="00903001"/>
    <w:rsid w:val="00903518"/>
    <w:rsid w:val="00903EC7"/>
    <w:rsid w:val="00904115"/>
    <w:rsid w:val="009041B6"/>
    <w:rsid w:val="009045F2"/>
    <w:rsid w:val="009047C1"/>
    <w:rsid w:val="00904BF9"/>
    <w:rsid w:val="00904D07"/>
    <w:rsid w:val="00904E27"/>
    <w:rsid w:val="00905A6B"/>
    <w:rsid w:val="00905D55"/>
    <w:rsid w:val="00905F9B"/>
    <w:rsid w:val="00906245"/>
    <w:rsid w:val="00906405"/>
    <w:rsid w:val="00906650"/>
    <w:rsid w:val="009067CE"/>
    <w:rsid w:val="0090680E"/>
    <w:rsid w:val="00906A07"/>
    <w:rsid w:val="00906D67"/>
    <w:rsid w:val="00906D79"/>
    <w:rsid w:val="0090701E"/>
    <w:rsid w:val="00907884"/>
    <w:rsid w:val="0090789C"/>
    <w:rsid w:val="009079E5"/>
    <w:rsid w:val="00907E44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6CD"/>
    <w:rsid w:val="00912CD5"/>
    <w:rsid w:val="00912EEE"/>
    <w:rsid w:val="00913498"/>
    <w:rsid w:val="00914BF2"/>
    <w:rsid w:val="00914F63"/>
    <w:rsid w:val="00915350"/>
    <w:rsid w:val="00915626"/>
    <w:rsid w:val="00916274"/>
    <w:rsid w:val="009164BB"/>
    <w:rsid w:val="00916B48"/>
    <w:rsid w:val="00916C6E"/>
    <w:rsid w:val="00916E8F"/>
    <w:rsid w:val="00916F3D"/>
    <w:rsid w:val="00917300"/>
    <w:rsid w:val="00917866"/>
    <w:rsid w:val="00917C5F"/>
    <w:rsid w:val="00921065"/>
    <w:rsid w:val="0092178F"/>
    <w:rsid w:val="009217CE"/>
    <w:rsid w:val="00921858"/>
    <w:rsid w:val="00921C74"/>
    <w:rsid w:val="00921CCA"/>
    <w:rsid w:val="00921D7D"/>
    <w:rsid w:val="009225F7"/>
    <w:rsid w:val="009229CD"/>
    <w:rsid w:val="009230E7"/>
    <w:rsid w:val="00924343"/>
    <w:rsid w:val="00924365"/>
    <w:rsid w:val="009249F1"/>
    <w:rsid w:val="00924C1B"/>
    <w:rsid w:val="00924EBB"/>
    <w:rsid w:val="00924F5B"/>
    <w:rsid w:val="00924FFD"/>
    <w:rsid w:val="0092526C"/>
    <w:rsid w:val="00925623"/>
    <w:rsid w:val="009256B4"/>
    <w:rsid w:val="00925AFE"/>
    <w:rsid w:val="00925F58"/>
    <w:rsid w:val="0092608C"/>
    <w:rsid w:val="009261A6"/>
    <w:rsid w:val="00926266"/>
    <w:rsid w:val="00926615"/>
    <w:rsid w:val="00926AFC"/>
    <w:rsid w:val="00926FFB"/>
    <w:rsid w:val="0092719E"/>
    <w:rsid w:val="00927635"/>
    <w:rsid w:val="009278C3"/>
    <w:rsid w:val="00927CB9"/>
    <w:rsid w:val="00927F84"/>
    <w:rsid w:val="009301E8"/>
    <w:rsid w:val="00930459"/>
    <w:rsid w:val="00930746"/>
    <w:rsid w:val="00930EB7"/>
    <w:rsid w:val="00930FA1"/>
    <w:rsid w:val="00931016"/>
    <w:rsid w:val="00931777"/>
    <w:rsid w:val="00931ABE"/>
    <w:rsid w:val="00932050"/>
    <w:rsid w:val="0093210F"/>
    <w:rsid w:val="00932438"/>
    <w:rsid w:val="00932F6B"/>
    <w:rsid w:val="009334D2"/>
    <w:rsid w:val="009337FE"/>
    <w:rsid w:val="00933DA9"/>
    <w:rsid w:val="00934127"/>
    <w:rsid w:val="0093442A"/>
    <w:rsid w:val="009347B1"/>
    <w:rsid w:val="00934DC3"/>
    <w:rsid w:val="009350C9"/>
    <w:rsid w:val="009353C3"/>
    <w:rsid w:val="00935757"/>
    <w:rsid w:val="00935A66"/>
    <w:rsid w:val="00935D1B"/>
    <w:rsid w:val="00935FF1"/>
    <w:rsid w:val="009362B7"/>
    <w:rsid w:val="00936992"/>
    <w:rsid w:val="00936AAF"/>
    <w:rsid w:val="00936ADF"/>
    <w:rsid w:val="00936C89"/>
    <w:rsid w:val="00936E66"/>
    <w:rsid w:val="0093798B"/>
    <w:rsid w:val="00937C2B"/>
    <w:rsid w:val="00937C5D"/>
    <w:rsid w:val="00937CCD"/>
    <w:rsid w:val="00937DBF"/>
    <w:rsid w:val="00937E40"/>
    <w:rsid w:val="00937F80"/>
    <w:rsid w:val="0094036A"/>
    <w:rsid w:val="009404E1"/>
    <w:rsid w:val="009405A4"/>
    <w:rsid w:val="00940617"/>
    <w:rsid w:val="009408F1"/>
    <w:rsid w:val="009410B4"/>
    <w:rsid w:val="0094165C"/>
    <w:rsid w:val="00941E08"/>
    <w:rsid w:val="00941E9B"/>
    <w:rsid w:val="009424DD"/>
    <w:rsid w:val="0094265E"/>
    <w:rsid w:val="00942716"/>
    <w:rsid w:val="00942904"/>
    <w:rsid w:val="00943256"/>
    <w:rsid w:val="00943257"/>
    <w:rsid w:val="009436EF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6E6"/>
    <w:rsid w:val="00945DE1"/>
    <w:rsid w:val="00945E72"/>
    <w:rsid w:val="009460FB"/>
    <w:rsid w:val="00946C8D"/>
    <w:rsid w:val="00946F34"/>
    <w:rsid w:val="00947071"/>
    <w:rsid w:val="00947437"/>
    <w:rsid w:val="009479CA"/>
    <w:rsid w:val="00947C9E"/>
    <w:rsid w:val="00947E39"/>
    <w:rsid w:val="00950015"/>
    <w:rsid w:val="009501F4"/>
    <w:rsid w:val="00950215"/>
    <w:rsid w:val="009502C4"/>
    <w:rsid w:val="00950D26"/>
    <w:rsid w:val="00951236"/>
    <w:rsid w:val="00952372"/>
    <w:rsid w:val="009527FE"/>
    <w:rsid w:val="0095302A"/>
    <w:rsid w:val="009533D1"/>
    <w:rsid w:val="00953613"/>
    <w:rsid w:val="00953716"/>
    <w:rsid w:val="00953A9A"/>
    <w:rsid w:val="00953F4F"/>
    <w:rsid w:val="009543AF"/>
    <w:rsid w:val="00954970"/>
    <w:rsid w:val="00954A37"/>
    <w:rsid w:val="00954C49"/>
    <w:rsid w:val="009553B2"/>
    <w:rsid w:val="009554A1"/>
    <w:rsid w:val="00955617"/>
    <w:rsid w:val="00956384"/>
    <w:rsid w:val="00957082"/>
    <w:rsid w:val="00957775"/>
    <w:rsid w:val="00957B02"/>
    <w:rsid w:val="00957F1E"/>
    <w:rsid w:val="00957F81"/>
    <w:rsid w:val="00960645"/>
    <w:rsid w:val="009612CA"/>
    <w:rsid w:val="00961853"/>
    <w:rsid w:val="0096189C"/>
    <w:rsid w:val="0096265C"/>
    <w:rsid w:val="00962AA5"/>
    <w:rsid w:val="00962B86"/>
    <w:rsid w:val="0096318F"/>
    <w:rsid w:val="0096329C"/>
    <w:rsid w:val="00963423"/>
    <w:rsid w:val="00963523"/>
    <w:rsid w:val="00963667"/>
    <w:rsid w:val="00963808"/>
    <w:rsid w:val="00963E74"/>
    <w:rsid w:val="009652B6"/>
    <w:rsid w:val="00965493"/>
    <w:rsid w:val="009654B8"/>
    <w:rsid w:val="009659D7"/>
    <w:rsid w:val="00965EE7"/>
    <w:rsid w:val="0096604D"/>
    <w:rsid w:val="0096673C"/>
    <w:rsid w:val="00966BE1"/>
    <w:rsid w:val="00967476"/>
    <w:rsid w:val="00967700"/>
    <w:rsid w:val="00967B27"/>
    <w:rsid w:val="009704F5"/>
    <w:rsid w:val="009709AD"/>
    <w:rsid w:val="00970B02"/>
    <w:rsid w:val="00970BB9"/>
    <w:rsid w:val="00971A94"/>
    <w:rsid w:val="00971F7E"/>
    <w:rsid w:val="009723D3"/>
    <w:rsid w:val="0097260E"/>
    <w:rsid w:val="009726A6"/>
    <w:rsid w:val="00972B5A"/>
    <w:rsid w:val="00972CC9"/>
    <w:rsid w:val="0097305F"/>
    <w:rsid w:val="00973A74"/>
    <w:rsid w:val="00973C1A"/>
    <w:rsid w:val="00974514"/>
    <w:rsid w:val="00974AB7"/>
    <w:rsid w:val="00974B5C"/>
    <w:rsid w:val="0097506E"/>
    <w:rsid w:val="009756C4"/>
    <w:rsid w:val="00975769"/>
    <w:rsid w:val="00975DB3"/>
    <w:rsid w:val="00976ED2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385"/>
    <w:rsid w:val="0098319B"/>
    <w:rsid w:val="00983693"/>
    <w:rsid w:val="00983AA5"/>
    <w:rsid w:val="009840FC"/>
    <w:rsid w:val="009843C0"/>
    <w:rsid w:val="00984426"/>
    <w:rsid w:val="00984569"/>
    <w:rsid w:val="009846BF"/>
    <w:rsid w:val="00984A4D"/>
    <w:rsid w:val="00984BFA"/>
    <w:rsid w:val="00985EC8"/>
    <w:rsid w:val="00985FAB"/>
    <w:rsid w:val="00986140"/>
    <w:rsid w:val="00986632"/>
    <w:rsid w:val="009869D7"/>
    <w:rsid w:val="00986B69"/>
    <w:rsid w:val="00986F20"/>
    <w:rsid w:val="009870DC"/>
    <w:rsid w:val="00987174"/>
    <w:rsid w:val="00987DE5"/>
    <w:rsid w:val="00990DC0"/>
    <w:rsid w:val="00990DD0"/>
    <w:rsid w:val="00990F85"/>
    <w:rsid w:val="00990F9C"/>
    <w:rsid w:val="00991336"/>
    <w:rsid w:val="00991581"/>
    <w:rsid w:val="009918B9"/>
    <w:rsid w:val="00991B34"/>
    <w:rsid w:val="00991E7B"/>
    <w:rsid w:val="0099255E"/>
    <w:rsid w:val="00992BEF"/>
    <w:rsid w:val="00992C2A"/>
    <w:rsid w:val="00992E9A"/>
    <w:rsid w:val="0099306C"/>
    <w:rsid w:val="009936F4"/>
    <w:rsid w:val="009938E5"/>
    <w:rsid w:val="00993A74"/>
    <w:rsid w:val="00993CCF"/>
    <w:rsid w:val="009949BE"/>
    <w:rsid w:val="00994D83"/>
    <w:rsid w:val="00994F06"/>
    <w:rsid w:val="00995C97"/>
    <w:rsid w:val="00996307"/>
    <w:rsid w:val="00996A0B"/>
    <w:rsid w:val="00996BAC"/>
    <w:rsid w:val="0099711C"/>
    <w:rsid w:val="009971A7"/>
    <w:rsid w:val="00997A80"/>
    <w:rsid w:val="00997F3D"/>
    <w:rsid w:val="009A0E1E"/>
    <w:rsid w:val="009A0E33"/>
    <w:rsid w:val="009A1035"/>
    <w:rsid w:val="009A11A4"/>
    <w:rsid w:val="009A1244"/>
    <w:rsid w:val="009A15C0"/>
    <w:rsid w:val="009A15E1"/>
    <w:rsid w:val="009A1A9E"/>
    <w:rsid w:val="009A1C69"/>
    <w:rsid w:val="009A1D19"/>
    <w:rsid w:val="009A22AB"/>
    <w:rsid w:val="009A267F"/>
    <w:rsid w:val="009A295C"/>
    <w:rsid w:val="009A29F8"/>
    <w:rsid w:val="009A2F00"/>
    <w:rsid w:val="009A3295"/>
    <w:rsid w:val="009A3330"/>
    <w:rsid w:val="009A3353"/>
    <w:rsid w:val="009A3B8B"/>
    <w:rsid w:val="009A4328"/>
    <w:rsid w:val="009A4CD3"/>
    <w:rsid w:val="009A4F45"/>
    <w:rsid w:val="009A506F"/>
    <w:rsid w:val="009A562F"/>
    <w:rsid w:val="009A569D"/>
    <w:rsid w:val="009A57B8"/>
    <w:rsid w:val="009A5B16"/>
    <w:rsid w:val="009A6189"/>
    <w:rsid w:val="009A661F"/>
    <w:rsid w:val="009A6682"/>
    <w:rsid w:val="009A6F76"/>
    <w:rsid w:val="009A70D3"/>
    <w:rsid w:val="009A70DB"/>
    <w:rsid w:val="009A78C9"/>
    <w:rsid w:val="009A7A53"/>
    <w:rsid w:val="009A7EF8"/>
    <w:rsid w:val="009A7F8B"/>
    <w:rsid w:val="009B0351"/>
    <w:rsid w:val="009B0E72"/>
    <w:rsid w:val="009B1809"/>
    <w:rsid w:val="009B196F"/>
    <w:rsid w:val="009B1F57"/>
    <w:rsid w:val="009B1FCD"/>
    <w:rsid w:val="009B2A89"/>
    <w:rsid w:val="009B2B80"/>
    <w:rsid w:val="009B2D73"/>
    <w:rsid w:val="009B34D6"/>
    <w:rsid w:val="009B34DB"/>
    <w:rsid w:val="009B3DEB"/>
    <w:rsid w:val="009B4212"/>
    <w:rsid w:val="009B4213"/>
    <w:rsid w:val="009B42D6"/>
    <w:rsid w:val="009B491F"/>
    <w:rsid w:val="009B4B10"/>
    <w:rsid w:val="009B4B3D"/>
    <w:rsid w:val="009B4E0B"/>
    <w:rsid w:val="009B50AA"/>
    <w:rsid w:val="009B56FF"/>
    <w:rsid w:val="009B5D72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B7FA5"/>
    <w:rsid w:val="009C036C"/>
    <w:rsid w:val="009C0CFD"/>
    <w:rsid w:val="009C0E8F"/>
    <w:rsid w:val="009C14CC"/>
    <w:rsid w:val="009C170F"/>
    <w:rsid w:val="009C1C22"/>
    <w:rsid w:val="009C1FCE"/>
    <w:rsid w:val="009C2132"/>
    <w:rsid w:val="009C30EC"/>
    <w:rsid w:val="009C3212"/>
    <w:rsid w:val="009C3287"/>
    <w:rsid w:val="009C35D7"/>
    <w:rsid w:val="009C384C"/>
    <w:rsid w:val="009C3859"/>
    <w:rsid w:val="009C451A"/>
    <w:rsid w:val="009C48BA"/>
    <w:rsid w:val="009C49AB"/>
    <w:rsid w:val="009C526E"/>
    <w:rsid w:val="009C59AA"/>
    <w:rsid w:val="009C5D1D"/>
    <w:rsid w:val="009C6099"/>
    <w:rsid w:val="009C6540"/>
    <w:rsid w:val="009C665B"/>
    <w:rsid w:val="009C69EB"/>
    <w:rsid w:val="009C6A49"/>
    <w:rsid w:val="009C6DF7"/>
    <w:rsid w:val="009C7504"/>
    <w:rsid w:val="009C79ED"/>
    <w:rsid w:val="009C7A60"/>
    <w:rsid w:val="009D01B6"/>
    <w:rsid w:val="009D04F1"/>
    <w:rsid w:val="009D06C2"/>
    <w:rsid w:val="009D06E0"/>
    <w:rsid w:val="009D07F9"/>
    <w:rsid w:val="009D0847"/>
    <w:rsid w:val="009D0DBA"/>
    <w:rsid w:val="009D0FB6"/>
    <w:rsid w:val="009D16A3"/>
    <w:rsid w:val="009D170B"/>
    <w:rsid w:val="009D182E"/>
    <w:rsid w:val="009D1C63"/>
    <w:rsid w:val="009D1C9E"/>
    <w:rsid w:val="009D1D83"/>
    <w:rsid w:val="009D1EC8"/>
    <w:rsid w:val="009D2055"/>
    <w:rsid w:val="009D2335"/>
    <w:rsid w:val="009D2A49"/>
    <w:rsid w:val="009D2AC5"/>
    <w:rsid w:val="009D2B53"/>
    <w:rsid w:val="009D2C68"/>
    <w:rsid w:val="009D2E49"/>
    <w:rsid w:val="009D3602"/>
    <w:rsid w:val="009D3888"/>
    <w:rsid w:val="009D40F5"/>
    <w:rsid w:val="009D4604"/>
    <w:rsid w:val="009D4972"/>
    <w:rsid w:val="009D51BE"/>
    <w:rsid w:val="009D5E07"/>
    <w:rsid w:val="009D5E8B"/>
    <w:rsid w:val="009D6071"/>
    <w:rsid w:val="009D60E5"/>
    <w:rsid w:val="009D64B4"/>
    <w:rsid w:val="009D68C8"/>
    <w:rsid w:val="009D68D2"/>
    <w:rsid w:val="009D6B17"/>
    <w:rsid w:val="009D7190"/>
    <w:rsid w:val="009D72D0"/>
    <w:rsid w:val="009D733E"/>
    <w:rsid w:val="009D7A5C"/>
    <w:rsid w:val="009D7E85"/>
    <w:rsid w:val="009E02B4"/>
    <w:rsid w:val="009E0BB7"/>
    <w:rsid w:val="009E0CB6"/>
    <w:rsid w:val="009E0E04"/>
    <w:rsid w:val="009E1249"/>
    <w:rsid w:val="009E17EB"/>
    <w:rsid w:val="009E1F45"/>
    <w:rsid w:val="009E278D"/>
    <w:rsid w:val="009E28DE"/>
    <w:rsid w:val="009E29CE"/>
    <w:rsid w:val="009E2BCC"/>
    <w:rsid w:val="009E2CC1"/>
    <w:rsid w:val="009E3146"/>
    <w:rsid w:val="009E3225"/>
    <w:rsid w:val="009E3D85"/>
    <w:rsid w:val="009E3D8E"/>
    <w:rsid w:val="009E3E80"/>
    <w:rsid w:val="009E404B"/>
    <w:rsid w:val="009E43A6"/>
    <w:rsid w:val="009E4444"/>
    <w:rsid w:val="009E491C"/>
    <w:rsid w:val="009E4F0F"/>
    <w:rsid w:val="009E5320"/>
    <w:rsid w:val="009E5561"/>
    <w:rsid w:val="009E5E64"/>
    <w:rsid w:val="009E60BF"/>
    <w:rsid w:val="009E6117"/>
    <w:rsid w:val="009E618D"/>
    <w:rsid w:val="009E640E"/>
    <w:rsid w:val="009E6C00"/>
    <w:rsid w:val="009E6D31"/>
    <w:rsid w:val="009E70F5"/>
    <w:rsid w:val="009E719C"/>
    <w:rsid w:val="009E7762"/>
    <w:rsid w:val="009E7A12"/>
    <w:rsid w:val="009E7E2E"/>
    <w:rsid w:val="009F0516"/>
    <w:rsid w:val="009F0986"/>
    <w:rsid w:val="009F12BE"/>
    <w:rsid w:val="009F184D"/>
    <w:rsid w:val="009F1971"/>
    <w:rsid w:val="009F1DB5"/>
    <w:rsid w:val="009F22DD"/>
    <w:rsid w:val="009F2421"/>
    <w:rsid w:val="009F2503"/>
    <w:rsid w:val="009F2970"/>
    <w:rsid w:val="009F3426"/>
    <w:rsid w:val="009F3829"/>
    <w:rsid w:val="009F39A8"/>
    <w:rsid w:val="009F3A05"/>
    <w:rsid w:val="009F3A06"/>
    <w:rsid w:val="009F40CE"/>
    <w:rsid w:val="009F43D7"/>
    <w:rsid w:val="009F4446"/>
    <w:rsid w:val="009F4969"/>
    <w:rsid w:val="009F4B99"/>
    <w:rsid w:val="009F503C"/>
    <w:rsid w:val="009F51D5"/>
    <w:rsid w:val="009F51E8"/>
    <w:rsid w:val="009F56FE"/>
    <w:rsid w:val="009F6763"/>
    <w:rsid w:val="009F6835"/>
    <w:rsid w:val="009F69D3"/>
    <w:rsid w:val="009F6A28"/>
    <w:rsid w:val="009F6AC3"/>
    <w:rsid w:val="009F721D"/>
    <w:rsid w:val="009F7801"/>
    <w:rsid w:val="009F79DB"/>
    <w:rsid w:val="009F7B63"/>
    <w:rsid w:val="00A00B77"/>
    <w:rsid w:val="00A00F21"/>
    <w:rsid w:val="00A00FB2"/>
    <w:rsid w:val="00A011C1"/>
    <w:rsid w:val="00A0126B"/>
    <w:rsid w:val="00A014C0"/>
    <w:rsid w:val="00A018D9"/>
    <w:rsid w:val="00A01A84"/>
    <w:rsid w:val="00A02398"/>
    <w:rsid w:val="00A02CF7"/>
    <w:rsid w:val="00A02EF1"/>
    <w:rsid w:val="00A031E2"/>
    <w:rsid w:val="00A04954"/>
    <w:rsid w:val="00A04BAD"/>
    <w:rsid w:val="00A05425"/>
    <w:rsid w:val="00A05905"/>
    <w:rsid w:val="00A059B7"/>
    <w:rsid w:val="00A05A08"/>
    <w:rsid w:val="00A061AA"/>
    <w:rsid w:val="00A064CD"/>
    <w:rsid w:val="00A06B1D"/>
    <w:rsid w:val="00A06BE3"/>
    <w:rsid w:val="00A0707C"/>
    <w:rsid w:val="00A07099"/>
    <w:rsid w:val="00A0753A"/>
    <w:rsid w:val="00A0767C"/>
    <w:rsid w:val="00A07804"/>
    <w:rsid w:val="00A07AC3"/>
    <w:rsid w:val="00A07AE2"/>
    <w:rsid w:val="00A07CAB"/>
    <w:rsid w:val="00A10388"/>
    <w:rsid w:val="00A108A2"/>
    <w:rsid w:val="00A109DD"/>
    <w:rsid w:val="00A1139E"/>
    <w:rsid w:val="00A115E6"/>
    <w:rsid w:val="00A119E2"/>
    <w:rsid w:val="00A11A6D"/>
    <w:rsid w:val="00A11D22"/>
    <w:rsid w:val="00A120BA"/>
    <w:rsid w:val="00A121B9"/>
    <w:rsid w:val="00A123FC"/>
    <w:rsid w:val="00A12437"/>
    <w:rsid w:val="00A1249D"/>
    <w:rsid w:val="00A12B28"/>
    <w:rsid w:val="00A12B5B"/>
    <w:rsid w:val="00A134E5"/>
    <w:rsid w:val="00A13D5D"/>
    <w:rsid w:val="00A140E3"/>
    <w:rsid w:val="00A14D47"/>
    <w:rsid w:val="00A152FB"/>
    <w:rsid w:val="00A1544E"/>
    <w:rsid w:val="00A15691"/>
    <w:rsid w:val="00A15A80"/>
    <w:rsid w:val="00A15CAB"/>
    <w:rsid w:val="00A15CF9"/>
    <w:rsid w:val="00A15D78"/>
    <w:rsid w:val="00A16777"/>
    <w:rsid w:val="00A16AE4"/>
    <w:rsid w:val="00A17ED2"/>
    <w:rsid w:val="00A200F9"/>
    <w:rsid w:val="00A203B3"/>
    <w:rsid w:val="00A20844"/>
    <w:rsid w:val="00A20A0A"/>
    <w:rsid w:val="00A21078"/>
    <w:rsid w:val="00A2158D"/>
    <w:rsid w:val="00A21B2C"/>
    <w:rsid w:val="00A21CF7"/>
    <w:rsid w:val="00A21D4C"/>
    <w:rsid w:val="00A21D4E"/>
    <w:rsid w:val="00A21EFF"/>
    <w:rsid w:val="00A220A5"/>
    <w:rsid w:val="00A22132"/>
    <w:rsid w:val="00A22430"/>
    <w:rsid w:val="00A2268E"/>
    <w:rsid w:val="00A22EE9"/>
    <w:rsid w:val="00A23218"/>
    <w:rsid w:val="00A234F3"/>
    <w:rsid w:val="00A23EFD"/>
    <w:rsid w:val="00A24897"/>
    <w:rsid w:val="00A24C4E"/>
    <w:rsid w:val="00A24E99"/>
    <w:rsid w:val="00A256BB"/>
    <w:rsid w:val="00A2584E"/>
    <w:rsid w:val="00A25911"/>
    <w:rsid w:val="00A27240"/>
    <w:rsid w:val="00A279B1"/>
    <w:rsid w:val="00A27A9E"/>
    <w:rsid w:val="00A27AC2"/>
    <w:rsid w:val="00A30122"/>
    <w:rsid w:val="00A30160"/>
    <w:rsid w:val="00A301AA"/>
    <w:rsid w:val="00A30308"/>
    <w:rsid w:val="00A3084A"/>
    <w:rsid w:val="00A308B0"/>
    <w:rsid w:val="00A3108F"/>
    <w:rsid w:val="00A31842"/>
    <w:rsid w:val="00A319F3"/>
    <w:rsid w:val="00A31A86"/>
    <w:rsid w:val="00A31D15"/>
    <w:rsid w:val="00A31D8A"/>
    <w:rsid w:val="00A3209A"/>
    <w:rsid w:val="00A326B0"/>
    <w:rsid w:val="00A32AFD"/>
    <w:rsid w:val="00A32C3C"/>
    <w:rsid w:val="00A32D3B"/>
    <w:rsid w:val="00A32FEE"/>
    <w:rsid w:val="00A3375C"/>
    <w:rsid w:val="00A337DA"/>
    <w:rsid w:val="00A33E19"/>
    <w:rsid w:val="00A34498"/>
    <w:rsid w:val="00A34CE9"/>
    <w:rsid w:val="00A34D66"/>
    <w:rsid w:val="00A355B8"/>
    <w:rsid w:val="00A35E16"/>
    <w:rsid w:val="00A36055"/>
    <w:rsid w:val="00A3608C"/>
    <w:rsid w:val="00A36381"/>
    <w:rsid w:val="00A36386"/>
    <w:rsid w:val="00A36D3E"/>
    <w:rsid w:val="00A36DD0"/>
    <w:rsid w:val="00A371A4"/>
    <w:rsid w:val="00A3724B"/>
    <w:rsid w:val="00A3742D"/>
    <w:rsid w:val="00A37552"/>
    <w:rsid w:val="00A3764D"/>
    <w:rsid w:val="00A3773E"/>
    <w:rsid w:val="00A37941"/>
    <w:rsid w:val="00A37B63"/>
    <w:rsid w:val="00A37C7F"/>
    <w:rsid w:val="00A4007F"/>
    <w:rsid w:val="00A4031A"/>
    <w:rsid w:val="00A407A5"/>
    <w:rsid w:val="00A408D6"/>
    <w:rsid w:val="00A41074"/>
    <w:rsid w:val="00A41E61"/>
    <w:rsid w:val="00A4230F"/>
    <w:rsid w:val="00A4250C"/>
    <w:rsid w:val="00A4332D"/>
    <w:rsid w:val="00A43448"/>
    <w:rsid w:val="00A43ADA"/>
    <w:rsid w:val="00A43F7E"/>
    <w:rsid w:val="00A44536"/>
    <w:rsid w:val="00A44AA2"/>
    <w:rsid w:val="00A44EEE"/>
    <w:rsid w:val="00A45425"/>
    <w:rsid w:val="00A45582"/>
    <w:rsid w:val="00A4585F"/>
    <w:rsid w:val="00A45AC5"/>
    <w:rsid w:val="00A461F7"/>
    <w:rsid w:val="00A46235"/>
    <w:rsid w:val="00A463C1"/>
    <w:rsid w:val="00A4649A"/>
    <w:rsid w:val="00A46657"/>
    <w:rsid w:val="00A46A81"/>
    <w:rsid w:val="00A46E07"/>
    <w:rsid w:val="00A471F1"/>
    <w:rsid w:val="00A50766"/>
    <w:rsid w:val="00A517EB"/>
    <w:rsid w:val="00A517F2"/>
    <w:rsid w:val="00A51B78"/>
    <w:rsid w:val="00A520E3"/>
    <w:rsid w:val="00A52184"/>
    <w:rsid w:val="00A528C8"/>
    <w:rsid w:val="00A52AB3"/>
    <w:rsid w:val="00A52B64"/>
    <w:rsid w:val="00A53306"/>
    <w:rsid w:val="00A5378C"/>
    <w:rsid w:val="00A539CE"/>
    <w:rsid w:val="00A5411E"/>
    <w:rsid w:val="00A545FC"/>
    <w:rsid w:val="00A546F3"/>
    <w:rsid w:val="00A54914"/>
    <w:rsid w:val="00A5492B"/>
    <w:rsid w:val="00A550F2"/>
    <w:rsid w:val="00A5536E"/>
    <w:rsid w:val="00A557C1"/>
    <w:rsid w:val="00A56306"/>
    <w:rsid w:val="00A569EB"/>
    <w:rsid w:val="00A57118"/>
    <w:rsid w:val="00A57189"/>
    <w:rsid w:val="00A575B9"/>
    <w:rsid w:val="00A576AE"/>
    <w:rsid w:val="00A60227"/>
    <w:rsid w:val="00A6058B"/>
    <w:rsid w:val="00A6095F"/>
    <w:rsid w:val="00A60C56"/>
    <w:rsid w:val="00A613CC"/>
    <w:rsid w:val="00A61497"/>
    <w:rsid w:val="00A6152D"/>
    <w:rsid w:val="00A616C6"/>
    <w:rsid w:val="00A61DEF"/>
    <w:rsid w:val="00A61EBC"/>
    <w:rsid w:val="00A62017"/>
    <w:rsid w:val="00A63007"/>
    <w:rsid w:val="00A638B9"/>
    <w:rsid w:val="00A63E4E"/>
    <w:rsid w:val="00A6404A"/>
    <w:rsid w:val="00A64670"/>
    <w:rsid w:val="00A64D20"/>
    <w:rsid w:val="00A64F6A"/>
    <w:rsid w:val="00A6567A"/>
    <w:rsid w:val="00A65A25"/>
    <w:rsid w:val="00A65ADB"/>
    <w:rsid w:val="00A65B15"/>
    <w:rsid w:val="00A65D2C"/>
    <w:rsid w:val="00A65E27"/>
    <w:rsid w:val="00A66268"/>
    <w:rsid w:val="00A666B5"/>
    <w:rsid w:val="00A6734F"/>
    <w:rsid w:val="00A67833"/>
    <w:rsid w:val="00A679D0"/>
    <w:rsid w:val="00A67A0F"/>
    <w:rsid w:val="00A67E3F"/>
    <w:rsid w:val="00A67F40"/>
    <w:rsid w:val="00A700FB"/>
    <w:rsid w:val="00A7013A"/>
    <w:rsid w:val="00A70295"/>
    <w:rsid w:val="00A705CB"/>
    <w:rsid w:val="00A70A73"/>
    <w:rsid w:val="00A71A75"/>
    <w:rsid w:val="00A71AC3"/>
    <w:rsid w:val="00A71B5D"/>
    <w:rsid w:val="00A71E89"/>
    <w:rsid w:val="00A72441"/>
    <w:rsid w:val="00A726EC"/>
    <w:rsid w:val="00A726F1"/>
    <w:rsid w:val="00A7296C"/>
    <w:rsid w:val="00A7299A"/>
    <w:rsid w:val="00A72BD2"/>
    <w:rsid w:val="00A72CA4"/>
    <w:rsid w:val="00A72D19"/>
    <w:rsid w:val="00A72F50"/>
    <w:rsid w:val="00A72FBA"/>
    <w:rsid w:val="00A73DA4"/>
    <w:rsid w:val="00A7445B"/>
    <w:rsid w:val="00A74461"/>
    <w:rsid w:val="00A74972"/>
    <w:rsid w:val="00A756CC"/>
    <w:rsid w:val="00A7579D"/>
    <w:rsid w:val="00A75847"/>
    <w:rsid w:val="00A75B6B"/>
    <w:rsid w:val="00A75CB4"/>
    <w:rsid w:val="00A764D0"/>
    <w:rsid w:val="00A76663"/>
    <w:rsid w:val="00A77B4C"/>
    <w:rsid w:val="00A77B4E"/>
    <w:rsid w:val="00A77B4F"/>
    <w:rsid w:val="00A77C15"/>
    <w:rsid w:val="00A77E88"/>
    <w:rsid w:val="00A8071B"/>
    <w:rsid w:val="00A80A1E"/>
    <w:rsid w:val="00A80D71"/>
    <w:rsid w:val="00A80FF3"/>
    <w:rsid w:val="00A8123B"/>
    <w:rsid w:val="00A8129C"/>
    <w:rsid w:val="00A813DD"/>
    <w:rsid w:val="00A81559"/>
    <w:rsid w:val="00A81883"/>
    <w:rsid w:val="00A81995"/>
    <w:rsid w:val="00A819DD"/>
    <w:rsid w:val="00A81C89"/>
    <w:rsid w:val="00A82A8E"/>
    <w:rsid w:val="00A8300B"/>
    <w:rsid w:val="00A836C8"/>
    <w:rsid w:val="00A8374B"/>
    <w:rsid w:val="00A83A6D"/>
    <w:rsid w:val="00A8429A"/>
    <w:rsid w:val="00A8472B"/>
    <w:rsid w:val="00A8494E"/>
    <w:rsid w:val="00A85AEA"/>
    <w:rsid w:val="00A85D30"/>
    <w:rsid w:val="00A86270"/>
    <w:rsid w:val="00A86B46"/>
    <w:rsid w:val="00A86B50"/>
    <w:rsid w:val="00A86C1B"/>
    <w:rsid w:val="00A86D37"/>
    <w:rsid w:val="00A86E27"/>
    <w:rsid w:val="00A8747F"/>
    <w:rsid w:val="00A87E3C"/>
    <w:rsid w:val="00A9042C"/>
    <w:rsid w:val="00A90552"/>
    <w:rsid w:val="00A90B6E"/>
    <w:rsid w:val="00A90FA3"/>
    <w:rsid w:val="00A913A4"/>
    <w:rsid w:val="00A916DC"/>
    <w:rsid w:val="00A917B8"/>
    <w:rsid w:val="00A9199A"/>
    <w:rsid w:val="00A91B66"/>
    <w:rsid w:val="00A91B95"/>
    <w:rsid w:val="00A92228"/>
    <w:rsid w:val="00A92769"/>
    <w:rsid w:val="00A92EA7"/>
    <w:rsid w:val="00A93194"/>
    <w:rsid w:val="00A931ED"/>
    <w:rsid w:val="00A9348F"/>
    <w:rsid w:val="00A93504"/>
    <w:rsid w:val="00A935F0"/>
    <w:rsid w:val="00A93858"/>
    <w:rsid w:val="00A93B63"/>
    <w:rsid w:val="00A93E97"/>
    <w:rsid w:val="00A94329"/>
    <w:rsid w:val="00A948B4"/>
    <w:rsid w:val="00A94B5B"/>
    <w:rsid w:val="00A950DC"/>
    <w:rsid w:val="00A95376"/>
    <w:rsid w:val="00A954BA"/>
    <w:rsid w:val="00A95DE7"/>
    <w:rsid w:val="00A95EDA"/>
    <w:rsid w:val="00A960EF"/>
    <w:rsid w:val="00A966EB"/>
    <w:rsid w:val="00A96859"/>
    <w:rsid w:val="00A97083"/>
    <w:rsid w:val="00A97485"/>
    <w:rsid w:val="00A978AC"/>
    <w:rsid w:val="00A979FE"/>
    <w:rsid w:val="00A97CAC"/>
    <w:rsid w:val="00A97D87"/>
    <w:rsid w:val="00A97FD3"/>
    <w:rsid w:val="00AA00F2"/>
    <w:rsid w:val="00AA0DF7"/>
    <w:rsid w:val="00AA14A3"/>
    <w:rsid w:val="00AA1A60"/>
    <w:rsid w:val="00AA1C99"/>
    <w:rsid w:val="00AA1D8A"/>
    <w:rsid w:val="00AA284E"/>
    <w:rsid w:val="00AA2ABA"/>
    <w:rsid w:val="00AA3477"/>
    <w:rsid w:val="00AA3C9F"/>
    <w:rsid w:val="00AA3F9D"/>
    <w:rsid w:val="00AA43EE"/>
    <w:rsid w:val="00AA4813"/>
    <w:rsid w:val="00AA4FE4"/>
    <w:rsid w:val="00AA5263"/>
    <w:rsid w:val="00AA61A9"/>
    <w:rsid w:val="00AA6B6C"/>
    <w:rsid w:val="00AA6B7A"/>
    <w:rsid w:val="00AA6EDF"/>
    <w:rsid w:val="00AA706A"/>
    <w:rsid w:val="00AA7325"/>
    <w:rsid w:val="00AA7590"/>
    <w:rsid w:val="00AA76D5"/>
    <w:rsid w:val="00AA7F0B"/>
    <w:rsid w:val="00AB0319"/>
    <w:rsid w:val="00AB070D"/>
    <w:rsid w:val="00AB08D7"/>
    <w:rsid w:val="00AB0925"/>
    <w:rsid w:val="00AB0F32"/>
    <w:rsid w:val="00AB0F6C"/>
    <w:rsid w:val="00AB0F92"/>
    <w:rsid w:val="00AB1713"/>
    <w:rsid w:val="00AB336D"/>
    <w:rsid w:val="00AB36D4"/>
    <w:rsid w:val="00AB3C9D"/>
    <w:rsid w:val="00AB3EAA"/>
    <w:rsid w:val="00AB3FD1"/>
    <w:rsid w:val="00AB4004"/>
    <w:rsid w:val="00AB4279"/>
    <w:rsid w:val="00AB4F0F"/>
    <w:rsid w:val="00AB5300"/>
    <w:rsid w:val="00AB543B"/>
    <w:rsid w:val="00AB5A85"/>
    <w:rsid w:val="00AB5C4A"/>
    <w:rsid w:val="00AB6552"/>
    <w:rsid w:val="00AB6824"/>
    <w:rsid w:val="00AB6D87"/>
    <w:rsid w:val="00AB7546"/>
    <w:rsid w:val="00AB76C0"/>
    <w:rsid w:val="00AB7AC3"/>
    <w:rsid w:val="00AB7EDA"/>
    <w:rsid w:val="00AC0296"/>
    <w:rsid w:val="00AC04A3"/>
    <w:rsid w:val="00AC0952"/>
    <w:rsid w:val="00AC09E6"/>
    <w:rsid w:val="00AC1077"/>
    <w:rsid w:val="00AC16D0"/>
    <w:rsid w:val="00AC1D4D"/>
    <w:rsid w:val="00AC1E4D"/>
    <w:rsid w:val="00AC1F39"/>
    <w:rsid w:val="00AC2050"/>
    <w:rsid w:val="00AC2CBF"/>
    <w:rsid w:val="00AC31F8"/>
    <w:rsid w:val="00AC375F"/>
    <w:rsid w:val="00AC389B"/>
    <w:rsid w:val="00AC3C4A"/>
    <w:rsid w:val="00AC3F12"/>
    <w:rsid w:val="00AC3FAC"/>
    <w:rsid w:val="00AC408A"/>
    <w:rsid w:val="00AC4402"/>
    <w:rsid w:val="00AC5038"/>
    <w:rsid w:val="00AC54F3"/>
    <w:rsid w:val="00AC5673"/>
    <w:rsid w:val="00AC5AEE"/>
    <w:rsid w:val="00AC5F44"/>
    <w:rsid w:val="00AC6218"/>
    <w:rsid w:val="00AC6331"/>
    <w:rsid w:val="00AC64B4"/>
    <w:rsid w:val="00AC6641"/>
    <w:rsid w:val="00AC6D94"/>
    <w:rsid w:val="00AC7C2E"/>
    <w:rsid w:val="00AD01D3"/>
    <w:rsid w:val="00AD03A6"/>
    <w:rsid w:val="00AD0844"/>
    <w:rsid w:val="00AD0C61"/>
    <w:rsid w:val="00AD0D93"/>
    <w:rsid w:val="00AD1002"/>
    <w:rsid w:val="00AD1546"/>
    <w:rsid w:val="00AD177E"/>
    <w:rsid w:val="00AD1A1A"/>
    <w:rsid w:val="00AD1B19"/>
    <w:rsid w:val="00AD1C5B"/>
    <w:rsid w:val="00AD1D39"/>
    <w:rsid w:val="00AD1EA7"/>
    <w:rsid w:val="00AD21F3"/>
    <w:rsid w:val="00AD27DC"/>
    <w:rsid w:val="00AD288E"/>
    <w:rsid w:val="00AD2A42"/>
    <w:rsid w:val="00AD2CF6"/>
    <w:rsid w:val="00AD3001"/>
    <w:rsid w:val="00AD31F9"/>
    <w:rsid w:val="00AD34F9"/>
    <w:rsid w:val="00AD38CB"/>
    <w:rsid w:val="00AD47A7"/>
    <w:rsid w:val="00AD4B69"/>
    <w:rsid w:val="00AD4D8E"/>
    <w:rsid w:val="00AD52C3"/>
    <w:rsid w:val="00AD5401"/>
    <w:rsid w:val="00AD573E"/>
    <w:rsid w:val="00AD5972"/>
    <w:rsid w:val="00AD59F9"/>
    <w:rsid w:val="00AD5F7D"/>
    <w:rsid w:val="00AD6136"/>
    <w:rsid w:val="00AD6380"/>
    <w:rsid w:val="00AD6797"/>
    <w:rsid w:val="00AD6C0C"/>
    <w:rsid w:val="00AD6C4F"/>
    <w:rsid w:val="00AD6EA4"/>
    <w:rsid w:val="00AD6F74"/>
    <w:rsid w:val="00AD713D"/>
    <w:rsid w:val="00AD729C"/>
    <w:rsid w:val="00AD7691"/>
    <w:rsid w:val="00AD7766"/>
    <w:rsid w:val="00AD77F0"/>
    <w:rsid w:val="00AE0428"/>
    <w:rsid w:val="00AE0553"/>
    <w:rsid w:val="00AE099B"/>
    <w:rsid w:val="00AE180A"/>
    <w:rsid w:val="00AE22AE"/>
    <w:rsid w:val="00AE23E2"/>
    <w:rsid w:val="00AE260B"/>
    <w:rsid w:val="00AE2842"/>
    <w:rsid w:val="00AE2B3E"/>
    <w:rsid w:val="00AE3A62"/>
    <w:rsid w:val="00AE3FD0"/>
    <w:rsid w:val="00AE4658"/>
    <w:rsid w:val="00AE467F"/>
    <w:rsid w:val="00AE4BFC"/>
    <w:rsid w:val="00AE4D7E"/>
    <w:rsid w:val="00AE4F6D"/>
    <w:rsid w:val="00AE4FFB"/>
    <w:rsid w:val="00AE54F9"/>
    <w:rsid w:val="00AE58AA"/>
    <w:rsid w:val="00AE5C21"/>
    <w:rsid w:val="00AE5D55"/>
    <w:rsid w:val="00AE64E0"/>
    <w:rsid w:val="00AE653E"/>
    <w:rsid w:val="00AE6A8E"/>
    <w:rsid w:val="00AE6ECD"/>
    <w:rsid w:val="00AE6FFF"/>
    <w:rsid w:val="00AE701B"/>
    <w:rsid w:val="00AE729F"/>
    <w:rsid w:val="00AE72EA"/>
    <w:rsid w:val="00AE7842"/>
    <w:rsid w:val="00AE7900"/>
    <w:rsid w:val="00AE7A80"/>
    <w:rsid w:val="00AE7DA4"/>
    <w:rsid w:val="00AF0140"/>
    <w:rsid w:val="00AF0260"/>
    <w:rsid w:val="00AF0647"/>
    <w:rsid w:val="00AF06AE"/>
    <w:rsid w:val="00AF0800"/>
    <w:rsid w:val="00AF0DE4"/>
    <w:rsid w:val="00AF0FAA"/>
    <w:rsid w:val="00AF1852"/>
    <w:rsid w:val="00AF18FF"/>
    <w:rsid w:val="00AF1CAC"/>
    <w:rsid w:val="00AF1F64"/>
    <w:rsid w:val="00AF21F7"/>
    <w:rsid w:val="00AF2313"/>
    <w:rsid w:val="00AF2426"/>
    <w:rsid w:val="00AF256D"/>
    <w:rsid w:val="00AF2621"/>
    <w:rsid w:val="00AF2A28"/>
    <w:rsid w:val="00AF2E64"/>
    <w:rsid w:val="00AF311E"/>
    <w:rsid w:val="00AF316E"/>
    <w:rsid w:val="00AF35AA"/>
    <w:rsid w:val="00AF35D9"/>
    <w:rsid w:val="00AF367B"/>
    <w:rsid w:val="00AF371D"/>
    <w:rsid w:val="00AF42A4"/>
    <w:rsid w:val="00AF4489"/>
    <w:rsid w:val="00AF44E6"/>
    <w:rsid w:val="00AF4E28"/>
    <w:rsid w:val="00AF505C"/>
    <w:rsid w:val="00AF5089"/>
    <w:rsid w:val="00AF5268"/>
    <w:rsid w:val="00AF590A"/>
    <w:rsid w:val="00AF5FFF"/>
    <w:rsid w:val="00AF6384"/>
    <w:rsid w:val="00AF682C"/>
    <w:rsid w:val="00AF7056"/>
    <w:rsid w:val="00AF725F"/>
    <w:rsid w:val="00AF766F"/>
    <w:rsid w:val="00AF77C9"/>
    <w:rsid w:val="00AF79E0"/>
    <w:rsid w:val="00AF7D14"/>
    <w:rsid w:val="00B001DF"/>
    <w:rsid w:val="00B004BE"/>
    <w:rsid w:val="00B00667"/>
    <w:rsid w:val="00B00A3E"/>
    <w:rsid w:val="00B00C33"/>
    <w:rsid w:val="00B00E8F"/>
    <w:rsid w:val="00B00FC4"/>
    <w:rsid w:val="00B0101B"/>
    <w:rsid w:val="00B013FB"/>
    <w:rsid w:val="00B016FF"/>
    <w:rsid w:val="00B0208F"/>
    <w:rsid w:val="00B02323"/>
    <w:rsid w:val="00B02437"/>
    <w:rsid w:val="00B02705"/>
    <w:rsid w:val="00B02C22"/>
    <w:rsid w:val="00B032B1"/>
    <w:rsid w:val="00B03BF5"/>
    <w:rsid w:val="00B03FC9"/>
    <w:rsid w:val="00B04523"/>
    <w:rsid w:val="00B048DB"/>
    <w:rsid w:val="00B04DC2"/>
    <w:rsid w:val="00B0511F"/>
    <w:rsid w:val="00B05316"/>
    <w:rsid w:val="00B05467"/>
    <w:rsid w:val="00B057FA"/>
    <w:rsid w:val="00B05803"/>
    <w:rsid w:val="00B06733"/>
    <w:rsid w:val="00B06855"/>
    <w:rsid w:val="00B071DB"/>
    <w:rsid w:val="00B07FCE"/>
    <w:rsid w:val="00B102D1"/>
    <w:rsid w:val="00B102FA"/>
    <w:rsid w:val="00B10327"/>
    <w:rsid w:val="00B1071D"/>
    <w:rsid w:val="00B108ED"/>
    <w:rsid w:val="00B10F4D"/>
    <w:rsid w:val="00B112AC"/>
    <w:rsid w:val="00B114E7"/>
    <w:rsid w:val="00B1168F"/>
    <w:rsid w:val="00B1199B"/>
    <w:rsid w:val="00B11AB0"/>
    <w:rsid w:val="00B122B2"/>
    <w:rsid w:val="00B12319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403"/>
    <w:rsid w:val="00B144BD"/>
    <w:rsid w:val="00B1486A"/>
    <w:rsid w:val="00B14FD9"/>
    <w:rsid w:val="00B15053"/>
    <w:rsid w:val="00B1576D"/>
    <w:rsid w:val="00B1591A"/>
    <w:rsid w:val="00B15F66"/>
    <w:rsid w:val="00B166E7"/>
    <w:rsid w:val="00B16700"/>
    <w:rsid w:val="00B16898"/>
    <w:rsid w:val="00B16D1C"/>
    <w:rsid w:val="00B16E03"/>
    <w:rsid w:val="00B17120"/>
    <w:rsid w:val="00B171EF"/>
    <w:rsid w:val="00B17677"/>
    <w:rsid w:val="00B179F9"/>
    <w:rsid w:val="00B17D53"/>
    <w:rsid w:val="00B20424"/>
    <w:rsid w:val="00B20D54"/>
    <w:rsid w:val="00B20E6F"/>
    <w:rsid w:val="00B213E6"/>
    <w:rsid w:val="00B214CA"/>
    <w:rsid w:val="00B21D3F"/>
    <w:rsid w:val="00B2249B"/>
    <w:rsid w:val="00B22555"/>
    <w:rsid w:val="00B2320D"/>
    <w:rsid w:val="00B234ED"/>
    <w:rsid w:val="00B23B48"/>
    <w:rsid w:val="00B246A7"/>
    <w:rsid w:val="00B24975"/>
    <w:rsid w:val="00B24D16"/>
    <w:rsid w:val="00B25118"/>
    <w:rsid w:val="00B2562E"/>
    <w:rsid w:val="00B259A4"/>
    <w:rsid w:val="00B25C03"/>
    <w:rsid w:val="00B264F7"/>
    <w:rsid w:val="00B26B3F"/>
    <w:rsid w:val="00B27934"/>
    <w:rsid w:val="00B27E47"/>
    <w:rsid w:val="00B27F53"/>
    <w:rsid w:val="00B27FA1"/>
    <w:rsid w:val="00B3089B"/>
    <w:rsid w:val="00B30DE6"/>
    <w:rsid w:val="00B30EED"/>
    <w:rsid w:val="00B31343"/>
    <w:rsid w:val="00B31358"/>
    <w:rsid w:val="00B3149C"/>
    <w:rsid w:val="00B31697"/>
    <w:rsid w:val="00B317CD"/>
    <w:rsid w:val="00B317D8"/>
    <w:rsid w:val="00B32746"/>
    <w:rsid w:val="00B3294B"/>
    <w:rsid w:val="00B32B83"/>
    <w:rsid w:val="00B32C1A"/>
    <w:rsid w:val="00B33A30"/>
    <w:rsid w:val="00B33BB0"/>
    <w:rsid w:val="00B341CB"/>
    <w:rsid w:val="00B34B59"/>
    <w:rsid w:val="00B35052"/>
    <w:rsid w:val="00B352D6"/>
    <w:rsid w:val="00B35ACC"/>
    <w:rsid w:val="00B36135"/>
    <w:rsid w:val="00B36387"/>
    <w:rsid w:val="00B36414"/>
    <w:rsid w:val="00B36550"/>
    <w:rsid w:val="00B36A5C"/>
    <w:rsid w:val="00B36AD2"/>
    <w:rsid w:val="00B36C29"/>
    <w:rsid w:val="00B36FCA"/>
    <w:rsid w:val="00B4004D"/>
    <w:rsid w:val="00B400D5"/>
    <w:rsid w:val="00B41646"/>
    <w:rsid w:val="00B41660"/>
    <w:rsid w:val="00B41C2A"/>
    <w:rsid w:val="00B42252"/>
    <w:rsid w:val="00B422F9"/>
    <w:rsid w:val="00B42383"/>
    <w:rsid w:val="00B424FC"/>
    <w:rsid w:val="00B428C2"/>
    <w:rsid w:val="00B428F8"/>
    <w:rsid w:val="00B429C6"/>
    <w:rsid w:val="00B42BB9"/>
    <w:rsid w:val="00B42C99"/>
    <w:rsid w:val="00B431B6"/>
    <w:rsid w:val="00B4399A"/>
    <w:rsid w:val="00B43E90"/>
    <w:rsid w:val="00B44016"/>
    <w:rsid w:val="00B4468C"/>
    <w:rsid w:val="00B44793"/>
    <w:rsid w:val="00B448B1"/>
    <w:rsid w:val="00B44F7B"/>
    <w:rsid w:val="00B44FBF"/>
    <w:rsid w:val="00B450E4"/>
    <w:rsid w:val="00B45295"/>
    <w:rsid w:val="00B45358"/>
    <w:rsid w:val="00B45830"/>
    <w:rsid w:val="00B458AB"/>
    <w:rsid w:val="00B45D7B"/>
    <w:rsid w:val="00B45D84"/>
    <w:rsid w:val="00B4737A"/>
    <w:rsid w:val="00B474D3"/>
    <w:rsid w:val="00B478CB"/>
    <w:rsid w:val="00B47A77"/>
    <w:rsid w:val="00B47A87"/>
    <w:rsid w:val="00B50225"/>
    <w:rsid w:val="00B505C1"/>
    <w:rsid w:val="00B506B2"/>
    <w:rsid w:val="00B50D2D"/>
    <w:rsid w:val="00B50F50"/>
    <w:rsid w:val="00B515CB"/>
    <w:rsid w:val="00B5223B"/>
    <w:rsid w:val="00B52324"/>
    <w:rsid w:val="00B52605"/>
    <w:rsid w:val="00B528DF"/>
    <w:rsid w:val="00B52E7D"/>
    <w:rsid w:val="00B530B4"/>
    <w:rsid w:val="00B53240"/>
    <w:rsid w:val="00B53311"/>
    <w:rsid w:val="00B536CF"/>
    <w:rsid w:val="00B5382C"/>
    <w:rsid w:val="00B538AC"/>
    <w:rsid w:val="00B53DE5"/>
    <w:rsid w:val="00B54189"/>
    <w:rsid w:val="00B5470F"/>
    <w:rsid w:val="00B54B3C"/>
    <w:rsid w:val="00B552A6"/>
    <w:rsid w:val="00B552AB"/>
    <w:rsid w:val="00B5556B"/>
    <w:rsid w:val="00B5565C"/>
    <w:rsid w:val="00B55936"/>
    <w:rsid w:val="00B55B6E"/>
    <w:rsid w:val="00B566CF"/>
    <w:rsid w:val="00B56C2A"/>
    <w:rsid w:val="00B56C55"/>
    <w:rsid w:val="00B56D68"/>
    <w:rsid w:val="00B574CE"/>
    <w:rsid w:val="00B579FC"/>
    <w:rsid w:val="00B6022A"/>
    <w:rsid w:val="00B6126D"/>
    <w:rsid w:val="00B6187C"/>
    <w:rsid w:val="00B61CAD"/>
    <w:rsid w:val="00B62027"/>
    <w:rsid w:val="00B620BA"/>
    <w:rsid w:val="00B63054"/>
    <w:rsid w:val="00B6332F"/>
    <w:rsid w:val="00B634AD"/>
    <w:rsid w:val="00B635D5"/>
    <w:rsid w:val="00B63C74"/>
    <w:rsid w:val="00B644AA"/>
    <w:rsid w:val="00B645A7"/>
    <w:rsid w:val="00B64ABC"/>
    <w:rsid w:val="00B64C6B"/>
    <w:rsid w:val="00B650B8"/>
    <w:rsid w:val="00B65B2E"/>
    <w:rsid w:val="00B65C55"/>
    <w:rsid w:val="00B662A4"/>
    <w:rsid w:val="00B66DDB"/>
    <w:rsid w:val="00B67668"/>
    <w:rsid w:val="00B677DA"/>
    <w:rsid w:val="00B67BC4"/>
    <w:rsid w:val="00B67D8D"/>
    <w:rsid w:val="00B7017C"/>
    <w:rsid w:val="00B70329"/>
    <w:rsid w:val="00B70621"/>
    <w:rsid w:val="00B7083A"/>
    <w:rsid w:val="00B70988"/>
    <w:rsid w:val="00B709C4"/>
    <w:rsid w:val="00B71E2A"/>
    <w:rsid w:val="00B721EC"/>
    <w:rsid w:val="00B72364"/>
    <w:rsid w:val="00B7236E"/>
    <w:rsid w:val="00B7287C"/>
    <w:rsid w:val="00B72C05"/>
    <w:rsid w:val="00B72D8F"/>
    <w:rsid w:val="00B72DEE"/>
    <w:rsid w:val="00B72E54"/>
    <w:rsid w:val="00B72F32"/>
    <w:rsid w:val="00B731EE"/>
    <w:rsid w:val="00B732BF"/>
    <w:rsid w:val="00B733AB"/>
    <w:rsid w:val="00B73787"/>
    <w:rsid w:val="00B73908"/>
    <w:rsid w:val="00B73BB4"/>
    <w:rsid w:val="00B73BDA"/>
    <w:rsid w:val="00B73F5A"/>
    <w:rsid w:val="00B73FF6"/>
    <w:rsid w:val="00B74385"/>
    <w:rsid w:val="00B745B6"/>
    <w:rsid w:val="00B751E6"/>
    <w:rsid w:val="00B7528C"/>
    <w:rsid w:val="00B759C8"/>
    <w:rsid w:val="00B767DF"/>
    <w:rsid w:val="00B768C4"/>
    <w:rsid w:val="00B76C05"/>
    <w:rsid w:val="00B76C91"/>
    <w:rsid w:val="00B76CD9"/>
    <w:rsid w:val="00B77174"/>
    <w:rsid w:val="00B77775"/>
    <w:rsid w:val="00B77901"/>
    <w:rsid w:val="00B80053"/>
    <w:rsid w:val="00B8058C"/>
    <w:rsid w:val="00B8071F"/>
    <w:rsid w:val="00B80AB1"/>
    <w:rsid w:val="00B815E5"/>
    <w:rsid w:val="00B81625"/>
    <w:rsid w:val="00B81ADD"/>
    <w:rsid w:val="00B81C5A"/>
    <w:rsid w:val="00B82206"/>
    <w:rsid w:val="00B8226D"/>
    <w:rsid w:val="00B8241E"/>
    <w:rsid w:val="00B829D9"/>
    <w:rsid w:val="00B82A2C"/>
    <w:rsid w:val="00B82DE0"/>
    <w:rsid w:val="00B837CA"/>
    <w:rsid w:val="00B840CC"/>
    <w:rsid w:val="00B845E6"/>
    <w:rsid w:val="00B84898"/>
    <w:rsid w:val="00B848FB"/>
    <w:rsid w:val="00B84D43"/>
    <w:rsid w:val="00B851C3"/>
    <w:rsid w:val="00B85727"/>
    <w:rsid w:val="00B85757"/>
    <w:rsid w:val="00B85792"/>
    <w:rsid w:val="00B85A41"/>
    <w:rsid w:val="00B861A7"/>
    <w:rsid w:val="00B8655C"/>
    <w:rsid w:val="00B86860"/>
    <w:rsid w:val="00B86E04"/>
    <w:rsid w:val="00B86E2B"/>
    <w:rsid w:val="00B872C3"/>
    <w:rsid w:val="00B87645"/>
    <w:rsid w:val="00B87E2B"/>
    <w:rsid w:val="00B90108"/>
    <w:rsid w:val="00B903CF"/>
    <w:rsid w:val="00B918FF"/>
    <w:rsid w:val="00B91A7E"/>
    <w:rsid w:val="00B926A3"/>
    <w:rsid w:val="00B92C4A"/>
    <w:rsid w:val="00B92E48"/>
    <w:rsid w:val="00B92FD4"/>
    <w:rsid w:val="00B9320A"/>
    <w:rsid w:val="00B933F6"/>
    <w:rsid w:val="00B943F5"/>
    <w:rsid w:val="00B94D84"/>
    <w:rsid w:val="00B94D9C"/>
    <w:rsid w:val="00B95295"/>
    <w:rsid w:val="00B95854"/>
    <w:rsid w:val="00B95D4B"/>
    <w:rsid w:val="00B95F51"/>
    <w:rsid w:val="00B960D1"/>
    <w:rsid w:val="00B96A52"/>
    <w:rsid w:val="00B96E6D"/>
    <w:rsid w:val="00B9736E"/>
    <w:rsid w:val="00B97568"/>
    <w:rsid w:val="00B97B34"/>
    <w:rsid w:val="00B97C6D"/>
    <w:rsid w:val="00BA00DC"/>
    <w:rsid w:val="00BA0210"/>
    <w:rsid w:val="00BA082A"/>
    <w:rsid w:val="00BA0DFB"/>
    <w:rsid w:val="00BA1341"/>
    <w:rsid w:val="00BA1623"/>
    <w:rsid w:val="00BA1E52"/>
    <w:rsid w:val="00BA212B"/>
    <w:rsid w:val="00BA2298"/>
    <w:rsid w:val="00BA2364"/>
    <w:rsid w:val="00BA23B3"/>
    <w:rsid w:val="00BA26CF"/>
    <w:rsid w:val="00BA3BBE"/>
    <w:rsid w:val="00BA404C"/>
    <w:rsid w:val="00BA40BD"/>
    <w:rsid w:val="00BA45C7"/>
    <w:rsid w:val="00BA4871"/>
    <w:rsid w:val="00BA4A81"/>
    <w:rsid w:val="00BA51A4"/>
    <w:rsid w:val="00BA5406"/>
    <w:rsid w:val="00BA54A3"/>
    <w:rsid w:val="00BA568F"/>
    <w:rsid w:val="00BA5701"/>
    <w:rsid w:val="00BA5F81"/>
    <w:rsid w:val="00BA6276"/>
    <w:rsid w:val="00BA630A"/>
    <w:rsid w:val="00BA647E"/>
    <w:rsid w:val="00BA6505"/>
    <w:rsid w:val="00BA6577"/>
    <w:rsid w:val="00BA699B"/>
    <w:rsid w:val="00BA69EC"/>
    <w:rsid w:val="00BA6B5D"/>
    <w:rsid w:val="00BA6D33"/>
    <w:rsid w:val="00BA7663"/>
    <w:rsid w:val="00BB0362"/>
    <w:rsid w:val="00BB03D7"/>
    <w:rsid w:val="00BB049E"/>
    <w:rsid w:val="00BB0AEE"/>
    <w:rsid w:val="00BB293C"/>
    <w:rsid w:val="00BB310A"/>
    <w:rsid w:val="00BB32E1"/>
    <w:rsid w:val="00BB3CA0"/>
    <w:rsid w:val="00BB4024"/>
    <w:rsid w:val="00BB4070"/>
    <w:rsid w:val="00BB40F1"/>
    <w:rsid w:val="00BB420D"/>
    <w:rsid w:val="00BB4588"/>
    <w:rsid w:val="00BB4F4B"/>
    <w:rsid w:val="00BB5B8C"/>
    <w:rsid w:val="00BB61EB"/>
    <w:rsid w:val="00BB65E8"/>
    <w:rsid w:val="00BB66B1"/>
    <w:rsid w:val="00BB734A"/>
    <w:rsid w:val="00BB7B03"/>
    <w:rsid w:val="00BB7BF9"/>
    <w:rsid w:val="00BB7F2B"/>
    <w:rsid w:val="00BC00D3"/>
    <w:rsid w:val="00BC041E"/>
    <w:rsid w:val="00BC07DE"/>
    <w:rsid w:val="00BC0AD9"/>
    <w:rsid w:val="00BC0B84"/>
    <w:rsid w:val="00BC1453"/>
    <w:rsid w:val="00BC199A"/>
    <w:rsid w:val="00BC1C19"/>
    <w:rsid w:val="00BC237A"/>
    <w:rsid w:val="00BC2665"/>
    <w:rsid w:val="00BC2AA0"/>
    <w:rsid w:val="00BC2E1F"/>
    <w:rsid w:val="00BC3061"/>
    <w:rsid w:val="00BC31EA"/>
    <w:rsid w:val="00BC38BB"/>
    <w:rsid w:val="00BC3B4B"/>
    <w:rsid w:val="00BC3D41"/>
    <w:rsid w:val="00BC409F"/>
    <w:rsid w:val="00BC41F4"/>
    <w:rsid w:val="00BC42C4"/>
    <w:rsid w:val="00BC456D"/>
    <w:rsid w:val="00BC48AB"/>
    <w:rsid w:val="00BC5964"/>
    <w:rsid w:val="00BC5A35"/>
    <w:rsid w:val="00BC5F4D"/>
    <w:rsid w:val="00BC63F7"/>
    <w:rsid w:val="00BC6E23"/>
    <w:rsid w:val="00BC6F42"/>
    <w:rsid w:val="00BC7089"/>
    <w:rsid w:val="00BC7A3F"/>
    <w:rsid w:val="00BD0ACA"/>
    <w:rsid w:val="00BD1235"/>
    <w:rsid w:val="00BD15E9"/>
    <w:rsid w:val="00BD16C9"/>
    <w:rsid w:val="00BD2011"/>
    <w:rsid w:val="00BD3166"/>
    <w:rsid w:val="00BD3376"/>
    <w:rsid w:val="00BD361B"/>
    <w:rsid w:val="00BD3741"/>
    <w:rsid w:val="00BD43E0"/>
    <w:rsid w:val="00BD454A"/>
    <w:rsid w:val="00BD4A82"/>
    <w:rsid w:val="00BD50FC"/>
    <w:rsid w:val="00BD55B6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700C"/>
    <w:rsid w:val="00BE08DD"/>
    <w:rsid w:val="00BE1FC9"/>
    <w:rsid w:val="00BE24D6"/>
    <w:rsid w:val="00BE2AC1"/>
    <w:rsid w:val="00BE2C6C"/>
    <w:rsid w:val="00BE2D03"/>
    <w:rsid w:val="00BE2E17"/>
    <w:rsid w:val="00BE3758"/>
    <w:rsid w:val="00BE396E"/>
    <w:rsid w:val="00BE3B31"/>
    <w:rsid w:val="00BE441E"/>
    <w:rsid w:val="00BE485A"/>
    <w:rsid w:val="00BE48F9"/>
    <w:rsid w:val="00BE4F63"/>
    <w:rsid w:val="00BE554B"/>
    <w:rsid w:val="00BE5C37"/>
    <w:rsid w:val="00BE5E65"/>
    <w:rsid w:val="00BE6136"/>
    <w:rsid w:val="00BE619C"/>
    <w:rsid w:val="00BE6328"/>
    <w:rsid w:val="00BE6677"/>
    <w:rsid w:val="00BE667B"/>
    <w:rsid w:val="00BE6E9C"/>
    <w:rsid w:val="00BE7287"/>
    <w:rsid w:val="00BE7AA7"/>
    <w:rsid w:val="00BE7D6D"/>
    <w:rsid w:val="00BE7EE3"/>
    <w:rsid w:val="00BF014C"/>
    <w:rsid w:val="00BF0927"/>
    <w:rsid w:val="00BF0B34"/>
    <w:rsid w:val="00BF0BF9"/>
    <w:rsid w:val="00BF0E06"/>
    <w:rsid w:val="00BF1753"/>
    <w:rsid w:val="00BF183D"/>
    <w:rsid w:val="00BF1A39"/>
    <w:rsid w:val="00BF1C63"/>
    <w:rsid w:val="00BF2148"/>
    <w:rsid w:val="00BF23EA"/>
    <w:rsid w:val="00BF2517"/>
    <w:rsid w:val="00BF2727"/>
    <w:rsid w:val="00BF2847"/>
    <w:rsid w:val="00BF294B"/>
    <w:rsid w:val="00BF2B53"/>
    <w:rsid w:val="00BF2CC3"/>
    <w:rsid w:val="00BF2E5D"/>
    <w:rsid w:val="00BF32C5"/>
    <w:rsid w:val="00BF3331"/>
    <w:rsid w:val="00BF35BC"/>
    <w:rsid w:val="00BF3621"/>
    <w:rsid w:val="00BF36D7"/>
    <w:rsid w:val="00BF36EC"/>
    <w:rsid w:val="00BF505F"/>
    <w:rsid w:val="00BF5111"/>
    <w:rsid w:val="00BF5366"/>
    <w:rsid w:val="00BF5A0E"/>
    <w:rsid w:val="00BF5F4A"/>
    <w:rsid w:val="00BF608F"/>
    <w:rsid w:val="00BF6680"/>
    <w:rsid w:val="00BF69EF"/>
    <w:rsid w:val="00BF70E3"/>
    <w:rsid w:val="00BF745D"/>
    <w:rsid w:val="00BF7892"/>
    <w:rsid w:val="00BF7B91"/>
    <w:rsid w:val="00C0097A"/>
    <w:rsid w:val="00C01286"/>
    <w:rsid w:val="00C0156A"/>
    <w:rsid w:val="00C01593"/>
    <w:rsid w:val="00C01648"/>
    <w:rsid w:val="00C01C15"/>
    <w:rsid w:val="00C01E42"/>
    <w:rsid w:val="00C024D4"/>
    <w:rsid w:val="00C027A4"/>
    <w:rsid w:val="00C02881"/>
    <w:rsid w:val="00C02D51"/>
    <w:rsid w:val="00C04390"/>
    <w:rsid w:val="00C043AB"/>
    <w:rsid w:val="00C046DB"/>
    <w:rsid w:val="00C0490C"/>
    <w:rsid w:val="00C04B11"/>
    <w:rsid w:val="00C04DC9"/>
    <w:rsid w:val="00C04DE0"/>
    <w:rsid w:val="00C04DEE"/>
    <w:rsid w:val="00C05553"/>
    <w:rsid w:val="00C0555D"/>
    <w:rsid w:val="00C06397"/>
    <w:rsid w:val="00C067D0"/>
    <w:rsid w:val="00C0736D"/>
    <w:rsid w:val="00C07594"/>
    <w:rsid w:val="00C07696"/>
    <w:rsid w:val="00C076C3"/>
    <w:rsid w:val="00C07831"/>
    <w:rsid w:val="00C07869"/>
    <w:rsid w:val="00C07B49"/>
    <w:rsid w:val="00C07F3A"/>
    <w:rsid w:val="00C07F5B"/>
    <w:rsid w:val="00C10278"/>
    <w:rsid w:val="00C10519"/>
    <w:rsid w:val="00C11167"/>
    <w:rsid w:val="00C111A9"/>
    <w:rsid w:val="00C113AB"/>
    <w:rsid w:val="00C11717"/>
    <w:rsid w:val="00C11933"/>
    <w:rsid w:val="00C11A43"/>
    <w:rsid w:val="00C11E56"/>
    <w:rsid w:val="00C1219E"/>
    <w:rsid w:val="00C126F8"/>
    <w:rsid w:val="00C1274A"/>
    <w:rsid w:val="00C12810"/>
    <w:rsid w:val="00C12EDD"/>
    <w:rsid w:val="00C130F0"/>
    <w:rsid w:val="00C134DA"/>
    <w:rsid w:val="00C13A18"/>
    <w:rsid w:val="00C13DA2"/>
    <w:rsid w:val="00C13DC7"/>
    <w:rsid w:val="00C13E79"/>
    <w:rsid w:val="00C13F48"/>
    <w:rsid w:val="00C142AE"/>
    <w:rsid w:val="00C1453F"/>
    <w:rsid w:val="00C14593"/>
    <w:rsid w:val="00C14BA7"/>
    <w:rsid w:val="00C14C2B"/>
    <w:rsid w:val="00C14D12"/>
    <w:rsid w:val="00C153E3"/>
    <w:rsid w:val="00C15F99"/>
    <w:rsid w:val="00C16279"/>
    <w:rsid w:val="00C1674D"/>
    <w:rsid w:val="00C16A54"/>
    <w:rsid w:val="00C16B4D"/>
    <w:rsid w:val="00C170A5"/>
    <w:rsid w:val="00C1751B"/>
    <w:rsid w:val="00C17FDF"/>
    <w:rsid w:val="00C2030C"/>
    <w:rsid w:val="00C204C2"/>
    <w:rsid w:val="00C21245"/>
    <w:rsid w:val="00C21314"/>
    <w:rsid w:val="00C21416"/>
    <w:rsid w:val="00C214F0"/>
    <w:rsid w:val="00C21752"/>
    <w:rsid w:val="00C21DE6"/>
    <w:rsid w:val="00C22657"/>
    <w:rsid w:val="00C23145"/>
    <w:rsid w:val="00C237B9"/>
    <w:rsid w:val="00C23A18"/>
    <w:rsid w:val="00C23AD4"/>
    <w:rsid w:val="00C23C09"/>
    <w:rsid w:val="00C242B7"/>
    <w:rsid w:val="00C24346"/>
    <w:rsid w:val="00C24491"/>
    <w:rsid w:val="00C24664"/>
    <w:rsid w:val="00C246C9"/>
    <w:rsid w:val="00C2482F"/>
    <w:rsid w:val="00C24ED8"/>
    <w:rsid w:val="00C25D8B"/>
    <w:rsid w:val="00C25ECB"/>
    <w:rsid w:val="00C26470"/>
    <w:rsid w:val="00C267CB"/>
    <w:rsid w:val="00C27235"/>
    <w:rsid w:val="00C27B16"/>
    <w:rsid w:val="00C27BEC"/>
    <w:rsid w:val="00C27F92"/>
    <w:rsid w:val="00C302B1"/>
    <w:rsid w:val="00C31326"/>
    <w:rsid w:val="00C319B0"/>
    <w:rsid w:val="00C31B67"/>
    <w:rsid w:val="00C31BAD"/>
    <w:rsid w:val="00C31F0B"/>
    <w:rsid w:val="00C3275F"/>
    <w:rsid w:val="00C32AAE"/>
    <w:rsid w:val="00C32DBA"/>
    <w:rsid w:val="00C334A7"/>
    <w:rsid w:val="00C33799"/>
    <w:rsid w:val="00C3402B"/>
    <w:rsid w:val="00C34053"/>
    <w:rsid w:val="00C34496"/>
    <w:rsid w:val="00C34525"/>
    <w:rsid w:val="00C34844"/>
    <w:rsid w:val="00C348E7"/>
    <w:rsid w:val="00C34A99"/>
    <w:rsid w:val="00C35688"/>
    <w:rsid w:val="00C35BD8"/>
    <w:rsid w:val="00C35F09"/>
    <w:rsid w:val="00C35F2E"/>
    <w:rsid w:val="00C35FC9"/>
    <w:rsid w:val="00C360C5"/>
    <w:rsid w:val="00C360E7"/>
    <w:rsid w:val="00C360EB"/>
    <w:rsid w:val="00C362FD"/>
    <w:rsid w:val="00C3647B"/>
    <w:rsid w:val="00C36535"/>
    <w:rsid w:val="00C3663C"/>
    <w:rsid w:val="00C36E50"/>
    <w:rsid w:val="00C372D5"/>
    <w:rsid w:val="00C375A4"/>
    <w:rsid w:val="00C377C9"/>
    <w:rsid w:val="00C37C5D"/>
    <w:rsid w:val="00C37F8D"/>
    <w:rsid w:val="00C40165"/>
    <w:rsid w:val="00C409F4"/>
    <w:rsid w:val="00C40A61"/>
    <w:rsid w:val="00C40F9B"/>
    <w:rsid w:val="00C41427"/>
    <w:rsid w:val="00C41456"/>
    <w:rsid w:val="00C41825"/>
    <w:rsid w:val="00C42F2B"/>
    <w:rsid w:val="00C431DC"/>
    <w:rsid w:val="00C432E7"/>
    <w:rsid w:val="00C4346C"/>
    <w:rsid w:val="00C4391F"/>
    <w:rsid w:val="00C44140"/>
    <w:rsid w:val="00C444D8"/>
    <w:rsid w:val="00C44542"/>
    <w:rsid w:val="00C44622"/>
    <w:rsid w:val="00C44AA3"/>
    <w:rsid w:val="00C457EC"/>
    <w:rsid w:val="00C458B1"/>
    <w:rsid w:val="00C45D3A"/>
    <w:rsid w:val="00C471B8"/>
    <w:rsid w:val="00C471BF"/>
    <w:rsid w:val="00C4726B"/>
    <w:rsid w:val="00C47A7A"/>
    <w:rsid w:val="00C50B98"/>
    <w:rsid w:val="00C50E23"/>
    <w:rsid w:val="00C50F40"/>
    <w:rsid w:val="00C51395"/>
    <w:rsid w:val="00C51A88"/>
    <w:rsid w:val="00C51B2F"/>
    <w:rsid w:val="00C51B5B"/>
    <w:rsid w:val="00C52363"/>
    <w:rsid w:val="00C52DD0"/>
    <w:rsid w:val="00C53051"/>
    <w:rsid w:val="00C53091"/>
    <w:rsid w:val="00C53206"/>
    <w:rsid w:val="00C53429"/>
    <w:rsid w:val="00C544F6"/>
    <w:rsid w:val="00C54580"/>
    <w:rsid w:val="00C54591"/>
    <w:rsid w:val="00C550F5"/>
    <w:rsid w:val="00C551C8"/>
    <w:rsid w:val="00C5584C"/>
    <w:rsid w:val="00C5592E"/>
    <w:rsid w:val="00C56167"/>
    <w:rsid w:val="00C563F8"/>
    <w:rsid w:val="00C56F54"/>
    <w:rsid w:val="00C5712A"/>
    <w:rsid w:val="00C571B5"/>
    <w:rsid w:val="00C573ED"/>
    <w:rsid w:val="00C576CF"/>
    <w:rsid w:val="00C57F3F"/>
    <w:rsid w:val="00C6005B"/>
    <w:rsid w:val="00C6028F"/>
    <w:rsid w:val="00C60764"/>
    <w:rsid w:val="00C60A36"/>
    <w:rsid w:val="00C61282"/>
    <w:rsid w:val="00C615A4"/>
    <w:rsid w:val="00C61646"/>
    <w:rsid w:val="00C6172A"/>
    <w:rsid w:val="00C61D1D"/>
    <w:rsid w:val="00C61DFE"/>
    <w:rsid w:val="00C62280"/>
    <w:rsid w:val="00C625A4"/>
    <w:rsid w:val="00C6332C"/>
    <w:rsid w:val="00C638DD"/>
    <w:rsid w:val="00C63C99"/>
    <w:rsid w:val="00C63E54"/>
    <w:rsid w:val="00C642B6"/>
    <w:rsid w:val="00C64487"/>
    <w:rsid w:val="00C646A3"/>
    <w:rsid w:val="00C64F45"/>
    <w:rsid w:val="00C650C1"/>
    <w:rsid w:val="00C654C1"/>
    <w:rsid w:val="00C65610"/>
    <w:rsid w:val="00C656F1"/>
    <w:rsid w:val="00C6616C"/>
    <w:rsid w:val="00C6618B"/>
    <w:rsid w:val="00C661DC"/>
    <w:rsid w:val="00C66499"/>
    <w:rsid w:val="00C66922"/>
    <w:rsid w:val="00C66B48"/>
    <w:rsid w:val="00C66C65"/>
    <w:rsid w:val="00C67D57"/>
    <w:rsid w:val="00C67FE9"/>
    <w:rsid w:val="00C700C1"/>
    <w:rsid w:val="00C703CA"/>
    <w:rsid w:val="00C707EB"/>
    <w:rsid w:val="00C708B3"/>
    <w:rsid w:val="00C70903"/>
    <w:rsid w:val="00C7097C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488C"/>
    <w:rsid w:val="00C74AEA"/>
    <w:rsid w:val="00C74D5C"/>
    <w:rsid w:val="00C752DA"/>
    <w:rsid w:val="00C758B4"/>
    <w:rsid w:val="00C75B95"/>
    <w:rsid w:val="00C75D7A"/>
    <w:rsid w:val="00C764E7"/>
    <w:rsid w:val="00C76D54"/>
    <w:rsid w:val="00C770C9"/>
    <w:rsid w:val="00C77218"/>
    <w:rsid w:val="00C77236"/>
    <w:rsid w:val="00C7748B"/>
    <w:rsid w:val="00C774EB"/>
    <w:rsid w:val="00C77D6C"/>
    <w:rsid w:val="00C77ED7"/>
    <w:rsid w:val="00C804DD"/>
    <w:rsid w:val="00C80570"/>
    <w:rsid w:val="00C809DC"/>
    <w:rsid w:val="00C80AC8"/>
    <w:rsid w:val="00C80B91"/>
    <w:rsid w:val="00C815AB"/>
    <w:rsid w:val="00C81AB5"/>
    <w:rsid w:val="00C81E76"/>
    <w:rsid w:val="00C827F6"/>
    <w:rsid w:val="00C828A3"/>
    <w:rsid w:val="00C82DEB"/>
    <w:rsid w:val="00C83195"/>
    <w:rsid w:val="00C837DD"/>
    <w:rsid w:val="00C83F3E"/>
    <w:rsid w:val="00C8498B"/>
    <w:rsid w:val="00C84C75"/>
    <w:rsid w:val="00C85029"/>
    <w:rsid w:val="00C85403"/>
    <w:rsid w:val="00C85A09"/>
    <w:rsid w:val="00C85F9B"/>
    <w:rsid w:val="00C86579"/>
    <w:rsid w:val="00C869AE"/>
    <w:rsid w:val="00C8707E"/>
    <w:rsid w:val="00C870DB"/>
    <w:rsid w:val="00C8716A"/>
    <w:rsid w:val="00C87217"/>
    <w:rsid w:val="00C8740C"/>
    <w:rsid w:val="00C87861"/>
    <w:rsid w:val="00C87867"/>
    <w:rsid w:val="00C879AA"/>
    <w:rsid w:val="00C87C04"/>
    <w:rsid w:val="00C87F19"/>
    <w:rsid w:val="00C87F86"/>
    <w:rsid w:val="00C90551"/>
    <w:rsid w:val="00C90D36"/>
    <w:rsid w:val="00C910C5"/>
    <w:rsid w:val="00C9159E"/>
    <w:rsid w:val="00C91A08"/>
    <w:rsid w:val="00C92B2E"/>
    <w:rsid w:val="00C92EB1"/>
    <w:rsid w:val="00C932AB"/>
    <w:rsid w:val="00C934D5"/>
    <w:rsid w:val="00C936C8"/>
    <w:rsid w:val="00C937BB"/>
    <w:rsid w:val="00C9390B"/>
    <w:rsid w:val="00C93980"/>
    <w:rsid w:val="00C93BB1"/>
    <w:rsid w:val="00C94889"/>
    <w:rsid w:val="00C94C56"/>
    <w:rsid w:val="00C953E8"/>
    <w:rsid w:val="00C954C7"/>
    <w:rsid w:val="00C96320"/>
    <w:rsid w:val="00C9680C"/>
    <w:rsid w:val="00C97A64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E5B"/>
    <w:rsid w:val="00CA1E6E"/>
    <w:rsid w:val="00CA1FDB"/>
    <w:rsid w:val="00CA2565"/>
    <w:rsid w:val="00CA28AB"/>
    <w:rsid w:val="00CA34CF"/>
    <w:rsid w:val="00CA3AAE"/>
    <w:rsid w:val="00CA3D09"/>
    <w:rsid w:val="00CA46CA"/>
    <w:rsid w:val="00CA4721"/>
    <w:rsid w:val="00CA4974"/>
    <w:rsid w:val="00CA59E8"/>
    <w:rsid w:val="00CA671A"/>
    <w:rsid w:val="00CA69D3"/>
    <w:rsid w:val="00CA71F0"/>
    <w:rsid w:val="00CA75E7"/>
    <w:rsid w:val="00CA781F"/>
    <w:rsid w:val="00CA79BB"/>
    <w:rsid w:val="00CA7A5A"/>
    <w:rsid w:val="00CB006A"/>
    <w:rsid w:val="00CB0F41"/>
    <w:rsid w:val="00CB15C7"/>
    <w:rsid w:val="00CB167E"/>
    <w:rsid w:val="00CB17C6"/>
    <w:rsid w:val="00CB19C0"/>
    <w:rsid w:val="00CB2B7B"/>
    <w:rsid w:val="00CB2E53"/>
    <w:rsid w:val="00CB2FEE"/>
    <w:rsid w:val="00CB36E3"/>
    <w:rsid w:val="00CB38E1"/>
    <w:rsid w:val="00CB4231"/>
    <w:rsid w:val="00CB4FF2"/>
    <w:rsid w:val="00CB504E"/>
    <w:rsid w:val="00CB509E"/>
    <w:rsid w:val="00CB55EC"/>
    <w:rsid w:val="00CB579E"/>
    <w:rsid w:val="00CB5BB6"/>
    <w:rsid w:val="00CB5C8A"/>
    <w:rsid w:val="00CB5D65"/>
    <w:rsid w:val="00CB61D9"/>
    <w:rsid w:val="00CB61EA"/>
    <w:rsid w:val="00CB6394"/>
    <w:rsid w:val="00CB6500"/>
    <w:rsid w:val="00CB680B"/>
    <w:rsid w:val="00CB70CC"/>
    <w:rsid w:val="00CB71C8"/>
    <w:rsid w:val="00CB771E"/>
    <w:rsid w:val="00CB7C17"/>
    <w:rsid w:val="00CB7C71"/>
    <w:rsid w:val="00CC025E"/>
    <w:rsid w:val="00CC0598"/>
    <w:rsid w:val="00CC07B8"/>
    <w:rsid w:val="00CC09FF"/>
    <w:rsid w:val="00CC0DD7"/>
    <w:rsid w:val="00CC1372"/>
    <w:rsid w:val="00CC1407"/>
    <w:rsid w:val="00CC1895"/>
    <w:rsid w:val="00CC197A"/>
    <w:rsid w:val="00CC1CC1"/>
    <w:rsid w:val="00CC1E88"/>
    <w:rsid w:val="00CC24E2"/>
    <w:rsid w:val="00CC250C"/>
    <w:rsid w:val="00CC26D4"/>
    <w:rsid w:val="00CC277C"/>
    <w:rsid w:val="00CC3BED"/>
    <w:rsid w:val="00CC508F"/>
    <w:rsid w:val="00CC5921"/>
    <w:rsid w:val="00CC5CFA"/>
    <w:rsid w:val="00CC5D98"/>
    <w:rsid w:val="00CC5E8A"/>
    <w:rsid w:val="00CC5FFE"/>
    <w:rsid w:val="00CC69C4"/>
    <w:rsid w:val="00CC6D0B"/>
    <w:rsid w:val="00CC72EE"/>
    <w:rsid w:val="00CC7F1E"/>
    <w:rsid w:val="00CD0232"/>
    <w:rsid w:val="00CD03B3"/>
    <w:rsid w:val="00CD0602"/>
    <w:rsid w:val="00CD0B4E"/>
    <w:rsid w:val="00CD0CDF"/>
    <w:rsid w:val="00CD0EA8"/>
    <w:rsid w:val="00CD0FDE"/>
    <w:rsid w:val="00CD129C"/>
    <w:rsid w:val="00CD15AF"/>
    <w:rsid w:val="00CD1875"/>
    <w:rsid w:val="00CD1935"/>
    <w:rsid w:val="00CD1E43"/>
    <w:rsid w:val="00CD2A23"/>
    <w:rsid w:val="00CD2FBA"/>
    <w:rsid w:val="00CD322E"/>
    <w:rsid w:val="00CD3237"/>
    <w:rsid w:val="00CD3406"/>
    <w:rsid w:val="00CD350A"/>
    <w:rsid w:val="00CD36F3"/>
    <w:rsid w:val="00CD3DD7"/>
    <w:rsid w:val="00CD3F51"/>
    <w:rsid w:val="00CD4D01"/>
    <w:rsid w:val="00CD4FFC"/>
    <w:rsid w:val="00CD5087"/>
    <w:rsid w:val="00CD526B"/>
    <w:rsid w:val="00CD54F6"/>
    <w:rsid w:val="00CD57C4"/>
    <w:rsid w:val="00CD6001"/>
    <w:rsid w:val="00CD6854"/>
    <w:rsid w:val="00CD75BC"/>
    <w:rsid w:val="00CD78BD"/>
    <w:rsid w:val="00CE0837"/>
    <w:rsid w:val="00CE0B27"/>
    <w:rsid w:val="00CE0E04"/>
    <w:rsid w:val="00CE10CD"/>
    <w:rsid w:val="00CE1345"/>
    <w:rsid w:val="00CE1400"/>
    <w:rsid w:val="00CE15E8"/>
    <w:rsid w:val="00CE1910"/>
    <w:rsid w:val="00CE1CF9"/>
    <w:rsid w:val="00CE23D6"/>
    <w:rsid w:val="00CE2483"/>
    <w:rsid w:val="00CE260B"/>
    <w:rsid w:val="00CE2B3A"/>
    <w:rsid w:val="00CE2FC5"/>
    <w:rsid w:val="00CE30F3"/>
    <w:rsid w:val="00CE4108"/>
    <w:rsid w:val="00CE4414"/>
    <w:rsid w:val="00CE4666"/>
    <w:rsid w:val="00CE4CD3"/>
    <w:rsid w:val="00CE51BC"/>
    <w:rsid w:val="00CE551F"/>
    <w:rsid w:val="00CE57E8"/>
    <w:rsid w:val="00CE5C77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62F"/>
    <w:rsid w:val="00CF12A7"/>
    <w:rsid w:val="00CF1494"/>
    <w:rsid w:val="00CF15D4"/>
    <w:rsid w:val="00CF1AB3"/>
    <w:rsid w:val="00CF1D02"/>
    <w:rsid w:val="00CF214B"/>
    <w:rsid w:val="00CF23F3"/>
    <w:rsid w:val="00CF25EC"/>
    <w:rsid w:val="00CF28E8"/>
    <w:rsid w:val="00CF3230"/>
    <w:rsid w:val="00CF34C0"/>
    <w:rsid w:val="00CF451F"/>
    <w:rsid w:val="00CF4AF3"/>
    <w:rsid w:val="00CF55A1"/>
    <w:rsid w:val="00CF55DC"/>
    <w:rsid w:val="00CF5805"/>
    <w:rsid w:val="00CF58D8"/>
    <w:rsid w:val="00CF5CD0"/>
    <w:rsid w:val="00CF5E81"/>
    <w:rsid w:val="00CF6370"/>
    <w:rsid w:val="00CF6A53"/>
    <w:rsid w:val="00CF6DEC"/>
    <w:rsid w:val="00CF7037"/>
    <w:rsid w:val="00CF77B7"/>
    <w:rsid w:val="00CF77EC"/>
    <w:rsid w:val="00D00B0B"/>
    <w:rsid w:val="00D00C9D"/>
    <w:rsid w:val="00D0100F"/>
    <w:rsid w:val="00D0125F"/>
    <w:rsid w:val="00D01312"/>
    <w:rsid w:val="00D01367"/>
    <w:rsid w:val="00D014CB"/>
    <w:rsid w:val="00D01665"/>
    <w:rsid w:val="00D0172F"/>
    <w:rsid w:val="00D01894"/>
    <w:rsid w:val="00D026E6"/>
    <w:rsid w:val="00D030AA"/>
    <w:rsid w:val="00D03126"/>
    <w:rsid w:val="00D032D9"/>
    <w:rsid w:val="00D03FAE"/>
    <w:rsid w:val="00D0404E"/>
    <w:rsid w:val="00D0406D"/>
    <w:rsid w:val="00D0438F"/>
    <w:rsid w:val="00D04464"/>
    <w:rsid w:val="00D044E7"/>
    <w:rsid w:val="00D04F83"/>
    <w:rsid w:val="00D05163"/>
    <w:rsid w:val="00D0518D"/>
    <w:rsid w:val="00D059D3"/>
    <w:rsid w:val="00D05B41"/>
    <w:rsid w:val="00D0622D"/>
    <w:rsid w:val="00D069E3"/>
    <w:rsid w:val="00D06AF5"/>
    <w:rsid w:val="00D07705"/>
    <w:rsid w:val="00D0770B"/>
    <w:rsid w:val="00D07975"/>
    <w:rsid w:val="00D07D5D"/>
    <w:rsid w:val="00D07E34"/>
    <w:rsid w:val="00D104D0"/>
    <w:rsid w:val="00D1089A"/>
    <w:rsid w:val="00D10B87"/>
    <w:rsid w:val="00D10C4A"/>
    <w:rsid w:val="00D112E0"/>
    <w:rsid w:val="00D11329"/>
    <w:rsid w:val="00D115C5"/>
    <w:rsid w:val="00D1204B"/>
    <w:rsid w:val="00D123E6"/>
    <w:rsid w:val="00D127F4"/>
    <w:rsid w:val="00D136E9"/>
    <w:rsid w:val="00D13D29"/>
    <w:rsid w:val="00D1400F"/>
    <w:rsid w:val="00D145FE"/>
    <w:rsid w:val="00D147B5"/>
    <w:rsid w:val="00D14AE9"/>
    <w:rsid w:val="00D14B37"/>
    <w:rsid w:val="00D14C6A"/>
    <w:rsid w:val="00D15094"/>
    <w:rsid w:val="00D152F2"/>
    <w:rsid w:val="00D1532A"/>
    <w:rsid w:val="00D15BA8"/>
    <w:rsid w:val="00D15C9E"/>
    <w:rsid w:val="00D16041"/>
    <w:rsid w:val="00D16ADA"/>
    <w:rsid w:val="00D17348"/>
    <w:rsid w:val="00D174CA"/>
    <w:rsid w:val="00D177C5"/>
    <w:rsid w:val="00D1788F"/>
    <w:rsid w:val="00D178DD"/>
    <w:rsid w:val="00D179F0"/>
    <w:rsid w:val="00D17D93"/>
    <w:rsid w:val="00D2000B"/>
    <w:rsid w:val="00D20098"/>
    <w:rsid w:val="00D202E0"/>
    <w:rsid w:val="00D20375"/>
    <w:rsid w:val="00D20611"/>
    <w:rsid w:val="00D20B12"/>
    <w:rsid w:val="00D20EE7"/>
    <w:rsid w:val="00D2144C"/>
    <w:rsid w:val="00D215AC"/>
    <w:rsid w:val="00D218A4"/>
    <w:rsid w:val="00D218C1"/>
    <w:rsid w:val="00D2195E"/>
    <w:rsid w:val="00D21DDA"/>
    <w:rsid w:val="00D21E9D"/>
    <w:rsid w:val="00D221FD"/>
    <w:rsid w:val="00D22C44"/>
    <w:rsid w:val="00D22E09"/>
    <w:rsid w:val="00D2310C"/>
    <w:rsid w:val="00D23873"/>
    <w:rsid w:val="00D23BD9"/>
    <w:rsid w:val="00D23E67"/>
    <w:rsid w:val="00D241EB"/>
    <w:rsid w:val="00D24270"/>
    <w:rsid w:val="00D244EC"/>
    <w:rsid w:val="00D2454A"/>
    <w:rsid w:val="00D24F10"/>
    <w:rsid w:val="00D25073"/>
    <w:rsid w:val="00D250C3"/>
    <w:rsid w:val="00D254E9"/>
    <w:rsid w:val="00D25572"/>
    <w:rsid w:val="00D258D8"/>
    <w:rsid w:val="00D25F4E"/>
    <w:rsid w:val="00D2605C"/>
    <w:rsid w:val="00D262A5"/>
    <w:rsid w:val="00D26D8C"/>
    <w:rsid w:val="00D27009"/>
    <w:rsid w:val="00D272E6"/>
    <w:rsid w:val="00D27799"/>
    <w:rsid w:val="00D278B6"/>
    <w:rsid w:val="00D27D6A"/>
    <w:rsid w:val="00D27E29"/>
    <w:rsid w:val="00D30050"/>
    <w:rsid w:val="00D3053D"/>
    <w:rsid w:val="00D30E13"/>
    <w:rsid w:val="00D31152"/>
    <w:rsid w:val="00D31286"/>
    <w:rsid w:val="00D315F9"/>
    <w:rsid w:val="00D31877"/>
    <w:rsid w:val="00D31C69"/>
    <w:rsid w:val="00D32171"/>
    <w:rsid w:val="00D323C3"/>
    <w:rsid w:val="00D33068"/>
    <w:rsid w:val="00D33127"/>
    <w:rsid w:val="00D331CA"/>
    <w:rsid w:val="00D33389"/>
    <w:rsid w:val="00D335AA"/>
    <w:rsid w:val="00D33632"/>
    <w:rsid w:val="00D33741"/>
    <w:rsid w:val="00D3388B"/>
    <w:rsid w:val="00D33CE5"/>
    <w:rsid w:val="00D33E5F"/>
    <w:rsid w:val="00D33EB8"/>
    <w:rsid w:val="00D343EB"/>
    <w:rsid w:val="00D3456C"/>
    <w:rsid w:val="00D346EF"/>
    <w:rsid w:val="00D34EF7"/>
    <w:rsid w:val="00D35A0C"/>
    <w:rsid w:val="00D362CF"/>
    <w:rsid w:val="00D36F70"/>
    <w:rsid w:val="00D37463"/>
    <w:rsid w:val="00D37A72"/>
    <w:rsid w:val="00D401A4"/>
    <w:rsid w:val="00D40344"/>
    <w:rsid w:val="00D40381"/>
    <w:rsid w:val="00D414C0"/>
    <w:rsid w:val="00D41E75"/>
    <w:rsid w:val="00D42AAF"/>
    <w:rsid w:val="00D4318E"/>
    <w:rsid w:val="00D43654"/>
    <w:rsid w:val="00D4436B"/>
    <w:rsid w:val="00D445A4"/>
    <w:rsid w:val="00D44603"/>
    <w:rsid w:val="00D45577"/>
    <w:rsid w:val="00D456A0"/>
    <w:rsid w:val="00D45B20"/>
    <w:rsid w:val="00D45C47"/>
    <w:rsid w:val="00D46367"/>
    <w:rsid w:val="00D463C8"/>
    <w:rsid w:val="00D464B9"/>
    <w:rsid w:val="00D46551"/>
    <w:rsid w:val="00D468B7"/>
    <w:rsid w:val="00D46C92"/>
    <w:rsid w:val="00D46E5D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C2"/>
    <w:rsid w:val="00D51BB7"/>
    <w:rsid w:val="00D51E4F"/>
    <w:rsid w:val="00D51FFA"/>
    <w:rsid w:val="00D520EE"/>
    <w:rsid w:val="00D5281D"/>
    <w:rsid w:val="00D52F7C"/>
    <w:rsid w:val="00D53240"/>
    <w:rsid w:val="00D532DA"/>
    <w:rsid w:val="00D536A6"/>
    <w:rsid w:val="00D53E09"/>
    <w:rsid w:val="00D53FD0"/>
    <w:rsid w:val="00D54006"/>
    <w:rsid w:val="00D54938"/>
    <w:rsid w:val="00D54AEB"/>
    <w:rsid w:val="00D54B18"/>
    <w:rsid w:val="00D54F5F"/>
    <w:rsid w:val="00D552EE"/>
    <w:rsid w:val="00D55443"/>
    <w:rsid w:val="00D55469"/>
    <w:rsid w:val="00D55910"/>
    <w:rsid w:val="00D55ABA"/>
    <w:rsid w:val="00D562E3"/>
    <w:rsid w:val="00D564CA"/>
    <w:rsid w:val="00D568F6"/>
    <w:rsid w:val="00D56AFC"/>
    <w:rsid w:val="00D572CD"/>
    <w:rsid w:val="00D572DD"/>
    <w:rsid w:val="00D57427"/>
    <w:rsid w:val="00D57EF1"/>
    <w:rsid w:val="00D60153"/>
    <w:rsid w:val="00D60231"/>
    <w:rsid w:val="00D604D3"/>
    <w:rsid w:val="00D60664"/>
    <w:rsid w:val="00D60B62"/>
    <w:rsid w:val="00D60F56"/>
    <w:rsid w:val="00D610E0"/>
    <w:rsid w:val="00D61418"/>
    <w:rsid w:val="00D61C09"/>
    <w:rsid w:val="00D61CD5"/>
    <w:rsid w:val="00D62180"/>
    <w:rsid w:val="00D624D4"/>
    <w:rsid w:val="00D628FE"/>
    <w:rsid w:val="00D63524"/>
    <w:rsid w:val="00D63544"/>
    <w:rsid w:val="00D63A0E"/>
    <w:rsid w:val="00D63A62"/>
    <w:rsid w:val="00D63CBA"/>
    <w:rsid w:val="00D63FAE"/>
    <w:rsid w:val="00D6432F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CC7"/>
    <w:rsid w:val="00D67307"/>
    <w:rsid w:val="00D679BD"/>
    <w:rsid w:val="00D67EA4"/>
    <w:rsid w:val="00D7013E"/>
    <w:rsid w:val="00D70494"/>
    <w:rsid w:val="00D70A3C"/>
    <w:rsid w:val="00D71139"/>
    <w:rsid w:val="00D71471"/>
    <w:rsid w:val="00D72129"/>
    <w:rsid w:val="00D72585"/>
    <w:rsid w:val="00D72FDB"/>
    <w:rsid w:val="00D72FF0"/>
    <w:rsid w:val="00D73310"/>
    <w:rsid w:val="00D736B1"/>
    <w:rsid w:val="00D73C91"/>
    <w:rsid w:val="00D73E80"/>
    <w:rsid w:val="00D741FE"/>
    <w:rsid w:val="00D744A5"/>
    <w:rsid w:val="00D745C5"/>
    <w:rsid w:val="00D74D93"/>
    <w:rsid w:val="00D754C9"/>
    <w:rsid w:val="00D758FE"/>
    <w:rsid w:val="00D75CE8"/>
    <w:rsid w:val="00D75D6E"/>
    <w:rsid w:val="00D763CC"/>
    <w:rsid w:val="00D764DD"/>
    <w:rsid w:val="00D76863"/>
    <w:rsid w:val="00D7694B"/>
    <w:rsid w:val="00D76D50"/>
    <w:rsid w:val="00D7755E"/>
    <w:rsid w:val="00D77772"/>
    <w:rsid w:val="00D7799A"/>
    <w:rsid w:val="00D77A7B"/>
    <w:rsid w:val="00D77D8D"/>
    <w:rsid w:val="00D77EF8"/>
    <w:rsid w:val="00D77F12"/>
    <w:rsid w:val="00D80619"/>
    <w:rsid w:val="00D8099E"/>
    <w:rsid w:val="00D809A7"/>
    <w:rsid w:val="00D80AD4"/>
    <w:rsid w:val="00D80C31"/>
    <w:rsid w:val="00D81CEE"/>
    <w:rsid w:val="00D822C9"/>
    <w:rsid w:val="00D82F80"/>
    <w:rsid w:val="00D835B0"/>
    <w:rsid w:val="00D8369B"/>
    <w:rsid w:val="00D83768"/>
    <w:rsid w:val="00D8394C"/>
    <w:rsid w:val="00D840FA"/>
    <w:rsid w:val="00D84287"/>
    <w:rsid w:val="00D846A8"/>
    <w:rsid w:val="00D85060"/>
    <w:rsid w:val="00D8567D"/>
    <w:rsid w:val="00D85BDD"/>
    <w:rsid w:val="00D85C12"/>
    <w:rsid w:val="00D85C82"/>
    <w:rsid w:val="00D85DD5"/>
    <w:rsid w:val="00D865B8"/>
    <w:rsid w:val="00D86AAC"/>
    <w:rsid w:val="00D86AF3"/>
    <w:rsid w:val="00D871C9"/>
    <w:rsid w:val="00D871D9"/>
    <w:rsid w:val="00D900F8"/>
    <w:rsid w:val="00D901A5"/>
    <w:rsid w:val="00D903A3"/>
    <w:rsid w:val="00D9052B"/>
    <w:rsid w:val="00D905BB"/>
    <w:rsid w:val="00D905E4"/>
    <w:rsid w:val="00D90955"/>
    <w:rsid w:val="00D90A48"/>
    <w:rsid w:val="00D90AEA"/>
    <w:rsid w:val="00D90D69"/>
    <w:rsid w:val="00D910CB"/>
    <w:rsid w:val="00D91118"/>
    <w:rsid w:val="00D91220"/>
    <w:rsid w:val="00D913A3"/>
    <w:rsid w:val="00D91833"/>
    <w:rsid w:val="00D9196E"/>
    <w:rsid w:val="00D91CA9"/>
    <w:rsid w:val="00D91E32"/>
    <w:rsid w:val="00D92F01"/>
    <w:rsid w:val="00D935A7"/>
    <w:rsid w:val="00D937EB"/>
    <w:rsid w:val="00D9388C"/>
    <w:rsid w:val="00D93D3A"/>
    <w:rsid w:val="00D9424A"/>
    <w:rsid w:val="00D946AF"/>
    <w:rsid w:val="00D955B0"/>
    <w:rsid w:val="00D96302"/>
    <w:rsid w:val="00D96FE8"/>
    <w:rsid w:val="00D9710E"/>
    <w:rsid w:val="00D97790"/>
    <w:rsid w:val="00D977D4"/>
    <w:rsid w:val="00D97B45"/>
    <w:rsid w:val="00D97D5F"/>
    <w:rsid w:val="00D97ED2"/>
    <w:rsid w:val="00DA01BE"/>
    <w:rsid w:val="00DA056F"/>
    <w:rsid w:val="00DA0841"/>
    <w:rsid w:val="00DA0CC5"/>
    <w:rsid w:val="00DA0EFA"/>
    <w:rsid w:val="00DA1355"/>
    <w:rsid w:val="00DA20D7"/>
    <w:rsid w:val="00DA2106"/>
    <w:rsid w:val="00DA2167"/>
    <w:rsid w:val="00DA2A8C"/>
    <w:rsid w:val="00DA32EE"/>
    <w:rsid w:val="00DA369F"/>
    <w:rsid w:val="00DA37F2"/>
    <w:rsid w:val="00DA3ED7"/>
    <w:rsid w:val="00DA3FD1"/>
    <w:rsid w:val="00DA407C"/>
    <w:rsid w:val="00DA45ED"/>
    <w:rsid w:val="00DA4692"/>
    <w:rsid w:val="00DA4A2B"/>
    <w:rsid w:val="00DA4DC3"/>
    <w:rsid w:val="00DA4FDF"/>
    <w:rsid w:val="00DA5120"/>
    <w:rsid w:val="00DA5464"/>
    <w:rsid w:val="00DA5560"/>
    <w:rsid w:val="00DA5769"/>
    <w:rsid w:val="00DA578B"/>
    <w:rsid w:val="00DA57BA"/>
    <w:rsid w:val="00DA713A"/>
    <w:rsid w:val="00DA7895"/>
    <w:rsid w:val="00DA7CF9"/>
    <w:rsid w:val="00DA7D3D"/>
    <w:rsid w:val="00DA7E9A"/>
    <w:rsid w:val="00DA7EDD"/>
    <w:rsid w:val="00DB008F"/>
    <w:rsid w:val="00DB0120"/>
    <w:rsid w:val="00DB02D5"/>
    <w:rsid w:val="00DB215F"/>
    <w:rsid w:val="00DB2227"/>
    <w:rsid w:val="00DB22E7"/>
    <w:rsid w:val="00DB242C"/>
    <w:rsid w:val="00DB2BFB"/>
    <w:rsid w:val="00DB2E88"/>
    <w:rsid w:val="00DB2EA9"/>
    <w:rsid w:val="00DB32AF"/>
    <w:rsid w:val="00DB3FD7"/>
    <w:rsid w:val="00DB4594"/>
    <w:rsid w:val="00DB49B6"/>
    <w:rsid w:val="00DB500D"/>
    <w:rsid w:val="00DB5165"/>
    <w:rsid w:val="00DB5621"/>
    <w:rsid w:val="00DB591A"/>
    <w:rsid w:val="00DB592F"/>
    <w:rsid w:val="00DB59AF"/>
    <w:rsid w:val="00DB5B49"/>
    <w:rsid w:val="00DB6234"/>
    <w:rsid w:val="00DB6488"/>
    <w:rsid w:val="00DB675F"/>
    <w:rsid w:val="00DB678D"/>
    <w:rsid w:val="00DB6B97"/>
    <w:rsid w:val="00DB727B"/>
    <w:rsid w:val="00DB783D"/>
    <w:rsid w:val="00DB7D30"/>
    <w:rsid w:val="00DC020F"/>
    <w:rsid w:val="00DC09FD"/>
    <w:rsid w:val="00DC0AB4"/>
    <w:rsid w:val="00DC0CE6"/>
    <w:rsid w:val="00DC0E85"/>
    <w:rsid w:val="00DC0FBE"/>
    <w:rsid w:val="00DC1D0E"/>
    <w:rsid w:val="00DC1EF0"/>
    <w:rsid w:val="00DC2351"/>
    <w:rsid w:val="00DC2893"/>
    <w:rsid w:val="00DC303D"/>
    <w:rsid w:val="00DC3455"/>
    <w:rsid w:val="00DC37E6"/>
    <w:rsid w:val="00DC3A02"/>
    <w:rsid w:val="00DC4063"/>
    <w:rsid w:val="00DC4083"/>
    <w:rsid w:val="00DC4089"/>
    <w:rsid w:val="00DC4866"/>
    <w:rsid w:val="00DC522D"/>
    <w:rsid w:val="00DC539D"/>
    <w:rsid w:val="00DC5508"/>
    <w:rsid w:val="00DC5651"/>
    <w:rsid w:val="00DC5A75"/>
    <w:rsid w:val="00DC6645"/>
    <w:rsid w:val="00DC682B"/>
    <w:rsid w:val="00DC685D"/>
    <w:rsid w:val="00DC6BFC"/>
    <w:rsid w:val="00DC6C8C"/>
    <w:rsid w:val="00DC70F1"/>
    <w:rsid w:val="00DC74B8"/>
    <w:rsid w:val="00DC7EF9"/>
    <w:rsid w:val="00DD0572"/>
    <w:rsid w:val="00DD08D1"/>
    <w:rsid w:val="00DD0A4C"/>
    <w:rsid w:val="00DD0B98"/>
    <w:rsid w:val="00DD1123"/>
    <w:rsid w:val="00DD12B9"/>
    <w:rsid w:val="00DD1439"/>
    <w:rsid w:val="00DD1FC5"/>
    <w:rsid w:val="00DD21F0"/>
    <w:rsid w:val="00DD22AC"/>
    <w:rsid w:val="00DD22F9"/>
    <w:rsid w:val="00DD25A7"/>
    <w:rsid w:val="00DD2969"/>
    <w:rsid w:val="00DD2993"/>
    <w:rsid w:val="00DD2C06"/>
    <w:rsid w:val="00DD34A6"/>
    <w:rsid w:val="00DD3D22"/>
    <w:rsid w:val="00DD47DE"/>
    <w:rsid w:val="00DD4B2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73C0"/>
    <w:rsid w:val="00DD7670"/>
    <w:rsid w:val="00DD76B3"/>
    <w:rsid w:val="00DD776C"/>
    <w:rsid w:val="00DD7AA9"/>
    <w:rsid w:val="00DD7C97"/>
    <w:rsid w:val="00DE0324"/>
    <w:rsid w:val="00DE03B7"/>
    <w:rsid w:val="00DE04AD"/>
    <w:rsid w:val="00DE055F"/>
    <w:rsid w:val="00DE06AC"/>
    <w:rsid w:val="00DE08DF"/>
    <w:rsid w:val="00DE0B8B"/>
    <w:rsid w:val="00DE0FF2"/>
    <w:rsid w:val="00DE1135"/>
    <w:rsid w:val="00DE1195"/>
    <w:rsid w:val="00DE1740"/>
    <w:rsid w:val="00DE1975"/>
    <w:rsid w:val="00DE1995"/>
    <w:rsid w:val="00DE2161"/>
    <w:rsid w:val="00DE2402"/>
    <w:rsid w:val="00DE2836"/>
    <w:rsid w:val="00DE2C5A"/>
    <w:rsid w:val="00DE2F47"/>
    <w:rsid w:val="00DE3298"/>
    <w:rsid w:val="00DE3723"/>
    <w:rsid w:val="00DE376B"/>
    <w:rsid w:val="00DE39E4"/>
    <w:rsid w:val="00DE4814"/>
    <w:rsid w:val="00DE4D22"/>
    <w:rsid w:val="00DE545D"/>
    <w:rsid w:val="00DE5971"/>
    <w:rsid w:val="00DE5E39"/>
    <w:rsid w:val="00DE61FC"/>
    <w:rsid w:val="00DE65D6"/>
    <w:rsid w:val="00DE664F"/>
    <w:rsid w:val="00DE6686"/>
    <w:rsid w:val="00DE69A2"/>
    <w:rsid w:val="00DE6D8B"/>
    <w:rsid w:val="00DE6F9F"/>
    <w:rsid w:val="00DE74BA"/>
    <w:rsid w:val="00DE7CC9"/>
    <w:rsid w:val="00DF014A"/>
    <w:rsid w:val="00DF0D4B"/>
    <w:rsid w:val="00DF1350"/>
    <w:rsid w:val="00DF138A"/>
    <w:rsid w:val="00DF153A"/>
    <w:rsid w:val="00DF173B"/>
    <w:rsid w:val="00DF176F"/>
    <w:rsid w:val="00DF1AF1"/>
    <w:rsid w:val="00DF21BC"/>
    <w:rsid w:val="00DF242D"/>
    <w:rsid w:val="00DF2775"/>
    <w:rsid w:val="00DF2D22"/>
    <w:rsid w:val="00DF3658"/>
    <w:rsid w:val="00DF38EA"/>
    <w:rsid w:val="00DF4038"/>
    <w:rsid w:val="00DF4362"/>
    <w:rsid w:val="00DF4382"/>
    <w:rsid w:val="00DF49FC"/>
    <w:rsid w:val="00DF50A7"/>
    <w:rsid w:val="00DF51A2"/>
    <w:rsid w:val="00DF59CB"/>
    <w:rsid w:val="00DF5B46"/>
    <w:rsid w:val="00DF5DA2"/>
    <w:rsid w:val="00DF6002"/>
    <w:rsid w:val="00DF6549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FE6"/>
    <w:rsid w:val="00E00075"/>
    <w:rsid w:val="00E00F89"/>
    <w:rsid w:val="00E010F2"/>
    <w:rsid w:val="00E01264"/>
    <w:rsid w:val="00E01E6D"/>
    <w:rsid w:val="00E0210E"/>
    <w:rsid w:val="00E0231A"/>
    <w:rsid w:val="00E02432"/>
    <w:rsid w:val="00E02748"/>
    <w:rsid w:val="00E0315A"/>
    <w:rsid w:val="00E0373E"/>
    <w:rsid w:val="00E03995"/>
    <w:rsid w:val="00E03C76"/>
    <w:rsid w:val="00E03D37"/>
    <w:rsid w:val="00E03DE5"/>
    <w:rsid w:val="00E0406F"/>
    <w:rsid w:val="00E040DA"/>
    <w:rsid w:val="00E0429F"/>
    <w:rsid w:val="00E04896"/>
    <w:rsid w:val="00E05068"/>
    <w:rsid w:val="00E057B9"/>
    <w:rsid w:val="00E059E6"/>
    <w:rsid w:val="00E05CCB"/>
    <w:rsid w:val="00E05DA5"/>
    <w:rsid w:val="00E05DFD"/>
    <w:rsid w:val="00E05F7D"/>
    <w:rsid w:val="00E05F97"/>
    <w:rsid w:val="00E062BD"/>
    <w:rsid w:val="00E0691C"/>
    <w:rsid w:val="00E06A02"/>
    <w:rsid w:val="00E06CAC"/>
    <w:rsid w:val="00E0718F"/>
    <w:rsid w:val="00E0759A"/>
    <w:rsid w:val="00E075B1"/>
    <w:rsid w:val="00E076CC"/>
    <w:rsid w:val="00E077A8"/>
    <w:rsid w:val="00E07C7A"/>
    <w:rsid w:val="00E07F39"/>
    <w:rsid w:val="00E10370"/>
    <w:rsid w:val="00E10902"/>
    <w:rsid w:val="00E10AB6"/>
    <w:rsid w:val="00E10B64"/>
    <w:rsid w:val="00E110FC"/>
    <w:rsid w:val="00E112DB"/>
    <w:rsid w:val="00E11527"/>
    <w:rsid w:val="00E11AED"/>
    <w:rsid w:val="00E12266"/>
    <w:rsid w:val="00E12586"/>
    <w:rsid w:val="00E1274E"/>
    <w:rsid w:val="00E127CE"/>
    <w:rsid w:val="00E128D7"/>
    <w:rsid w:val="00E13122"/>
    <w:rsid w:val="00E135FF"/>
    <w:rsid w:val="00E137D6"/>
    <w:rsid w:val="00E138FD"/>
    <w:rsid w:val="00E13B63"/>
    <w:rsid w:val="00E13FBE"/>
    <w:rsid w:val="00E14C63"/>
    <w:rsid w:val="00E150B6"/>
    <w:rsid w:val="00E16164"/>
    <w:rsid w:val="00E163C5"/>
    <w:rsid w:val="00E168EC"/>
    <w:rsid w:val="00E16966"/>
    <w:rsid w:val="00E1697B"/>
    <w:rsid w:val="00E16C20"/>
    <w:rsid w:val="00E17537"/>
    <w:rsid w:val="00E17F6E"/>
    <w:rsid w:val="00E2001C"/>
    <w:rsid w:val="00E20180"/>
    <w:rsid w:val="00E207C9"/>
    <w:rsid w:val="00E2093A"/>
    <w:rsid w:val="00E214D9"/>
    <w:rsid w:val="00E21A08"/>
    <w:rsid w:val="00E21AB0"/>
    <w:rsid w:val="00E21C4F"/>
    <w:rsid w:val="00E2235D"/>
    <w:rsid w:val="00E22904"/>
    <w:rsid w:val="00E22ABD"/>
    <w:rsid w:val="00E23431"/>
    <w:rsid w:val="00E2378C"/>
    <w:rsid w:val="00E23970"/>
    <w:rsid w:val="00E23DE1"/>
    <w:rsid w:val="00E245EE"/>
    <w:rsid w:val="00E24793"/>
    <w:rsid w:val="00E24DBB"/>
    <w:rsid w:val="00E258C6"/>
    <w:rsid w:val="00E25A27"/>
    <w:rsid w:val="00E25A73"/>
    <w:rsid w:val="00E25E93"/>
    <w:rsid w:val="00E26297"/>
    <w:rsid w:val="00E26F98"/>
    <w:rsid w:val="00E26FE7"/>
    <w:rsid w:val="00E27029"/>
    <w:rsid w:val="00E27693"/>
    <w:rsid w:val="00E2770A"/>
    <w:rsid w:val="00E3001F"/>
    <w:rsid w:val="00E304B2"/>
    <w:rsid w:val="00E304F1"/>
    <w:rsid w:val="00E3055E"/>
    <w:rsid w:val="00E30DF2"/>
    <w:rsid w:val="00E32164"/>
    <w:rsid w:val="00E32396"/>
    <w:rsid w:val="00E32CC0"/>
    <w:rsid w:val="00E331E7"/>
    <w:rsid w:val="00E33580"/>
    <w:rsid w:val="00E33634"/>
    <w:rsid w:val="00E3376E"/>
    <w:rsid w:val="00E34800"/>
    <w:rsid w:val="00E34BA2"/>
    <w:rsid w:val="00E34FB1"/>
    <w:rsid w:val="00E35029"/>
    <w:rsid w:val="00E35070"/>
    <w:rsid w:val="00E35648"/>
    <w:rsid w:val="00E356A8"/>
    <w:rsid w:val="00E356CF"/>
    <w:rsid w:val="00E36ABE"/>
    <w:rsid w:val="00E37457"/>
    <w:rsid w:val="00E37E05"/>
    <w:rsid w:val="00E37E08"/>
    <w:rsid w:val="00E40541"/>
    <w:rsid w:val="00E4079E"/>
    <w:rsid w:val="00E409C0"/>
    <w:rsid w:val="00E409E1"/>
    <w:rsid w:val="00E40A8A"/>
    <w:rsid w:val="00E40F2B"/>
    <w:rsid w:val="00E418AE"/>
    <w:rsid w:val="00E41BE3"/>
    <w:rsid w:val="00E41E92"/>
    <w:rsid w:val="00E42114"/>
    <w:rsid w:val="00E42165"/>
    <w:rsid w:val="00E426FF"/>
    <w:rsid w:val="00E42C27"/>
    <w:rsid w:val="00E42E6F"/>
    <w:rsid w:val="00E4390A"/>
    <w:rsid w:val="00E43A28"/>
    <w:rsid w:val="00E43B9E"/>
    <w:rsid w:val="00E43E90"/>
    <w:rsid w:val="00E4437A"/>
    <w:rsid w:val="00E4459F"/>
    <w:rsid w:val="00E44F72"/>
    <w:rsid w:val="00E45038"/>
    <w:rsid w:val="00E4515F"/>
    <w:rsid w:val="00E45796"/>
    <w:rsid w:val="00E45BD5"/>
    <w:rsid w:val="00E45FAE"/>
    <w:rsid w:val="00E46A17"/>
    <w:rsid w:val="00E46DB2"/>
    <w:rsid w:val="00E46F8C"/>
    <w:rsid w:val="00E4750C"/>
    <w:rsid w:val="00E505A1"/>
    <w:rsid w:val="00E50BB9"/>
    <w:rsid w:val="00E5145D"/>
    <w:rsid w:val="00E515B3"/>
    <w:rsid w:val="00E51660"/>
    <w:rsid w:val="00E5184E"/>
    <w:rsid w:val="00E51C30"/>
    <w:rsid w:val="00E51E2A"/>
    <w:rsid w:val="00E52416"/>
    <w:rsid w:val="00E527E5"/>
    <w:rsid w:val="00E52889"/>
    <w:rsid w:val="00E52C29"/>
    <w:rsid w:val="00E52ECC"/>
    <w:rsid w:val="00E53693"/>
    <w:rsid w:val="00E53986"/>
    <w:rsid w:val="00E53EE1"/>
    <w:rsid w:val="00E53FA0"/>
    <w:rsid w:val="00E5409F"/>
    <w:rsid w:val="00E5461B"/>
    <w:rsid w:val="00E546F1"/>
    <w:rsid w:val="00E5499C"/>
    <w:rsid w:val="00E54AE0"/>
    <w:rsid w:val="00E54CCD"/>
    <w:rsid w:val="00E54E52"/>
    <w:rsid w:val="00E55867"/>
    <w:rsid w:val="00E55AD8"/>
    <w:rsid w:val="00E56173"/>
    <w:rsid w:val="00E564EC"/>
    <w:rsid w:val="00E57402"/>
    <w:rsid w:val="00E574B7"/>
    <w:rsid w:val="00E5760B"/>
    <w:rsid w:val="00E57931"/>
    <w:rsid w:val="00E60065"/>
    <w:rsid w:val="00E601B2"/>
    <w:rsid w:val="00E60248"/>
    <w:rsid w:val="00E604DE"/>
    <w:rsid w:val="00E6063C"/>
    <w:rsid w:val="00E60AC1"/>
    <w:rsid w:val="00E60CC6"/>
    <w:rsid w:val="00E60D30"/>
    <w:rsid w:val="00E61202"/>
    <w:rsid w:val="00E61211"/>
    <w:rsid w:val="00E61DD8"/>
    <w:rsid w:val="00E62163"/>
    <w:rsid w:val="00E6236C"/>
    <w:rsid w:val="00E626A1"/>
    <w:rsid w:val="00E62899"/>
    <w:rsid w:val="00E6293F"/>
    <w:rsid w:val="00E63FF3"/>
    <w:rsid w:val="00E64D81"/>
    <w:rsid w:val="00E651C7"/>
    <w:rsid w:val="00E65205"/>
    <w:rsid w:val="00E65654"/>
    <w:rsid w:val="00E65BFC"/>
    <w:rsid w:val="00E65C96"/>
    <w:rsid w:val="00E664C8"/>
    <w:rsid w:val="00E6651F"/>
    <w:rsid w:val="00E66550"/>
    <w:rsid w:val="00E66827"/>
    <w:rsid w:val="00E67276"/>
    <w:rsid w:val="00E67DED"/>
    <w:rsid w:val="00E67E37"/>
    <w:rsid w:val="00E67F13"/>
    <w:rsid w:val="00E7058F"/>
    <w:rsid w:val="00E70870"/>
    <w:rsid w:val="00E7092A"/>
    <w:rsid w:val="00E70AA9"/>
    <w:rsid w:val="00E70F7A"/>
    <w:rsid w:val="00E71806"/>
    <w:rsid w:val="00E71851"/>
    <w:rsid w:val="00E71B31"/>
    <w:rsid w:val="00E71ED5"/>
    <w:rsid w:val="00E72901"/>
    <w:rsid w:val="00E72DC7"/>
    <w:rsid w:val="00E736D8"/>
    <w:rsid w:val="00E74108"/>
    <w:rsid w:val="00E74163"/>
    <w:rsid w:val="00E74179"/>
    <w:rsid w:val="00E74D7F"/>
    <w:rsid w:val="00E751E5"/>
    <w:rsid w:val="00E75637"/>
    <w:rsid w:val="00E7569F"/>
    <w:rsid w:val="00E760CF"/>
    <w:rsid w:val="00E762D0"/>
    <w:rsid w:val="00E7638D"/>
    <w:rsid w:val="00E764A8"/>
    <w:rsid w:val="00E768A6"/>
    <w:rsid w:val="00E76AA1"/>
    <w:rsid w:val="00E76EC8"/>
    <w:rsid w:val="00E77372"/>
    <w:rsid w:val="00E77C21"/>
    <w:rsid w:val="00E77C96"/>
    <w:rsid w:val="00E80229"/>
    <w:rsid w:val="00E8039D"/>
    <w:rsid w:val="00E804D5"/>
    <w:rsid w:val="00E80608"/>
    <w:rsid w:val="00E80C3B"/>
    <w:rsid w:val="00E80FD1"/>
    <w:rsid w:val="00E81353"/>
    <w:rsid w:val="00E81381"/>
    <w:rsid w:val="00E819CC"/>
    <w:rsid w:val="00E819D0"/>
    <w:rsid w:val="00E81DF1"/>
    <w:rsid w:val="00E82227"/>
    <w:rsid w:val="00E82F20"/>
    <w:rsid w:val="00E836E3"/>
    <w:rsid w:val="00E838F4"/>
    <w:rsid w:val="00E83929"/>
    <w:rsid w:val="00E83BF2"/>
    <w:rsid w:val="00E83C0D"/>
    <w:rsid w:val="00E83C53"/>
    <w:rsid w:val="00E83CAF"/>
    <w:rsid w:val="00E8415C"/>
    <w:rsid w:val="00E84461"/>
    <w:rsid w:val="00E847B7"/>
    <w:rsid w:val="00E84910"/>
    <w:rsid w:val="00E84B5C"/>
    <w:rsid w:val="00E853D3"/>
    <w:rsid w:val="00E8555C"/>
    <w:rsid w:val="00E859CE"/>
    <w:rsid w:val="00E85D79"/>
    <w:rsid w:val="00E85F3E"/>
    <w:rsid w:val="00E86434"/>
    <w:rsid w:val="00E86B5E"/>
    <w:rsid w:val="00E86E3E"/>
    <w:rsid w:val="00E87117"/>
    <w:rsid w:val="00E8738A"/>
    <w:rsid w:val="00E87797"/>
    <w:rsid w:val="00E87AD0"/>
    <w:rsid w:val="00E90110"/>
    <w:rsid w:val="00E90859"/>
    <w:rsid w:val="00E90C44"/>
    <w:rsid w:val="00E90C9C"/>
    <w:rsid w:val="00E911DD"/>
    <w:rsid w:val="00E916AC"/>
    <w:rsid w:val="00E919AB"/>
    <w:rsid w:val="00E92190"/>
    <w:rsid w:val="00E92368"/>
    <w:rsid w:val="00E92448"/>
    <w:rsid w:val="00E9270F"/>
    <w:rsid w:val="00E92A27"/>
    <w:rsid w:val="00E92CD1"/>
    <w:rsid w:val="00E930DC"/>
    <w:rsid w:val="00E936CE"/>
    <w:rsid w:val="00E93B00"/>
    <w:rsid w:val="00E943CA"/>
    <w:rsid w:val="00E9491D"/>
    <w:rsid w:val="00E949BE"/>
    <w:rsid w:val="00E949EC"/>
    <w:rsid w:val="00E94DEB"/>
    <w:rsid w:val="00E94DF7"/>
    <w:rsid w:val="00E95082"/>
    <w:rsid w:val="00E9602C"/>
    <w:rsid w:val="00E960D2"/>
    <w:rsid w:val="00E96219"/>
    <w:rsid w:val="00E969F7"/>
    <w:rsid w:val="00E96C94"/>
    <w:rsid w:val="00E96DA3"/>
    <w:rsid w:val="00E9717B"/>
    <w:rsid w:val="00E97467"/>
    <w:rsid w:val="00EA0C4C"/>
    <w:rsid w:val="00EA1112"/>
    <w:rsid w:val="00EA142C"/>
    <w:rsid w:val="00EA1DA2"/>
    <w:rsid w:val="00EA1E18"/>
    <w:rsid w:val="00EA297B"/>
    <w:rsid w:val="00EA2C26"/>
    <w:rsid w:val="00EA32BD"/>
    <w:rsid w:val="00EA3346"/>
    <w:rsid w:val="00EA34F8"/>
    <w:rsid w:val="00EA3510"/>
    <w:rsid w:val="00EA42F2"/>
    <w:rsid w:val="00EA46F0"/>
    <w:rsid w:val="00EA4A90"/>
    <w:rsid w:val="00EA4BB7"/>
    <w:rsid w:val="00EA5072"/>
    <w:rsid w:val="00EA557B"/>
    <w:rsid w:val="00EA5745"/>
    <w:rsid w:val="00EA5A06"/>
    <w:rsid w:val="00EA60AE"/>
    <w:rsid w:val="00EA6783"/>
    <w:rsid w:val="00EA6E4C"/>
    <w:rsid w:val="00EA744A"/>
    <w:rsid w:val="00EA7705"/>
    <w:rsid w:val="00EA77B6"/>
    <w:rsid w:val="00EA7CF6"/>
    <w:rsid w:val="00EA7D20"/>
    <w:rsid w:val="00EA7F5F"/>
    <w:rsid w:val="00EB01C2"/>
    <w:rsid w:val="00EB09D0"/>
    <w:rsid w:val="00EB0CAD"/>
    <w:rsid w:val="00EB0FC7"/>
    <w:rsid w:val="00EB1518"/>
    <w:rsid w:val="00EB160B"/>
    <w:rsid w:val="00EB2477"/>
    <w:rsid w:val="00EB2AB1"/>
    <w:rsid w:val="00EB2D2A"/>
    <w:rsid w:val="00EB30F6"/>
    <w:rsid w:val="00EB3159"/>
    <w:rsid w:val="00EB349E"/>
    <w:rsid w:val="00EB36B6"/>
    <w:rsid w:val="00EB36C7"/>
    <w:rsid w:val="00EB3CB2"/>
    <w:rsid w:val="00EB484A"/>
    <w:rsid w:val="00EB49E6"/>
    <w:rsid w:val="00EB4B34"/>
    <w:rsid w:val="00EB4C68"/>
    <w:rsid w:val="00EB55DF"/>
    <w:rsid w:val="00EB59EC"/>
    <w:rsid w:val="00EB5A9D"/>
    <w:rsid w:val="00EB63D2"/>
    <w:rsid w:val="00EB6DFB"/>
    <w:rsid w:val="00EB7213"/>
    <w:rsid w:val="00EC0303"/>
    <w:rsid w:val="00EC0BB2"/>
    <w:rsid w:val="00EC0FA4"/>
    <w:rsid w:val="00EC12FB"/>
    <w:rsid w:val="00EC153B"/>
    <w:rsid w:val="00EC1D37"/>
    <w:rsid w:val="00EC226F"/>
    <w:rsid w:val="00EC2501"/>
    <w:rsid w:val="00EC29CA"/>
    <w:rsid w:val="00EC2A04"/>
    <w:rsid w:val="00EC2B6C"/>
    <w:rsid w:val="00EC2C96"/>
    <w:rsid w:val="00EC3235"/>
    <w:rsid w:val="00EC344A"/>
    <w:rsid w:val="00EC35E1"/>
    <w:rsid w:val="00EC38AA"/>
    <w:rsid w:val="00EC3FBE"/>
    <w:rsid w:val="00EC412E"/>
    <w:rsid w:val="00EC4281"/>
    <w:rsid w:val="00EC45B7"/>
    <w:rsid w:val="00EC492E"/>
    <w:rsid w:val="00EC4CDC"/>
    <w:rsid w:val="00EC526E"/>
    <w:rsid w:val="00EC5856"/>
    <w:rsid w:val="00EC5DA4"/>
    <w:rsid w:val="00EC6032"/>
    <w:rsid w:val="00EC62F8"/>
    <w:rsid w:val="00EC6E90"/>
    <w:rsid w:val="00EC7191"/>
    <w:rsid w:val="00EC733D"/>
    <w:rsid w:val="00EC765C"/>
    <w:rsid w:val="00EC7847"/>
    <w:rsid w:val="00EC7E73"/>
    <w:rsid w:val="00EC7FFC"/>
    <w:rsid w:val="00ED0012"/>
    <w:rsid w:val="00ED0094"/>
    <w:rsid w:val="00ED057F"/>
    <w:rsid w:val="00ED06F9"/>
    <w:rsid w:val="00ED07DC"/>
    <w:rsid w:val="00ED1182"/>
    <w:rsid w:val="00ED1F01"/>
    <w:rsid w:val="00ED2275"/>
    <w:rsid w:val="00ED2999"/>
    <w:rsid w:val="00ED2AEE"/>
    <w:rsid w:val="00ED3594"/>
    <w:rsid w:val="00ED3647"/>
    <w:rsid w:val="00ED39C8"/>
    <w:rsid w:val="00ED3ACC"/>
    <w:rsid w:val="00ED3BC2"/>
    <w:rsid w:val="00ED3C1D"/>
    <w:rsid w:val="00ED3C77"/>
    <w:rsid w:val="00ED3DF4"/>
    <w:rsid w:val="00ED3E8B"/>
    <w:rsid w:val="00ED4B11"/>
    <w:rsid w:val="00ED4EC8"/>
    <w:rsid w:val="00ED4F90"/>
    <w:rsid w:val="00ED5695"/>
    <w:rsid w:val="00ED5A5C"/>
    <w:rsid w:val="00ED5BC4"/>
    <w:rsid w:val="00ED6146"/>
    <w:rsid w:val="00ED675E"/>
    <w:rsid w:val="00ED6EB2"/>
    <w:rsid w:val="00ED6ED6"/>
    <w:rsid w:val="00ED7479"/>
    <w:rsid w:val="00ED797A"/>
    <w:rsid w:val="00EE16D2"/>
    <w:rsid w:val="00EE1AD2"/>
    <w:rsid w:val="00EE1BD8"/>
    <w:rsid w:val="00EE1E06"/>
    <w:rsid w:val="00EE1F6F"/>
    <w:rsid w:val="00EE22F5"/>
    <w:rsid w:val="00EE235B"/>
    <w:rsid w:val="00EE2367"/>
    <w:rsid w:val="00EE23BB"/>
    <w:rsid w:val="00EE258A"/>
    <w:rsid w:val="00EE2697"/>
    <w:rsid w:val="00EE293A"/>
    <w:rsid w:val="00EE2C92"/>
    <w:rsid w:val="00EE31C8"/>
    <w:rsid w:val="00EE3537"/>
    <w:rsid w:val="00EE3703"/>
    <w:rsid w:val="00EE3C43"/>
    <w:rsid w:val="00EE3EC9"/>
    <w:rsid w:val="00EE47CE"/>
    <w:rsid w:val="00EE4C20"/>
    <w:rsid w:val="00EE553D"/>
    <w:rsid w:val="00EE5F35"/>
    <w:rsid w:val="00EE652E"/>
    <w:rsid w:val="00EE69C7"/>
    <w:rsid w:val="00EE6B38"/>
    <w:rsid w:val="00EE6F3E"/>
    <w:rsid w:val="00EE742B"/>
    <w:rsid w:val="00EE7510"/>
    <w:rsid w:val="00EE7524"/>
    <w:rsid w:val="00EE75D3"/>
    <w:rsid w:val="00EE79AE"/>
    <w:rsid w:val="00EF01A2"/>
    <w:rsid w:val="00EF07EA"/>
    <w:rsid w:val="00EF1B04"/>
    <w:rsid w:val="00EF1F78"/>
    <w:rsid w:val="00EF2221"/>
    <w:rsid w:val="00EF2244"/>
    <w:rsid w:val="00EF2714"/>
    <w:rsid w:val="00EF2E77"/>
    <w:rsid w:val="00EF2EFF"/>
    <w:rsid w:val="00EF3109"/>
    <w:rsid w:val="00EF322D"/>
    <w:rsid w:val="00EF3365"/>
    <w:rsid w:val="00EF36F9"/>
    <w:rsid w:val="00EF3792"/>
    <w:rsid w:val="00EF3875"/>
    <w:rsid w:val="00EF39E9"/>
    <w:rsid w:val="00EF40B1"/>
    <w:rsid w:val="00EF416F"/>
    <w:rsid w:val="00EF466D"/>
    <w:rsid w:val="00EF48CF"/>
    <w:rsid w:val="00EF4A69"/>
    <w:rsid w:val="00EF4C62"/>
    <w:rsid w:val="00EF4E88"/>
    <w:rsid w:val="00EF50A3"/>
    <w:rsid w:val="00EF53F2"/>
    <w:rsid w:val="00EF5885"/>
    <w:rsid w:val="00EF58AA"/>
    <w:rsid w:val="00EF5B06"/>
    <w:rsid w:val="00EF5E71"/>
    <w:rsid w:val="00EF6861"/>
    <w:rsid w:val="00EF6938"/>
    <w:rsid w:val="00EF69B5"/>
    <w:rsid w:val="00EF6E35"/>
    <w:rsid w:val="00EF6F42"/>
    <w:rsid w:val="00EF735C"/>
    <w:rsid w:val="00EF7504"/>
    <w:rsid w:val="00EF77CE"/>
    <w:rsid w:val="00EF7D16"/>
    <w:rsid w:val="00EF7D63"/>
    <w:rsid w:val="00EF7E34"/>
    <w:rsid w:val="00F00087"/>
    <w:rsid w:val="00F00236"/>
    <w:rsid w:val="00F003CA"/>
    <w:rsid w:val="00F00526"/>
    <w:rsid w:val="00F0073C"/>
    <w:rsid w:val="00F00BC0"/>
    <w:rsid w:val="00F01F6B"/>
    <w:rsid w:val="00F020AF"/>
    <w:rsid w:val="00F0233B"/>
    <w:rsid w:val="00F0245D"/>
    <w:rsid w:val="00F02C5A"/>
    <w:rsid w:val="00F03063"/>
    <w:rsid w:val="00F03162"/>
    <w:rsid w:val="00F0422E"/>
    <w:rsid w:val="00F042A9"/>
    <w:rsid w:val="00F0455E"/>
    <w:rsid w:val="00F04DE7"/>
    <w:rsid w:val="00F04FAC"/>
    <w:rsid w:val="00F05A35"/>
    <w:rsid w:val="00F05A81"/>
    <w:rsid w:val="00F05E5D"/>
    <w:rsid w:val="00F063D4"/>
    <w:rsid w:val="00F06600"/>
    <w:rsid w:val="00F067C7"/>
    <w:rsid w:val="00F06A90"/>
    <w:rsid w:val="00F06B27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C80"/>
    <w:rsid w:val="00F10E89"/>
    <w:rsid w:val="00F116C1"/>
    <w:rsid w:val="00F11BA9"/>
    <w:rsid w:val="00F11BF4"/>
    <w:rsid w:val="00F11F65"/>
    <w:rsid w:val="00F1201E"/>
    <w:rsid w:val="00F121F6"/>
    <w:rsid w:val="00F12D81"/>
    <w:rsid w:val="00F12E4E"/>
    <w:rsid w:val="00F12E94"/>
    <w:rsid w:val="00F12FA5"/>
    <w:rsid w:val="00F139A5"/>
    <w:rsid w:val="00F13E03"/>
    <w:rsid w:val="00F13E85"/>
    <w:rsid w:val="00F14563"/>
    <w:rsid w:val="00F14F74"/>
    <w:rsid w:val="00F14FA2"/>
    <w:rsid w:val="00F15275"/>
    <w:rsid w:val="00F15451"/>
    <w:rsid w:val="00F155DF"/>
    <w:rsid w:val="00F15B09"/>
    <w:rsid w:val="00F15D49"/>
    <w:rsid w:val="00F15F24"/>
    <w:rsid w:val="00F15F6F"/>
    <w:rsid w:val="00F16969"/>
    <w:rsid w:val="00F17873"/>
    <w:rsid w:val="00F2000C"/>
    <w:rsid w:val="00F206F9"/>
    <w:rsid w:val="00F207D4"/>
    <w:rsid w:val="00F20B0B"/>
    <w:rsid w:val="00F20FDF"/>
    <w:rsid w:val="00F21054"/>
    <w:rsid w:val="00F2179A"/>
    <w:rsid w:val="00F2197A"/>
    <w:rsid w:val="00F21E89"/>
    <w:rsid w:val="00F228DE"/>
    <w:rsid w:val="00F2318F"/>
    <w:rsid w:val="00F231D3"/>
    <w:rsid w:val="00F2327A"/>
    <w:rsid w:val="00F239CD"/>
    <w:rsid w:val="00F23C2D"/>
    <w:rsid w:val="00F24239"/>
    <w:rsid w:val="00F24D3E"/>
    <w:rsid w:val="00F24EAF"/>
    <w:rsid w:val="00F25085"/>
    <w:rsid w:val="00F256FF"/>
    <w:rsid w:val="00F25A81"/>
    <w:rsid w:val="00F25DA4"/>
    <w:rsid w:val="00F2662B"/>
    <w:rsid w:val="00F26A48"/>
    <w:rsid w:val="00F27072"/>
    <w:rsid w:val="00F273CA"/>
    <w:rsid w:val="00F276FB"/>
    <w:rsid w:val="00F2798C"/>
    <w:rsid w:val="00F306A8"/>
    <w:rsid w:val="00F312CE"/>
    <w:rsid w:val="00F32038"/>
    <w:rsid w:val="00F32170"/>
    <w:rsid w:val="00F3229E"/>
    <w:rsid w:val="00F325C1"/>
    <w:rsid w:val="00F32632"/>
    <w:rsid w:val="00F32868"/>
    <w:rsid w:val="00F32E47"/>
    <w:rsid w:val="00F32ED8"/>
    <w:rsid w:val="00F33421"/>
    <w:rsid w:val="00F33915"/>
    <w:rsid w:val="00F33C12"/>
    <w:rsid w:val="00F33DBB"/>
    <w:rsid w:val="00F352A6"/>
    <w:rsid w:val="00F358FC"/>
    <w:rsid w:val="00F35FEF"/>
    <w:rsid w:val="00F36842"/>
    <w:rsid w:val="00F36872"/>
    <w:rsid w:val="00F36926"/>
    <w:rsid w:val="00F36A96"/>
    <w:rsid w:val="00F370DE"/>
    <w:rsid w:val="00F378CA"/>
    <w:rsid w:val="00F37904"/>
    <w:rsid w:val="00F37D61"/>
    <w:rsid w:val="00F40208"/>
    <w:rsid w:val="00F40211"/>
    <w:rsid w:val="00F404A1"/>
    <w:rsid w:val="00F40AEE"/>
    <w:rsid w:val="00F41907"/>
    <w:rsid w:val="00F430EB"/>
    <w:rsid w:val="00F4323B"/>
    <w:rsid w:val="00F43669"/>
    <w:rsid w:val="00F43714"/>
    <w:rsid w:val="00F43B97"/>
    <w:rsid w:val="00F43EB3"/>
    <w:rsid w:val="00F44077"/>
    <w:rsid w:val="00F440D9"/>
    <w:rsid w:val="00F449C6"/>
    <w:rsid w:val="00F45013"/>
    <w:rsid w:val="00F450D2"/>
    <w:rsid w:val="00F454EF"/>
    <w:rsid w:val="00F456C3"/>
    <w:rsid w:val="00F45B53"/>
    <w:rsid w:val="00F45D11"/>
    <w:rsid w:val="00F45E3D"/>
    <w:rsid w:val="00F4647B"/>
    <w:rsid w:val="00F465B5"/>
    <w:rsid w:val="00F46896"/>
    <w:rsid w:val="00F468A9"/>
    <w:rsid w:val="00F46C5B"/>
    <w:rsid w:val="00F472E7"/>
    <w:rsid w:val="00F478B9"/>
    <w:rsid w:val="00F47A01"/>
    <w:rsid w:val="00F47C39"/>
    <w:rsid w:val="00F47D7D"/>
    <w:rsid w:val="00F50407"/>
    <w:rsid w:val="00F50729"/>
    <w:rsid w:val="00F507BE"/>
    <w:rsid w:val="00F50847"/>
    <w:rsid w:val="00F50B62"/>
    <w:rsid w:val="00F51286"/>
    <w:rsid w:val="00F512FD"/>
    <w:rsid w:val="00F5145F"/>
    <w:rsid w:val="00F5178C"/>
    <w:rsid w:val="00F51868"/>
    <w:rsid w:val="00F51A50"/>
    <w:rsid w:val="00F51AD7"/>
    <w:rsid w:val="00F52464"/>
    <w:rsid w:val="00F52BC4"/>
    <w:rsid w:val="00F5316C"/>
    <w:rsid w:val="00F53230"/>
    <w:rsid w:val="00F5376B"/>
    <w:rsid w:val="00F5399A"/>
    <w:rsid w:val="00F53AA7"/>
    <w:rsid w:val="00F53BF3"/>
    <w:rsid w:val="00F53C4B"/>
    <w:rsid w:val="00F53C83"/>
    <w:rsid w:val="00F54A9D"/>
    <w:rsid w:val="00F54B85"/>
    <w:rsid w:val="00F54F03"/>
    <w:rsid w:val="00F5522A"/>
    <w:rsid w:val="00F55A0C"/>
    <w:rsid w:val="00F55F1F"/>
    <w:rsid w:val="00F56869"/>
    <w:rsid w:val="00F569CA"/>
    <w:rsid w:val="00F56AC9"/>
    <w:rsid w:val="00F56D71"/>
    <w:rsid w:val="00F57405"/>
    <w:rsid w:val="00F57487"/>
    <w:rsid w:val="00F57627"/>
    <w:rsid w:val="00F600C6"/>
    <w:rsid w:val="00F6061F"/>
    <w:rsid w:val="00F60634"/>
    <w:rsid w:val="00F607E3"/>
    <w:rsid w:val="00F609DA"/>
    <w:rsid w:val="00F60A51"/>
    <w:rsid w:val="00F610BD"/>
    <w:rsid w:val="00F61BE5"/>
    <w:rsid w:val="00F623BE"/>
    <w:rsid w:val="00F6242C"/>
    <w:rsid w:val="00F624E6"/>
    <w:rsid w:val="00F625FD"/>
    <w:rsid w:val="00F63E2A"/>
    <w:rsid w:val="00F63E36"/>
    <w:rsid w:val="00F6475A"/>
    <w:rsid w:val="00F64CD9"/>
    <w:rsid w:val="00F656A2"/>
    <w:rsid w:val="00F65975"/>
    <w:rsid w:val="00F65DC4"/>
    <w:rsid w:val="00F65F91"/>
    <w:rsid w:val="00F6606A"/>
    <w:rsid w:val="00F667F0"/>
    <w:rsid w:val="00F66818"/>
    <w:rsid w:val="00F66C8B"/>
    <w:rsid w:val="00F66F5D"/>
    <w:rsid w:val="00F670CD"/>
    <w:rsid w:val="00F67133"/>
    <w:rsid w:val="00F679D8"/>
    <w:rsid w:val="00F67B73"/>
    <w:rsid w:val="00F702DB"/>
    <w:rsid w:val="00F70A75"/>
    <w:rsid w:val="00F70C98"/>
    <w:rsid w:val="00F713A1"/>
    <w:rsid w:val="00F71596"/>
    <w:rsid w:val="00F7167A"/>
    <w:rsid w:val="00F72C96"/>
    <w:rsid w:val="00F73509"/>
    <w:rsid w:val="00F73B99"/>
    <w:rsid w:val="00F742EF"/>
    <w:rsid w:val="00F7487B"/>
    <w:rsid w:val="00F7490A"/>
    <w:rsid w:val="00F7493A"/>
    <w:rsid w:val="00F753DC"/>
    <w:rsid w:val="00F755BC"/>
    <w:rsid w:val="00F75695"/>
    <w:rsid w:val="00F756C1"/>
    <w:rsid w:val="00F7583A"/>
    <w:rsid w:val="00F75A08"/>
    <w:rsid w:val="00F75CD1"/>
    <w:rsid w:val="00F763EE"/>
    <w:rsid w:val="00F766A9"/>
    <w:rsid w:val="00F76DB2"/>
    <w:rsid w:val="00F77D5D"/>
    <w:rsid w:val="00F77DD5"/>
    <w:rsid w:val="00F77F36"/>
    <w:rsid w:val="00F80170"/>
    <w:rsid w:val="00F8045D"/>
    <w:rsid w:val="00F81225"/>
    <w:rsid w:val="00F8145B"/>
    <w:rsid w:val="00F815B9"/>
    <w:rsid w:val="00F81D70"/>
    <w:rsid w:val="00F8220D"/>
    <w:rsid w:val="00F82359"/>
    <w:rsid w:val="00F823D3"/>
    <w:rsid w:val="00F8282A"/>
    <w:rsid w:val="00F82846"/>
    <w:rsid w:val="00F82A3D"/>
    <w:rsid w:val="00F83278"/>
    <w:rsid w:val="00F833FA"/>
    <w:rsid w:val="00F83C3E"/>
    <w:rsid w:val="00F83C71"/>
    <w:rsid w:val="00F83EB4"/>
    <w:rsid w:val="00F8471D"/>
    <w:rsid w:val="00F847BA"/>
    <w:rsid w:val="00F847DD"/>
    <w:rsid w:val="00F84885"/>
    <w:rsid w:val="00F84937"/>
    <w:rsid w:val="00F849B9"/>
    <w:rsid w:val="00F849EC"/>
    <w:rsid w:val="00F84A36"/>
    <w:rsid w:val="00F853AE"/>
    <w:rsid w:val="00F8581E"/>
    <w:rsid w:val="00F85A0C"/>
    <w:rsid w:val="00F85AA2"/>
    <w:rsid w:val="00F85B8D"/>
    <w:rsid w:val="00F85E16"/>
    <w:rsid w:val="00F86186"/>
    <w:rsid w:val="00F866DB"/>
    <w:rsid w:val="00F872C2"/>
    <w:rsid w:val="00F874A8"/>
    <w:rsid w:val="00F876C2"/>
    <w:rsid w:val="00F878AE"/>
    <w:rsid w:val="00F8792E"/>
    <w:rsid w:val="00F90520"/>
    <w:rsid w:val="00F90A66"/>
    <w:rsid w:val="00F90A9D"/>
    <w:rsid w:val="00F9147A"/>
    <w:rsid w:val="00F91527"/>
    <w:rsid w:val="00F9187C"/>
    <w:rsid w:val="00F91C27"/>
    <w:rsid w:val="00F91D41"/>
    <w:rsid w:val="00F92092"/>
    <w:rsid w:val="00F9272A"/>
    <w:rsid w:val="00F92A72"/>
    <w:rsid w:val="00F92EBB"/>
    <w:rsid w:val="00F92ED8"/>
    <w:rsid w:val="00F92FDA"/>
    <w:rsid w:val="00F930E9"/>
    <w:rsid w:val="00F932E7"/>
    <w:rsid w:val="00F93AA4"/>
    <w:rsid w:val="00F93BF8"/>
    <w:rsid w:val="00F93EA0"/>
    <w:rsid w:val="00F94197"/>
    <w:rsid w:val="00F95116"/>
    <w:rsid w:val="00F957DE"/>
    <w:rsid w:val="00F9598F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552"/>
    <w:rsid w:val="00FA1AC9"/>
    <w:rsid w:val="00FA210F"/>
    <w:rsid w:val="00FA2377"/>
    <w:rsid w:val="00FA241B"/>
    <w:rsid w:val="00FA25A3"/>
    <w:rsid w:val="00FA2B1D"/>
    <w:rsid w:val="00FA2D39"/>
    <w:rsid w:val="00FA2F16"/>
    <w:rsid w:val="00FA35C3"/>
    <w:rsid w:val="00FA387B"/>
    <w:rsid w:val="00FA416A"/>
    <w:rsid w:val="00FA4439"/>
    <w:rsid w:val="00FA46C8"/>
    <w:rsid w:val="00FA47D8"/>
    <w:rsid w:val="00FA487B"/>
    <w:rsid w:val="00FA4C63"/>
    <w:rsid w:val="00FA4E25"/>
    <w:rsid w:val="00FA50F6"/>
    <w:rsid w:val="00FA51F3"/>
    <w:rsid w:val="00FA5981"/>
    <w:rsid w:val="00FA5B4B"/>
    <w:rsid w:val="00FA5D75"/>
    <w:rsid w:val="00FA5DC1"/>
    <w:rsid w:val="00FA76DA"/>
    <w:rsid w:val="00FA7747"/>
    <w:rsid w:val="00FA785E"/>
    <w:rsid w:val="00FA7B7C"/>
    <w:rsid w:val="00FA7CAE"/>
    <w:rsid w:val="00FB029E"/>
    <w:rsid w:val="00FB0309"/>
    <w:rsid w:val="00FB0322"/>
    <w:rsid w:val="00FB04BA"/>
    <w:rsid w:val="00FB0512"/>
    <w:rsid w:val="00FB06F6"/>
    <w:rsid w:val="00FB0AE2"/>
    <w:rsid w:val="00FB1860"/>
    <w:rsid w:val="00FB19AF"/>
    <w:rsid w:val="00FB1C97"/>
    <w:rsid w:val="00FB1FC8"/>
    <w:rsid w:val="00FB245C"/>
    <w:rsid w:val="00FB26DC"/>
    <w:rsid w:val="00FB2944"/>
    <w:rsid w:val="00FB2A04"/>
    <w:rsid w:val="00FB2EAE"/>
    <w:rsid w:val="00FB3238"/>
    <w:rsid w:val="00FB3AE3"/>
    <w:rsid w:val="00FB3D33"/>
    <w:rsid w:val="00FB416A"/>
    <w:rsid w:val="00FB42B7"/>
    <w:rsid w:val="00FB5020"/>
    <w:rsid w:val="00FB5252"/>
    <w:rsid w:val="00FB59A8"/>
    <w:rsid w:val="00FB5A28"/>
    <w:rsid w:val="00FB5D89"/>
    <w:rsid w:val="00FB5F83"/>
    <w:rsid w:val="00FB699B"/>
    <w:rsid w:val="00FB6F33"/>
    <w:rsid w:val="00FB7013"/>
    <w:rsid w:val="00FB7BBF"/>
    <w:rsid w:val="00FB7D1A"/>
    <w:rsid w:val="00FB7EC1"/>
    <w:rsid w:val="00FC0078"/>
    <w:rsid w:val="00FC02E3"/>
    <w:rsid w:val="00FC02FE"/>
    <w:rsid w:val="00FC0741"/>
    <w:rsid w:val="00FC1131"/>
    <w:rsid w:val="00FC1775"/>
    <w:rsid w:val="00FC1B89"/>
    <w:rsid w:val="00FC1C0E"/>
    <w:rsid w:val="00FC1C44"/>
    <w:rsid w:val="00FC256D"/>
    <w:rsid w:val="00FC2B76"/>
    <w:rsid w:val="00FC3083"/>
    <w:rsid w:val="00FC314A"/>
    <w:rsid w:val="00FC3227"/>
    <w:rsid w:val="00FC34BD"/>
    <w:rsid w:val="00FC3CA0"/>
    <w:rsid w:val="00FC4169"/>
    <w:rsid w:val="00FC449E"/>
    <w:rsid w:val="00FC454D"/>
    <w:rsid w:val="00FC4A98"/>
    <w:rsid w:val="00FC5182"/>
    <w:rsid w:val="00FC598E"/>
    <w:rsid w:val="00FC5A83"/>
    <w:rsid w:val="00FC5C9E"/>
    <w:rsid w:val="00FC626E"/>
    <w:rsid w:val="00FC6661"/>
    <w:rsid w:val="00FC6DD9"/>
    <w:rsid w:val="00FC731F"/>
    <w:rsid w:val="00FC74E0"/>
    <w:rsid w:val="00FC771A"/>
    <w:rsid w:val="00FC7A9E"/>
    <w:rsid w:val="00FC7BEC"/>
    <w:rsid w:val="00FD02C9"/>
    <w:rsid w:val="00FD0300"/>
    <w:rsid w:val="00FD086A"/>
    <w:rsid w:val="00FD0DDD"/>
    <w:rsid w:val="00FD128F"/>
    <w:rsid w:val="00FD131D"/>
    <w:rsid w:val="00FD2344"/>
    <w:rsid w:val="00FD243D"/>
    <w:rsid w:val="00FD2CD0"/>
    <w:rsid w:val="00FD2D13"/>
    <w:rsid w:val="00FD2D42"/>
    <w:rsid w:val="00FD3AAE"/>
    <w:rsid w:val="00FD4A56"/>
    <w:rsid w:val="00FD4C1F"/>
    <w:rsid w:val="00FD5071"/>
    <w:rsid w:val="00FD53B3"/>
    <w:rsid w:val="00FD562C"/>
    <w:rsid w:val="00FD5DD2"/>
    <w:rsid w:val="00FD6102"/>
    <w:rsid w:val="00FD62EE"/>
    <w:rsid w:val="00FD62F3"/>
    <w:rsid w:val="00FD65F6"/>
    <w:rsid w:val="00FD7248"/>
    <w:rsid w:val="00FD74EB"/>
    <w:rsid w:val="00FD7C61"/>
    <w:rsid w:val="00FD7EE3"/>
    <w:rsid w:val="00FE051F"/>
    <w:rsid w:val="00FE0EB5"/>
    <w:rsid w:val="00FE10DB"/>
    <w:rsid w:val="00FE1240"/>
    <w:rsid w:val="00FE18E1"/>
    <w:rsid w:val="00FE19FF"/>
    <w:rsid w:val="00FE282D"/>
    <w:rsid w:val="00FE28EF"/>
    <w:rsid w:val="00FE311D"/>
    <w:rsid w:val="00FE34C3"/>
    <w:rsid w:val="00FE3512"/>
    <w:rsid w:val="00FE37B3"/>
    <w:rsid w:val="00FE3958"/>
    <w:rsid w:val="00FE3AAC"/>
    <w:rsid w:val="00FE3D84"/>
    <w:rsid w:val="00FE4A89"/>
    <w:rsid w:val="00FE4EF9"/>
    <w:rsid w:val="00FE4F74"/>
    <w:rsid w:val="00FE517E"/>
    <w:rsid w:val="00FE52EA"/>
    <w:rsid w:val="00FE68A9"/>
    <w:rsid w:val="00FE6AF3"/>
    <w:rsid w:val="00FE7009"/>
    <w:rsid w:val="00FE740E"/>
    <w:rsid w:val="00FE7B3F"/>
    <w:rsid w:val="00FE7C71"/>
    <w:rsid w:val="00FF0257"/>
    <w:rsid w:val="00FF07AF"/>
    <w:rsid w:val="00FF09E9"/>
    <w:rsid w:val="00FF0EEC"/>
    <w:rsid w:val="00FF1A6E"/>
    <w:rsid w:val="00FF1A8C"/>
    <w:rsid w:val="00FF1B0C"/>
    <w:rsid w:val="00FF1CBF"/>
    <w:rsid w:val="00FF21CB"/>
    <w:rsid w:val="00FF26A5"/>
    <w:rsid w:val="00FF275F"/>
    <w:rsid w:val="00FF29E5"/>
    <w:rsid w:val="00FF2A0B"/>
    <w:rsid w:val="00FF3061"/>
    <w:rsid w:val="00FF33C6"/>
    <w:rsid w:val="00FF37D2"/>
    <w:rsid w:val="00FF3897"/>
    <w:rsid w:val="00FF3AE1"/>
    <w:rsid w:val="00FF3BCE"/>
    <w:rsid w:val="00FF3CC0"/>
    <w:rsid w:val="00FF4010"/>
    <w:rsid w:val="00FF40CC"/>
    <w:rsid w:val="00FF42FD"/>
    <w:rsid w:val="00FF43DD"/>
    <w:rsid w:val="00FF445B"/>
    <w:rsid w:val="00FF4972"/>
    <w:rsid w:val="00FF4AE6"/>
    <w:rsid w:val="00FF53AD"/>
    <w:rsid w:val="00FF54F3"/>
    <w:rsid w:val="00FF599F"/>
    <w:rsid w:val="00FF5E72"/>
    <w:rsid w:val="00FF6411"/>
    <w:rsid w:val="00FF6560"/>
    <w:rsid w:val="00FF6BAD"/>
    <w:rsid w:val="00FF6BD9"/>
    <w:rsid w:val="00FF6D94"/>
    <w:rsid w:val="00FF6DE3"/>
    <w:rsid w:val="00FF73D4"/>
    <w:rsid w:val="00FF77DC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A1A9488"/>
  <w15:docId w15:val="{D385E2F4-5D94-45C7-9DD4-7C0191AF8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145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39"/>
    <w:rsid w:val="0076488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theme="majorBidi"/>
      <w:szCs w:val="30"/>
    </w:r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01HeadingTH">
    <w:name w:val="01 Heading TH"/>
    <w:basedOn w:val="ListParagraph"/>
    <w:qFormat/>
    <w:rsid w:val="00C25D8B"/>
    <w:pPr>
      <w:numPr>
        <w:numId w:val="5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7"/>
      </w:tabs>
      <w:overflowPunct w:val="0"/>
      <w:autoSpaceDE w:val="0"/>
      <w:autoSpaceDN w:val="0"/>
      <w:adjustRightInd w:val="0"/>
      <w:spacing w:before="120" w:after="120" w:line="240" w:lineRule="auto"/>
      <w:jc w:val="thaiDistribute"/>
      <w:textAlignment w:val="baseline"/>
    </w:pPr>
    <w:rPr>
      <w:rFonts w:ascii="Angsana New" w:hAnsi="Angsana New"/>
      <w:b/>
      <w:bCs/>
      <w:sz w:val="32"/>
      <w:szCs w:val="32"/>
    </w:rPr>
  </w:style>
  <w:style w:type="paragraph" w:customStyle="1" w:styleId="02HeadingTH">
    <w:name w:val="02 Heading TH"/>
    <w:basedOn w:val="01HeadingTH"/>
    <w:link w:val="02HeadingTHChar"/>
    <w:qFormat/>
    <w:rsid w:val="00C25D8B"/>
    <w:pPr>
      <w:numPr>
        <w:ilvl w:val="1"/>
      </w:numPr>
    </w:pPr>
  </w:style>
  <w:style w:type="character" w:customStyle="1" w:styleId="02HeadingTHChar">
    <w:name w:val="02 Heading TH Char"/>
    <w:link w:val="02HeadingTH"/>
    <w:rsid w:val="00C25D8B"/>
    <w:rPr>
      <w:rFonts w:ascii="Angsana New" w:hAnsi="Angsana New" w:cs="Angsana New"/>
      <w:b/>
      <w:bCs/>
      <w:sz w:val="32"/>
      <w:szCs w:val="32"/>
    </w:rPr>
  </w:style>
  <w:style w:type="paragraph" w:customStyle="1" w:styleId="1">
    <w:name w:val="เนื้อเรื่อง กั้นหน้า1"/>
    <w:basedOn w:val="NormalIndent"/>
    <w:uiPriority w:val="99"/>
    <w:rsid w:val="00B650B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a6">
    <w:name w:val="เนื้อเรื่อง กั้นหน้า"/>
    <w:basedOn w:val="NormalIndent"/>
    <w:uiPriority w:val="99"/>
    <w:rsid w:val="00B650B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CordiaUPC" w:cs="AngsanaUPC"/>
      <w:sz w:val="28"/>
      <w:szCs w:val="28"/>
    </w:rPr>
  </w:style>
  <w:style w:type="table" w:customStyle="1" w:styleId="TableGrid1">
    <w:name w:val="Table Grid1"/>
    <w:basedOn w:val="TableNormal"/>
    <w:next w:val="TableGrid"/>
    <w:uiPriority w:val="39"/>
    <w:rsid w:val="00437B48"/>
    <w:pPr>
      <w:spacing w:line="260" w:lineRule="atLeast"/>
    </w:pPr>
    <w:rPr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27052C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C34053"/>
    <w:rPr>
      <w:szCs w:val="20"/>
      <w:lang w:val="en-GB" w:bidi="ar-SA"/>
    </w:rPr>
  </w:style>
  <w:style w:type="paragraph" w:customStyle="1" w:styleId="InsideAddress">
    <w:name w:val="Inside Address"/>
    <w:basedOn w:val="Normal"/>
    <w:rsid w:val="009925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ms Rmn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sedDateTwo xmlns="25F556A4-7B7A-483F-92DA-BAA14904C479" xsi:nil="true"/>
    <PBCStatus xmlns="25F556A4-7B7A-483F-92DA-BAA14904C479" xsi:nil="true"/>
    <ClientComments xmlns="25F556A4-7B7A-483F-92DA-BAA14904C479" xsi:nil="true"/>
    <PBCName xmlns="25F556A4-7B7A-483F-92DA-BAA14904C479">CONSO PBC List 2Q 19</PBCName>
    <StatusChangedToOpen xmlns="25F556A4-7B7A-483F-92DA-BAA14904C479" xsi:nil="true"/>
    <DocumentUploadedDate xmlns="25F556A4-7B7A-483F-92DA-BAA14904C479" xsi:nil="true"/>
    <UAuditIsUpdated xmlns="25F556A4-7B7A-483F-92DA-BAA14904C479">1</UAuditIsUpdated>
    <ReasonForDelayThree xmlns="25F556A4-7B7A-483F-92DA-BAA14904C479" xsi:nil="true"/>
    <PBCID xmlns="25F556A4-7B7A-483F-92DA-BAA14904C479">1</PBCID>
    <PBCRequestedBy xmlns="25F556A4-7B7A-483F-92DA-BAA14904C479" xsi:nil="true"/>
    <ProvidedDate xmlns="25F556A4-7B7A-483F-92DA-BAA14904C479" xsi:nil="true"/>
    <Originalduedate xmlns="25F556A4-7B7A-483F-92DA-BAA14904C479" xsi:nil="true"/>
    <ClientReportedDelayOne xmlns="25F556A4-7B7A-483F-92DA-BAA14904C479" xsi:nil="true"/>
    <ReasonForDelayOne xmlns="25F556A4-7B7A-483F-92DA-BAA14904C479" xsi:nil="true"/>
    <IsRevised xmlns="25F556A4-7B7A-483F-92DA-BAA14904C479" xsi:nil="true"/>
    <DetailedDescription xmlns="25F556A4-7B7A-483F-92DA-BAA14904C479"/>
    <FlagAfterTheDueDate xmlns="25F556A4-7B7A-483F-92DA-BAA14904C479" xsi:nil="true"/>
    <DocumentNames xmlns="25F556A4-7B7A-483F-92DA-BAA14904C479" xsi:nil="true"/>
    <eAuditReference xmlns="25F556A4-7B7A-483F-92DA-BAA14904C479" xsi:nil="true"/>
    <ReminderEmailGenerate xmlns="25F556A4-7B7A-483F-92DA-BAA14904C479" xsi:nil="true"/>
    <ClientReportedDelayTwo xmlns="25F556A4-7B7A-483F-92DA-BAA14904C479" xsi:nil="true"/>
    <RevisedDateThree xmlns="25F556A4-7B7A-483F-92DA-BAA14904C479" xsi:nil="true"/>
    <RevisedDateOne xmlns="25F556A4-7B7A-483F-92DA-BAA14904C479" xsi:nil="true"/>
    <ClientReportedDelayThree xmlns="25F556A4-7B7A-483F-92DA-BAA14904C479" xsi:nil="true"/>
    <PBCCompletedOn xmlns="25F556A4-7B7A-483F-92DA-BAA14904C479" xsi:nil="true"/>
    <PBCReceivedOn xmlns="25F556A4-7B7A-483F-92DA-BAA14904C479">2019-07-30T16:00:00+00:00</PBCReceivedOn>
    <PBCType xmlns="25F556A4-7B7A-483F-92DA-BAA14904C479" xsi:nil="true"/>
    <KPMGContact xmlns="25F556A4-7B7A-483F-92DA-BAA14904C479" xsi:nil="true"/>
    <KPMGComments xmlns="25F556A4-7B7A-483F-92DA-BAA14904C479" xsi:nil="true"/>
    <FinalDueDate xmlns="25F556A4-7B7A-483F-92DA-BAA14904C479" xsi:nil="true"/>
    <PBCCategory xmlns="25F556A4-7B7A-483F-92DA-BAA14904C479">22</PBCCategory>
    <ClientContact xmlns="25F556A4-7B7A-483F-92DA-BAA14904C479"/>
    <ReasonForDelayTwo xmlns="25F556A4-7B7A-483F-92DA-BAA14904C47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BCDocument" ma:contentTypeID="0x010100316F22CA15254FD88A9A38B06C35BF80005C8F65446FB0F34ABC7EDCF0686C2532" ma:contentTypeVersion="0" ma:contentTypeDescription="PBCDocument Content Type is used for maintaing PBC documents and uploading client documents." ma:contentTypeScope="" ma:versionID="06ddfa397929c91a7e0af7fcb80faf67">
  <xsd:schema xmlns:xsd="http://www.w3.org/2001/XMLSchema" xmlns:xs="http://www.w3.org/2001/XMLSchema" xmlns:p="http://schemas.microsoft.com/office/2006/metadata/properties" xmlns:ns2="25F556A4-7B7A-483F-92DA-BAA14904C479" targetNamespace="http://schemas.microsoft.com/office/2006/metadata/properties" ma:root="true" ma:fieldsID="0055f1ed060a2994cfd28ccb5ef6fc1f" ns2:_="">
    <xsd:import namespace="25F556A4-7B7A-483F-92DA-BAA14904C479"/>
    <xsd:element name="properties">
      <xsd:complexType>
        <xsd:sequence>
          <xsd:element name="documentManagement">
            <xsd:complexType>
              <xsd:all>
                <xsd:element ref="ns2:ClientComments" minOccurs="0"/>
                <xsd:element ref="ns2:RevisedDateOne" minOccurs="0"/>
                <xsd:element ref="ns2:RevisedDateTwo" minOccurs="0"/>
                <xsd:element ref="ns2:RevisedDateThree" minOccurs="0"/>
                <xsd:element ref="ns2:ClientReportedDelayOne" minOccurs="0"/>
                <xsd:element ref="ns2:ClientReportedDelayTwo" minOccurs="0"/>
                <xsd:element ref="ns2:ClientReportedDelayThree" minOccurs="0"/>
                <xsd:element ref="ns2:ReasonForDelayOne" minOccurs="0"/>
                <xsd:element ref="ns2:ReasonForDelayTwo" minOccurs="0"/>
                <xsd:element ref="ns2:ReasonForDelayThree" minOccurs="0"/>
                <xsd:element ref="ns2:PBCName"/>
                <xsd:element ref="ns2:PBCID"/>
                <xsd:element ref="ns2:PBCCompletedOn" minOccurs="0"/>
                <xsd:element ref="ns2:PBCReceivedOn" minOccurs="0"/>
                <xsd:element ref="ns2:PBCRequestedBy" minOccurs="0"/>
                <xsd:element ref="ns2:KPMGContact" minOccurs="0"/>
                <xsd:element ref="ns2:KPMGComments" minOccurs="0"/>
                <xsd:element ref="ns2:DocumentNames" minOccurs="0"/>
                <xsd:element ref="ns2:eAuditReference" minOccurs="0"/>
                <xsd:element ref="ns2:IsRevised" minOccurs="0"/>
                <xsd:element ref="ns2:ProvidedDate" minOccurs="0"/>
                <xsd:element ref="ns2:DocumentUploadedDate" minOccurs="0"/>
                <xsd:element ref="ns2:UAuditIsUpdated" minOccurs="0"/>
                <xsd:element ref="ns2:FlagAfterTheDueDate" minOccurs="0"/>
                <xsd:element ref="ns2:StatusChangedToOpen" minOccurs="0"/>
                <xsd:element ref="ns2:ReminderEmailGenerate" minOccurs="0"/>
                <xsd:element ref="ns2:PBCType" minOccurs="0"/>
                <xsd:element ref="ns2:PBCStatus" minOccurs="0"/>
                <xsd:element ref="ns2:ClientContact" minOccurs="0"/>
                <xsd:element ref="ns2:DetailedDescription"/>
                <xsd:element ref="ns2:FinalDueDate" minOccurs="0"/>
                <xsd:element ref="ns2:Originalduedate" minOccurs="0"/>
                <xsd:element ref="ns2:PBCCategory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556A4-7B7A-483F-92DA-BAA14904C479" elementFormDefault="qualified">
    <xsd:import namespace="http://schemas.microsoft.com/office/2006/documentManagement/types"/>
    <xsd:import namespace="http://schemas.microsoft.com/office/infopath/2007/PartnerControls"/>
    <xsd:element name="ClientComments" ma:index="8" nillable="true" ma:displayName="Client comments" ma:internalName="ClientComments">
      <xsd:simpleType>
        <xsd:restriction base="dms:Note">
          <xsd:maxLength value="255"/>
        </xsd:restriction>
      </xsd:simpleType>
    </xsd:element>
    <xsd:element name="RevisedDateOne" ma:index="9" nillable="true" ma:displayName="Revised date one" ma:internalName="RevisedDateOne">
      <xsd:simpleType>
        <xsd:restriction base="dms:DateTime"/>
      </xsd:simpleType>
    </xsd:element>
    <xsd:element name="RevisedDateTwo" ma:index="10" nillable="true" ma:displayName="Revised date two" ma:internalName="RevisedDateTwo">
      <xsd:simpleType>
        <xsd:restriction base="dms:DateTime"/>
      </xsd:simpleType>
    </xsd:element>
    <xsd:element name="RevisedDateThree" ma:index="11" nillable="true" ma:displayName="Revised date three" ma:internalName="RevisedDateThree">
      <xsd:simpleType>
        <xsd:restriction base="dms:DateTime"/>
      </xsd:simpleType>
    </xsd:element>
    <xsd:element name="ClientReportedDelayOne" ma:index="12" nillable="true" ma:displayName="Client reported delay one" ma:internalName="ClientReportedDelayOne">
      <xsd:simpleType>
        <xsd:restriction base="dms:Text"/>
      </xsd:simpleType>
    </xsd:element>
    <xsd:element name="ClientReportedDelayTwo" ma:index="13" nillable="true" ma:displayName="Client reported delay two" ma:internalName="ClientReportedDelayTwo">
      <xsd:simpleType>
        <xsd:restriction base="dms:Text"/>
      </xsd:simpleType>
    </xsd:element>
    <xsd:element name="ClientReportedDelayThree" ma:index="14" nillable="true" ma:displayName="Client reported delay three" ma:internalName="ClientReportedDelayThree">
      <xsd:simpleType>
        <xsd:restriction base="dms:Text"/>
      </xsd:simpleType>
    </xsd:element>
    <xsd:element name="ReasonForDelayOne" ma:index="15" nillable="true" ma:displayName="Reason for delay one" ma:internalName="ReasonForDelayOne">
      <xsd:simpleType>
        <xsd:restriction base="dms:Note">
          <xsd:maxLength value="255"/>
        </xsd:restriction>
      </xsd:simpleType>
    </xsd:element>
    <xsd:element name="ReasonForDelayTwo" ma:index="16" nillable="true" ma:displayName="Reason for delay two" ma:internalName="ReasonForDelayTwo">
      <xsd:simpleType>
        <xsd:restriction base="dms:Note">
          <xsd:maxLength value="255"/>
        </xsd:restriction>
      </xsd:simpleType>
    </xsd:element>
    <xsd:element name="ReasonForDelayThree" ma:index="17" nillable="true" ma:displayName="Reason for delay three" ma:internalName="ReasonForDelayThree">
      <xsd:simpleType>
        <xsd:restriction base="dms:Note">
          <xsd:maxLength value="255"/>
        </xsd:restriction>
      </xsd:simpleType>
    </xsd:element>
    <xsd:element name="PBCName" ma:index="18" ma:displayName="PBC name" ma:internalName="PBCName">
      <xsd:simpleType>
        <xsd:restriction base="dms:Text"/>
      </xsd:simpleType>
    </xsd:element>
    <xsd:element name="PBCID" ma:index="19" ma:displayName="PBC ID" ma:internalName="PBCID">
      <xsd:simpleType>
        <xsd:restriction base="dms:Number"/>
      </xsd:simpleType>
    </xsd:element>
    <xsd:element name="PBCCompletedOn" ma:index="20" nillable="true" ma:displayName="PBC completed on" ma:internalName="PBCCompletedOn">
      <xsd:simpleType>
        <xsd:restriction base="dms:DateTime"/>
      </xsd:simpleType>
    </xsd:element>
    <xsd:element name="PBCReceivedOn" ma:index="21" nillable="true" ma:displayName="PBC received on" ma:internalName="PBCReceivedOn">
      <xsd:simpleType>
        <xsd:restriction base="dms:DateTime"/>
      </xsd:simpleType>
    </xsd:element>
    <xsd:element name="PBCRequestedBy" ma:index="22" nillable="true" ma:displayName="PBC requested by" ma:internalName="PBCRequestedBy">
      <xsd:simpleType>
        <xsd:restriction base="dms:DateTime"/>
      </xsd:simpleType>
    </xsd:element>
    <xsd:element name="KPMGContact" ma:index="23" nillable="true" ma:displayName="KPMG contact" ma:list="{2CFD0729-5417-41C8-B5D5-92B146435848}" ma:internalName="KPMGContact" ma:showField="DAPUserDataName">
      <xsd:simpleType>
        <xsd:restriction base="dms:Lookup"/>
      </xsd:simpleType>
    </xsd:element>
    <xsd:element name="KPMGComments" ma:index="24" nillable="true" ma:displayName="KPMG comments" ma:internalName="KPMGComments">
      <xsd:simpleType>
        <xsd:restriction base="dms:Note">
          <xsd:maxLength value="255"/>
        </xsd:restriction>
      </xsd:simpleType>
    </xsd:element>
    <xsd:element name="DocumentNames" ma:index="25" nillable="true" ma:displayName="Document names" ma:internalName="DocumentNames">
      <xsd:simpleType>
        <xsd:restriction base="dms:Note">
          <xsd:maxLength value="255"/>
        </xsd:restriction>
      </xsd:simpleType>
    </xsd:element>
    <xsd:element name="eAuditReference" ma:index="26" nillable="true" ma:displayName="eAudit reference" ma:internalName="eAuditReference">
      <xsd:simpleType>
        <xsd:restriction base="dms:Text"/>
      </xsd:simpleType>
    </xsd:element>
    <xsd:element name="IsRevised" ma:index="27" nillable="true" ma:displayName="Is revised" ma:internalName="IsRevised">
      <xsd:simpleType>
        <xsd:restriction base="dms:Text"/>
      </xsd:simpleType>
    </xsd:element>
    <xsd:element name="ProvidedDate" ma:index="28" nillable="true" ma:displayName="Provided date" ma:internalName="ProvidedDate">
      <xsd:simpleType>
        <xsd:restriction base="dms:DateTime"/>
      </xsd:simpleType>
    </xsd:element>
    <xsd:element name="DocumentUploadedDate" ma:index="29" nillable="true" ma:displayName="Document uploaded date" ma:internalName="DocumentUploadedDate">
      <xsd:simpleType>
        <xsd:restriction base="dms:DateTime"/>
      </xsd:simpleType>
    </xsd:element>
    <xsd:element name="UAuditIsUpdated" ma:index="30" nillable="true" ma:displayName="US audit is updated" ma:internalName="UAuditIsUpdated">
      <xsd:simpleType>
        <xsd:restriction base="dms:Text"/>
      </xsd:simpleType>
    </xsd:element>
    <xsd:element name="FlagAfterTheDueDate" ma:index="31" nillable="true" ma:displayName="Flag after the due date" ma:internalName="FlagAfterTheDueDate">
      <xsd:simpleType>
        <xsd:restriction base="dms:Text"/>
      </xsd:simpleType>
    </xsd:element>
    <xsd:element name="StatusChangedToOpen" ma:index="32" nillable="true" ma:displayName="Status changed to open" ma:internalName="StatusChangedToOpen">
      <xsd:simpleType>
        <xsd:restriction base="dms:DateTime"/>
      </xsd:simpleType>
    </xsd:element>
    <xsd:element name="ReminderEmailGenerate" ma:index="33" nillable="true" ma:displayName="Reminder email generated on" ma:internalName="ReminderEmailGenerate">
      <xsd:simpleType>
        <xsd:restriction base="dms:DateTime"/>
      </xsd:simpleType>
    </xsd:element>
    <xsd:element name="PBCType" ma:index="34" nillable="true" ma:displayName="PBC type" ma:internalName="PBCType">
      <xsd:simpleType>
        <xsd:restriction base="dms:Choice">
          <xsd:enumeration value="Open"/>
          <xsd:enumeration value="Closed"/>
        </xsd:restriction>
      </xsd:simpleType>
    </xsd:element>
    <xsd:element name="PBCStatus" ma:index="35" nillable="true" ma:displayName="Status" ma:internalName="PBCStatus">
      <xsd:simpleType>
        <xsd:restriction base="dms:Choice">
          <xsd:enumeration value="Not Started"/>
          <xsd:enumeration value="Uploaded"/>
          <xsd:enumeration value="Reopened"/>
          <xsd:enumeration value="Fully Provided"/>
          <xsd:enumeration value="Completed"/>
        </xsd:restriction>
      </xsd:simpleType>
    </xsd:element>
    <xsd:element name="ClientContact" ma:index="36" nillable="true" ma:displayName="Client contact" ma:list="{2CFD0729-5417-41C8-B5D5-92B146435848}" ma:internalName="ClientContact" ma:showField="DAPUserDataNam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etailedDescription" ma:index="37" ma:displayName="Detailed description" ma:internalName="DetailedDescription">
      <xsd:simpleType>
        <xsd:restriction base="dms:Note">
          <xsd:maxLength value="255"/>
        </xsd:restriction>
      </xsd:simpleType>
    </xsd:element>
    <xsd:element name="FinalDueDate" ma:index="38" nillable="true" ma:displayName="Due date" ma:format="DateOnly" ma:internalName="FinalDueDate">
      <xsd:simpleType>
        <xsd:restriction base="dms:DateTime"/>
      </xsd:simpleType>
    </xsd:element>
    <xsd:element name="Originalduedate" ma:index="39" nillable="true" ma:displayName="Original due date" ma:format="DateOnly" ma:internalName="Originalduedate">
      <xsd:simpleType>
        <xsd:restriction base="dms:DateTime"/>
      </xsd:simpleType>
    </xsd:element>
    <xsd:element name="PBCCategory" ma:index="40" ma:displayName="Category" ma:list="{CEDAFB03-9559-4485-8C41-89D1A1C20CE0}" ma:internalName="PBCCategory" ma:showField="CategoryNam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00C77-A332-44A1-B588-26E7BDC0B217}">
  <ds:schemaRefs>
    <ds:schemaRef ds:uri="http://schemas.microsoft.com/office/2006/documentManagement/types"/>
    <ds:schemaRef ds:uri="25F556A4-7B7A-483F-92DA-BAA14904C479"/>
    <ds:schemaRef ds:uri="http://schemas.microsoft.com/office/infopath/2007/PartnerControls"/>
    <ds:schemaRef ds:uri="http://www.w3.org/XML/1998/namespace"/>
    <ds:schemaRef ds:uri="http://purl.org/dc/terms/"/>
    <ds:schemaRef ds:uri="http://purl.org/dc/dcmitype/"/>
    <ds:schemaRef ds:uri="http://purl.org/dc/elements/1.1/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26995D7-43D7-4063-B6C7-6885244266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F556A4-7B7A-483F-92DA-BAA14904C4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A7C189-80D2-411B-A69E-9041C6911A8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563F9F-572C-46ED-AB6C-7993AF02B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54</Pages>
  <Words>10169</Words>
  <Characters>57967</Characters>
  <Application>Microsoft Office Word</Application>
  <DocSecurity>0</DocSecurity>
  <Lines>483</Lines>
  <Paragraphs>135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Financial statements</vt:lpstr>
    </vt:vector>
  </TitlesOfParts>
  <Company>KPMG</Company>
  <LinksUpToDate>false</LinksUpToDate>
  <CharactersWithSpaces>68001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Financial statements</dc:title>
  <dc:subject/>
  <dc:creator>tadsong_h22</dc:creator>
  <cp:keywords/>
  <dc:description/>
  <cp:lastModifiedBy>Saisamorn, Chimyoo</cp:lastModifiedBy>
  <cp:revision>2</cp:revision>
  <cp:lastPrinted>2019-11-12T06:20:00Z</cp:lastPrinted>
  <dcterms:created xsi:type="dcterms:W3CDTF">2019-11-14T02:46:00Z</dcterms:created>
  <dcterms:modified xsi:type="dcterms:W3CDTF">2019-11-14T02:46:00Z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0x010100316F22CA15254FD88A9A38B06C35BF80005C8F65446FB0F34ABC7EDCF0686C2532</vt:lpwstr>
  </property>
  <property fmtid="{D5CDD505-2E9C-101B-9397-08002B2CF9AE}" pid="6" name="PBCListName">
    <vt:lpwstr>CONSO PBC List 2Q 19</vt:lpwstr>
  </property>
</Properties>
</file>