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4456B" w14:textId="57DE79F8" w:rsidR="0071788D" w:rsidRDefault="0071788D" w:rsidP="002668F7">
      <w:pPr>
        <w:pStyle w:val="Heading2"/>
        <w:rPr>
          <w:rFonts w:ascii="Angsana New" w:hAnsi="Angsana New"/>
        </w:rPr>
      </w:pPr>
    </w:p>
    <w:tbl>
      <w:tblPr>
        <w:tblW w:w="93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7B4C6A" w14:paraId="10F0A996" w14:textId="77777777" w:rsidTr="0063373F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8AC1EE" w14:textId="77777777" w:rsidR="0009267B" w:rsidRPr="007B4C6A" w:rsidRDefault="0009267B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4C6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EA280" w14:textId="77777777" w:rsidR="0009267B" w:rsidRPr="007B4C6A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58ECD693" w14:textId="77777777" w:rsidR="0009267B" w:rsidRPr="007B4C6A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4C6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7B4C6A" w14:paraId="2E4F3B1C" w14:textId="77777777" w:rsidTr="00633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  <w:tblHeader/>
        </w:trPr>
        <w:tc>
          <w:tcPr>
            <w:tcW w:w="1274" w:type="dxa"/>
          </w:tcPr>
          <w:p w14:paraId="7BA68D58" w14:textId="77777777" w:rsidR="0009267B" w:rsidRPr="007B4C6A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96F77" w14:textId="77777777" w:rsidR="0009267B" w:rsidRPr="007B4C6A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2" w:type="dxa"/>
          </w:tcPr>
          <w:p w14:paraId="168603DF" w14:textId="77777777" w:rsidR="0009267B" w:rsidRPr="007B4C6A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956D12" w:rsidRPr="007B4C6A" w14:paraId="64C35D6C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309B6462" w14:textId="77777777" w:rsidR="00956D12" w:rsidRPr="007B4C6A" w:rsidRDefault="00956D12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6DAD1" w14:textId="77777777" w:rsidR="00956D12" w:rsidRPr="007B4C6A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8E56E41" w14:textId="77777777" w:rsidR="00956D12" w:rsidRPr="007B4C6A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A4327" w:rsidRPr="007B4C6A" w14:paraId="41A932E1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5E3DFB6" w14:textId="77777777" w:rsidR="00AA4327" w:rsidRPr="007B4C6A" w:rsidRDefault="00AA4327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1D0A" w14:textId="77777777" w:rsidR="00AA4327" w:rsidRPr="007B4C6A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908CCE4" w14:textId="77777777" w:rsidR="00AA4327" w:rsidRPr="007B4C6A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46F43" w:rsidRPr="007B4C6A" w14:paraId="799D643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1311A95F" w14:textId="77777777" w:rsidR="00A46F43" w:rsidRPr="007B4C6A" w:rsidRDefault="00A46F43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B6DDE" w14:textId="77777777" w:rsidR="00A46F43" w:rsidRPr="007B4C6A" w:rsidRDefault="00A46F43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0D294A6" w14:textId="77777777" w:rsidR="00A46F43" w:rsidRPr="007B4C6A" w:rsidRDefault="00A46F43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0497F" w:rsidRPr="007B4C6A" w14:paraId="2166183C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261A8FDD" w14:textId="77777777" w:rsidR="0060497F" w:rsidRPr="007B4C6A" w:rsidRDefault="0060497F" w:rsidP="0060497F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DCAC1" w14:textId="77777777" w:rsidR="0060497F" w:rsidRPr="007B4C6A" w:rsidRDefault="0060497F" w:rsidP="00604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28342B" w14:textId="4286075E" w:rsidR="0060497F" w:rsidRPr="007B4C6A" w:rsidRDefault="0060497F" w:rsidP="00604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การรวมธุรกิจภายใต้การควบคุมเดียวกัน</w:t>
            </w:r>
            <w:r w:rsidR="00FD5786" w:rsidRPr="00FD57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และการซื้อส่วนได้เสียที่ไม่มีอำนาจควบคุม</w:t>
            </w:r>
          </w:p>
        </w:tc>
      </w:tr>
      <w:tr w:rsidR="00E44214" w:rsidRPr="007B4C6A" w14:paraId="69A426A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4BC7BA1" w14:textId="77777777" w:rsidR="00E44214" w:rsidRPr="007B4C6A" w:rsidRDefault="00E44214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FC2CE" w14:textId="77777777" w:rsidR="00E44214" w:rsidRPr="007B4C6A" w:rsidRDefault="00E4421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C412137" w14:textId="77777777" w:rsidR="00E44214" w:rsidRPr="007B4C6A" w:rsidRDefault="0060497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46F43" w:rsidRPr="007B4C6A" w14:paraId="43BE562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596BAF41" w14:textId="77777777" w:rsidR="00A46F43" w:rsidRPr="007B4C6A" w:rsidRDefault="00A46F43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F419C" w14:textId="77777777" w:rsidR="00A46F43" w:rsidRPr="007B4C6A" w:rsidRDefault="00A46F43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6F4ADDB" w14:textId="77777777" w:rsidR="00A46F43" w:rsidRPr="007B4C6A" w:rsidRDefault="00A46F43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3373F" w:rsidRPr="007B4C6A" w14:paraId="6C3C5D4C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7FC7E84" w14:textId="77777777" w:rsidR="0063373F" w:rsidRPr="007B4C6A" w:rsidRDefault="0063373F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E986C" w14:textId="77777777" w:rsidR="0063373F" w:rsidRPr="007B4C6A" w:rsidRDefault="0063373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57A347C" w14:textId="77777777" w:rsidR="0063373F" w:rsidRPr="007B4C6A" w:rsidRDefault="00F45BB9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เงินลงทุนชั่วคราว</w:t>
            </w:r>
          </w:p>
        </w:tc>
      </w:tr>
      <w:tr w:rsidR="00AA4327" w:rsidRPr="007B4C6A" w14:paraId="6701499C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2D42E4F" w14:textId="77777777" w:rsidR="00AA4327" w:rsidRPr="007B4C6A" w:rsidRDefault="00AA4327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176BA" w14:textId="77777777" w:rsidR="00AA4327" w:rsidRPr="007B4C6A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03471DF" w14:textId="77777777" w:rsidR="00AA4327" w:rsidRPr="007B4C6A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E5345" w:rsidRPr="007B4C6A" w14:paraId="02992F45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771C398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97F2E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440BCD6" w14:textId="77777777" w:rsidR="001E5345" w:rsidRPr="007B4C6A" w:rsidRDefault="001E5345" w:rsidP="00355D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1E5345" w:rsidRPr="007B4C6A" w14:paraId="3D9CB8AE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9B70F28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D4801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4500A01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1E5345" w:rsidRPr="007B4C6A" w14:paraId="7AC05A0D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065CFD7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342C6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5856D56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1E5345" w:rsidRPr="007B4C6A" w14:paraId="4CB0094A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04B8E72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90A5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D4DCCA1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5345" w:rsidRPr="007B4C6A" w14:paraId="683FF312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8613CB1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21FD9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6CC7F7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5345" w:rsidRPr="007B4C6A" w14:paraId="03C4C7B5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85CD70C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2E70A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65631E4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1E5345" w:rsidRPr="007B4C6A" w14:paraId="05AF643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F2E0FFF" w14:textId="77777777" w:rsidR="001E5345" w:rsidRPr="007B4C6A" w:rsidRDefault="001E5345" w:rsidP="00A57A7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867AE" w14:textId="77777777" w:rsidR="001E5345" w:rsidRPr="007B4C6A" w:rsidRDefault="001E5345" w:rsidP="00A57A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A1E40F9" w14:textId="77777777" w:rsidR="001E5345" w:rsidRPr="007B4C6A" w:rsidRDefault="001E5345" w:rsidP="00A57A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1E5345" w:rsidRPr="007B4C6A" w14:paraId="4EEA85D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A4E1C2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59D67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244EAA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5345" w:rsidRPr="007B4C6A" w14:paraId="76140898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61E01F2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D5D29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52BA2DF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</w:tr>
      <w:tr w:rsidR="001E5345" w:rsidRPr="007B4C6A" w14:paraId="151AA1D9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99AA946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CDE96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ED3F995" w14:textId="77777777" w:rsidR="001E5345" w:rsidRPr="007B4C6A" w:rsidRDefault="001E534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7B4C6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E5345" w:rsidRPr="007B4C6A" w14:paraId="4A3884A2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39BFB7B5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7653C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FF37767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1E5345" w:rsidRPr="007B4C6A" w14:paraId="7018CB3D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5450900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773025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B7EF20E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E5345" w:rsidRPr="007B4C6A" w14:paraId="31EA66E2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239E04B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E5DEA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C45841F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1E5345" w:rsidRPr="007B4C6A" w14:paraId="3998281E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879B9B2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5855E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A6A42F9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1E5345" w:rsidRPr="007B4C6A" w14:paraId="7DAF6C8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1D47E2B0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040F8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5594B6C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1E5345" w:rsidRPr="007B4C6A" w14:paraId="27268A35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4DE4B3BE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05B5C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94DC25F" w14:textId="3AE30F45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รายได้ค่าเช่ารับล่วงหน้า</w:t>
            </w:r>
          </w:p>
        </w:tc>
      </w:tr>
      <w:tr w:rsidR="001E5345" w:rsidRPr="007B4C6A" w14:paraId="239F61E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C90E8FA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66A81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E70ACBB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1E5345" w:rsidRPr="007B4C6A" w14:paraId="5E9FE19A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347C41FF" w14:textId="77777777" w:rsidR="001E5345" w:rsidRPr="007B4C6A" w:rsidRDefault="001E5345" w:rsidP="005F579E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CB45F" w14:textId="77777777" w:rsidR="001E5345" w:rsidRPr="007B4C6A" w:rsidRDefault="001E5345" w:rsidP="005F57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2A06719" w14:textId="77777777" w:rsidR="001E5345" w:rsidRPr="007B4C6A" w:rsidRDefault="001E5345" w:rsidP="005F57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</w:p>
        </w:tc>
      </w:tr>
      <w:tr w:rsidR="001E5345" w:rsidRPr="007B4C6A" w14:paraId="38BB23CE" w14:textId="77777777" w:rsidTr="008258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369EC1A4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78241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ACCAAA4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E5345" w:rsidRPr="007B4C6A" w14:paraId="68BD6B99" w14:textId="77777777" w:rsidTr="008258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E596196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1A9D5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8DD3169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1E5345" w:rsidRPr="007B4C6A" w14:paraId="4D8641DE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5D5C059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E229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83111D7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1E5345" w:rsidRPr="007B4C6A" w14:paraId="7801DFA8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3299B68B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CC49E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50FBE3B" w14:textId="77777777" w:rsidR="001E5345" w:rsidRPr="007B4C6A" w:rsidRDefault="001E5345" w:rsidP="00F10F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</w:tr>
      <w:tr w:rsidR="001E5345" w:rsidRPr="007B4C6A" w14:paraId="4FBF76E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AEE248B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CD3B9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A5310FD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1E5345" w:rsidRPr="007B4C6A" w14:paraId="304A496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F415035" w14:textId="77777777" w:rsidR="001E5345" w:rsidRPr="007B4C6A" w:rsidRDefault="001E5345" w:rsidP="009648F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F0EB9" w14:textId="77777777" w:rsidR="001E5345" w:rsidRPr="007B4C6A" w:rsidRDefault="001E5345" w:rsidP="00964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61D48049" w14:textId="77777777" w:rsidR="001E5345" w:rsidRPr="007B4C6A" w:rsidRDefault="001E5345" w:rsidP="00964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1E5345" w:rsidRPr="007B4C6A" w14:paraId="343B180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EE1EC7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F7A88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0AC7CC3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1E5345" w:rsidRPr="007B4C6A" w14:paraId="3CC57CFD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5A14F664" w14:textId="77777777" w:rsidR="001E5345" w:rsidRPr="007B4C6A" w:rsidRDefault="001E5345" w:rsidP="00911868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D4938" w14:textId="77777777" w:rsidR="001E5345" w:rsidRPr="007B4C6A" w:rsidRDefault="001E5345" w:rsidP="009118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572EE2F4" w14:textId="77777777" w:rsidR="001E5345" w:rsidRPr="007B4C6A" w:rsidRDefault="001E5345" w:rsidP="009118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E5345" w:rsidRPr="007B4C6A" w14:paraId="73F1B31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F58C149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C0363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011A95CE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1E5345" w:rsidRPr="007B4C6A" w14:paraId="4A8C79F5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A703620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34A0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0C4D782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E5345" w:rsidRPr="007B4C6A" w14:paraId="0EEE007E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2F7CDB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D590A9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E1B7896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1E5345" w:rsidRPr="007B4C6A" w14:paraId="2ECAC15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5B9587C3" w14:textId="77777777" w:rsidR="001E5345" w:rsidRPr="007B4C6A" w:rsidRDefault="001E5345" w:rsidP="00D34065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62134" w14:textId="77777777" w:rsidR="001E5345" w:rsidRPr="007B4C6A" w:rsidRDefault="001E5345" w:rsidP="00D340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EB487CE" w14:textId="77777777" w:rsidR="001E5345" w:rsidRPr="007B4C6A" w:rsidRDefault="001E5345" w:rsidP="00D340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E5345" w:rsidRPr="007B4C6A" w14:paraId="1F3E9580" w14:textId="77777777" w:rsidTr="008258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3687988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B1618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65B7FB2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E5345" w:rsidRPr="007B4C6A" w14:paraId="778EF87D" w14:textId="77777777" w:rsidTr="008258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EFA0E11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A6F5B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78EACFB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5345" w:rsidRPr="007B4C6A" w14:paraId="05B3F46D" w14:textId="77777777" w:rsidTr="008258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2DFD569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FCAE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8C6963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1E5345" w:rsidRPr="007B4C6A" w14:paraId="60A6F298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3B4BDEE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7467A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E878930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E5345" w:rsidRPr="007B4C6A" w14:paraId="59BE88F0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FB58A4E" w14:textId="77777777" w:rsidR="001E5345" w:rsidRPr="007B4C6A" w:rsidRDefault="001E5345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7D169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F79ABBE" w14:textId="77777777" w:rsidR="001E5345" w:rsidRPr="007B4C6A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4C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310D1D" w:rsidRPr="007B4C6A" w14:paraId="1518A10F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B09FA5F" w14:textId="77777777" w:rsidR="00310D1D" w:rsidRPr="007B4C6A" w:rsidRDefault="00310D1D" w:rsidP="00BB1ABB">
            <w:pPr>
              <w:pStyle w:val="TOC2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711B6" w14:textId="77777777" w:rsidR="00310D1D" w:rsidRPr="007B4C6A" w:rsidRDefault="00310D1D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DCF4F0D" w14:textId="23149EFC" w:rsidR="00310D1D" w:rsidRPr="007B4C6A" w:rsidRDefault="00310D1D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7D98551F" w14:textId="77777777" w:rsidR="001A021D" w:rsidRPr="007B4C6A" w:rsidRDefault="001A021D" w:rsidP="0009267B">
      <w:pPr>
        <w:rPr>
          <w:b/>
          <w:bCs/>
          <w:color w:val="2E74B5"/>
        </w:rPr>
      </w:pPr>
    </w:p>
    <w:p w14:paraId="580682B7" w14:textId="77777777" w:rsidR="00C8500E" w:rsidRPr="007B4C6A" w:rsidRDefault="0009267B" w:rsidP="005A4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7B4C6A">
        <w:rPr>
          <w:b/>
          <w:bCs/>
          <w:color w:val="2E74B5"/>
          <w:cs/>
        </w:rPr>
        <w:br w:type="page"/>
      </w:r>
      <w:r w:rsidR="00A46F43" w:rsidRPr="007B4C6A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0CD19B72" w14:textId="77777777" w:rsidR="00F10F29" w:rsidRPr="007B4C6A" w:rsidRDefault="00F10F29" w:rsidP="00F10F29">
      <w:pPr>
        <w:spacing w:line="240" w:lineRule="auto"/>
        <w:rPr>
          <w:rFonts w:ascii="Angsana New" w:hAnsi="Angsana New"/>
          <w:sz w:val="20"/>
          <w:szCs w:val="20"/>
        </w:rPr>
      </w:pPr>
    </w:p>
    <w:p w14:paraId="60452CA5" w14:textId="77777777" w:rsidR="00C8500E" w:rsidRPr="007B4C6A" w:rsidRDefault="00A46F43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color w:val="FF0000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C8500E" w:rsidRPr="007B4C6A">
        <w:rPr>
          <w:rFonts w:ascii="Angsana New" w:hAnsi="Angsana New"/>
          <w:sz w:val="30"/>
          <w:szCs w:val="30"/>
          <w:cs/>
        </w:rPr>
        <w:t>เมื่อ</w:t>
      </w:r>
      <w:r w:rsidR="00C8500E" w:rsidRPr="007B4C6A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477EF0" w:rsidRPr="007B4C6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66130" w:rsidRPr="007B4C6A">
        <w:rPr>
          <w:rFonts w:ascii="Angsana New" w:hAnsi="Angsana New"/>
          <w:color w:val="000000"/>
          <w:sz w:val="30"/>
          <w:szCs w:val="30"/>
        </w:rPr>
        <w:t>13</w:t>
      </w:r>
      <w:r w:rsidR="00897D06" w:rsidRPr="007B4C6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1154B" w:rsidRPr="007B4C6A">
        <w:rPr>
          <w:rFonts w:ascii="Angsana New" w:hAnsi="Angsana New"/>
          <w:color w:val="000000"/>
          <w:sz w:val="30"/>
          <w:szCs w:val="30"/>
          <w:cs/>
        </w:rPr>
        <w:t>พฤศจิกายน</w:t>
      </w:r>
      <w:r w:rsidR="00C8500E" w:rsidRPr="007B4C6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33020" w:rsidRPr="007B4C6A">
        <w:rPr>
          <w:rFonts w:ascii="Angsana New" w:hAnsi="Angsana New"/>
          <w:color w:val="000000"/>
          <w:sz w:val="30"/>
          <w:szCs w:val="30"/>
        </w:rPr>
        <w:t>256</w:t>
      </w:r>
      <w:r w:rsidR="005A4C36" w:rsidRPr="007B4C6A">
        <w:rPr>
          <w:rFonts w:ascii="Angsana New" w:hAnsi="Angsana New"/>
          <w:color w:val="000000"/>
          <w:sz w:val="30"/>
          <w:szCs w:val="30"/>
        </w:rPr>
        <w:t>2</w:t>
      </w:r>
    </w:p>
    <w:p w14:paraId="58CE93AD" w14:textId="77777777" w:rsidR="00C8500E" w:rsidRPr="007B4C6A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2E74B5"/>
          <w:sz w:val="20"/>
          <w:szCs w:val="20"/>
        </w:rPr>
      </w:pPr>
    </w:p>
    <w:p w14:paraId="0804369B" w14:textId="77777777" w:rsidR="00C8500E" w:rsidRPr="007B4C6A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b/>
          <w:bCs/>
          <w:sz w:val="30"/>
          <w:szCs w:val="30"/>
        </w:rPr>
        <w:t>1</w:t>
      </w:r>
      <w:r w:rsidRPr="007B4C6A">
        <w:rPr>
          <w:rFonts w:ascii="Angsana New" w:hAnsi="Angsana New"/>
          <w:b/>
          <w:bCs/>
          <w:sz w:val="30"/>
          <w:szCs w:val="30"/>
        </w:rPr>
        <w:tab/>
      </w:r>
      <w:r w:rsidRPr="007B4C6A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4AF9B39" w14:textId="77777777" w:rsidR="00C8500E" w:rsidRPr="007B4C6A" w:rsidRDefault="00C8500E" w:rsidP="00C8500E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0"/>
          <w:szCs w:val="20"/>
          <w:cs/>
        </w:rPr>
      </w:pPr>
    </w:p>
    <w:p w14:paraId="7FE2950C" w14:textId="77777777" w:rsidR="00C8500E" w:rsidRPr="007B4C6A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บริษัท </w:t>
      </w:r>
      <w:r w:rsidR="00D4253F" w:rsidRPr="007B4C6A">
        <w:rPr>
          <w:rFonts w:ascii="Angsana New" w:hAnsi="Angsana New"/>
          <w:sz w:val="30"/>
          <w:szCs w:val="30"/>
          <w:cs/>
        </w:rPr>
        <w:t>เฟรเซอร์ส พร็อพเพอร์ตี้ (ประเทศไทย)</w:t>
      </w:r>
      <w:r w:rsidRPr="007B4C6A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7B4C6A">
        <w:rPr>
          <w:rFonts w:ascii="Angsana New" w:hAnsi="Angsana New"/>
          <w:sz w:val="30"/>
          <w:szCs w:val="30"/>
        </w:rPr>
        <w:t xml:space="preserve"> “</w:t>
      </w:r>
      <w:r w:rsidRPr="007B4C6A">
        <w:rPr>
          <w:rFonts w:ascii="Angsana New" w:hAnsi="Angsana New"/>
          <w:sz w:val="30"/>
          <w:szCs w:val="30"/>
          <w:cs/>
        </w:rPr>
        <w:t>บริษัท</w:t>
      </w:r>
      <w:r w:rsidRPr="007B4C6A">
        <w:rPr>
          <w:rFonts w:ascii="Angsana New" w:hAnsi="Angsana New"/>
          <w:sz w:val="30"/>
          <w:szCs w:val="30"/>
        </w:rPr>
        <w:t xml:space="preserve">” </w:t>
      </w:r>
      <w:r w:rsidRPr="007B4C6A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</w:t>
      </w:r>
      <w:r w:rsidR="0082587E" w:rsidRPr="007B4C6A">
        <w:rPr>
          <w:rFonts w:ascii="Angsana New" w:hAnsi="Angsana New"/>
          <w:sz w:val="30"/>
          <w:szCs w:val="30"/>
          <w:cs/>
        </w:rPr>
        <w:t>จดทะเบียน</w:t>
      </w:r>
      <w:r w:rsidR="004E423A" w:rsidRPr="007B4C6A">
        <w:rPr>
          <w:rFonts w:ascii="Angsana New" w:hAnsi="Angsana New"/>
          <w:sz w:val="30"/>
          <w:szCs w:val="30"/>
          <w:cs/>
        </w:rPr>
        <w:t xml:space="preserve">กับตลาดหลักทรัพย์แห่งประเทศไทยเมื่อวันที่ </w:t>
      </w:r>
      <w:r w:rsidR="004E423A" w:rsidRPr="007B4C6A">
        <w:rPr>
          <w:rFonts w:ascii="Angsana New" w:hAnsi="Angsana New"/>
          <w:sz w:val="30"/>
          <w:szCs w:val="30"/>
        </w:rPr>
        <w:t xml:space="preserve">13 </w:t>
      </w:r>
      <w:r w:rsidR="004E423A" w:rsidRPr="007B4C6A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E423A" w:rsidRPr="007B4C6A">
        <w:rPr>
          <w:rFonts w:ascii="Angsana New" w:hAnsi="Angsana New"/>
          <w:sz w:val="30"/>
          <w:szCs w:val="30"/>
        </w:rPr>
        <w:t xml:space="preserve">2545 </w:t>
      </w:r>
      <w:r w:rsidR="004E423A" w:rsidRPr="007B4C6A">
        <w:rPr>
          <w:rFonts w:ascii="Angsana New" w:hAnsi="Angsana New"/>
          <w:sz w:val="30"/>
          <w:szCs w:val="30"/>
          <w:cs/>
        </w:rPr>
        <w:t>โดย</w:t>
      </w:r>
      <w:r w:rsidRPr="007B4C6A">
        <w:rPr>
          <w:rFonts w:ascii="Angsana New" w:hAnsi="Angsana New"/>
          <w:sz w:val="30"/>
          <w:szCs w:val="30"/>
          <w:cs/>
        </w:rPr>
        <w:t>มีที่อยู่จดทะ</w:t>
      </w:r>
      <w:r w:rsidR="004E423A" w:rsidRPr="007B4C6A">
        <w:rPr>
          <w:rFonts w:ascii="Angsana New" w:hAnsi="Angsana New"/>
          <w:sz w:val="30"/>
          <w:szCs w:val="30"/>
          <w:cs/>
        </w:rPr>
        <w:t>เบียนของบริษัท</w:t>
      </w:r>
      <w:r w:rsidR="007E104C" w:rsidRPr="007B4C6A">
        <w:rPr>
          <w:rFonts w:ascii="Angsana New" w:hAnsi="Angsana New"/>
          <w:sz w:val="30"/>
          <w:szCs w:val="30"/>
          <w:cs/>
        </w:rPr>
        <w:t>ตั้ง</w:t>
      </w:r>
      <w:r w:rsidR="009D0223" w:rsidRPr="007B4C6A">
        <w:rPr>
          <w:rFonts w:ascii="Angsana New" w:hAnsi="Angsana New"/>
          <w:sz w:val="30"/>
          <w:szCs w:val="30"/>
          <w:cs/>
        </w:rPr>
        <w:t>อยู่</w:t>
      </w:r>
      <w:r w:rsidRPr="007B4C6A">
        <w:rPr>
          <w:rFonts w:ascii="Angsana New" w:hAnsi="Angsana New"/>
          <w:sz w:val="30"/>
          <w:szCs w:val="30"/>
          <w:cs/>
        </w:rPr>
        <w:t xml:space="preserve">เลขที่ </w:t>
      </w:r>
      <w:r w:rsidR="008F5B15" w:rsidRPr="007B4C6A">
        <w:rPr>
          <w:rFonts w:ascii="Angsana New" w:hAnsi="Angsana New"/>
          <w:sz w:val="30"/>
          <w:szCs w:val="30"/>
        </w:rPr>
        <w:t>175</w:t>
      </w:r>
      <w:r w:rsidRPr="007B4C6A">
        <w:rPr>
          <w:rFonts w:ascii="Angsana New" w:hAnsi="Angsana New"/>
          <w:sz w:val="30"/>
          <w:szCs w:val="30"/>
          <w:cs/>
        </w:rPr>
        <w:t xml:space="preserve"> ชั้น </w:t>
      </w:r>
      <w:r w:rsidR="008F5B15" w:rsidRPr="007B4C6A">
        <w:rPr>
          <w:rFonts w:ascii="Angsana New" w:hAnsi="Angsana New"/>
          <w:sz w:val="30"/>
          <w:szCs w:val="30"/>
        </w:rPr>
        <w:t>13</w:t>
      </w:r>
      <w:r w:rsidR="008F5B15" w:rsidRPr="007B4C6A">
        <w:rPr>
          <w:rFonts w:ascii="Angsana New" w:hAnsi="Angsana New"/>
          <w:sz w:val="30"/>
          <w:szCs w:val="30"/>
          <w:cs/>
        </w:rPr>
        <w:t>/</w:t>
      </w:r>
      <w:r w:rsidR="008F5B15" w:rsidRPr="007B4C6A">
        <w:rPr>
          <w:rFonts w:ascii="Angsana New" w:hAnsi="Angsana New"/>
          <w:sz w:val="30"/>
          <w:szCs w:val="30"/>
        </w:rPr>
        <w:t>1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="00B171C7" w:rsidRPr="007B4C6A">
        <w:rPr>
          <w:rFonts w:ascii="Angsana New" w:hAnsi="Angsana New"/>
          <w:sz w:val="30"/>
          <w:szCs w:val="30"/>
          <w:cs/>
        </w:rPr>
        <w:t xml:space="preserve">อาคารสาธรซิตี้ทาวเวอร์ </w:t>
      </w:r>
      <w:r w:rsidRPr="007B4C6A">
        <w:rPr>
          <w:rFonts w:ascii="Angsana New" w:hAnsi="Angsana New"/>
          <w:sz w:val="30"/>
          <w:szCs w:val="30"/>
          <w:cs/>
        </w:rPr>
        <w:t>ถนนสาทรใต้ กรุงเทพมหานคร</w:t>
      </w:r>
    </w:p>
    <w:p w14:paraId="327CE82B" w14:textId="77777777" w:rsidR="00B171C7" w:rsidRPr="007B4C6A" w:rsidRDefault="00B171C7" w:rsidP="004E4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CE3885E" w14:textId="77777777" w:rsidR="00F640CE" w:rsidRPr="007B4C6A" w:rsidRDefault="00F640CE" w:rsidP="00F6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4C6A">
        <w:rPr>
          <w:rFonts w:ascii="Angsana New" w:hAnsi="Angsana New"/>
          <w:spacing w:val="-2"/>
          <w:sz w:val="30"/>
          <w:szCs w:val="30"/>
          <w:cs/>
        </w:rPr>
        <w:t>บริษัทใหญ่ในลำดับสูงสุดระหว่าง</w:t>
      </w:r>
      <w:r w:rsidR="009417FE" w:rsidRPr="007B4C6A">
        <w:rPr>
          <w:rFonts w:ascii="Angsana New" w:hAnsi="Angsana New"/>
          <w:spacing w:val="-2"/>
          <w:sz w:val="30"/>
          <w:szCs w:val="30"/>
          <w:cs/>
        </w:rPr>
        <w:t>ปี</w:t>
      </w:r>
      <w:r w:rsidRPr="007B4C6A">
        <w:rPr>
          <w:rFonts w:ascii="Angsana New" w:hAnsi="Angsana New"/>
          <w:spacing w:val="-2"/>
          <w:sz w:val="30"/>
          <w:szCs w:val="30"/>
          <w:cs/>
        </w:rPr>
        <w:t xml:space="preserve">ได้แก่ </w:t>
      </w:r>
      <w:r w:rsidRPr="007B4C6A">
        <w:rPr>
          <w:rFonts w:ascii="Angsana New" w:hAnsi="Angsana New"/>
          <w:spacing w:val="-2"/>
          <w:sz w:val="30"/>
          <w:szCs w:val="30"/>
        </w:rPr>
        <w:t xml:space="preserve">TCC Assets Limited </w:t>
      </w:r>
      <w:r w:rsidRPr="007B4C6A">
        <w:rPr>
          <w:rFonts w:ascii="Angsana New" w:hAnsi="Angsana New"/>
          <w:spacing w:val="-2"/>
          <w:sz w:val="30"/>
          <w:szCs w:val="30"/>
          <w:cs/>
        </w:rPr>
        <w:t>ซึ่งเป็นนิติบุคคลที่จัดตั้งขึ้นในหมู่เกาะบริติซเวอร์จิน แห่งสหราช</w:t>
      </w:r>
      <w:r w:rsidR="00450CCE" w:rsidRPr="007B4C6A">
        <w:rPr>
          <w:rFonts w:ascii="Angsana New" w:hAnsi="Angsana New"/>
          <w:spacing w:val="-2"/>
          <w:sz w:val="30"/>
          <w:szCs w:val="30"/>
          <w:cs/>
        </w:rPr>
        <w:t>อา</w:t>
      </w:r>
      <w:r w:rsidRPr="007B4C6A">
        <w:rPr>
          <w:rFonts w:ascii="Angsana New" w:hAnsi="Angsana New"/>
          <w:spacing w:val="-2"/>
          <w:sz w:val="30"/>
          <w:szCs w:val="30"/>
          <w:cs/>
        </w:rPr>
        <w:t>ณาจักร</w:t>
      </w:r>
    </w:p>
    <w:p w14:paraId="3FF37AAE" w14:textId="77777777" w:rsidR="00F640CE" w:rsidRPr="007B4C6A" w:rsidRDefault="00F640C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7AB63ADA" w14:textId="118E90B7" w:rsidR="00C8500E" w:rsidRPr="007B4C6A" w:rsidRDefault="00BB6B43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="00C8500E" w:rsidRPr="007B4C6A">
        <w:rPr>
          <w:rFonts w:ascii="Angsana New" w:hAnsi="Angsana New"/>
          <w:sz w:val="30"/>
          <w:szCs w:val="30"/>
          <w:cs/>
        </w:rPr>
        <w:t>ในระหว่าง</w:t>
      </w:r>
      <w:r w:rsidR="00A94D83" w:rsidRPr="007B4C6A">
        <w:rPr>
          <w:rFonts w:ascii="Angsana New" w:hAnsi="Angsana New"/>
          <w:sz w:val="30"/>
          <w:szCs w:val="30"/>
          <w:cs/>
        </w:rPr>
        <w:t>ปี</w:t>
      </w:r>
      <w:r w:rsidR="00C8500E" w:rsidRPr="007B4C6A">
        <w:rPr>
          <w:rFonts w:ascii="Angsana New" w:hAnsi="Angsana New"/>
          <w:sz w:val="30"/>
          <w:szCs w:val="30"/>
          <w:cs/>
        </w:rPr>
        <w:t xml:space="preserve">ได้แก่ </w:t>
      </w:r>
      <w:r w:rsidR="00FA1C83" w:rsidRPr="007B4C6A">
        <w:rPr>
          <w:rFonts w:ascii="Angsana New" w:hAnsi="Angsana New"/>
          <w:sz w:val="30"/>
          <w:szCs w:val="30"/>
          <w:cs/>
        </w:rPr>
        <w:t xml:space="preserve">บริษัท เฟรเซอร์ส แอสเซ็ทส์ จำกัด </w:t>
      </w:r>
      <w:r w:rsidR="008F5B15" w:rsidRPr="007B4C6A">
        <w:rPr>
          <w:rFonts w:ascii="Angsana New" w:hAnsi="Angsana New"/>
          <w:sz w:val="30"/>
          <w:szCs w:val="30"/>
          <w:cs/>
        </w:rPr>
        <w:t>(</w:t>
      </w:r>
      <w:r w:rsidR="00FA1C83" w:rsidRPr="007B4C6A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8F5B15" w:rsidRPr="007B4C6A">
        <w:rPr>
          <w:rFonts w:ascii="Angsana New" w:hAnsi="Angsana New"/>
          <w:sz w:val="30"/>
          <w:szCs w:val="30"/>
        </w:rPr>
        <w:t>43</w:t>
      </w:r>
      <w:r w:rsidR="008F5B15" w:rsidRPr="007B4C6A">
        <w:rPr>
          <w:rFonts w:ascii="Angsana New" w:hAnsi="Angsana New"/>
          <w:sz w:val="30"/>
          <w:szCs w:val="30"/>
          <w:cs/>
        </w:rPr>
        <w:t>.</w:t>
      </w:r>
      <w:r w:rsidR="008F5B15" w:rsidRPr="007B4C6A">
        <w:rPr>
          <w:rFonts w:ascii="Angsana New" w:hAnsi="Angsana New"/>
          <w:sz w:val="30"/>
          <w:szCs w:val="30"/>
        </w:rPr>
        <w:t>53</w:t>
      </w:r>
      <w:r w:rsidR="008F5B15" w:rsidRPr="007B4C6A">
        <w:rPr>
          <w:rFonts w:ascii="Angsana New" w:hAnsi="Angsana New"/>
          <w:sz w:val="30"/>
          <w:szCs w:val="30"/>
          <w:cs/>
        </w:rPr>
        <w:t>)</w:t>
      </w:r>
      <w:r w:rsidR="00FA1C83" w:rsidRPr="007B4C6A">
        <w:rPr>
          <w:rFonts w:ascii="Angsana New" w:hAnsi="Angsana New"/>
          <w:sz w:val="30"/>
          <w:szCs w:val="30"/>
          <w:cs/>
        </w:rPr>
        <w:t xml:space="preserve"> และ </w:t>
      </w:r>
      <w:r w:rsidR="00C8500E" w:rsidRPr="007B4C6A">
        <w:rPr>
          <w:rFonts w:ascii="Angsana New" w:hAnsi="Angsana New"/>
          <w:sz w:val="30"/>
          <w:szCs w:val="30"/>
          <w:cs/>
        </w:rPr>
        <w:t xml:space="preserve">บริษัท </w:t>
      </w:r>
      <w:r w:rsidR="0080540C">
        <w:rPr>
          <w:rFonts w:ascii="Angsana New" w:hAnsi="Angsana New"/>
          <w:sz w:val="30"/>
          <w:szCs w:val="30"/>
        </w:rPr>
        <w:br/>
      </w:r>
      <w:r w:rsidR="00C8500E" w:rsidRPr="007B4C6A">
        <w:rPr>
          <w:rFonts w:ascii="Angsana New" w:hAnsi="Angsana New"/>
          <w:sz w:val="30"/>
          <w:szCs w:val="30"/>
          <w:cs/>
        </w:rPr>
        <w:t xml:space="preserve">เฟรเซอร์ส พร็อพเพอร์ตี้ โฮลดิ้งส์ (ประเทศไทย) จำกัด (ถือหุ้นร้อยละ </w:t>
      </w:r>
      <w:r w:rsidR="008F5B15" w:rsidRPr="007B4C6A">
        <w:rPr>
          <w:rFonts w:ascii="Angsana New" w:hAnsi="Angsana New"/>
          <w:sz w:val="30"/>
          <w:szCs w:val="30"/>
        </w:rPr>
        <w:t>37</w:t>
      </w:r>
      <w:r w:rsidR="008F5B15" w:rsidRPr="007B4C6A">
        <w:rPr>
          <w:rFonts w:ascii="Angsana New" w:hAnsi="Angsana New"/>
          <w:sz w:val="30"/>
          <w:szCs w:val="30"/>
          <w:cs/>
        </w:rPr>
        <w:t>.</w:t>
      </w:r>
      <w:r w:rsidR="008F5B15" w:rsidRPr="007B4C6A">
        <w:rPr>
          <w:rFonts w:ascii="Angsana New" w:hAnsi="Angsana New"/>
          <w:sz w:val="30"/>
          <w:szCs w:val="30"/>
        </w:rPr>
        <w:t>24</w:t>
      </w:r>
      <w:r w:rsidR="00C8500E" w:rsidRPr="007B4C6A">
        <w:rPr>
          <w:rFonts w:ascii="Angsana New" w:hAnsi="Angsana New"/>
          <w:sz w:val="30"/>
          <w:szCs w:val="30"/>
          <w:cs/>
        </w:rPr>
        <w:t>)</w:t>
      </w:r>
      <w:r w:rsidR="00A14DAF" w:rsidRPr="007B4C6A">
        <w:rPr>
          <w:rFonts w:ascii="Angsana New" w:hAnsi="Angsana New"/>
          <w:sz w:val="30"/>
          <w:szCs w:val="30"/>
          <w:cs/>
        </w:rPr>
        <w:t xml:space="preserve"> </w:t>
      </w:r>
      <w:r w:rsidR="00C8500E" w:rsidRPr="007B4C6A">
        <w:rPr>
          <w:rFonts w:ascii="Angsana New" w:hAnsi="Angsana New"/>
          <w:sz w:val="30"/>
          <w:szCs w:val="30"/>
          <w:cs/>
        </w:rPr>
        <w:t>ซึ่ง</w:t>
      </w:r>
      <w:r w:rsidR="00FA1C83" w:rsidRPr="007B4C6A">
        <w:rPr>
          <w:rFonts w:ascii="Angsana New" w:hAnsi="Angsana New"/>
          <w:sz w:val="30"/>
          <w:szCs w:val="30"/>
          <w:cs/>
        </w:rPr>
        <w:t>บริษัททั้งสองแห่ง</w:t>
      </w:r>
      <w:r w:rsidR="00C8500E" w:rsidRPr="007B4C6A">
        <w:rPr>
          <w:rFonts w:ascii="Angsana New" w:hAnsi="Angsana New"/>
          <w:sz w:val="30"/>
          <w:szCs w:val="30"/>
          <w:cs/>
        </w:rPr>
        <w:t>เป็นนิ</w:t>
      </w:r>
      <w:r w:rsidR="00477EF0" w:rsidRPr="007B4C6A">
        <w:rPr>
          <w:rFonts w:ascii="Angsana New" w:hAnsi="Angsana New"/>
          <w:sz w:val="30"/>
          <w:szCs w:val="30"/>
          <w:cs/>
        </w:rPr>
        <w:t>ติบุคคลที่จัดตั้งขึ้นในประเทศไทย</w:t>
      </w:r>
    </w:p>
    <w:p w14:paraId="3BFCAEA3" w14:textId="77777777" w:rsidR="00236284" w:rsidRPr="00D64A2F" w:rsidRDefault="00236284" w:rsidP="0080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67C47D5A" w14:textId="77777777" w:rsidR="00D4253F" w:rsidRPr="0080540C" w:rsidRDefault="00D4253F" w:rsidP="00D4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7B4C6A">
        <w:rPr>
          <w:rFonts w:ascii="Angsana New" w:hAnsi="Angsana New"/>
          <w:sz w:val="30"/>
          <w:szCs w:val="30"/>
        </w:rPr>
        <w:t xml:space="preserve">25 </w:t>
      </w:r>
      <w:r w:rsidRPr="007B4C6A">
        <w:rPr>
          <w:rFonts w:ascii="Angsana New" w:hAnsi="Angsana New"/>
          <w:sz w:val="30"/>
          <w:szCs w:val="30"/>
          <w:cs/>
        </w:rPr>
        <w:t xml:space="preserve">มกราคม </w:t>
      </w:r>
      <w:r w:rsidRPr="007B4C6A">
        <w:rPr>
          <w:rFonts w:ascii="Angsana New" w:hAnsi="Angsana New"/>
          <w:sz w:val="30"/>
          <w:szCs w:val="30"/>
        </w:rPr>
        <w:t xml:space="preserve">2562 </w:t>
      </w:r>
      <w:r w:rsidRPr="007B4C6A">
        <w:rPr>
          <w:rFonts w:ascii="Angsana New" w:hAnsi="Angsana New"/>
          <w:sz w:val="30"/>
          <w:szCs w:val="30"/>
          <w:cs/>
        </w:rPr>
        <w:t>ผู้ถือหุ้นมีมติอนุมัติ</w:t>
      </w:r>
      <w:r w:rsidRPr="007B4C6A">
        <w:rPr>
          <w:rFonts w:ascii="Angsana New" w:hAnsi="Angsana New"/>
          <w:sz w:val="30"/>
          <w:szCs w:val="30"/>
        </w:rPr>
        <w:br/>
      </w:r>
      <w:r w:rsidRPr="00D64A2F">
        <w:rPr>
          <w:rFonts w:ascii="Angsana New" w:hAnsi="Angsana New"/>
          <w:sz w:val="30"/>
          <w:szCs w:val="30"/>
          <w:cs/>
        </w:rPr>
        <w:t>การเปลี่ยนแปลงชื่อบริษัทและดวงตราของบริษัทจาก</w:t>
      </w:r>
      <w:r w:rsidRPr="0080540C">
        <w:rPr>
          <w:rFonts w:ascii="Angsana New" w:hAnsi="Angsana New"/>
          <w:sz w:val="30"/>
          <w:szCs w:val="30"/>
          <w:cs/>
        </w:rPr>
        <w:t>บริษัท ไทคอน อินดัสเทรียล คอนเน็คชั่น จำกัด (มหาชน) เป็น</w:t>
      </w:r>
      <w:r w:rsidRPr="00D64A2F">
        <w:rPr>
          <w:rFonts w:ascii="Angsana New" w:hAnsi="Angsana New"/>
          <w:sz w:val="30"/>
          <w:szCs w:val="30"/>
          <w:cs/>
        </w:rPr>
        <w:t>บริษัท เฟรเซอร์ส พร็อพเพอร์ตี้ (ประเทศไทย) จำกัด (มหาชน)</w:t>
      </w:r>
      <w:r w:rsidRPr="0080540C">
        <w:rPr>
          <w:rFonts w:ascii="Angsana New" w:hAnsi="Angsana New"/>
          <w:sz w:val="30"/>
          <w:szCs w:val="30"/>
          <w:cs/>
        </w:rPr>
        <w:t xml:space="preserve"> บริษัทได้จดทะเบียนการเปลี่ยนชื่อบริษัทกับกระทรวงพาณิชย์เมื่อวันที่ </w:t>
      </w:r>
      <w:r w:rsidRPr="0080540C">
        <w:rPr>
          <w:rFonts w:ascii="Angsana New" w:hAnsi="Angsana New"/>
          <w:sz w:val="30"/>
          <w:szCs w:val="30"/>
        </w:rPr>
        <w:t xml:space="preserve">28 </w:t>
      </w:r>
      <w:r w:rsidRPr="0080540C">
        <w:rPr>
          <w:rFonts w:ascii="Angsana New" w:hAnsi="Angsana New"/>
          <w:sz w:val="30"/>
          <w:szCs w:val="30"/>
          <w:cs/>
        </w:rPr>
        <w:t xml:space="preserve">มกราคม </w:t>
      </w:r>
      <w:r w:rsidRPr="0080540C">
        <w:rPr>
          <w:rFonts w:ascii="Angsana New" w:hAnsi="Angsana New"/>
          <w:sz w:val="30"/>
          <w:szCs w:val="30"/>
        </w:rPr>
        <w:t>2562</w:t>
      </w:r>
    </w:p>
    <w:p w14:paraId="7809D33D" w14:textId="77777777" w:rsidR="00C8500E" w:rsidRPr="00D64A2F" w:rsidRDefault="00C8500E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2BF9BA6E" w14:textId="2782259A" w:rsidR="00C8500E" w:rsidRPr="007B4C6A" w:rsidRDefault="00477EF0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0540C">
        <w:rPr>
          <w:rFonts w:ascii="Angsana New" w:hAnsi="Angsana New"/>
          <w:sz w:val="30"/>
          <w:szCs w:val="30"/>
          <w:cs/>
        </w:rPr>
        <w:t>บริษัท</w:t>
      </w:r>
      <w:r w:rsidR="00C8500E" w:rsidRPr="0080540C">
        <w:rPr>
          <w:rFonts w:ascii="Angsana New" w:hAnsi="Angsana New"/>
          <w:sz w:val="30"/>
          <w:szCs w:val="30"/>
          <w:cs/>
        </w:rPr>
        <w:t>และบริษัทย่อย</w:t>
      </w:r>
      <w:r w:rsidR="00616FC4" w:rsidRPr="0080540C">
        <w:rPr>
          <w:rFonts w:ascii="Angsana New" w:hAnsi="Angsana New"/>
          <w:sz w:val="30"/>
          <w:szCs w:val="30"/>
          <w:cs/>
        </w:rPr>
        <w:t xml:space="preserve"> “กลุ่มบริษัท”</w:t>
      </w:r>
      <w:r w:rsidR="00DB74B2" w:rsidRPr="0080540C">
        <w:rPr>
          <w:rFonts w:ascii="Angsana New" w:hAnsi="Angsana New"/>
          <w:sz w:val="30"/>
          <w:szCs w:val="30"/>
          <w:cs/>
        </w:rPr>
        <w:t xml:space="preserve"> ดำเนิน</w:t>
      </w:r>
      <w:r w:rsidR="00C8500E" w:rsidRPr="0080540C">
        <w:rPr>
          <w:rFonts w:ascii="Angsana New" w:hAnsi="Angsana New"/>
          <w:sz w:val="30"/>
          <w:szCs w:val="30"/>
          <w:cs/>
        </w:rPr>
        <w:t>ธุรกิจหลัก</w:t>
      </w:r>
      <w:r w:rsidR="00DB74B2" w:rsidRPr="0080540C">
        <w:rPr>
          <w:rFonts w:ascii="Angsana New" w:hAnsi="Angsana New"/>
          <w:sz w:val="30"/>
          <w:szCs w:val="30"/>
          <w:cs/>
        </w:rPr>
        <w:t>เกี่ยวกับ</w:t>
      </w:r>
      <w:r w:rsidR="00C8500E" w:rsidRPr="0080540C">
        <w:rPr>
          <w:rFonts w:ascii="Angsana New" w:hAnsi="Angsana New"/>
          <w:sz w:val="30"/>
          <w:szCs w:val="30"/>
          <w:cs/>
        </w:rPr>
        <w:t xml:space="preserve">การพัฒนาอสังหาริมทรัพย์เพื่อการอุตสาหกรรมโดยการสร้างโรงงานและคลังสินค้าเพื่อให้เช่าและขายเมื่อมีโอกาสเหมาะสม </w:t>
      </w:r>
      <w:r w:rsidR="009C1C24">
        <w:rPr>
          <w:rFonts w:ascii="Angsana New" w:hAnsi="Angsana New" w:hint="cs"/>
          <w:sz w:val="30"/>
          <w:szCs w:val="30"/>
          <w:cs/>
        </w:rPr>
        <w:t>และ</w:t>
      </w:r>
      <w:r w:rsidR="0047410D">
        <w:rPr>
          <w:rFonts w:ascii="Angsana New" w:hAnsi="Angsana New" w:hint="cs"/>
          <w:sz w:val="30"/>
          <w:szCs w:val="30"/>
          <w:cs/>
        </w:rPr>
        <w:t>พัฒนา</w:t>
      </w:r>
      <w:r w:rsidR="009C1C24" w:rsidRPr="009C1C24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9C1C24">
        <w:rPr>
          <w:rFonts w:ascii="Angsana New" w:hAnsi="Angsana New" w:hint="cs"/>
          <w:sz w:val="30"/>
          <w:szCs w:val="30"/>
          <w:cs/>
        </w:rPr>
        <w:t>เพื่อ</w:t>
      </w:r>
      <w:r w:rsidR="0047410D">
        <w:rPr>
          <w:rFonts w:ascii="Angsana New" w:hAnsi="Angsana New" w:hint="cs"/>
          <w:sz w:val="30"/>
          <w:szCs w:val="30"/>
          <w:cs/>
        </w:rPr>
        <w:t xml:space="preserve">ขาย </w:t>
      </w:r>
      <w:r w:rsidR="00FD2449">
        <w:rPr>
          <w:rFonts w:ascii="Angsana New" w:hAnsi="Angsana New" w:hint="cs"/>
          <w:sz w:val="30"/>
          <w:szCs w:val="30"/>
          <w:cs/>
        </w:rPr>
        <w:t>รวมทั้งธุรกิจให้เช่า</w:t>
      </w:r>
      <w:r w:rsidR="00593B61" w:rsidRPr="0080540C">
        <w:rPr>
          <w:rFonts w:ascii="Angsana New" w:hAnsi="Angsana New"/>
          <w:sz w:val="30"/>
          <w:szCs w:val="30"/>
          <w:cs/>
        </w:rPr>
        <w:t>และบริการอาคาร</w:t>
      </w:r>
      <w:r w:rsidR="008F5B15" w:rsidRPr="0080540C">
        <w:rPr>
          <w:rFonts w:ascii="Angsana New" w:hAnsi="Angsana New"/>
          <w:sz w:val="30"/>
          <w:szCs w:val="30"/>
          <w:cs/>
        </w:rPr>
        <w:t>เพื่อการพาณิชย์</w:t>
      </w:r>
      <w:r w:rsidR="0047410D">
        <w:rPr>
          <w:rFonts w:ascii="Angsana New" w:hAnsi="Angsana New" w:hint="cs"/>
          <w:sz w:val="30"/>
          <w:szCs w:val="30"/>
          <w:cs/>
        </w:rPr>
        <w:t xml:space="preserve"> </w:t>
      </w:r>
      <w:r w:rsidR="00B62255" w:rsidRPr="0080540C">
        <w:rPr>
          <w:rFonts w:ascii="Angsana New" w:hAnsi="Angsana New"/>
          <w:sz w:val="30"/>
          <w:szCs w:val="30"/>
          <w:cs/>
        </w:rPr>
        <w:t xml:space="preserve">และธุรกิจโรงแรม </w:t>
      </w:r>
      <w:r w:rsidR="00593B61" w:rsidRPr="0080540C">
        <w:rPr>
          <w:rFonts w:ascii="Angsana New" w:hAnsi="Angsana New"/>
          <w:sz w:val="30"/>
          <w:szCs w:val="30"/>
          <w:cs/>
        </w:rPr>
        <w:t>รายละเอียด</w:t>
      </w:r>
      <w:r w:rsidR="00AA379A" w:rsidRPr="0080540C">
        <w:rPr>
          <w:rFonts w:ascii="Angsana New" w:hAnsi="Angsana New"/>
          <w:sz w:val="30"/>
          <w:szCs w:val="30"/>
          <w:cs/>
        </w:rPr>
        <w:t>ของบริษัทร่วมและการร่วมค้า</w:t>
      </w:r>
      <w:r w:rsidR="00AA379A" w:rsidRPr="007B4C6A">
        <w:rPr>
          <w:rFonts w:ascii="Angsana New" w:hAnsi="Angsana New"/>
          <w:sz w:val="30"/>
          <w:szCs w:val="30"/>
          <w:cs/>
        </w:rPr>
        <w:t xml:space="preserve"> และบริษัทย่อย ณ วันที่ </w:t>
      </w:r>
      <w:r w:rsidR="00AA379A" w:rsidRPr="007B4C6A">
        <w:rPr>
          <w:rFonts w:ascii="Angsana New" w:hAnsi="Angsana New"/>
          <w:sz w:val="30"/>
          <w:szCs w:val="30"/>
        </w:rPr>
        <w:t xml:space="preserve">30 </w:t>
      </w:r>
      <w:r w:rsidR="00AA379A" w:rsidRPr="007B4C6A">
        <w:rPr>
          <w:rFonts w:ascii="Angsana New" w:hAnsi="Angsana New"/>
          <w:sz w:val="30"/>
          <w:szCs w:val="30"/>
          <w:cs/>
        </w:rPr>
        <w:t xml:space="preserve">กันยายน </w:t>
      </w:r>
      <w:r w:rsidR="00AA379A" w:rsidRPr="007B4C6A">
        <w:rPr>
          <w:rFonts w:ascii="Angsana New" w:hAnsi="Angsana New"/>
          <w:sz w:val="30"/>
          <w:szCs w:val="30"/>
        </w:rPr>
        <w:t xml:space="preserve">2562 </w:t>
      </w:r>
      <w:r w:rsidR="00AA379A" w:rsidRPr="007B4C6A">
        <w:rPr>
          <w:rFonts w:ascii="Angsana New" w:hAnsi="Angsana New"/>
          <w:sz w:val="30"/>
          <w:szCs w:val="30"/>
          <w:cs/>
        </w:rPr>
        <w:t xml:space="preserve">และ </w:t>
      </w:r>
      <w:r w:rsidR="00AA379A" w:rsidRPr="007B4C6A">
        <w:rPr>
          <w:rFonts w:ascii="Angsana New" w:hAnsi="Angsana New"/>
          <w:sz w:val="30"/>
          <w:szCs w:val="30"/>
        </w:rPr>
        <w:t xml:space="preserve">2561 </w:t>
      </w:r>
      <w:r w:rsidR="00AA379A" w:rsidRPr="007B4C6A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AA379A" w:rsidRPr="007B4C6A">
        <w:rPr>
          <w:rFonts w:ascii="Angsana New" w:hAnsi="Angsana New"/>
          <w:sz w:val="30"/>
          <w:szCs w:val="30"/>
        </w:rPr>
        <w:t xml:space="preserve">12 </w:t>
      </w:r>
      <w:r w:rsidR="00AA379A" w:rsidRPr="007B4C6A">
        <w:rPr>
          <w:rFonts w:ascii="Angsana New" w:hAnsi="Angsana New"/>
          <w:sz w:val="30"/>
          <w:szCs w:val="30"/>
          <w:cs/>
        </w:rPr>
        <w:t xml:space="preserve">และ </w:t>
      </w:r>
      <w:r w:rsidR="00AA379A" w:rsidRPr="007B4C6A">
        <w:rPr>
          <w:rFonts w:ascii="Angsana New" w:hAnsi="Angsana New"/>
          <w:sz w:val="30"/>
          <w:szCs w:val="30"/>
        </w:rPr>
        <w:t>13</w:t>
      </w:r>
    </w:p>
    <w:p w14:paraId="3E1F7E38" w14:textId="77777777" w:rsidR="00404299" w:rsidRPr="007B4C6A" w:rsidRDefault="00404299" w:rsidP="0080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2E74B5"/>
          <w:sz w:val="20"/>
          <w:szCs w:val="20"/>
        </w:rPr>
      </w:pPr>
    </w:p>
    <w:p w14:paraId="5939F6D8" w14:textId="77777777" w:rsidR="00C8500E" w:rsidRPr="007B4C6A" w:rsidRDefault="00C8500E" w:rsidP="001D12F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1FBFA7C5" w14:textId="77777777" w:rsidR="00C8500E" w:rsidRPr="007B4C6A" w:rsidRDefault="00C8500E" w:rsidP="001D12FC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693E83E" w14:textId="77777777" w:rsidR="00C8500E" w:rsidRPr="007B4C6A" w:rsidRDefault="00383EDC" w:rsidP="001D12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(ก</w:t>
      </w:r>
      <w:r w:rsidR="004B5A2F" w:rsidRPr="007B4C6A">
        <w:rPr>
          <w:rFonts w:ascii="Angsana New" w:hAnsi="Angsana New"/>
          <w:i/>
          <w:iCs/>
          <w:sz w:val="30"/>
          <w:szCs w:val="30"/>
          <w:cs/>
        </w:rPr>
        <w:t>)</w:t>
      </w:r>
      <w:r w:rsidRPr="007B4C6A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341446D" w14:textId="77777777" w:rsidR="00C8500E" w:rsidRPr="007B4C6A" w:rsidRDefault="00C8500E" w:rsidP="001D1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39EAE263" w14:textId="77777777" w:rsidR="00645C45" w:rsidRPr="007B4C6A" w:rsidRDefault="00F10F29" w:rsidP="001D1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</w:t>
      </w:r>
      <w:r w:rsidR="004E423A"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14:paraId="02FBD32D" w14:textId="77777777" w:rsidR="00F10F29" w:rsidRPr="007B4C6A" w:rsidRDefault="00F10F29" w:rsidP="001D1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11E10558" w14:textId="77777777" w:rsidR="00D005FD" w:rsidRPr="007B4C6A" w:rsidRDefault="00D005FD" w:rsidP="00D005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7B4C6A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มาตรฐานการรายงานทางการเงินหลายฉบับ</w:t>
      </w:r>
      <w:r w:rsidR="00EB387D" w:rsidRPr="007B4C6A">
        <w:rPr>
          <w:rFonts w:ascii="Angsana New" w:hAnsi="Angsana New"/>
          <w:sz w:val="30"/>
          <w:szCs w:val="30"/>
          <w:cs/>
          <w:lang w:bidi="th-TH"/>
        </w:rPr>
        <w:t>ได้มีการออกและปรับปรุงใหม่</w:t>
      </w:r>
      <w:r w:rsidRPr="007B4C6A">
        <w:rPr>
          <w:rFonts w:ascii="Angsana New" w:hAnsi="Angsana New"/>
          <w:sz w:val="30"/>
          <w:szCs w:val="30"/>
          <w:cs/>
          <w:lang w:bidi="th-TH"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7B4C6A">
        <w:rPr>
          <w:rFonts w:ascii="Angsana New" w:hAnsi="Angsana New" w:cs="Times New Roman"/>
          <w:sz w:val="30"/>
          <w:szCs w:val="30"/>
          <w:rtl/>
        </w:rPr>
        <w:t xml:space="preserve">1 </w:t>
      </w:r>
      <w:r w:rsidRPr="007B4C6A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B4C6A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Pr="007B4C6A">
        <w:rPr>
          <w:rFonts w:ascii="Angsana New" w:hAnsi="Angsana New"/>
          <w:sz w:val="30"/>
          <w:szCs w:val="30"/>
        </w:rPr>
        <w:t>256</w:t>
      </w:r>
      <w:r w:rsidR="005457FE" w:rsidRPr="007B4C6A">
        <w:rPr>
          <w:rFonts w:ascii="Angsana New" w:hAnsi="Angsana New"/>
          <w:sz w:val="30"/>
          <w:szCs w:val="30"/>
        </w:rPr>
        <w:t>2</w:t>
      </w:r>
      <w:r w:rsidR="00EB387D" w:rsidRPr="007B4C6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4C6A">
        <w:rPr>
          <w:rFonts w:ascii="Angsana New" w:hAnsi="Angsana New"/>
          <w:sz w:val="30"/>
          <w:szCs w:val="30"/>
          <w:cs/>
          <w:lang w:bidi="th-TH"/>
        </w:rPr>
        <w:t xml:space="preserve"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 </w:t>
      </w:r>
    </w:p>
    <w:p w14:paraId="0096C9F5" w14:textId="77777777" w:rsidR="00D005FD" w:rsidRPr="007B4C6A" w:rsidRDefault="00D005FD" w:rsidP="00D005FD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33CE5CF9" w14:textId="46E94EC0" w:rsidR="00D005FD" w:rsidRPr="007B4C6A" w:rsidRDefault="00EB387D" w:rsidP="00D005FD">
      <w:pPr>
        <w:tabs>
          <w:tab w:val="left" w:pos="720"/>
        </w:tabs>
        <w:ind w:left="540"/>
        <w:jc w:val="thaiDistribute"/>
      </w:pPr>
      <w:r w:rsidRPr="007B4C6A">
        <w:rPr>
          <w:rFonts w:ascii="Angsana New" w:hAnsi="Angsana New"/>
          <w:sz w:val="30"/>
          <w:szCs w:val="30"/>
          <w:cs/>
        </w:rPr>
        <w:t>นอกจากนี้</w:t>
      </w:r>
      <w:r w:rsidR="00D11647">
        <w:rPr>
          <w:rFonts w:ascii="Angsana New" w:hAnsi="Angsana New" w:hint="cs"/>
          <w:sz w:val="30"/>
          <w:szCs w:val="30"/>
          <w:cs/>
        </w:rPr>
        <w:t>กลุ่ม</w:t>
      </w:r>
      <w:r w:rsidR="00D005FD" w:rsidRPr="007B4C6A">
        <w:rPr>
          <w:rFonts w:ascii="Angsana New" w:hAnsi="Angsana New"/>
          <w:sz w:val="30"/>
          <w:szCs w:val="30"/>
          <w:cs/>
        </w:rPr>
        <w:t>บริษัทไม่ได้</w:t>
      </w:r>
      <w:r w:rsidRPr="007B4C6A">
        <w:rPr>
          <w:rFonts w:ascii="Angsana New" w:hAnsi="Angsana New"/>
          <w:sz w:val="30"/>
          <w:szCs w:val="30"/>
          <w:cs/>
        </w:rPr>
        <w:t>นำม</w:t>
      </w:r>
      <w:r w:rsidR="00D005FD" w:rsidRPr="007B4C6A">
        <w:rPr>
          <w:rFonts w:ascii="Angsana New" w:hAnsi="Angsana New"/>
          <w:sz w:val="30"/>
          <w:szCs w:val="30"/>
          <w:cs/>
        </w:rPr>
        <w:t>าตรฐานการรายงานทางการเงิน</w:t>
      </w:r>
      <w:r w:rsidRPr="007B4C6A">
        <w:rPr>
          <w:rFonts w:ascii="Angsana New" w:hAnsi="Angsana New"/>
          <w:sz w:val="30"/>
          <w:szCs w:val="30"/>
          <w:cs/>
        </w:rPr>
        <w:t>ที่ออกและปรับปรุงใหม่ ซึ่งยังไม่มีผลบังคับใช้ในงวดปัจจุบันมาถือปฏิบัติ</w:t>
      </w:r>
      <w:r w:rsidR="00D005FD" w:rsidRPr="007B4C6A">
        <w:rPr>
          <w:rFonts w:ascii="Angsana New" w:hAnsi="Angsana New"/>
          <w:sz w:val="30"/>
          <w:szCs w:val="30"/>
          <w:cs/>
        </w:rPr>
        <w:t xml:space="preserve">ในการจัดทำงบการเงินก่อนวันที่มีผลบังคับใช้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C94BBE" w:rsidRPr="007B4C6A">
        <w:rPr>
          <w:rFonts w:ascii="Angsana New" w:hAnsi="Angsana New"/>
          <w:sz w:val="30"/>
          <w:szCs w:val="30"/>
        </w:rPr>
        <w:t>43</w:t>
      </w:r>
    </w:p>
    <w:p w14:paraId="0ED1934E" w14:textId="77777777" w:rsidR="00171A06" w:rsidRPr="007B4C6A" w:rsidRDefault="00171A06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90CC3F5" w14:textId="77777777" w:rsidR="00993245" w:rsidRPr="007B4C6A" w:rsidRDefault="00993245" w:rsidP="009932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(ข)</w:t>
      </w:r>
      <w:r w:rsidRPr="007B4C6A">
        <w:rPr>
          <w:rFonts w:ascii="Angsana New" w:hAnsi="Angsana New"/>
          <w:sz w:val="30"/>
          <w:szCs w:val="30"/>
          <w:cs/>
        </w:rPr>
        <w:tab/>
      </w:r>
      <w:r w:rsidRPr="007B4C6A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</w:p>
    <w:p w14:paraId="19C65B12" w14:textId="77777777" w:rsidR="002E28B9" w:rsidRPr="0080540C" w:rsidRDefault="002E28B9" w:rsidP="009932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  <w:r w:rsidRPr="007B4C6A">
        <w:rPr>
          <w:rFonts w:ascii="Angsana New" w:hAnsi="Angsana New"/>
          <w:i/>
          <w:iCs/>
          <w:sz w:val="30"/>
          <w:szCs w:val="30"/>
        </w:rPr>
        <w:tab/>
      </w:r>
    </w:p>
    <w:p w14:paraId="69A08130" w14:textId="77777777" w:rsidR="00993245" w:rsidRPr="007B4C6A" w:rsidRDefault="00322C18" w:rsidP="00480A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  <w:r w:rsidRPr="007B4C6A">
        <w:rPr>
          <w:rFonts w:ascii="Angsana New" w:hAnsi="Angsana New"/>
          <w:spacing w:val="-4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</w:t>
      </w:r>
      <w:r w:rsidR="002E28B9" w:rsidRPr="007B4C6A">
        <w:rPr>
          <w:rFonts w:ascii="Angsana New" w:hAnsi="Angsana New"/>
          <w:spacing w:val="-4"/>
          <w:sz w:val="30"/>
          <w:szCs w:val="30"/>
          <w:cs/>
        </w:rPr>
        <w:t>หนี้สินผลประโยชน์ที่กำหนดไว้ถูกวัดมูลค่าด้วยมูลค่าปัจจุบันของภาระผูกพันตามผลประโยชน์ที่กำหนดไว้</w:t>
      </w:r>
      <w:r w:rsidRPr="007B4C6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E28B9" w:rsidRPr="007B4C6A">
        <w:rPr>
          <w:rFonts w:ascii="Angsana New" w:hAnsi="Angsana New"/>
          <w:spacing w:val="-4"/>
          <w:sz w:val="30"/>
          <w:szCs w:val="30"/>
          <w:cs/>
        </w:rPr>
        <w:t>ซึ่งได้เปิดเผยในหมายเหตุข้อ</w:t>
      </w:r>
      <w:r w:rsidR="00A55BD8" w:rsidRPr="007B4C6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55BD8" w:rsidRPr="007B4C6A">
        <w:rPr>
          <w:rFonts w:ascii="Angsana New" w:hAnsi="Angsana New"/>
          <w:spacing w:val="-4"/>
          <w:sz w:val="30"/>
          <w:szCs w:val="30"/>
        </w:rPr>
        <w:t>3</w:t>
      </w:r>
      <w:r w:rsidR="002E28B9" w:rsidRPr="007B4C6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E28B9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0D7002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>ด</w:t>
      </w:r>
      <w:r w:rsidR="002E28B9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14:paraId="4D89071C" w14:textId="77777777" w:rsidR="002E28B9" w:rsidRPr="007B4C6A" w:rsidRDefault="002E28B9" w:rsidP="00D005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  <w:r w:rsidRPr="007B4C6A">
        <w:rPr>
          <w:rFonts w:ascii="Angsana New" w:hAnsi="Angsana New"/>
          <w:i/>
          <w:iCs/>
          <w:sz w:val="20"/>
          <w:szCs w:val="20"/>
        </w:rPr>
        <w:tab/>
      </w:r>
    </w:p>
    <w:p w14:paraId="1CE2984A" w14:textId="77777777" w:rsidR="00C8500E" w:rsidRPr="007B4C6A" w:rsidRDefault="002E28B9" w:rsidP="00C85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(ค</w:t>
      </w:r>
      <w:r w:rsidR="00383EDC" w:rsidRPr="007B4C6A">
        <w:rPr>
          <w:rFonts w:ascii="Angsana New" w:hAnsi="Angsana New"/>
          <w:i/>
          <w:iCs/>
          <w:sz w:val="30"/>
          <w:szCs w:val="30"/>
          <w:cs/>
        </w:rPr>
        <w:t>)</w:t>
      </w:r>
      <w:r w:rsidR="00383EDC" w:rsidRPr="007B4C6A">
        <w:rPr>
          <w:rFonts w:ascii="Angsana New" w:hAnsi="Angsana New"/>
          <w:sz w:val="30"/>
          <w:szCs w:val="30"/>
          <w:cs/>
        </w:rPr>
        <w:tab/>
      </w:r>
      <w:r w:rsidR="00383EDC" w:rsidRPr="007B4C6A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3BF8FD90" w14:textId="77777777" w:rsidR="00C8500E" w:rsidRPr="007B4C6A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A245D5F" w14:textId="77777777" w:rsidR="00F60828" w:rsidRPr="007B4C6A" w:rsidRDefault="0072426B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</w:t>
      </w:r>
    </w:p>
    <w:p w14:paraId="401EDA1B" w14:textId="77777777" w:rsidR="0072426B" w:rsidRPr="007B4C6A" w:rsidRDefault="0072426B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7AA21A6B" w14:textId="77777777" w:rsidR="00C8500E" w:rsidRPr="007B4C6A" w:rsidRDefault="0072426B" w:rsidP="00C85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(ง</w:t>
      </w:r>
      <w:r w:rsidR="00383EDC" w:rsidRPr="007B4C6A">
        <w:rPr>
          <w:rFonts w:ascii="Angsana New" w:hAnsi="Angsana New"/>
          <w:i/>
          <w:iCs/>
          <w:sz w:val="30"/>
          <w:szCs w:val="30"/>
          <w:cs/>
        </w:rPr>
        <w:t>)</w:t>
      </w:r>
      <w:r w:rsidR="00383EDC" w:rsidRPr="007B4C6A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37DC6831" w14:textId="77777777" w:rsidR="00C8500E" w:rsidRPr="007B4C6A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D95FA3E" w14:textId="54A91235" w:rsidR="00A9213E" w:rsidRPr="007B4C6A" w:rsidRDefault="00A9213E" w:rsidP="00DA7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ในการจัดทำงบการเงินให้เป็นไปตามมาตรฐานการรายงานทางการเงิน ผู้บริหารต้องใช้วิจารณญาณ </w:t>
      </w:r>
      <w:r w:rsidR="00543DAB" w:rsidRPr="007B4C6A">
        <w:rPr>
          <w:rFonts w:ascii="Angsana New" w:hAnsi="Angsana New"/>
          <w:sz w:val="30"/>
          <w:szCs w:val="30"/>
        </w:rPr>
        <w:br/>
      </w:r>
      <w:r w:rsidRPr="007B4C6A">
        <w:rPr>
          <w:rFonts w:ascii="Angsana New" w:hAnsi="Angsana New"/>
          <w:sz w:val="30"/>
          <w:szCs w:val="30"/>
          <w:cs/>
        </w:rPr>
        <w:t>การประมาณ</w:t>
      </w:r>
      <w:r w:rsidR="00151A5F" w:rsidRPr="007B4C6A">
        <w:rPr>
          <w:rFonts w:ascii="Angsana New" w:hAnsi="Angsana New"/>
          <w:sz w:val="30"/>
          <w:szCs w:val="30"/>
          <w:cs/>
        </w:rPr>
        <w:t>การ</w:t>
      </w:r>
      <w:r w:rsidRPr="007B4C6A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ซึ่งมีผลกระทบต่อการกำหนดนโยบายการบัญชี</w:t>
      </w:r>
      <w:r w:rsidR="00151A5F" w:rsidRPr="007B4C6A">
        <w:rPr>
          <w:rFonts w:ascii="Angsana New" w:hAnsi="Angsana New"/>
          <w:sz w:val="30"/>
          <w:szCs w:val="30"/>
          <w:cs/>
        </w:rPr>
        <w:t>ของ</w:t>
      </w:r>
      <w:r w:rsidR="008066FE" w:rsidRPr="007B4C6A">
        <w:rPr>
          <w:rFonts w:ascii="Angsana New" w:hAnsi="Angsana New"/>
          <w:sz w:val="30"/>
          <w:szCs w:val="30"/>
          <w:cs/>
        </w:rPr>
        <w:t>กลุ่ม</w:t>
      </w:r>
      <w:r w:rsidR="00151A5F" w:rsidRPr="007B4C6A">
        <w:rPr>
          <w:rFonts w:ascii="Angsana New" w:hAnsi="Angsana New"/>
          <w:sz w:val="30"/>
          <w:szCs w:val="30"/>
          <w:cs/>
        </w:rPr>
        <w:t>บริษัท ทั้งนี้</w:t>
      </w:r>
      <w:r w:rsidR="00DA765E" w:rsidRPr="007B4C6A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A60E76" w:rsidRPr="007B4C6A">
        <w:rPr>
          <w:rFonts w:ascii="Angsana New" w:hAnsi="Angsana New"/>
          <w:sz w:val="30"/>
          <w:szCs w:val="30"/>
          <w:cs/>
        </w:rPr>
        <w:t>การ</w:t>
      </w:r>
      <w:r w:rsidR="00DA765E" w:rsidRPr="007B4C6A">
        <w:rPr>
          <w:rFonts w:ascii="Angsana New" w:hAnsi="Angsana New"/>
          <w:sz w:val="30"/>
          <w:szCs w:val="30"/>
          <w:cs/>
        </w:rPr>
        <w:t>ไว้</w:t>
      </w:r>
      <w:r w:rsidR="00A60E76"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="00D320F8" w:rsidRPr="007B4C6A">
        <w:rPr>
          <w:rFonts w:ascii="Angsana New" w:hAnsi="Angsana New"/>
          <w:sz w:val="30"/>
          <w:szCs w:val="30"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DADD938" w14:textId="77777777" w:rsidR="00DA765E" w:rsidRPr="00D64A2F" w:rsidRDefault="00DA765E" w:rsidP="00DA7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172F1C4" w14:textId="77777777" w:rsidR="00D005FD" w:rsidRPr="007B4C6A" w:rsidRDefault="00D005FD" w:rsidP="00E07F2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การใช้วิจารณญาณ</w:t>
      </w:r>
    </w:p>
    <w:p w14:paraId="21B1BD6D" w14:textId="77777777" w:rsidR="00D005FD" w:rsidRPr="007B4C6A" w:rsidRDefault="00D005FD" w:rsidP="00F10F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thaiDistribute"/>
        <w:rPr>
          <w:rFonts w:ascii="Angsana New" w:hAnsi="Angsana New"/>
          <w:sz w:val="20"/>
          <w:szCs w:val="20"/>
        </w:rPr>
      </w:pPr>
    </w:p>
    <w:p w14:paraId="2019FE0D" w14:textId="40014919" w:rsidR="0080540C" w:rsidRPr="007B4C6A" w:rsidRDefault="00D005FD" w:rsidP="0032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เหตุประกอบงบการเงิน</w:t>
      </w:r>
      <w:r w:rsidR="0080540C">
        <w:rPr>
          <w:rFonts w:ascii="Angsana New" w:hAnsi="Angsana New" w:hint="cs"/>
          <w:sz w:val="30"/>
          <w:szCs w:val="30"/>
          <w:cs/>
        </w:rPr>
        <w:t>ต่อไปนี้</w:t>
      </w:r>
    </w:p>
    <w:p w14:paraId="2527AA80" w14:textId="77777777" w:rsidR="001A6FCA" w:rsidRPr="007B4C6A" w:rsidRDefault="001A6FCA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468" w:type="dxa"/>
        <w:tblLook w:val="04A0" w:firstRow="1" w:lastRow="0" w:firstColumn="1" w:lastColumn="0" w:noHBand="0" w:noVBand="1"/>
      </w:tblPr>
      <w:tblGrid>
        <w:gridCol w:w="3168"/>
        <w:gridCol w:w="5670"/>
      </w:tblGrid>
      <w:tr w:rsidR="003E6CB8" w:rsidRPr="007B4C6A" w14:paraId="482B622C" w14:textId="77777777" w:rsidTr="00322C18">
        <w:tc>
          <w:tcPr>
            <w:tcW w:w="3168" w:type="dxa"/>
            <w:shd w:val="clear" w:color="auto" w:fill="auto"/>
          </w:tcPr>
          <w:p w14:paraId="0D64736F" w14:textId="12AE8CE6" w:rsidR="003E6CB8" w:rsidRPr="007B4C6A" w:rsidRDefault="003E6CB8" w:rsidP="003E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(ก) และ ข้อ </w:t>
            </w:r>
            <w:r w:rsidR="00A60E76" w:rsidRPr="007B4C6A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5670" w:type="dxa"/>
            <w:shd w:val="clear" w:color="auto" w:fill="auto"/>
          </w:tcPr>
          <w:p w14:paraId="61AD15D4" w14:textId="55951F9B" w:rsidR="003E6CB8" w:rsidRPr="007B4C6A" w:rsidRDefault="003E6CB8" w:rsidP="003E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การจัดทำงบการเงิน</w:t>
            </w:r>
            <w:r w:rsidR="000D7002" w:rsidRPr="007B4C6A">
              <w:rPr>
                <w:rFonts w:ascii="Angsana New" w:hAnsi="Angsana New"/>
                <w:sz w:val="30"/>
                <w:szCs w:val="30"/>
                <w:cs/>
              </w:rPr>
              <w:t xml:space="preserve">รวมซึ่งกลุ่มบริษัทมีอำนาจควบคุมโดยพฤตินัย </w:t>
            </w:r>
            <w:r w:rsidR="000D7002" w:rsidRPr="007B4C6A">
              <w:rPr>
                <w:rFonts w:ascii="Angsana New" w:hAnsi="Angsana New"/>
                <w:sz w:val="30"/>
                <w:szCs w:val="30"/>
              </w:rPr>
              <w:br/>
            </w:r>
            <w:r w:rsidR="000D7002"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D7002" w:rsidRPr="007B4C6A">
              <w:rPr>
                <w:rFonts w:ascii="Angsana New" w:hAnsi="Angsana New"/>
                <w:sz w:val="30"/>
                <w:szCs w:val="30"/>
              </w:rPr>
              <w:t>De facto control</w:t>
            </w:r>
            <w:r w:rsidR="000D7002" w:rsidRPr="007B4C6A">
              <w:rPr>
                <w:rFonts w:ascii="Angsana New" w:hAnsi="Angsana New"/>
                <w:sz w:val="30"/>
                <w:szCs w:val="30"/>
                <w:cs/>
              </w:rPr>
              <w:t>) ในกิจการที่กลุ่มบริษัทลงทุน</w:t>
            </w:r>
            <w:r w:rsidR="00AD736D" w:rsidRPr="007B4C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736D" w:rsidRPr="007B4C6A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</w:tr>
      <w:tr w:rsidR="00405F10" w:rsidRPr="007B4C6A" w14:paraId="54F10FBE" w14:textId="77777777" w:rsidTr="00781BA1">
        <w:tc>
          <w:tcPr>
            <w:tcW w:w="3168" w:type="dxa"/>
            <w:shd w:val="clear" w:color="auto" w:fill="auto"/>
          </w:tcPr>
          <w:p w14:paraId="43620B00" w14:textId="0FDEB84E" w:rsidR="00405F10" w:rsidRPr="007B4C6A" w:rsidRDefault="00405F10" w:rsidP="004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D521DF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D521DF">
              <w:rPr>
                <w:rFonts w:ascii="Angsana New" w:hAnsi="Angsana New"/>
                <w:sz w:val="30"/>
                <w:szCs w:val="30"/>
              </w:rPr>
              <w:t>3 (</w:t>
            </w:r>
            <w:r w:rsidR="00D521DF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D521D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D521DF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="004A4046" w:rsidRPr="007B4C6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234CD0C0" w14:textId="77777777" w:rsidR="00405F10" w:rsidRPr="007B4C6A" w:rsidRDefault="00405F10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การจัดประเภทของเงินลงทุนในบริษัทร่วมและการร่วมค้า</w:t>
            </w:r>
          </w:p>
        </w:tc>
      </w:tr>
    </w:tbl>
    <w:p w14:paraId="68BC5E3A" w14:textId="20340514" w:rsidR="00D005FD" w:rsidRDefault="00D005FD" w:rsidP="00F10F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6B38744" w14:textId="6E513285" w:rsidR="0080540C" w:rsidRDefault="0080540C" w:rsidP="00F10F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C0BFC45" w14:textId="32D9C8E5" w:rsidR="00D521DF" w:rsidRDefault="00D521DF" w:rsidP="00F10F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7FCCD42" w14:textId="77777777" w:rsidR="00D521DF" w:rsidRPr="007B4C6A" w:rsidRDefault="00D521DF" w:rsidP="00F10F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D77B46F" w14:textId="77777777" w:rsidR="00F10F29" w:rsidRPr="007B4C6A" w:rsidRDefault="00433573" w:rsidP="00E07F2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1451C63E" w14:textId="77777777" w:rsidR="00F10F29" w:rsidRPr="007B4C6A" w:rsidRDefault="00F10F29" w:rsidP="00F10F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202EE9AE" w14:textId="77777777" w:rsidR="00433573" w:rsidRPr="007B4C6A" w:rsidRDefault="00433573" w:rsidP="0032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="00952C47" w:rsidRPr="007B4C6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952C47" w:rsidRPr="007B4C6A">
        <w:rPr>
          <w:rFonts w:ascii="Angsana New" w:hAnsi="Angsana New"/>
          <w:sz w:val="30"/>
          <w:szCs w:val="30"/>
        </w:rPr>
        <w:t xml:space="preserve">30 </w:t>
      </w:r>
      <w:r w:rsidR="00952C47" w:rsidRPr="007B4C6A">
        <w:rPr>
          <w:rFonts w:ascii="Angsana New" w:hAnsi="Angsana New"/>
          <w:sz w:val="30"/>
          <w:szCs w:val="30"/>
          <w:cs/>
        </w:rPr>
        <w:t xml:space="preserve">กันยายน </w:t>
      </w:r>
      <w:r w:rsidR="00952C47" w:rsidRPr="007B4C6A">
        <w:rPr>
          <w:rFonts w:ascii="Angsana New" w:hAnsi="Angsana New"/>
          <w:sz w:val="30"/>
          <w:szCs w:val="30"/>
        </w:rPr>
        <w:t xml:space="preserve">2562 </w:t>
      </w:r>
      <w:r w:rsidRPr="007B4C6A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</w:t>
      </w:r>
      <w:r w:rsidR="00952C47" w:rsidRPr="007B4C6A">
        <w:rPr>
          <w:rFonts w:ascii="Angsana New" w:hAnsi="Angsana New"/>
          <w:sz w:val="30"/>
          <w:szCs w:val="30"/>
          <w:cs/>
        </w:rPr>
        <w:t>จะส่งผล</w:t>
      </w:r>
      <w:r w:rsidRPr="007B4C6A">
        <w:rPr>
          <w:rFonts w:ascii="Angsana New" w:hAnsi="Angsana New"/>
          <w:sz w:val="30"/>
          <w:szCs w:val="30"/>
          <w:cs/>
        </w:rPr>
        <w:t>ให้ต้องมีการปรับปรุง</w:t>
      </w:r>
      <w:r w:rsidR="00952C47" w:rsidRPr="007B4C6A">
        <w:rPr>
          <w:rFonts w:ascii="Angsana New" w:hAnsi="Angsana New"/>
          <w:sz w:val="30"/>
          <w:szCs w:val="30"/>
          <w:cs/>
        </w:rPr>
        <w:t>ที่มีสาระสำคัญในมูลค่าตามบัญชีของสินทรัพย์และหนี้สินในปีบัญชีถัดไป ได้เปิดเผยในหมายเหตุประกอบงบการเงินต่อไปนี้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</w:p>
    <w:p w14:paraId="42C771AE" w14:textId="77777777" w:rsidR="00433573" w:rsidRPr="007B4C6A" w:rsidRDefault="00433573" w:rsidP="00433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252" w:type="dxa"/>
        <w:tblInd w:w="468" w:type="dxa"/>
        <w:tblLook w:val="04A0" w:firstRow="1" w:lastRow="0" w:firstColumn="1" w:lastColumn="0" w:noHBand="0" w:noVBand="1"/>
      </w:tblPr>
      <w:tblGrid>
        <w:gridCol w:w="3168"/>
        <w:gridCol w:w="6084"/>
      </w:tblGrid>
      <w:tr w:rsidR="003D4CCD" w:rsidRPr="007B4C6A" w14:paraId="7A1CE655" w14:textId="77777777" w:rsidTr="00D64A2F">
        <w:tc>
          <w:tcPr>
            <w:tcW w:w="3168" w:type="dxa"/>
          </w:tcPr>
          <w:p w14:paraId="78610643" w14:textId="389F9036" w:rsidR="003D4CCD" w:rsidRPr="007B4C6A" w:rsidRDefault="00A60E7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5, 12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7B4C6A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6084" w:type="dxa"/>
          </w:tcPr>
          <w:p w14:paraId="3D3A2151" w14:textId="11D299DB" w:rsidR="003D4CCD" w:rsidRPr="007B4C6A" w:rsidRDefault="00A60E76" w:rsidP="00CA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การทดสอบการด้อยค่าของเงินลงทุนในบริษัทย่อย บริษัทร่วมและการร่วมค้า และเงินให้กู้ยืมแก่กิจการที่เกี่ยวข้องกัน 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A60E76" w:rsidRPr="007B4C6A" w14:paraId="39250F44" w14:textId="77777777" w:rsidTr="00D64A2F">
        <w:tc>
          <w:tcPr>
            <w:tcW w:w="3168" w:type="dxa"/>
          </w:tcPr>
          <w:p w14:paraId="43307103" w14:textId="092ED412" w:rsidR="00A60E76" w:rsidRPr="007B4C6A" w:rsidRDefault="00A60E7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 </w:t>
            </w:r>
            <w:r w:rsidRPr="007B4C6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084" w:type="dxa"/>
          </w:tcPr>
          <w:p w14:paraId="346C4879" w14:textId="5E9E862E" w:rsidR="00A60E76" w:rsidRPr="007B4C6A" w:rsidRDefault="00A60E76" w:rsidP="00A60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การพิจารณามูลค่า</w:t>
            </w:r>
            <w:r w:rsidR="00D521D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ที่จะได้รับของโครงการอสังหาริมทรัพย์ระหว่างการพัฒนา  </w:t>
            </w:r>
          </w:p>
        </w:tc>
      </w:tr>
      <w:tr w:rsidR="00A60E76" w:rsidRPr="007B4C6A" w14:paraId="75C30FCC" w14:textId="77777777" w:rsidTr="00D64A2F">
        <w:tc>
          <w:tcPr>
            <w:tcW w:w="3168" w:type="dxa"/>
          </w:tcPr>
          <w:p w14:paraId="620E340F" w14:textId="77777777" w:rsidR="00A60E76" w:rsidRPr="007B4C6A" w:rsidRDefault="00A60E7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 </w:t>
            </w:r>
            <w:r w:rsidRPr="007B4C6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6084" w:type="dxa"/>
          </w:tcPr>
          <w:p w14:paraId="55F010D8" w14:textId="77777777" w:rsidR="00A60E76" w:rsidRPr="007B4C6A" w:rsidRDefault="00A60E76" w:rsidP="00A60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A60E76" w:rsidRPr="007B4C6A" w14:paraId="586C3129" w14:textId="77777777" w:rsidTr="00D64A2F">
        <w:tc>
          <w:tcPr>
            <w:tcW w:w="3168" w:type="dxa"/>
          </w:tcPr>
          <w:p w14:paraId="57420370" w14:textId="77777777" w:rsidR="00A60E76" w:rsidRPr="007B4C6A" w:rsidRDefault="00A60E7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 </w:t>
            </w:r>
            <w:r w:rsidRPr="007B4C6A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6084" w:type="dxa"/>
          </w:tcPr>
          <w:p w14:paraId="1A8AC31F" w14:textId="028E6FB3" w:rsidR="00A60E76" w:rsidRPr="007B4C6A" w:rsidRDefault="00A60E76" w:rsidP="00A60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</w:t>
            </w:r>
            <w:r w:rsidRPr="007B4C6A">
              <w:rPr>
                <w:cs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การคาดการณ์กำไรทางภาษีในอนาคตที่จะนำ</w:t>
            </w:r>
            <w:r w:rsidR="00AD736D" w:rsidRPr="007B4C6A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แตกต่างชั่วคราวที่ใช้หักภาษีและขาดทุนทางภาษีไปใช้ประโยชน์</w:t>
            </w:r>
          </w:p>
        </w:tc>
      </w:tr>
      <w:tr w:rsidR="00A60E76" w:rsidRPr="007B4C6A" w14:paraId="0906C626" w14:textId="77777777" w:rsidTr="00D64A2F">
        <w:tc>
          <w:tcPr>
            <w:tcW w:w="3168" w:type="dxa"/>
          </w:tcPr>
          <w:p w14:paraId="49A6D4E0" w14:textId="77777777" w:rsidR="00A60E76" w:rsidRPr="007B4C6A" w:rsidRDefault="00A60E7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 </w:t>
            </w:r>
            <w:r w:rsidRPr="007B4C6A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084" w:type="dxa"/>
          </w:tcPr>
          <w:p w14:paraId="20416D31" w14:textId="77777777" w:rsidR="00A60E76" w:rsidRPr="007B4C6A" w:rsidRDefault="00A60E76" w:rsidP="00A60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63EC4F02" w14:textId="77777777" w:rsidR="00477EF0" w:rsidRPr="007B4C6A" w:rsidRDefault="00477EF0" w:rsidP="00C8500E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B9FEA32" w14:textId="77777777" w:rsidR="00433573" w:rsidRPr="007B4C6A" w:rsidRDefault="00FA2ACD" w:rsidP="00F10F29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 xml:space="preserve">การวัดมูลค่ายุติธรรม  </w:t>
      </w:r>
    </w:p>
    <w:p w14:paraId="40E884A3" w14:textId="77777777" w:rsidR="00F10F29" w:rsidRPr="007B4C6A" w:rsidRDefault="00F10F29" w:rsidP="00F10F29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33354073" w14:textId="77777777" w:rsidR="003D4CCD" w:rsidRPr="007B4C6A" w:rsidRDefault="003D4CCD" w:rsidP="003D4CCD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7B4C6A">
        <w:rPr>
          <w:rFonts w:ascii="Angsana New" w:hAnsi="Angsana New"/>
          <w:sz w:val="30"/>
          <w:szCs w:val="30"/>
          <w:cs/>
          <w:lang w:bidi="th-TH"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1CF65073" w14:textId="77777777" w:rsidR="003D4CCD" w:rsidRPr="007B4C6A" w:rsidRDefault="003D4CCD" w:rsidP="00BB1ABB">
      <w:pPr>
        <w:pStyle w:val="block"/>
        <w:shd w:val="clear" w:color="auto" w:fill="FFFFFF"/>
        <w:spacing w:after="0" w:line="240" w:lineRule="atLeast"/>
        <w:jc w:val="thaiDistribute"/>
        <w:rPr>
          <w:rFonts w:ascii="Angsana New" w:hAnsi="Angsana New"/>
          <w:sz w:val="14"/>
          <w:szCs w:val="14"/>
        </w:rPr>
      </w:pPr>
    </w:p>
    <w:p w14:paraId="307908FF" w14:textId="77777777" w:rsidR="00433573" w:rsidRPr="007B4C6A" w:rsidRDefault="00433573" w:rsidP="00257629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7B4C6A">
        <w:rPr>
          <w:rFonts w:ascii="Angsana New" w:hAnsi="Angsana New"/>
          <w:sz w:val="30"/>
          <w:szCs w:val="30"/>
          <w:cs/>
          <w:lang w:bidi="th-TH"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กรอบแนวคิดนี้รวมถึงกลุ่ม</w:t>
      </w:r>
      <w:r w:rsidR="00257629" w:rsidRPr="007B4C6A">
        <w:rPr>
          <w:rFonts w:ascii="Angsana New" w:hAnsi="Angsana New"/>
          <w:sz w:val="30"/>
          <w:szCs w:val="30"/>
          <w:lang w:bidi="th-TH"/>
        </w:rPr>
        <w:br/>
      </w:r>
      <w:r w:rsidRPr="007B4C6A">
        <w:rPr>
          <w:rFonts w:ascii="Angsana New" w:hAnsi="Angsana New"/>
          <w:sz w:val="30"/>
          <w:szCs w:val="30"/>
          <w:cs/>
          <w:lang w:bidi="th-TH"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7B4C6A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7B4C6A">
        <w:rPr>
          <w:rFonts w:ascii="Angsana New" w:hAnsi="Angsana New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601D37E2" w14:textId="77777777" w:rsidR="0021657E" w:rsidRPr="007B4C6A" w:rsidRDefault="0021657E" w:rsidP="00BB1ABB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5BF5B9D5" w14:textId="77777777" w:rsidR="00C00A37" w:rsidRPr="007B4C6A" w:rsidRDefault="00433573" w:rsidP="00C00A3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  <w:r w:rsidRPr="007B4C6A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CE70D52" w14:textId="53D1409E" w:rsidR="00C00A37" w:rsidRDefault="00C00A37" w:rsidP="00C00A3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DA8BF39" w14:textId="6DBCBA22" w:rsidR="0080540C" w:rsidRDefault="0080540C" w:rsidP="00C00A3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C3D8EAD" w14:textId="60978B71" w:rsidR="0080540C" w:rsidRDefault="0080540C" w:rsidP="00C00A3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0CD4CFC" w14:textId="77777777" w:rsidR="0080540C" w:rsidRPr="007B4C6A" w:rsidRDefault="0080540C" w:rsidP="00C00A3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6F7070A" w14:textId="77777777" w:rsidR="00433573" w:rsidRPr="007B4C6A" w:rsidRDefault="00433573" w:rsidP="00C00A3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0DD5D50A" w14:textId="77777777" w:rsidR="00FA2ACD" w:rsidRPr="00D64A2F" w:rsidRDefault="00433573" w:rsidP="008C5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7B4C6A">
        <w:rPr>
          <w:rFonts w:ascii="Angsana New" w:hAnsi="Angsana New"/>
          <w:sz w:val="20"/>
          <w:szCs w:val="20"/>
          <w:cs/>
        </w:rPr>
        <w:t xml:space="preserve"> </w:t>
      </w:r>
    </w:p>
    <w:p w14:paraId="5F5AA245" w14:textId="77777777" w:rsidR="00FA2ACD" w:rsidRPr="007B4C6A" w:rsidRDefault="00FA2ACD" w:rsidP="008C5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กลุ่มบริษัทได้ใช้ข้อมูลที่สามารถสังเกตได้ให้มากที่สุดเท่าที่จะทําได้ มูลค่ายุติธรรมเหล่านี้ถูกจัดประเภทในแต่ละลําดับชั้นของมูลค่ายุติธรรมตามข้อมูลที่ใช้ในการประเมินมูลค่า ดังนี้</w:t>
      </w:r>
    </w:p>
    <w:p w14:paraId="33100F67" w14:textId="77777777" w:rsidR="00A70AEC" w:rsidRPr="00D64A2F" w:rsidRDefault="00A70AEC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A2BB032" w14:textId="77777777" w:rsidR="00FA2ACD" w:rsidRPr="007B4C6A" w:rsidRDefault="00FA2ACD" w:rsidP="00BB1ABB">
      <w:pPr>
        <w:pStyle w:val="BodyText"/>
        <w:numPr>
          <w:ilvl w:val="0"/>
          <w:numId w:val="19"/>
        </w:numPr>
        <w:tabs>
          <w:tab w:val="clear" w:pos="454"/>
          <w:tab w:val="clear" w:pos="907"/>
          <w:tab w:val="num" w:pos="887"/>
        </w:tabs>
        <w:spacing w:after="0" w:line="240" w:lineRule="auto"/>
        <w:ind w:left="88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ab/>
      </w:r>
      <w:r w:rsidR="00383EDC" w:rsidRPr="00D64A2F">
        <w:rPr>
          <w:rFonts w:ascii="Angsana New" w:hAnsi="Angsana New"/>
          <w:sz w:val="30"/>
          <w:szCs w:val="30"/>
          <w:cs/>
        </w:rPr>
        <w:t>ข้อมูลระดับ 1</w:t>
      </w:r>
      <w:r w:rsidRPr="007B4C6A">
        <w:rPr>
          <w:rFonts w:ascii="Angsana New" w:hAnsi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ในตลาดที่มีสภาพคล่องสําหรับสินทรัพย์หรือหนี้สินอย่างเดียวกัน </w:t>
      </w:r>
    </w:p>
    <w:p w14:paraId="49133678" w14:textId="77777777" w:rsidR="00FA2ACD" w:rsidRPr="007B4C6A" w:rsidRDefault="00383EDC" w:rsidP="00BB1ABB">
      <w:pPr>
        <w:pStyle w:val="BodyText"/>
        <w:numPr>
          <w:ilvl w:val="0"/>
          <w:numId w:val="19"/>
        </w:numPr>
        <w:tabs>
          <w:tab w:val="clear" w:pos="454"/>
          <w:tab w:val="clear" w:pos="680"/>
          <w:tab w:val="clear" w:pos="907"/>
          <w:tab w:val="num" w:pos="90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>ข้อมูลระดับ 2</w:t>
      </w:r>
      <w:r w:rsidR="00FA2ACD" w:rsidRPr="007B4C6A">
        <w:rPr>
          <w:rFonts w:ascii="Angsana New" w:hAnsi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(เช่น ได้มาจากราคา) สําหรับ</w:t>
      </w:r>
      <w:r w:rsidR="00731ECD" w:rsidRPr="007B4C6A">
        <w:rPr>
          <w:rFonts w:ascii="Angsana New" w:hAnsi="Angsana New"/>
          <w:sz w:val="30"/>
          <w:szCs w:val="30"/>
          <w:cs/>
        </w:rPr>
        <w:t>สินทรัพย์นั้</w:t>
      </w:r>
      <w:r w:rsidR="00656803" w:rsidRPr="007B4C6A">
        <w:rPr>
          <w:rFonts w:ascii="Angsana New" w:hAnsi="Angsana New"/>
          <w:sz w:val="30"/>
          <w:szCs w:val="30"/>
          <w:cs/>
        </w:rPr>
        <w:t>นหรือหนี้สินนั้นนอกเหนือจากราคาเสนอซื้อขายซึ่</w:t>
      </w:r>
      <w:r w:rsidR="00FA2ACD" w:rsidRPr="007B4C6A">
        <w:rPr>
          <w:rFonts w:ascii="Angsana New" w:hAnsi="Angsana New"/>
          <w:sz w:val="30"/>
          <w:szCs w:val="30"/>
          <w:cs/>
        </w:rPr>
        <w:t>งรวมอยู่ในข้อมูลระดับ 1</w:t>
      </w:r>
    </w:p>
    <w:p w14:paraId="6383083E" w14:textId="2D5FE977" w:rsidR="00FA2ACD" w:rsidRPr="0080540C" w:rsidRDefault="00FE33C6" w:rsidP="00D64A2F">
      <w:pPr>
        <w:pStyle w:val="BodyText"/>
        <w:numPr>
          <w:ilvl w:val="0"/>
          <w:numId w:val="19"/>
        </w:numPr>
        <w:tabs>
          <w:tab w:val="clear" w:pos="454"/>
          <w:tab w:val="clear" w:pos="680"/>
          <w:tab w:val="clear" w:pos="907"/>
          <w:tab w:val="num" w:pos="90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>ข้อมูลระดับ 3</w:t>
      </w:r>
      <w:r w:rsidRPr="007B4C6A">
        <w:rPr>
          <w:rFonts w:ascii="Angsana New" w:hAnsi="Angsana New"/>
          <w:sz w:val="30"/>
          <w:szCs w:val="30"/>
          <w:cs/>
        </w:rPr>
        <w:t xml:space="preserve">  เป็นข้อมูลสําหรับสินทรัพย์หรือหนี้สินที่ไม่ได้มาจากข้อมูลที่สามารถสังเกตได้ (ข้อมูลที่ไม่</w:t>
      </w:r>
      <w:r w:rsidR="00FA2ACD" w:rsidRPr="0080540C">
        <w:rPr>
          <w:rFonts w:ascii="Angsana New" w:hAnsi="Angsana New"/>
          <w:sz w:val="30"/>
          <w:szCs w:val="30"/>
          <w:cs/>
        </w:rPr>
        <w:t>สามารถสังเกตได้)</w:t>
      </w:r>
    </w:p>
    <w:p w14:paraId="34E01C2D" w14:textId="77777777" w:rsidR="00FA2ACD" w:rsidRPr="00D64A2F" w:rsidRDefault="00FA2ACD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4A5ADA3" w14:textId="77777777" w:rsidR="00FA2ACD" w:rsidRPr="007B4C6A" w:rsidRDefault="00433573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302FE0A" w14:textId="77777777" w:rsidR="00257629" w:rsidRPr="00D64A2F" w:rsidRDefault="00257629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4D8857A" w14:textId="77777777" w:rsidR="00257629" w:rsidRPr="007B4C6A" w:rsidRDefault="00257629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="004D4352" w:rsidRPr="007B4C6A">
        <w:rPr>
          <w:rFonts w:ascii="Angsana New" w:hAnsi="Angsana New"/>
          <w:sz w:val="30"/>
          <w:szCs w:val="30"/>
          <w:cs/>
        </w:rPr>
        <w:t xml:space="preserve"> ณ วันสิ้นรอบระยะเวลารายงานที่เกิดการโอนขึ้น</w:t>
      </w:r>
    </w:p>
    <w:p w14:paraId="51854381" w14:textId="77777777" w:rsidR="00656803" w:rsidRPr="00D64A2F" w:rsidRDefault="00656803" w:rsidP="0062128A">
      <w:pPr>
        <w:pStyle w:val="BodyText"/>
        <w:tabs>
          <w:tab w:val="clear" w:pos="454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07B8FD2" w14:textId="77777777" w:rsidR="00FA2ACD" w:rsidRPr="007B4C6A" w:rsidRDefault="00FA2ACD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</w:t>
      </w:r>
      <w:r w:rsidR="001A6FCA" w:rsidRPr="007B4C6A">
        <w:rPr>
          <w:rFonts w:ascii="Angsana New" w:hAnsi="Angsana New"/>
          <w:sz w:val="30"/>
          <w:szCs w:val="30"/>
          <w:cs/>
        </w:rPr>
        <w:t>ประกอบงบการเงินดังต่อไปนี้</w:t>
      </w:r>
    </w:p>
    <w:p w14:paraId="1F492A9B" w14:textId="77777777" w:rsidR="001A6FCA" w:rsidRPr="00D64A2F" w:rsidRDefault="001A6FCA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4F44271" w14:textId="16FC01E6" w:rsidR="001A6FCA" w:rsidRPr="007B4C6A" w:rsidRDefault="001A6FCA" w:rsidP="004445D7">
      <w:pPr>
        <w:pStyle w:val="BodyText"/>
        <w:numPr>
          <w:ilvl w:val="0"/>
          <w:numId w:val="19"/>
        </w:numPr>
        <w:tabs>
          <w:tab w:val="clear" w:pos="454"/>
          <w:tab w:val="clear" w:pos="680"/>
          <w:tab w:val="clear" w:pos="907"/>
          <w:tab w:val="num" w:pos="90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Pr="007B4C6A">
        <w:rPr>
          <w:rFonts w:ascii="Angsana New" w:hAnsi="Angsana New"/>
          <w:sz w:val="30"/>
          <w:szCs w:val="30"/>
        </w:rPr>
        <w:t>1</w:t>
      </w:r>
      <w:r w:rsidR="004D4352" w:rsidRPr="007B4C6A">
        <w:rPr>
          <w:rFonts w:ascii="Angsana New" w:hAnsi="Angsana New"/>
          <w:sz w:val="30"/>
          <w:szCs w:val="30"/>
        </w:rPr>
        <w:t>6</w:t>
      </w:r>
      <w:r w:rsidRPr="007B4C6A">
        <w:rPr>
          <w:rFonts w:ascii="Angsana New" w:hAnsi="Angsana New"/>
          <w:sz w:val="30"/>
          <w:szCs w:val="30"/>
        </w:rPr>
        <w:tab/>
      </w:r>
      <w:r w:rsidRPr="007B4C6A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A60E76"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และ</w:t>
      </w:r>
    </w:p>
    <w:p w14:paraId="39A5CEFE" w14:textId="5CF70E84" w:rsidR="001A6FCA" w:rsidRDefault="001A6FCA" w:rsidP="004445D7">
      <w:pPr>
        <w:pStyle w:val="BodyText"/>
        <w:numPr>
          <w:ilvl w:val="0"/>
          <w:numId w:val="19"/>
        </w:numPr>
        <w:tabs>
          <w:tab w:val="clear" w:pos="454"/>
          <w:tab w:val="clear" w:pos="680"/>
          <w:tab w:val="clear" w:pos="907"/>
          <w:tab w:val="num" w:pos="90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091AE1" w:rsidRPr="007B4C6A">
        <w:rPr>
          <w:rFonts w:ascii="Angsana New" w:hAnsi="Angsana New"/>
          <w:sz w:val="30"/>
          <w:szCs w:val="30"/>
        </w:rPr>
        <w:t>4</w:t>
      </w:r>
      <w:r w:rsidR="004D4352" w:rsidRPr="007B4C6A">
        <w:rPr>
          <w:rFonts w:ascii="Angsana New" w:hAnsi="Angsana New"/>
          <w:sz w:val="30"/>
          <w:szCs w:val="30"/>
        </w:rPr>
        <w:t>0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</w:p>
    <w:p w14:paraId="0CF4BE64" w14:textId="77777777" w:rsidR="0080540C" w:rsidRPr="00D64A2F" w:rsidRDefault="0080540C" w:rsidP="00D64A2F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2902B1A7" w14:textId="538C3FFD" w:rsidR="000E387B" w:rsidRPr="007B4C6A" w:rsidRDefault="00B9119F" w:rsidP="00AF6384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A6FCA" w:rsidRPr="007B4C6A">
        <w:rPr>
          <w:rFonts w:ascii="Angsana New" w:hAnsi="Angsana New"/>
          <w:i/>
          <w:iCs/>
          <w:sz w:val="30"/>
          <w:szCs w:val="30"/>
          <w:cs/>
        </w:rPr>
        <w:t>(จ</w:t>
      </w:r>
      <w:r w:rsidR="00383EDC" w:rsidRPr="007B4C6A">
        <w:rPr>
          <w:rFonts w:ascii="Angsana New" w:hAnsi="Angsana New"/>
          <w:i/>
          <w:iCs/>
          <w:sz w:val="30"/>
          <w:szCs w:val="30"/>
          <w:cs/>
        </w:rPr>
        <w:t>)</w:t>
      </w:r>
      <w:r w:rsidR="00383EDC" w:rsidRPr="007B4C6A">
        <w:rPr>
          <w:rFonts w:ascii="Angsana New" w:hAnsi="Angsana New"/>
          <w:i/>
          <w:iCs/>
          <w:sz w:val="30"/>
          <w:szCs w:val="30"/>
          <w:cs/>
        </w:rPr>
        <w:tab/>
        <w:t>การเปลี่ยน</w:t>
      </w:r>
      <w:r w:rsidR="00171A06" w:rsidRPr="007B4C6A">
        <w:rPr>
          <w:rFonts w:ascii="Angsana New" w:hAnsi="Angsana New"/>
          <w:i/>
          <w:iCs/>
          <w:sz w:val="30"/>
          <w:szCs w:val="30"/>
          <w:cs/>
        </w:rPr>
        <w:t>แปลง</w:t>
      </w:r>
      <w:r w:rsidR="00383EDC" w:rsidRPr="007B4C6A">
        <w:rPr>
          <w:rFonts w:ascii="Angsana New" w:hAnsi="Angsana New"/>
          <w:i/>
          <w:iCs/>
          <w:sz w:val="30"/>
          <w:szCs w:val="30"/>
          <w:cs/>
        </w:rPr>
        <w:t>รอบระยะเวลาบัญชี</w:t>
      </w:r>
    </w:p>
    <w:p w14:paraId="6766232A" w14:textId="77777777" w:rsidR="000E387B" w:rsidRPr="00D64A2F" w:rsidRDefault="000E387B" w:rsidP="000E387B">
      <w:pPr>
        <w:tabs>
          <w:tab w:val="left" w:pos="540"/>
        </w:tabs>
        <w:ind w:right="-29"/>
        <w:jc w:val="both"/>
        <w:outlineLvl w:val="0"/>
        <w:rPr>
          <w:rFonts w:ascii="Angsana New" w:hAnsi="Angsana New"/>
          <w:sz w:val="24"/>
          <w:szCs w:val="24"/>
        </w:rPr>
      </w:pPr>
    </w:p>
    <w:p w14:paraId="545FF7BF" w14:textId="77777777" w:rsidR="00075A46" w:rsidRPr="007B4C6A" w:rsidRDefault="00075A46" w:rsidP="00075A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บริษัทได้เปลี่ยนแปลงรอบระยะเวลาบัญชีจากเริ่มต้นวันที่ </w:t>
      </w:r>
      <w:r w:rsidRPr="007B4C6A">
        <w:rPr>
          <w:rFonts w:ascii="Angsana New" w:hAnsi="Angsana New"/>
          <w:sz w:val="30"/>
          <w:szCs w:val="30"/>
        </w:rPr>
        <w:t>1</w:t>
      </w:r>
      <w:r w:rsidRPr="007B4C6A">
        <w:rPr>
          <w:rFonts w:ascii="Angsana New" w:hAnsi="Angsana New"/>
          <w:sz w:val="30"/>
          <w:szCs w:val="30"/>
          <w:cs/>
        </w:rPr>
        <w:t xml:space="preserve"> มกราคม และสิ้นสุดวันที่ </w:t>
      </w:r>
      <w:r w:rsidR="004B5A2F" w:rsidRPr="007B4C6A">
        <w:rPr>
          <w:rFonts w:ascii="Angsana New" w:hAnsi="Angsana New"/>
          <w:sz w:val="30"/>
          <w:szCs w:val="30"/>
        </w:rPr>
        <w:t>31</w:t>
      </w:r>
      <w:r w:rsidRPr="007B4C6A">
        <w:rPr>
          <w:rFonts w:ascii="Angsana New" w:hAnsi="Angsana New"/>
          <w:sz w:val="30"/>
          <w:szCs w:val="30"/>
          <w:cs/>
        </w:rPr>
        <w:t xml:space="preserve"> ธันวาคม เป็นเริ่มต้นวันที่ </w:t>
      </w:r>
      <w:r w:rsidRPr="007B4C6A">
        <w:rPr>
          <w:rFonts w:ascii="Angsana New" w:hAnsi="Angsana New"/>
          <w:sz w:val="30"/>
          <w:szCs w:val="30"/>
        </w:rPr>
        <w:t>1</w:t>
      </w:r>
      <w:r w:rsidRPr="007B4C6A">
        <w:rPr>
          <w:rFonts w:ascii="Angsana New" w:hAnsi="Angsana New"/>
          <w:sz w:val="30"/>
          <w:szCs w:val="30"/>
          <w:cs/>
        </w:rPr>
        <w:t xml:space="preserve"> ตุลาคม และสิ้นสุดวันที่ 30 กันยายน </w:t>
      </w:r>
      <w:r w:rsidR="00555B8B" w:rsidRPr="007B4C6A">
        <w:rPr>
          <w:rFonts w:ascii="Angsana New" w:hAnsi="Angsana New"/>
          <w:sz w:val="30"/>
          <w:szCs w:val="30"/>
          <w:cs/>
        </w:rPr>
        <w:t xml:space="preserve">ส่งผลให้รอบระยะเวลาบัญชีแรกที่เปลี่ยนแปลงของบริษัทสิ้นสุดวันที่ 30 กันยายน 2561 โดยงบการเงินสำหรับปีสิ้นสุดวันที่ </w:t>
      </w:r>
      <w:r w:rsidR="004B5A2F" w:rsidRPr="007B4C6A">
        <w:rPr>
          <w:rFonts w:ascii="Angsana New" w:hAnsi="Angsana New"/>
          <w:sz w:val="30"/>
          <w:szCs w:val="30"/>
        </w:rPr>
        <w:t>30</w:t>
      </w:r>
      <w:r w:rsidR="00555B8B"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4B5A2F" w:rsidRPr="007B4C6A">
        <w:rPr>
          <w:rFonts w:ascii="Angsana New" w:hAnsi="Angsana New"/>
          <w:sz w:val="30"/>
          <w:szCs w:val="30"/>
        </w:rPr>
        <w:t>2562</w:t>
      </w:r>
      <w:r w:rsidR="00555B8B" w:rsidRPr="007B4C6A">
        <w:rPr>
          <w:rFonts w:ascii="Angsana New" w:hAnsi="Angsana New"/>
          <w:sz w:val="30"/>
          <w:szCs w:val="30"/>
          <w:cs/>
        </w:rPr>
        <w:t xml:space="preserve"> ครอบคลุมระยะเวลาสิบสองเดือน ขณะที่</w:t>
      </w:r>
      <w:r w:rsidR="004B5A2F" w:rsidRPr="007B4C6A">
        <w:rPr>
          <w:rFonts w:ascii="Angsana New" w:hAnsi="Angsana New"/>
          <w:sz w:val="30"/>
          <w:szCs w:val="30"/>
          <w:cs/>
        </w:rPr>
        <w:t>ตัวเลข</w:t>
      </w:r>
      <w:r w:rsidR="007E5C78" w:rsidRPr="007B4C6A">
        <w:rPr>
          <w:rFonts w:ascii="Angsana New" w:hAnsi="Angsana New"/>
          <w:sz w:val="30"/>
          <w:szCs w:val="30"/>
          <w:cs/>
        </w:rPr>
        <w:t>เปรียบเทียบเป็น</w:t>
      </w:r>
      <w:r w:rsidR="004B5A2F" w:rsidRPr="007B4C6A">
        <w:rPr>
          <w:rFonts w:ascii="Angsana New" w:hAnsi="Angsana New"/>
          <w:sz w:val="30"/>
          <w:szCs w:val="30"/>
          <w:cs/>
        </w:rPr>
        <w:t>ข้อมูล</w:t>
      </w:r>
      <w:r w:rsidR="00555B8B" w:rsidRPr="007B4C6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</w:t>
      </w:r>
      <w:r w:rsidR="004B5A2F" w:rsidRPr="007B4C6A">
        <w:rPr>
          <w:rFonts w:ascii="Angsana New" w:hAnsi="Angsana New"/>
          <w:sz w:val="30"/>
          <w:szCs w:val="30"/>
        </w:rPr>
        <w:t>1</w:t>
      </w:r>
      <w:r w:rsidR="00555B8B" w:rsidRPr="007B4C6A">
        <w:rPr>
          <w:rFonts w:ascii="Angsana New" w:hAnsi="Angsana New"/>
          <w:sz w:val="30"/>
          <w:szCs w:val="30"/>
          <w:cs/>
        </w:rPr>
        <w:t xml:space="preserve"> มกราคม </w:t>
      </w:r>
      <w:r w:rsidR="004B5A2F" w:rsidRPr="007B4C6A">
        <w:rPr>
          <w:rFonts w:ascii="Angsana New" w:hAnsi="Angsana New"/>
          <w:sz w:val="30"/>
          <w:szCs w:val="30"/>
        </w:rPr>
        <w:t>2561</w:t>
      </w:r>
      <w:r w:rsidR="00555B8B" w:rsidRPr="007B4C6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4B5A2F" w:rsidRPr="007B4C6A">
        <w:rPr>
          <w:rFonts w:ascii="Angsana New" w:hAnsi="Angsana New"/>
          <w:sz w:val="30"/>
          <w:szCs w:val="30"/>
        </w:rPr>
        <w:t>30</w:t>
      </w:r>
      <w:r w:rsidR="00555B8B"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4B5A2F" w:rsidRPr="007B4C6A">
        <w:rPr>
          <w:rFonts w:ascii="Angsana New" w:hAnsi="Angsana New"/>
          <w:sz w:val="30"/>
          <w:szCs w:val="30"/>
        </w:rPr>
        <w:t>2561</w:t>
      </w:r>
      <w:r w:rsidR="00555B8B" w:rsidRPr="007B4C6A">
        <w:rPr>
          <w:rFonts w:ascii="Angsana New" w:hAnsi="Angsana New"/>
          <w:sz w:val="30"/>
          <w:szCs w:val="30"/>
          <w:cs/>
        </w:rPr>
        <w:t xml:space="preserve"> เป็น</w:t>
      </w:r>
      <w:r w:rsidR="004B5A2F" w:rsidRPr="007B4C6A">
        <w:rPr>
          <w:rFonts w:ascii="Angsana New" w:hAnsi="Angsana New"/>
          <w:sz w:val="30"/>
          <w:szCs w:val="30"/>
          <w:cs/>
        </w:rPr>
        <w:t>ข้อมูล</w:t>
      </w:r>
      <w:r w:rsidR="00555B8B" w:rsidRPr="007B4C6A">
        <w:rPr>
          <w:rFonts w:ascii="Angsana New" w:hAnsi="Angsana New"/>
          <w:sz w:val="30"/>
          <w:szCs w:val="30"/>
          <w:cs/>
        </w:rPr>
        <w:t>สำหรับระยะเวลาเก้าเดือน ซึ่งทำให้ผลการดำเนินงานในรอบระยะเวลาดังกล่าวไม่สามารถเปรียบเทียบกันได้</w:t>
      </w:r>
    </w:p>
    <w:p w14:paraId="00B02D09" w14:textId="77777777" w:rsidR="001A6FCA" w:rsidRPr="007B4C6A" w:rsidRDefault="001A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01BC7329" w14:textId="77777777" w:rsidR="005B4060" w:rsidRPr="007B4C6A" w:rsidRDefault="005B4060" w:rsidP="005B406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</w:p>
    <w:p w14:paraId="359AAAE9" w14:textId="77777777" w:rsidR="005B4060" w:rsidRPr="00CA68AA" w:rsidRDefault="005B4060" w:rsidP="005B4060">
      <w:pPr>
        <w:pStyle w:val="Heading6"/>
        <w:tabs>
          <w:tab w:val="left" w:pos="540"/>
        </w:tabs>
        <w:jc w:val="both"/>
        <w:rPr>
          <w:rFonts w:ascii="Angsana New" w:hAnsi="Angsana New"/>
          <w:sz w:val="20"/>
          <w:szCs w:val="20"/>
        </w:rPr>
      </w:pPr>
      <w:r w:rsidRPr="007B4C6A">
        <w:rPr>
          <w:rFonts w:ascii="Angsana New" w:hAnsi="Angsana New"/>
          <w:sz w:val="30"/>
          <w:szCs w:val="30"/>
        </w:rPr>
        <w:tab/>
      </w:r>
    </w:p>
    <w:p w14:paraId="099B88C5" w14:textId="77777777" w:rsidR="005B4060" w:rsidRPr="007B4C6A" w:rsidRDefault="005B4060" w:rsidP="005B4060">
      <w:pPr>
        <w:pStyle w:val="Heading6"/>
        <w:tabs>
          <w:tab w:val="left" w:pos="540"/>
        </w:tabs>
        <w:jc w:val="both"/>
        <w:rPr>
          <w:rFonts w:ascii="Angsana New" w:hAnsi="Angsana New"/>
          <w:b w:val="0"/>
          <w:bCs w:val="0"/>
          <w:sz w:val="30"/>
          <w:szCs w:val="30"/>
        </w:rPr>
      </w:pPr>
      <w:r w:rsidRPr="007B4C6A">
        <w:rPr>
          <w:rFonts w:ascii="Angsana New" w:hAnsi="Angsana New"/>
          <w:sz w:val="30"/>
          <w:szCs w:val="30"/>
        </w:rPr>
        <w:tab/>
      </w:r>
      <w:r w:rsidRPr="007B4C6A">
        <w:rPr>
          <w:rFonts w:ascii="Angsana New" w:hAnsi="Angsana New"/>
          <w:b w:val="0"/>
          <w:bCs w:val="0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2EDAA9CF" w14:textId="77777777" w:rsidR="005B4060" w:rsidRPr="007B4C6A" w:rsidRDefault="005B4060" w:rsidP="005B4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0"/>
          <w:szCs w:val="20"/>
        </w:rPr>
      </w:pPr>
    </w:p>
    <w:p w14:paraId="15B1458A" w14:textId="77777777" w:rsidR="005B4060" w:rsidRPr="007B4C6A" w:rsidRDefault="005B4060" w:rsidP="001A2A5C">
      <w:pPr>
        <w:pStyle w:val="Heading8"/>
        <w:numPr>
          <w:ilvl w:val="1"/>
          <w:numId w:val="22"/>
        </w:numPr>
        <w:spacing w:line="240" w:lineRule="atLeast"/>
        <w:ind w:right="6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CC582B8" w14:textId="77777777" w:rsidR="005B4060" w:rsidRPr="007B4C6A" w:rsidRDefault="005B4060" w:rsidP="005B4060">
      <w:pPr>
        <w:pStyle w:val="Heading8"/>
        <w:spacing w:line="240" w:lineRule="atLeast"/>
        <w:ind w:left="518" w:right="63"/>
        <w:jc w:val="both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5034A08A" w14:textId="467FC1E0" w:rsidR="005B4060" w:rsidRPr="007B4C6A" w:rsidRDefault="005B4060" w:rsidP="005B4060">
      <w:pPr>
        <w:pStyle w:val="Heading8"/>
        <w:spacing w:line="240" w:lineRule="atLeast"/>
        <w:ind w:left="518" w:right="63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งบการเงินรวมประกอบด้วยงบการเ</w:t>
      </w:r>
      <w:r w:rsidR="006A22E9" w:rsidRPr="007B4C6A">
        <w:rPr>
          <w:rFonts w:ascii="Angsana New" w:hAnsi="Angsana New"/>
          <w:sz w:val="30"/>
          <w:szCs w:val="30"/>
          <w:cs/>
        </w:rPr>
        <w:t>งินของบริษัท</w:t>
      </w:r>
      <w:r w:rsidRPr="007B4C6A">
        <w:rPr>
          <w:rFonts w:ascii="Angsana New" w:hAnsi="Angsana New"/>
          <w:sz w:val="30"/>
          <w:szCs w:val="30"/>
          <w:cs/>
        </w:rPr>
        <w:t>และบริษัทย่อย</w:t>
      </w:r>
      <w:r w:rsidRPr="007B4C6A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(รวมกันเรียกว่า</w:t>
      </w:r>
      <w:r w:rsidR="00A60E76"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“กลุ่มบริษัท”) และส่วนได้เสียของกลุ่มบริษัทในบริษัทร่วมและการร่วมค้า</w:t>
      </w:r>
    </w:p>
    <w:p w14:paraId="0DFFA3DB" w14:textId="77777777" w:rsidR="005B4060" w:rsidRPr="00D64A2F" w:rsidRDefault="005B4060" w:rsidP="005B4060">
      <w:pPr>
        <w:rPr>
          <w:rFonts w:ascii="Angsana New" w:hAnsi="Angsana New"/>
          <w:sz w:val="30"/>
          <w:szCs w:val="30"/>
        </w:rPr>
      </w:pPr>
    </w:p>
    <w:p w14:paraId="233DB43E" w14:textId="77777777" w:rsidR="00C22066" w:rsidRPr="007B4C6A" w:rsidRDefault="00C22066" w:rsidP="00C22066">
      <w:pPr>
        <w:pStyle w:val="BodyText2"/>
        <w:ind w:left="540" w:right="47"/>
        <w:jc w:val="thaiDistribute"/>
        <w:rPr>
          <w:i/>
          <w:iCs/>
          <w:lang w:val="en-US"/>
        </w:rPr>
      </w:pPr>
      <w:r w:rsidRPr="007B4C6A">
        <w:rPr>
          <w:i/>
          <w:iCs/>
          <w:cs/>
          <w:lang w:val="en-US"/>
        </w:rPr>
        <w:t xml:space="preserve">การรวมธุรกิจ </w:t>
      </w:r>
    </w:p>
    <w:p w14:paraId="11388465" w14:textId="77777777" w:rsidR="00C22066" w:rsidRPr="007B4C6A" w:rsidRDefault="00C22066" w:rsidP="00C22066">
      <w:pPr>
        <w:pStyle w:val="BodyText2"/>
        <w:ind w:left="540" w:right="47"/>
        <w:jc w:val="thaiDistribute"/>
        <w:rPr>
          <w:lang w:val="en-US"/>
        </w:rPr>
      </w:pPr>
    </w:p>
    <w:p w14:paraId="403BD050" w14:textId="77777777" w:rsidR="00C22066" w:rsidRPr="007B4C6A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7B4C6A">
        <w:rPr>
          <w:cs/>
          <w:lang w:val="en-US"/>
        </w:rPr>
        <w:t>กลุ่มบริษัทบันทึกบัญชีสำหรับการรวมธุรกิจตามวิธีซื้อ เมื่อการควบคุม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51B35AB0" w14:textId="77777777" w:rsidR="00C22066" w:rsidRPr="007B4C6A" w:rsidRDefault="00C22066" w:rsidP="00C22066">
      <w:pPr>
        <w:pStyle w:val="BodyText2"/>
        <w:ind w:left="540" w:right="47"/>
        <w:jc w:val="thaiDistribute"/>
        <w:rPr>
          <w:lang w:val="en-US"/>
        </w:rPr>
      </w:pPr>
    </w:p>
    <w:p w14:paraId="68AAF2AB" w14:textId="77777777" w:rsidR="00C22066" w:rsidRPr="007B4C6A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7B4C6A">
        <w:rPr>
          <w:cs/>
          <w:lang w:val="en-US"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012C7712" w14:textId="77777777" w:rsidR="00C22066" w:rsidRPr="007B4C6A" w:rsidRDefault="00C22066" w:rsidP="00C22066">
      <w:pPr>
        <w:pStyle w:val="BodyText2"/>
        <w:ind w:left="540" w:right="47"/>
        <w:jc w:val="thaiDistribute"/>
        <w:rPr>
          <w:lang w:val="en-US"/>
        </w:rPr>
      </w:pPr>
    </w:p>
    <w:p w14:paraId="21E0A510" w14:textId="77777777" w:rsidR="00544A8D" w:rsidRPr="007B4C6A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7B4C6A">
        <w:rPr>
          <w:cs/>
          <w:lang w:val="en-US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42292125" w14:textId="77777777" w:rsidR="00C22066" w:rsidRPr="007B4C6A" w:rsidRDefault="00544A8D" w:rsidP="00544A8D">
      <w:pPr>
        <w:pStyle w:val="BodyText2"/>
        <w:ind w:right="47"/>
        <w:jc w:val="thaiDistribute"/>
        <w:rPr>
          <w:lang w:val="en-US"/>
        </w:rPr>
      </w:pPr>
      <w:r w:rsidRPr="007B4C6A">
        <w:rPr>
          <w:cs/>
          <w:lang w:val="en-US"/>
        </w:rPr>
        <w:t xml:space="preserve"> </w:t>
      </w:r>
    </w:p>
    <w:p w14:paraId="3EE94E9D" w14:textId="7FB6F2A9" w:rsidR="00C22066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7B4C6A">
        <w:rPr>
          <w:cs/>
          <w:lang w:val="en-US"/>
        </w:rPr>
        <w:t xml:space="preserve">สิ่งตอบแทนที่โอนให้ต้องวัดด้วยมูลค่ายุติธรรมของสินทรัพย์ที่โอนไป  </w:t>
      </w:r>
      <w:r w:rsidR="00E633D7" w:rsidRPr="007B4C6A">
        <w:rPr>
          <w:cs/>
          <w:lang w:val="en-US"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2888356E" w14:textId="77777777" w:rsidR="00CA68AA" w:rsidRPr="007B4C6A" w:rsidRDefault="00CA68AA" w:rsidP="00C22066">
      <w:pPr>
        <w:pStyle w:val="BodyText2"/>
        <w:ind w:left="540" w:right="47"/>
        <w:jc w:val="thaiDistribute"/>
        <w:rPr>
          <w:lang w:val="en-US"/>
        </w:rPr>
      </w:pPr>
    </w:p>
    <w:p w14:paraId="3127BB0B" w14:textId="77777777" w:rsidR="00C22066" w:rsidRPr="007B4C6A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7B4C6A">
        <w:rPr>
          <w:cs/>
          <w:lang w:val="en-US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C3F5EB9" w14:textId="77777777" w:rsidR="00C22066" w:rsidRPr="007B4C6A" w:rsidRDefault="00C22066" w:rsidP="00C22066">
      <w:pPr>
        <w:pStyle w:val="BodyText2"/>
        <w:ind w:left="540" w:right="47"/>
        <w:jc w:val="thaiDistribute"/>
        <w:rPr>
          <w:lang w:val="en-US"/>
        </w:rPr>
      </w:pPr>
    </w:p>
    <w:p w14:paraId="0621D539" w14:textId="77777777" w:rsidR="00C22066" w:rsidRPr="007B4C6A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7B4C6A">
        <w:rPr>
          <w:cs/>
          <w:lang w:val="en-US"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5AFDA267" w14:textId="77777777" w:rsidR="00C22066" w:rsidRPr="007B4C6A" w:rsidRDefault="00C22066" w:rsidP="00C22066">
      <w:pPr>
        <w:pStyle w:val="BodyText2"/>
        <w:ind w:left="540" w:right="47"/>
        <w:jc w:val="thaiDistribute"/>
        <w:rPr>
          <w:lang w:val="en-US"/>
        </w:rPr>
      </w:pPr>
    </w:p>
    <w:p w14:paraId="4F4C3A2F" w14:textId="2E3D769B" w:rsidR="00C22066" w:rsidRPr="007B4C6A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7B4C6A">
        <w:rPr>
          <w:cs/>
          <w:lang w:val="en-US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D0216B" w:rsidRPr="007B4C6A">
        <w:rPr>
          <w:cs/>
          <w:lang w:val="en-US"/>
        </w:rPr>
        <w:t>ที่</w:t>
      </w:r>
      <w:r w:rsidR="00D0216B">
        <w:rPr>
          <w:lang w:val="en-US"/>
        </w:rPr>
        <w:br/>
      </w:r>
      <w:r w:rsidRPr="007B4C6A">
        <w:rPr>
          <w:cs/>
          <w:lang w:val="en-US"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3A610513" w14:textId="77777777" w:rsidR="00C22066" w:rsidRPr="00D64A2F" w:rsidRDefault="00C22066" w:rsidP="00C22066">
      <w:pPr>
        <w:pStyle w:val="BodyText2"/>
        <w:ind w:left="540" w:right="47"/>
        <w:jc w:val="thaiDistribute"/>
        <w:rPr>
          <w:sz w:val="24"/>
          <w:szCs w:val="24"/>
          <w:lang w:val="en-US"/>
        </w:rPr>
      </w:pPr>
    </w:p>
    <w:p w14:paraId="370C883D" w14:textId="77777777" w:rsidR="00C22066" w:rsidRPr="007B4C6A" w:rsidRDefault="00C22066" w:rsidP="00C22066">
      <w:pPr>
        <w:pStyle w:val="BodyText2"/>
        <w:ind w:left="540" w:right="47"/>
        <w:jc w:val="thaiDistribute"/>
        <w:rPr>
          <w:i/>
          <w:iCs/>
          <w:lang w:val="en-US"/>
        </w:rPr>
      </w:pPr>
      <w:r w:rsidRPr="007B4C6A">
        <w:rPr>
          <w:i/>
          <w:iCs/>
          <w:cs/>
          <w:lang w:val="en-US"/>
        </w:rPr>
        <w:t>การซื้อแบบทยอยซื้อ</w:t>
      </w:r>
    </w:p>
    <w:p w14:paraId="76D359EF" w14:textId="77777777" w:rsidR="00C22066" w:rsidRPr="00D64A2F" w:rsidRDefault="00C22066" w:rsidP="00C22066">
      <w:pPr>
        <w:pStyle w:val="BodyText2"/>
        <w:ind w:left="540" w:right="47"/>
        <w:jc w:val="thaiDistribute"/>
        <w:rPr>
          <w:sz w:val="24"/>
          <w:szCs w:val="24"/>
          <w:lang w:val="en-US"/>
        </w:rPr>
      </w:pPr>
    </w:p>
    <w:p w14:paraId="252E147F" w14:textId="77777777" w:rsidR="00C22066" w:rsidRPr="007B4C6A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7B4C6A">
        <w:rPr>
          <w:cs/>
          <w:lang w:val="en-US"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 </w:t>
      </w:r>
    </w:p>
    <w:p w14:paraId="73D50A8D" w14:textId="77777777" w:rsidR="00C22066" w:rsidRPr="00D64A2F" w:rsidRDefault="00C22066" w:rsidP="00C22066">
      <w:pPr>
        <w:pStyle w:val="BodyText2"/>
        <w:ind w:left="540" w:right="47"/>
        <w:jc w:val="thaiDistribute"/>
        <w:rPr>
          <w:sz w:val="24"/>
          <w:szCs w:val="24"/>
          <w:lang w:val="en-US"/>
        </w:rPr>
      </w:pPr>
    </w:p>
    <w:p w14:paraId="4F02A8D3" w14:textId="77777777" w:rsidR="00C22066" w:rsidRPr="007B4C6A" w:rsidRDefault="00C22066" w:rsidP="00C22066">
      <w:pPr>
        <w:pStyle w:val="BodyText2"/>
        <w:ind w:left="540" w:right="47"/>
        <w:jc w:val="thaiDistribute"/>
        <w:rPr>
          <w:i/>
          <w:iCs/>
          <w:lang w:val="en-US"/>
        </w:rPr>
      </w:pPr>
      <w:r w:rsidRPr="007B4C6A">
        <w:rPr>
          <w:i/>
          <w:iCs/>
          <w:cs/>
          <w:lang w:val="en-US"/>
        </w:rPr>
        <w:t xml:space="preserve">การรวมธุรกิจภายใต้การควบคุมเดียวกัน </w:t>
      </w:r>
    </w:p>
    <w:p w14:paraId="34138C2E" w14:textId="77777777" w:rsidR="00C22066" w:rsidRPr="00D64A2F" w:rsidRDefault="00C22066" w:rsidP="00C22066">
      <w:pPr>
        <w:pStyle w:val="BodyText2"/>
        <w:ind w:left="540" w:right="47"/>
        <w:jc w:val="thaiDistribute"/>
        <w:rPr>
          <w:sz w:val="24"/>
          <w:szCs w:val="24"/>
          <w:lang w:val="en-US"/>
        </w:rPr>
      </w:pPr>
    </w:p>
    <w:p w14:paraId="6CF59F45" w14:textId="66C3E9F1" w:rsidR="00C22066" w:rsidRPr="007B4C6A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7B4C6A">
        <w:rPr>
          <w:cs/>
          <w:lang w:val="en-US"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04F2BC50" w14:textId="77777777" w:rsidR="00A60E76" w:rsidRPr="00D64A2F" w:rsidRDefault="00A60E76" w:rsidP="00C22066">
      <w:pPr>
        <w:pStyle w:val="BodyText2"/>
        <w:ind w:left="540" w:right="47"/>
        <w:jc w:val="thaiDistribute"/>
        <w:rPr>
          <w:sz w:val="24"/>
          <w:szCs w:val="24"/>
          <w:lang w:val="en-US"/>
        </w:rPr>
      </w:pPr>
    </w:p>
    <w:p w14:paraId="25EBFCC0" w14:textId="3B21C73F" w:rsidR="00C22066" w:rsidRPr="007B4C6A" w:rsidRDefault="00C22066" w:rsidP="00AB50A5">
      <w:pPr>
        <w:pStyle w:val="BodyText2"/>
        <w:spacing w:line="240" w:lineRule="atLeast"/>
        <w:ind w:left="540" w:right="47"/>
        <w:jc w:val="thaiDistribute"/>
        <w:rPr>
          <w:lang w:val="en-US"/>
        </w:rPr>
      </w:pPr>
      <w:r w:rsidRPr="007B4C6A">
        <w:rPr>
          <w:cs/>
          <w:lang w:val="en-US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</w:t>
      </w:r>
      <w:r w:rsidR="00D521DF">
        <w:rPr>
          <w:cs/>
          <w:lang w:val="en-US"/>
        </w:rPr>
        <w:br/>
      </w:r>
      <w:r w:rsidRPr="007B4C6A">
        <w:rPr>
          <w:cs/>
          <w:lang w:val="en-US"/>
        </w:rPr>
        <w:t>การควบคุมสิ้นสุด</w:t>
      </w:r>
    </w:p>
    <w:p w14:paraId="694C0DC4" w14:textId="77777777" w:rsidR="00E633D7" w:rsidRPr="00D64A2F" w:rsidRDefault="00E633D7" w:rsidP="00AB50A5">
      <w:pPr>
        <w:pStyle w:val="BodyText2"/>
        <w:spacing w:line="240" w:lineRule="atLeast"/>
        <w:ind w:left="540" w:right="47"/>
        <w:jc w:val="thaiDistribute"/>
        <w:rPr>
          <w:sz w:val="24"/>
          <w:szCs w:val="24"/>
          <w:cs/>
          <w:lang w:val="en-US"/>
        </w:rPr>
      </w:pPr>
    </w:p>
    <w:p w14:paraId="25B90500" w14:textId="77777777" w:rsidR="00AF3E9C" w:rsidRPr="007B4C6A" w:rsidRDefault="00AF3E9C" w:rsidP="00AF3E9C">
      <w:pPr>
        <w:pStyle w:val="BodyText2"/>
        <w:spacing w:line="240" w:lineRule="atLeast"/>
        <w:ind w:left="540" w:right="47"/>
        <w:rPr>
          <w:i/>
          <w:iCs/>
          <w:cs/>
        </w:rPr>
      </w:pPr>
      <w:r w:rsidRPr="007B4C6A">
        <w:rPr>
          <w:i/>
          <w:iCs/>
          <w:cs/>
        </w:rPr>
        <w:t>บริษัทย่อย</w:t>
      </w:r>
    </w:p>
    <w:p w14:paraId="4601A0F3" w14:textId="77777777" w:rsidR="00AF3E9C" w:rsidRPr="00D64A2F" w:rsidRDefault="00AF3E9C" w:rsidP="00AF3E9C">
      <w:pPr>
        <w:pStyle w:val="BodyText2"/>
        <w:tabs>
          <w:tab w:val="left" w:pos="540"/>
        </w:tabs>
        <w:spacing w:line="240" w:lineRule="atLeast"/>
        <w:ind w:left="540" w:right="47"/>
        <w:rPr>
          <w:sz w:val="24"/>
          <w:szCs w:val="24"/>
          <w:cs/>
          <w:lang w:val="en-US"/>
        </w:rPr>
      </w:pPr>
    </w:p>
    <w:p w14:paraId="47885CD9" w14:textId="06FBF60C" w:rsidR="00AF3E9C" w:rsidRPr="007B4C6A" w:rsidRDefault="00AF3E9C" w:rsidP="00AF3E9C">
      <w:pPr>
        <w:pStyle w:val="BodyText2"/>
        <w:tabs>
          <w:tab w:val="left" w:pos="540"/>
        </w:tabs>
        <w:ind w:left="540" w:right="47"/>
        <w:jc w:val="thaiDistribute"/>
        <w:rPr>
          <w:sz w:val="16"/>
          <w:szCs w:val="16"/>
          <w:cs/>
        </w:rPr>
      </w:pPr>
      <w:r w:rsidRPr="007B4C6A">
        <w:rPr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555ED11D" w14:textId="77777777" w:rsidR="009516E5" w:rsidRPr="00D64A2F" w:rsidRDefault="009516E5" w:rsidP="00AF3E9C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i/>
          <w:iCs/>
          <w:sz w:val="16"/>
          <w:szCs w:val="16"/>
          <w:cs/>
        </w:rPr>
      </w:pPr>
    </w:p>
    <w:p w14:paraId="31892F09" w14:textId="77777777" w:rsidR="00AF3E9C" w:rsidRPr="007B4C6A" w:rsidRDefault="00AF3E9C" w:rsidP="00AF3E9C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b/>
          <w:bCs/>
          <w:color w:val="0000FF"/>
          <w:cs/>
        </w:rPr>
      </w:pPr>
      <w:r w:rsidRPr="007B4C6A">
        <w:rPr>
          <w:i/>
          <w:iCs/>
          <w:cs/>
        </w:rPr>
        <w:t>ส่วนได้เสียที่ไม่มีอำนาจควบคุม</w:t>
      </w:r>
    </w:p>
    <w:p w14:paraId="76DE3C84" w14:textId="77777777" w:rsidR="00AF3E9C" w:rsidRPr="00D64A2F" w:rsidRDefault="00AF3E9C" w:rsidP="00AF3E9C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sz w:val="24"/>
          <w:szCs w:val="24"/>
          <w:cs/>
        </w:rPr>
      </w:pPr>
    </w:p>
    <w:p w14:paraId="46C48266" w14:textId="77777777" w:rsidR="00AF3E9C" w:rsidRPr="007B4C6A" w:rsidRDefault="00AF3E9C" w:rsidP="006D7590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BCB5300" w14:textId="77777777" w:rsidR="006D7590" w:rsidRPr="00D64A2F" w:rsidRDefault="006D7590" w:rsidP="006D7590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23C1FEF" w14:textId="77777777" w:rsidR="00AF3E9C" w:rsidRPr="007B4C6A" w:rsidRDefault="00AF3E9C" w:rsidP="00AF3E9C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cs/>
        </w:rPr>
      </w:pPr>
      <w:r w:rsidRPr="007B4C6A">
        <w:rPr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17A1F442" w14:textId="77777777" w:rsidR="00AF3E9C" w:rsidRPr="00D64A2F" w:rsidRDefault="00AF3E9C" w:rsidP="00AF3E9C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B24590D" w14:textId="77777777" w:rsidR="00AF3E9C" w:rsidRPr="007B4C6A" w:rsidRDefault="00AF3E9C" w:rsidP="00AF3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7C790FBA" w14:textId="77777777" w:rsidR="00AF3E9C" w:rsidRPr="00D64A2F" w:rsidRDefault="00AF3E9C" w:rsidP="00AF3E9C">
      <w:pPr>
        <w:pStyle w:val="BodyText2"/>
        <w:spacing w:line="240" w:lineRule="atLeast"/>
        <w:ind w:left="540" w:right="47"/>
        <w:jc w:val="thaiDistribute"/>
        <w:rPr>
          <w:i/>
          <w:iCs/>
          <w:sz w:val="24"/>
          <w:szCs w:val="24"/>
          <w:cs/>
        </w:rPr>
      </w:pPr>
    </w:p>
    <w:p w14:paraId="4B5D41C3" w14:textId="77777777" w:rsidR="00AF3E9C" w:rsidRPr="007B4C6A" w:rsidRDefault="00AF3E9C" w:rsidP="00AF3E9C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cs/>
        </w:rPr>
      </w:pPr>
      <w:r w:rsidRPr="007B4C6A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3B0C4F5" w14:textId="77777777" w:rsidR="009666A6" w:rsidRPr="00D64A2F" w:rsidRDefault="009666A6" w:rsidP="002C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p w14:paraId="3F80D328" w14:textId="77777777" w:rsidR="002C252F" w:rsidRPr="007B4C6A" w:rsidRDefault="002C252F" w:rsidP="002C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4C316B70" w14:textId="77777777" w:rsidR="002C252F" w:rsidRPr="00D64A2F" w:rsidRDefault="002C252F" w:rsidP="002C252F">
      <w:pPr>
        <w:pStyle w:val="BodyText2"/>
        <w:tabs>
          <w:tab w:val="left" w:pos="540"/>
        </w:tabs>
        <w:spacing w:line="240" w:lineRule="atLeast"/>
        <w:ind w:left="540" w:right="47"/>
        <w:rPr>
          <w:sz w:val="24"/>
          <w:szCs w:val="24"/>
          <w:cs/>
        </w:rPr>
      </w:pPr>
    </w:p>
    <w:p w14:paraId="1EF39396" w14:textId="77777777" w:rsidR="002C252F" w:rsidRPr="007B4C6A" w:rsidRDefault="002C252F" w:rsidP="002C252F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0171AA8D" w14:textId="77777777" w:rsidR="002C252F" w:rsidRPr="00D64A2F" w:rsidRDefault="002C252F" w:rsidP="002C252F">
      <w:pPr>
        <w:pStyle w:val="BodyText2"/>
        <w:tabs>
          <w:tab w:val="left" w:pos="540"/>
        </w:tabs>
        <w:spacing w:line="240" w:lineRule="atLeast"/>
        <w:ind w:left="540" w:right="47"/>
        <w:rPr>
          <w:sz w:val="24"/>
          <w:szCs w:val="24"/>
          <w:cs/>
        </w:rPr>
      </w:pPr>
    </w:p>
    <w:p w14:paraId="00A89A86" w14:textId="77777777" w:rsidR="002C252F" w:rsidRPr="007B4C6A" w:rsidRDefault="002C252F" w:rsidP="002C252F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F3CBC1A" w14:textId="77777777" w:rsidR="002C252F" w:rsidRPr="00D64A2F" w:rsidRDefault="002C252F" w:rsidP="002C252F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38092A57" w14:textId="77777777" w:rsidR="002C252F" w:rsidRPr="007B4C6A" w:rsidRDefault="002C252F" w:rsidP="002C252F">
      <w:pPr>
        <w:pStyle w:val="BodyText"/>
        <w:spacing w:after="0"/>
        <w:ind w:left="540"/>
        <w:jc w:val="thaiDistribute"/>
        <w:rPr>
          <w:szCs w:val="22"/>
        </w:rPr>
      </w:pPr>
      <w:r w:rsidRPr="007B4C6A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7B4C6A">
        <w:rPr>
          <w:cs/>
        </w:rPr>
        <w:t xml:space="preserve"> </w:t>
      </w:r>
    </w:p>
    <w:p w14:paraId="025657E6" w14:textId="77777777" w:rsidR="00CA68AA" w:rsidRPr="007B4C6A" w:rsidRDefault="00CA68AA" w:rsidP="00AF3E9C">
      <w:pPr>
        <w:pStyle w:val="BodyText2"/>
        <w:tabs>
          <w:tab w:val="left" w:pos="540"/>
        </w:tabs>
        <w:spacing w:line="240" w:lineRule="atLeast"/>
        <w:ind w:left="540"/>
        <w:rPr>
          <w:rFonts w:eastAsia="EucrosiaUPCBold"/>
          <w:i/>
          <w:iCs/>
          <w:sz w:val="20"/>
          <w:szCs w:val="20"/>
          <w:cs/>
        </w:rPr>
      </w:pPr>
    </w:p>
    <w:p w14:paraId="77CBDBC2" w14:textId="77777777" w:rsidR="00CA68AA" w:rsidRDefault="00CA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  <w:lang w:val="th-TH" w:eastAsia="x-none"/>
        </w:rPr>
      </w:pPr>
      <w:r>
        <w:rPr>
          <w:rFonts w:eastAsia="EucrosiaUPCBold"/>
          <w:i/>
          <w:iCs/>
          <w:cs/>
        </w:rPr>
        <w:br w:type="page"/>
      </w:r>
    </w:p>
    <w:p w14:paraId="644BB982" w14:textId="4576C0B6" w:rsidR="00AF3E9C" w:rsidRPr="007B4C6A" w:rsidRDefault="00AF3E9C" w:rsidP="00AF3E9C">
      <w:pPr>
        <w:pStyle w:val="BodyText2"/>
        <w:tabs>
          <w:tab w:val="left" w:pos="540"/>
        </w:tabs>
        <w:spacing w:line="240" w:lineRule="atLeast"/>
        <w:ind w:left="540"/>
        <w:rPr>
          <w:i/>
          <w:iCs/>
          <w:cs/>
        </w:rPr>
      </w:pPr>
      <w:r w:rsidRPr="007B4C6A">
        <w:rPr>
          <w:rFonts w:eastAsia="EucrosiaUPCBold"/>
          <w:i/>
          <w:iCs/>
          <w:cs/>
        </w:rPr>
        <w:t>การตัดรายการในงบการเงินรวม</w:t>
      </w:r>
    </w:p>
    <w:p w14:paraId="48189096" w14:textId="77777777" w:rsidR="00AF3E9C" w:rsidRPr="00D64A2F" w:rsidRDefault="00AF3E9C" w:rsidP="00AF3E9C">
      <w:pPr>
        <w:pStyle w:val="BodyText2"/>
        <w:tabs>
          <w:tab w:val="left" w:pos="540"/>
        </w:tabs>
        <w:spacing w:line="240" w:lineRule="atLeast"/>
        <w:ind w:left="540" w:right="47"/>
        <w:rPr>
          <w:b/>
          <w:bCs/>
          <w:i/>
          <w:iCs/>
          <w:sz w:val="24"/>
          <w:szCs w:val="24"/>
          <w:cs/>
        </w:rPr>
      </w:pPr>
    </w:p>
    <w:p w14:paraId="716F9498" w14:textId="77777777" w:rsidR="005B4060" w:rsidRPr="007B4C6A" w:rsidRDefault="00AF3E9C" w:rsidP="00AF3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B4C6A">
        <w:rPr>
          <w:rFonts w:ascii="Angsana New" w:hAnsi="Angsana New"/>
          <w:sz w:val="30"/>
          <w:szCs w:val="30"/>
          <w:cs/>
          <w:lang w:val="th-TH"/>
        </w:rPr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  </w:t>
      </w:r>
    </w:p>
    <w:p w14:paraId="270758E2" w14:textId="0B1AE6C1" w:rsidR="00CA68AA" w:rsidRDefault="006D7590" w:rsidP="004469F5">
      <w:pPr>
        <w:pStyle w:val="Heading8"/>
        <w:numPr>
          <w:ilvl w:val="1"/>
          <w:numId w:val="22"/>
        </w:numPr>
        <w:tabs>
          <w:tab w:val="clear" w:pos="518"/>
          <w:tab w:val="left" w:pos="540"/>
        </w:tabs>
        <w:spacing w:before="240" w:line="240" w:lineRule="atLeast"/>
        <w:ind w:left="540" w:right="43"/>
        <w:jc w:val="both"/>
        <w:rPr>
          <w:i/>
          <w:iCs/>
        </w:rPr>
      </w:pPr>
      <w:r w:rsidRPr="00CA68AA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1D23CD22" w14:textId="77777777" w:rsidR="00CA68AA" w:rsidRDefault="00CA68AA" w:rsidP="00CA68AA">
      <w:pPr>
        <w:pStyle w:val="BodyText2"/>
        <w:tabs>
          <w:tab w:val="left" w:pos="540"/>
        </w:tabs>
        <w:spacing w:line="240" w:lineRule="atLeast"/>
        <w:ind w:left="540" w:right="47"/>
        <w:rPr>
          <w:b/>
          <w:bCs/>
          <w:i/>
          <w:iCs/>
          <w:sz w:val="24"/>
          <w:szCs w:val="24"/>
        </w:rPr>
      </w:pPr>
    </w:p>
    <w:p w14:paraId="7F330EAD" w14:textId="121DD291" w:rsidR="006D7590" w:rsidRPr="00D64A2F" w:rsidRDefault="006D7590" w:rsidP="00D64A2F">
      <w:pPr>
        <w:pStyle w:val="BodyText2"/>
        <w:tabs>
          <w:tab w:val="left" w:pos="540"/>
        </w:tabs>
        <w:spacing w:line="240" w:lineRule="atLeast"/>
        <w:ind w:left="540"/>
        <w:rPr>
          <w:rFonts w:eastAsia="EucrosiaUPCBold"/>
          <w:i/>
          <w:iCs/>
          <w:cs/>
        </w:rPr>
      </w:pPr>
      <w:r w:rsidRPr="00D64A2F">
        <w:rPr>
          <w:rFonts w:eastAsia="EucrosiaUPCBold"/>
          <w:i/>
          <w:iCs/>
          <w:cs/>
        </w:rPr>
        <w:t>รายการบัญชีที่เป็นเงินตราต่างประเทศ</w:t>
      </w:r>
    </w:p>
    <w:p w14:paraId="64C6FF9A" w14:textId="77777777" w:rsidR="006D7590" w:rsidRPr="00D64A2F" w:rsidRDefault="006D7590" w:rsidP="006D7590">
      <w:pPr>
        <w:pStyle w:val="BodyText2"/>
        <w:tabs>
          <w:tab w:val="left" w:pos="540"/>
        </w:tabs>
        <w:spacing w:line="240" w:lineRule="atLeast"/>
        <w:ind w:left="540"/>
        <w:rPr>
          <w:b/>
          <w:bCs/>
          <w:strike/>
          <w:sz w:val="24"/>
          <w:szCs w:val="24"/>
          <w:cs/>
        </w:rPr>
      </w:pPr>
    </w:p>
    <w:p w14:paraId="4148A16B" w14:textId="77777777" w:rsidR="006D7590" w:rsidRPr="007B4C6A" w:rsidRDefault="006D7590" w:rsidP="006D7590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  <w:r w:rsidRPr="007B4C6A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1A6563FC" w14:textId="77777777" w:rsidR="006D7590" w:rsidRPr="00D64A2F" w:rsidRDefault="006D7590" w:rsidP="006D7590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i/>
          <w:iCs/>
          <w:color w:val="0000FF"/>
          <w:sz w:val="24"/>
          <w:szCs w:val="24"/>
          <w:shd w:val="clear" w:color="auto" w:fill="BFBFBF"/>
          <w:cs/>
          <w:lang w:val="en-US"/>
        </w:rPr>
      </w:pPr>
    </w:p>
    <w:p w14:paraId="3EB9736B" w14:textId="77777777" w:rsidR="006D7590" w:rsidRPr="007B4C6A" w:rsidRDefault="006D7590" w:rsidP="006D7590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  <w:r w:rsidRPr="007B4C6A">
        <w:rPr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6B8DA48A" w14:textId="77777777" w:rsidR="006D7590" w:rsidRPr="00D64A2F" w:rsidRDefault="006D7590" w:rsidP="006D7590">
      <w:pPr>
        <w:pStyle w:val="BodyText2"/>
        <w:tabs>
          <w:tab w:val="left" w:pos="540"/>
        </w:tabs>
        <w:spacing w:line="240" w:lineRule="atLeast"/>
        <w:ind w:left="540" w:right="43"/>
        <w:rPr>
          <w:sz w:val="24"/>
          <w:szCs w:val="24"/>
          <w:cs/>
        </w:rPr>
      </w:pPr>
    </w:p>
    <w:p w14:paraId="33EE25B7" w14:textId="77777777" w:rsidR="006D7590" w:rsidRPr="007B4C6A" w:rsidRDefault="006D7590" w:rsidP="00E15F38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  <w:r w:rsidRPr="007B4C6A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</w:t>
      </w:r>
      <w:r w:rsidR="00E15F38" w:rsidRPr="007B4C6A">
        <w:rPr>
          <w:cs/>
        </w:rPr>
        <w:t>ราแลกเปลี่ยน ณ วันที่เกิดรายการ</w:t>
      </w:r>
    </w:p>
    <w:p w14:paraId="5229A064" w14:textId="77777777" w:rsidR="00E15F38" w:rsidRPr="00D64A2F" w:rsidRDefault="00E15F38" w:rsidP="00E15F38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sz w:val="24"/>
          <w:szCs w:val="24"/>
          <w:cs/>
        </w:rPr>
      </w:pPr>
    </w:p>
    <w:p w14:paraId="21FAFE09" w14:textId="77777777" w:rsidR="006D7590" w:rsidRPr="007B4C6A" w:rsidRDefault="006D7590" w:rsidP="006D7590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i/>
          <w:iCs/>
          <w:color w:val="0000FF"/>
          <w:cs/>
        </w:rPr>
      </w:pPr>
      <w:r w:rsidRPr="007B4C6A">
        <w:rPr>
          <w:color w:val="00000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4F073B7" w14:textId="77777777" w:rsidR="006D7590" w:rsidRPr="00D64A2F" w:rsidRDefault="006D7590" w:rsidP="001A6FCA">
      <w:pPr>
        <w:pStyle w:val="BodyText2"/>
        <w:tabs>
          <w:tab w:val="left" w:pos="540"/>
        </w:tabs>
        <w:spacing w:line="240" w:lineRule="atLeast"/>
        <w:ind w:right="43"/>
        <w:rPr>
          <w:sz w:val="24"/>
          <w:szCs w:val="24"/>
          <w:cs/>
        </w:rPr>
      </w:pPr>
    </w:p>
    <w:p w14:paraId="07940229" w14:textId="77777777" w:rsidR="006D7590" w:rsidRPr="007B4C6A" w:rsidRDefault="006D7590" w:rsidP="006D7590">
      <w:pPr>
        <w:pStyle w:val="BodyText2"/>
        <w:tabs>
          <w:tab w:val="left" w:pos="540"/>
        </w:tabs>
        <w:spacing w:line="240" w:lineRule="atLeast"/>
        <w:ind w:left="540" w:right="43"/>
        <w:rPr>
          <w:i/>
          <w:iCs/>
          <w:cs/>
        </w:rPr>
      </w:pPr>
      <w:r w:rsidRPr="007B4C6A">
        <w:rPr>
          <w:i/>
          <w:iCs/>
          <w:cs/>
        </w:rPr>
        <w:t>หน่วยงานในต่างประเทศ</w:t>
      </w:r>
    </w:p>
    <w:p w14:paraId="542387BB" w14:textId="77777777" w:rsidR="006D7590" w:rsidRPr="00D64A2F" w:rsidRDefault="006D7590" w:rsidP="006D7590">
      <w:pPr>
        <w:pStyle w:val="BodyText2"/>
        <w:tabs>
          <w:tab w:val="left" w:pos="540"/>
        </w:tabs>
        <w:spacing w:line="240" w:lineRule="atLeast"/>
        <w:ind w:left="540" w:right="43"/>
        <w:rPr>
          <w:sz w:val="24"/>
          <w:szCs w:val="24"/>
          <w:cs/>
        </w:rPr>
      </w:pPr>
    </w:p>
    <w:p w14:paraId="721AEA8C" w14:textId="77777777" w:rsidR="006D7590" w:rsidRPr="007B4C6A" w:rsidRDefault="00A433DC" w:rsidP="00A433D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  <w:r w:rsidRPr="007B4C6A">
        <w:rPr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14:paraId="0DA4DFFE" w14:textId="77777777" w:rsidR="00A433DC" w:rsidRPr="00D64A2F" w:rsidRDefault="00A433DC" w:rsidP="006D7590">
      <w:pPr>
        <w:pStyle w:val="BodyText2"/>
        <w:tabs>
          <w:tab w:val="left" w:pos="540"/>
        </w:tabs>
        <w:spacing w:line="240" w:lineRule="atLeast"/>
        <w:ind w:left="540" w:right="43"/>
        <w:rPr>
          <w:sz w:val="24"/>
          <w:szCs w:val="24"/>
          <w:cs/>
        </w:rPr>
      </w:pPr>
    </w:p>
    <w:p w14:paraId="0931D2BE" w14:textId="77777777" w:rsidR="006D7590" w:rsidRPr="007B4C6A" w:rsidRDefault="006D7590" w:rsidP="00E670E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spacing w:val="-2"/>
          <w:cs/>
        </w:rPr>
      </w:pPr>
      <w:r w:rsidRPr="007B4C6A">
        <w:rPr>
          <w:spacing w:val="-2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</w:t>
      </w:r>
      <w:r w:rsidR="00056C79" w:rsidRPr="007B4C6A">
        <w:rPr>
          <w:spacing w:val="-2"/>
          <w:cs/>
        </w:rPr>
        <w:t>ที่ใกล้เคียงกับอัตรา ณ วันที่เกิดรายการ</w:t>
      </w:r>
    </w:p>
    <w:p w14:paraId="576E70BB" w14:textId="77777777" w:rsidR="006D7590" w:rsidRPr="00D64A2F" w:rsidRDefault="006D7590" w:rsidP="00620894">
      <w:pPr>
        <w:pStyle w:val="BodyText2"/>
        <w:tabs>
          <w:tab w:val="left" w:pos="540"/>
        </w:tabs>
        <w:spacing w:line="240" w:lineRule="atLeast"/>
        <w:ind w:right="43"/>
        <w:rPr>
          <w:color w:val="0000FF"/>
          <w:sz w:val="24"/>
          <w:szCs w:val="24"/>
          <w:cs/>
        </w:rPr>
      </w:pPr>
    </w:p>
    <w:p w14:paraId="42E78821" w14:textId="77777777" w:rsidR="006D7590" w:rsidRPr="007B4C6A" w:rsidRDefault="006D7590" w:rsidP="006D7590">
      <w:pPr>
        <w:pStyle w:val="BodyText2"/>
        <w:spacing w:line="240" w:lineRule="atLeast"/>
        <w:ind w:left="540" w:right="43"/>
        <w:jc w:val="thaiDistribute"/>
        <w:rPr>
          <w:cs/>
        </w:rPr>
      </w:pPr>
      <w:r w:rsidRPr="007B4C6A">
        <w:rPr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5756C7E" w14:textId="77777777" w:rsidR="006D7590" w:rsidRPr="007B4C6A" w:rsidRDefault="006D7590" w:rsidP="006D7590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04CFC5CA" w14:textId="77777777" w:rsidR="00F83005" w:rsidRPr="00D64A2F" w:rsidRDefault="00F83005" w:rsidP="006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1E389B6" w14:textId="77777777" w:rsidR="005B4060" w:rsidRPr="007B4C6A" w:rsidRDefault="006D7590" w:rsidP="006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0126CEDB" w14:textId="77777777" w:rsidR="00A433DC" w:rsidRPr="00D64A2F" w:rsidRDefault="00A433DC" w:rsidP="006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DA62D4" w14:textId="77777777" w:rsidR="00326EE5" w:rsidRPr="007B4C6A" w:rsidRDefault="00326EE5" w:rsidP="001A2A5C">
      <w:pPr>
        <w:pStyle w:val="Heading8"/>
        <w:numPr>
          <w:ilvl w:val="1"/>
          <w:numId w:val="22"/>
        </w:numPr>
        <w:spacing w:line="240" w:lineRule="atLeast"/>
        <w:ind w:right="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D0E2C7D" w14:textId="77777777" w:rsidR="00326EE5" w:rsidRPr="00D64A2F" w:rsidRDefault="00326EE5" w:rsidP="00326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3CDBC09" w14:textId="77777777" w:rsidR="0077685B" w:rsidRPr="007B4C6A" w:rsidRDefault="00326EE5" w:rsidP="008E542A">
      <w:pPr>
        <w:tabs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 w:rsidR="0077685B" w:rsidRPr="007B4C6A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6B36C3A" w14:textId="77777777" w:rsidR="00326EE5" w:rsidRPr="00D64A2F" w:rsidRDefault="00326EE5" w:rsidP="00326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C4BC76F" w14:textId="77777777" w:rsidR="00B10D4B" w:rsidRPr="007B4C6A" w:rsidRDefault="00B10D4B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122EC96A" w14:textId="77777777" w:rsidR="00B10D4B" w:rsidRPr="00D64A2F" w:rsidRDefault="00B10D4B" w:rsidP="00B10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7F1A40D" w14:textId="77777777" w:rsidR="00B10D4B" w:rsidRPr="007B4C6A" w:rsidRDefault="00B10D4B" w:rsidP="00B10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</w:rPr>
        <w:tab/>
      </w:r>
      <w:r w:rsidRPr="007B4C6A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7C2F5791" w14:textId="77777777" w:rsidR="00B10D4B" w:rsidRPr="00D64A2F" w:rsidRDefault="00B10D4B" w:rsidP="00B10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F3F5581" w14:textId="77777777" w:rsidR="00B10D4B" w:rsidRPr="007B4C6A" w:rsidRDefault="00B10D4B" w:rsidP="00B10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</w:rPr>
        <w:tab/>
      </w:r>
      <w:r w:rsidRPr="007B4C6A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ลูกหนี้จะถูกตัดจำหน่ายจากบัญชีเมื่อทราบว่าเป็นหนี้สูญ</w:t>
      </w:r>
    </w:p>
    <w:p w14:paraId="7BC00B34" w14:textId="22133D07" w:rsidR="00197671" w:rsidRDefault="00197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117AC5D3" w14:textId="77777777" w:rsidR="002C252F" w:rsidRPr="007B4C6A" w:rsidRDefault="00F62325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ลูกหนี้ตามสัญ</w:t>
      </w:r>
      <w:r w:rsidR="00BE6FE3"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ญ</w:t>
      </w: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าเช่</w:t>
      </w:r>
      <w:r w:rsidR="002C252F"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าการเงิน</w:t>
      </w:r>
    </w:p>
    <w:p w14:paraId="2E03F3EA" w14:textId="77777777" w:rsidR="002C252F" w:rsidRPr="001437E8" w:rsidRDefault="002C252F" w:rsidP="002C2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20"/>
          <w:szCs w:val="20"/>
        </w:rPr>
      </w:pPr>
    </w:p>
    <w:p w14:paraId="68B11DB0" w14:textId="77777777" w:rsidR="00270C81" w:rsidRPr="007B4C6A" w:rsidRDefault="00BB62A3" w:rsidP="002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ลูกหนี้ตามสั</w:t>
      </w:r>
      <w:r w:rsidR="00270C81" w:rsidRPr="007B4C6A">
        <w:rPr>
          <w:rFonts w:ascii="Angsana New" w:hAnsi="Angsana New"/>
          <w:sz w:val="30"/>
          <w:szCs w:val="30"/>
          <w:cs/>
        </w:rPr>
        <w:t>ญญาเช่า</w:t>
      </w:r>
      <w:r w:rsidR="00F62325" w:rsidRPr="007B4C6A">
        <w:rPr>
          <w:rFonts w:ascii="Angsana New" w:hAnsi="Angsana New"/>
          <w:sz w:val="30"/>
          <w:szCs w:val="30"/>
          <w:cs/>
        </w:rPr>
        <w:t>การเงิน</w:t>
      </w:r>
      <w:r w:rsidR="00270C81" w:rsidRPr="007B4C6A">
        <w:rPr>
          <w:rFonts w:ascii="Angsana New" w:hAnsi="Angsana New"/>
          <w:sz w:val="30"/>
          <w:szCs w:val="30"/>
          <w:cs/>
        </w:rPr>
        <w:t>แสดงด้วยมูลค่าแรกเริ่มตามสัญญาเช่า หักด้วยเงินรับจากค่า</w:t>
      </w:r>
      <w:r w:rsidR="00F62325" w:rsidRPr="007B4C6A">
        <w:rPr>
          <w:rFonts w:ascii="Angsana New" w:hAnsi="Angsana New"/>
          <w:sz w:val="30"/>
          <w:szCs w:val="30"/>
          <w:cs/>
        </w:rPr>
        <w:t>งวดผ่อนชำระ ดอกเบี้ยรับ</w:t>
      </w:r>
      <w:r w:rsidR="00270C81" w:rsidRPr="007B4C6A">
        <w:rPr>
          <w:rFonts w:ascii="Angsana New" w:hAnsi="Angsana New"/>
          <w:sz w:val="30"/>
          <w:szCs w:val="30"/>
          <w:cs/>
        </w:rPr>
        <w:t>รอการรับรู้ และค่าเผื่อหนี้สงสัยจะสูญ</w:t>
      </w:r>
    </w:p>
    <w:p w14:paraId="68ABA0AA" w14:textId="77777777" w:rsidR="00E62C9D" w:rsidRPr="007B4C6A" w:rsidRDefault="00E62C9D" w:rsidP="00E62C9D">
      <w:pPr>
        <w:pStyle w:val="BodyText2"/>
        <w:numPr>
          <w:ilvl w:val="1"/>
          <w:numId w:val="22"/>
        </w:numPr>
        <w:jc w:val="thaiDistribute"/>
        <w:rPr>
          <w:b/>
          <w:bCs/>
          <w:i/>
          <w:iCs/>
          <w:cs/>
        </w:rPr>
      </w:pPr>
      <w:r w:rsidRPr="007B4C6A">
        <w:rPr>
          <w:b/>
          <w:bCs/>
          <w:i/>
          <w:iCs/>
          <w:cs/>
        </w:rPr>
        <w:t>โครงการอสังหาริมทรัพย์ระหว่างการพัฒนา</w:t>
      </w:r>
    </w:p>
    <w:p w14:paraId="1B3F764C" w14:textId="77777777" w:rsidR="00E62C9D" w:rsidRPr="00D64A2F" w:rsidRDefault="00E62C9D" w:rsidP="00E62C9D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AA0199" w14:textId="77777777" w:rsidR="00E62C9D" w:rsidRPr="00432975" w:rsidRDefault="00E62C9D" w:rsidP="0010443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</w:t>
      </w:r>
      <w:r w:rsidRPr="00432975">
        <w:rPr>
          <w:rFonts w:ascii="Angsana New" w:hAnsi="Angsana New"/>
          <w:sz w:val="30"/>
          <w:szCs w:val="30"/>
          <w:cs/>
        </w:rPr>
        <w:t>การขายในการดำเนินธุรกิจปกติ โครงการอสังหาริมทรัพย์ระหว่างการพัฒนาวัดมูลค่าด้วยราคาทุนหรือมูลค่าสุทธิที่จะได้รับแล้วแต่ราคาใดจะต่ำกว่า มูลค่าสุทธิที่จะได้รับ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</w:p>
    <w:p w14:paraId="510C2911" w14:textId="77777777" w:rsidR="00E62C9D" w:rsidRPr="00D64A2F" w:rsidRDefault="00E62C9D" w:rsidP="00E62C9D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904CF6" w14:textId="77777777" w:rsidR="00E62C9D" w:rsidRPr="00432975" w:rsidRDefault="00E62C9D" w:rsidP="00E62C9D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2975">
        <w:rPr>
          <w:rFonts w:ascii="Angsana New" w:hAnsi="Angsana New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 และค่าใช้จ่ายอื่นๆ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37A4282C" w14:textId="77777777" w:rsidR="005B4060" w:rsidRPr="00D64A2F" w:rsidRDefault="005B4060" w:rsidP="005B4060">
      <w:pPr>
        <w:rPr>
          <w:rFonts w:ascii="Angsana New" w:hAnsi="Angsana New"/>
          <w:sz w:val="30"/>
          <w:szCs w:val="30"/>
        </w:rPr>
      </w:pPr>
    </w:p>
    <w:p w14:paraId="2FA5F807" w14:textId="77777777" w:rsidR="00B10D4B" w:rsidRPr="007B4C6A" w:rsidRDefault="00B10D4B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32975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สินทรัพย์ไม่หมุนเวียนที่จัด</w:t>
      </w: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ประเภทเป็นสินทรัพย์ที่ถือไว้เพื่อขาย </w:t>
      </w:r>
    </w:p>
    <w:p w14:paraId="0D28E86E" w14:textId="77777777" w:rsidR="00B10D4B" w:rsidRPr="00D64A2F" w:rsidRDefault="00B10D4B" w:rsidP="00B10D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75698D2A" w14:textId="77777777" w:rsidR="00AC1A5C" w:rsidRPr="007B4C6A" w:rsidRDefault="00270C81" w:rsidP="002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สินทรัพย์ (หรือส่วนประกอบของกลุ่มสินทรัพย์ที่ยกเลิก) </w:t>
      </w:r>
      <w:r w:rsidRPr="007B4C6A">
        <w:rPr>
          <w:rFonts w:ascii="Angsana New" w:hAnsi="Angsana New"/>
          <w:sz w:val="30"/>
          <w:szCs w:val="30"/>
          <w:cs/>
        </w:rPr>
        <w:br/>
        <w:t xml:space="preserve">วัดมูลค่าด้วยจำนวนที่ต่ำกว่าระหว่างมูลค่าตามบัญชีกับมูลค่ายุติธรรมหักต้นทุนในการขาย </w:t>
      </w:r>
    </w:p>
    <w:p w14:paraId="6D596FDA" w14:textId="77777777" w:rsidR="00270C81" w:rsidRPr="00D64A2F" w:rsidRDefault="00270C81" w:rsidP="002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24F81B" w14:textId="77777777" w:rsidR="00B10D4B" w:rsidRPr="007B4C6A" w:rsidRDefault="00B10D4B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744EEBA9" w14:textId="77777777" w:rsidR="00B10D4B" w:rsidRPr="00D64A2F" w:rsidRDefault="00B10D4B" w:rsidP="00B10D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12B3BA05" w14:textId="77777777" w:rsidR="00B10D4B" w:rsidRPr="007B4C6A" w:rsidRDefault="00B10D4B" w:rsidP="00B10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7B4C6A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เงินลงทุนใน</w:t>
      </w:r>
      <w:r w:rsidRPr="007B4C6A">
        <w:rPr>
          <w:rFonts w:ascii="Angsana New" w:hAnsi="Angsana New"/>
          <w:i/>
          <w:iCs/>
          <w:sz w:val="30"/>
          <w:szCs w:val="30"/>
          <w:cs/>
        </w:rPr>
        <w:t>บริษัทร่วม บริษัทย่อยและการร่วมค้า</w:t>
      </w:r>
    </w:p>
    <w:p w14:paraId="13F3FC9A" w14:textId="77777777" w:rsidR="00B10D4B" w:rsidRPr="00D64A2F" w:rsidRDefault="00B10D4B" w:rsidP="00B10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22E6EEC" w14:textId="77777777" w:rsidR="00B10D4B" w:rsidRPr="007B4C6A" w:rsidRDefault="00B10D4B" w:rsidP="00B10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เงินลงทุนในบริษัทร่วม บริษัทย่อยและการร่วมค้า ในงบการเงินเฉพาะกิจการของบริษัท บันทึกบัญชีโดยใช้วิธี</w:t>
      </w:r>
      <w:r w:rsidR="00BB0990" w:rsidRPr="007B4C6A">
        <w:rPr>
          <w:rFonts w:ascii="Angsana New" w:hAnsi="Angsana New"/>
          <w:sz w:val="30"/>
          <w:szCs w:val="30"/>
          <w:cs/>
        </w:rPr>
        <w:t>ราคาทุน</w:t>
      </w:r>
      <w:r w:rsidR="00332063" w:rsidRPr="007B4C6A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ส่วนการบันทึกบัญชีเงินลงทุนในบริษัทร่วมและการร่วมค้า</w:t>
      </w:r>
      <w:r w:rsidR="00A433DC"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ในงบการเงินรวมใช้วิธีส่วนได้เสีย</w:t>
      </w:r>
    </w:p>
    <w:p w14:paraId="6EAC371F" w14:textId="77777777" w:rsidR="00AB50A5" w:rsidRPr="007B4C6A" w:rsidRDefault="00AB50A5" w:rsidP="00B10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1846ACE" w14:textId="77777777" w:rsidR="009615D3" w:rsidRPr="00432975" w:rsidRDefault="009615D3" w:rsidP="009615D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32975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70022638" w14:textId="77777777" w:rsidR="009615D3" w:rsidRPr="00D64A2F" w:rsidRDefault="009615D3" w:rsidP="009615D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E26BA0" w14:textId="72DE08E8" w:rsidR="009615D3" w:rsidRDefault="009615D3" w:rsidP="00482942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pacing w:val="-6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6D6F3265" w14:textId="77777777" w:rsidR="00482942" w:rsidRPr="00D64A2F" w:rsidRDefault="00482942" w:rsidP="00D64A2F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47E17F" w14:textId="77777777" w:rsidR="009615D3" w:rsidRPr="00432975" w:rsidRDefault="009615D3" w:rsidP="009615D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32975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4F5849E9" w14:textId="77777777" w:rsidR="00244117" w:rsidRPr="00432975" w:rsidRDefault="00244117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2975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9184059" w14:textId="77777777" w:rsidR="00244117" w:rsidRPr="00D64A2F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02693B80" w14:textId="77777777" w:rsidR="00244117" w:rsidRPr="00432975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32975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1A1C5493" w14:textId="77777777" w:rsidR="00244117" w:rsidRPr="00D0216B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BE55249" w14:textId="77777777" w:rsidR="00244117" w:rsidRPr="00432975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24556714"/>
      <w:r w:rsidRPr="00432975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bookmarkEnd w:id="0"/>
      <w:r w:rsidR="00A412E9" w:rsidRPr="00432975">
        <w:rPr>
          <w:rFonts w:ascii="Angsana New" w:hAnsi="Angsana New"/>
          <w:sz w:val="30"/>
          <w:szCs w:val="30"/>
          <w:cs/>
        </w:rPr>
        <w:t>แสดงใน</w:t>
      </w:r>
      <w:r w:rsidRPr="00432975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3792A4EB" w14:textId="77777777" w:rsidR="00244117" w:rsidRPr="00D0216B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0FCDA284" w14:textId="77777777" w:rsidR="00244117" w:rsidRPr="00432975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32975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EE05EF1" w14:textId="3AF7247A" w:rsidR="00A433DC" w:rsidRPr="00D64A2F" w:rsidRDefault="00A433DC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363F4226" w14:textId="4092C919" w:rsidR="005120B3" w:rsidRDefault="005120B3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120B3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กำไรหรือขาดทุนจากการจำหน่ายอสังหาริมทรัพย์เพื่อการลงทุน</w:t>
      </w:r>
      <w:r w:rsidRPr="005120B3">
        <w:rPr>
          <w:rFonts w:ascii="Angsana New" w:hAnsi="Angsana New"/>
          <w:sz w:val="30"/>
          <w:szCs w:val="30"/>
          <w:cs/>
        </w:rPr>
        <w:t xml:space="preserve"> </w:t>
      </w:r>
      <w:r w:rsidRPr="005120B3">
        <w:rPr>
          <w:rFonts w:ascii="Angsana New" w:hAnsi="Angsana New" w:hint="cs"/>
          <w:sz w:val="30"/>
          <w:szCs w:val="30"/>
          <w:cs/>
        </w:rPr>
        <w:t>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</w:t>
      </w:r>
      <w:r w:rsidRPr="005120B3">
        <w:rPr>
          <w:rFonts w:ascii="Angsana New" w:hAnsi="Angsana New"/>
          <w:sz w:val="30"/>
          <w:szCs w:val="30"/>
          <w:cs/>
        </w:rPr>
        <w:t xml:space="preserve"> </w:t>
      </w:r>
      <w:r w:rsidRPr="005120B3">
        <w:rPr>
          <w:rFonts w:ascii="Angsana New" w:hAnsi="Angsana New" w:hint="cs"/>
          <w:sz w:val="30"/>
          <w:szCs w:val="30"/>
          <w:cs/>
        </w:rPr>
        <w:t>โดยรับรู้ในกำไรหรือขาดทุน</w:t>
      </w:r>
    </w:p>
    <w:p w14:paraId="3A0B8692" w14:textId="77777777" w:rsidR="005120B3" w:rsidRPr="00D0216B" w:rsidRDefault="005120B3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60A73E35" w14:textId="77777777" w:rsidR="00244117" w:rsidRPr="00432975" w:rsidRDefault="00244117" w:rsidP="007E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2975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 ประมาณการอายุการให้ประโยชน์ของสินทรัพย์แสดงได้ดังนี้</w:t>
      </w:r>
    </w:p>
    <w:p w14:paraId="0B0A5E5C" w14:textId="77777777" w:rsidR="00244117" w:rsidRPr="00D0216B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558" w:type="dxa"/>
        <w:tblLook w:val="0000" w:firstRow="0" w:lastRow="0" w:firstColumn="0" w:lastColumn="0" w:noHBand="0" w:noVBand="0"/>
      </w:tblPr>
      <w:tblGrid>
        <w:gridCol w:w="4140"/>
        <w:gridCol w:w="1242"/>
        <w:gridCol w:w="3870"/>
      </w:tblGrid>
      <w:tr w:rsidR="0084289A" w:rsidRPr="00432975" w14:paraId="4E96139A" w14:textId="77777777" w:rsidTr="00360829">
        <w:tc>
          <w:tcPr>
            <w:tcW w:w="4140" w:type="dxa"/>
            <w:shd w:val="clear" w:color="auto" w:fill="auto"/>
            <w:vAlign w:val="bottom"/>
          </w:tcPr>
          <w:p w14:paraId="27D2A080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42" w:type="dxa"/>
          </w:tcPr>
          <w:p w14:paraId="5664275D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3870" w:type="dxa"/>
          </w:tcPr>
          <w:p w14:paraId="5B4704F5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</w:tr>
      <w:tr w:rsidR="0084289A" w:rsidRPr="00432975" w14:paraId="058CA68E" w14:textId="77777777" w:rsidTr="00360829">
        <w:tc>
          <w:tcPr>
            <w:tcW w:w="4140" w:type="dxa"/>
            <w:shd w:val="clear" w:color="auto" w:fill="auto"/>
            <w:vAlign w:val="bottom"/>
          </w:tcPr>
          <w:p w14:paraId="6E7AEAA9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โรงงานและคลังสินค้า</w:t>
            </w:r>
          </w:p>
        </w:tc>
        <w:tc>
          <w:tcPr>
            <w:tcW w:w="1242" w:type="dxa"/>
          </w:tcPr>
          <w:p w14:paraId="7C894EED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3870" w:type="dxa"/>
          </w:tcPr>
          <w:p w14:paraId="3AA5CBEA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ปี หรือตามอายุสัญญาเช่าที่ดิน</w:t>
            </w:r>
          </w:p>
        </w:tc>
      </w:tr>
      <w:tr w:rsidR="0084289A" w:rsidRPr="00432975" w14:paraId="1C7F237F" w14:textId="77777777" w:rsidTr="00360829">
        <w:tc>
          <w:tcPr>
            <w:tcW w:w="4140" w:type="dxa"/>
            <w:shd w:val="clear" w:color="auto" w:fill="auto"/>
            <w:vAlign w:val="bottom"/>
          </w:tcPr>
          <w:p w14:paraId="7FDE4131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สินทรัพย์ส่วนกลาง</w:t>
            </w:r>
          </w:p>
        </w:tc>
        <w:tc>
          <w:tcPr>
            <w:tcW w:w="1242" w:type="dxa"/>
          </w:tcPr>
          <w:p w14:paraId="0C77EA11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3870" w:type="dxa"/>
          </w:tcPr>
          <w:p w14:paraId="6F5B4BFD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289A" w:rsidRPr="00432975" w14:paraId="06B071B4" w14:textId="77777777" w:rsidTr="00360829">
        <w:tc>
          <w:tcPr>
            <w:tcW w:w="4140" w:type="dxa"/>
            <w:shd w:val="clear" w:color="auto" w:fill="auto"/>
            <w:vAlign w:val="bottom"/>
          </w:tcPr>
          <w:p w14:paraId="548178E8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อาคารและสิ่งก่อสร้างอื่น</w:t>
            </w:r>
          </w:p>
        </w:tc>
        <w:tc>
          <w:tcPr>
            <w:tcW w:w="1242" w:type="dxa"/>
          </w:tcPr>
          <w:p w14:paraId="060837D9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 xml:space="preserve">   18</w:t>
            </w:r>
            <w:r w:rsidR="00360829" w:rsidRPr="004329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97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360829" w:rsidRPr="004329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975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3870" w:type="dxa"/>
          </w:tcPr>
          <w:p w14:paraId="045331F7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289A" w:rsidRPr="00432975" w14:paraId="4F91C4D3" w14:textId="77777777" w:rsidTr="00360829">
        <w:tc>
          <w:tcPr>
            <w:tcW w:w="4140" w:type="dxa"/>
            <w:shd w:val="clear" w:color="auto" w:fill="auto"/>
            <w:vAlign w:val="bottom"/>
          </w:tcPr>
          <w:p w14:paraId="3A06B6DF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242" w:type="dxa"/>
          </w:tcPr>
          <w:p w14:paraId="2EA2507F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360829" w:rsidRPr="004329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97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360829" w:rsidRPr="004329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975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3870" w:type="dxa"/>
          </w:tcPr>
          <w:p w14:paraId="23F6D68E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289A" w:rsidRPr="00432975" w14:paraId="7265E9B1" w14:textId="77777777" w:rsidTr="00360829">
        <w:tc>
          <w:tcPr>
            <w:tcW w:w="4140" w:type="dxa"/>
            <w:shd w:val="clear" w:color="auto" w:fill="auto"/>
            <w:vAlign w:val="bottom"/>
          </w:tcPr>
          <w:p w14:paraId="2638B82F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242" w:type="dxa"/>
          </w:tcPr>
          <w:p w14:paraId="68FE9B45" w14:textId="25219624" w:rsidR="0084289A" w:rsidRPr="00432975" w:rsidRDefault="00360829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975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297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310D1D" w:rsidRPr="0043297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870" w:type="dxa"/>
          </w:tcPr>
          <w:p w14:paraId="0A9788C0" w14:textId="77777777" w:rsidR="0084289A" w:rsidRPr="00432975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AC31121" w14:textId="77777777" w:rsidR="00244117" w:rsidRPr="00D0216B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9A03883" w14:textId="7224D086" w:rsidR="007E1D2B" w:rsidRDefault="007E1D2B" w:rsidP="007E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2975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</w:t>
      </w:r>
      <w:r w:rsidR="000212EB" w:rsidRPr="00432975">
        <w:rPr>
          <w:rFonts w:ascii="Angsana New" w:hAnsi="Angsana New"/>
          <w:sz w:val="30"/>
          <w:szCs w:val="30"/>
          <w:cs/>
        </w:rPr>
        <w:t>ที่ดินและอสังหาริมทรัพย์เพื่อการลงทุน</w:t>
      </w:r>
      <w:r w:rsidRPr="00432975">
        <w:rPr>
          <w:rFonts w:ascii="Angsana New" w:hAnsi="Angsana New"/>
          <w:sz w:val="30"/>
          <w:szCs w:val="30"/>
          <w:cs/>
        </w:rPr>
        <w:t>ที่อยู่ระหว่างการก่อสร้าง</w:t>
      </w:r>
    </w:p>
    <w:p w14:paraId="09609C6B" w14:textId="77777777" w:rsidR="00482942" w:rsidRPr="00D64A2F" w:rsidRDefault="00482942" w:rsidP="007E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4B3AF9B" w14:textId="77777777" w:rsidR="0084289A" w:rsidRPr="00432975" w:rsidRDefault="0084289A" w:rsidP="0084289A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2975">
        <w:rPr>
          <w:rFonts w:ascii="Angsana New" w:hAnsi="Angsana New"/>
          <w:b/>
          <w:bCs/>
          <w:i/>
          <w:iCs/>
          <w:sz w:val="30"/>
          <w:szCs w:val="30"/>
          <w:cs/>
        </w:rPr>
        <w:t>ค่าเช่าที่ดินจ่ายล่วงหน้า</w:t>
      </w:r>
    </w:p>
    <w:p w14:paraId="6C648E45" w14:textId="77777777" w:rsidR="0084289A" w:rsidRPr="00D64A2F" w:rsidRDefault="0084289A" w:rsidP="0084289A">
      <w:pPr>
        <w:rPr>
          <w:rFonts w:ascii="Angsana New" w:hAnsi="Angsana New"/>
          <w:sz w:val="20"/>
          <w:szCs w:val="20"/>
          <w:cs/>
          <w:lang w:val="th-TH" w:eastAsia="x-none"/>
        </w:rPr>
      </w:pPr>
    </w:p>
    <w:p w14:paraId="68B2D969" w14:textId="77777777" w:rsidR="0084289A" w:rsidRPr="00432975" w:rsidRDefault="0084289A" w:rsidP="0084289A">
      <w:pPr>
        <w:pStyle w:val="Heading8"/>
        <w:tabs>
          <w:tab w:val="left" w:pos="540"/>
        </w:tabs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297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7E5C78" w:rsidRPr="00432975">
        <w:rPr>
          <w:rFonts w:ascii="Angsana New" w:hAnsi="Angsana New"/>
          <w:sz w:val="30"/>
          <w:szCs w:val="30"/>
          <w:cs/>
        </w:rPr>
        <w:t>ค่า</w:t>
      </w:r>
      <w:r w:rsidRPr="00432975">
        <w:rPr>
          <w:rFonts w:ascii="Angsana New" w:hAnsi="Angsana New"/>
          <w:sz w:val="30"/>
          <w:szCs w:val="30"/>
          <w:cs/>
        </w:rPr>
        <w:t>เช่า</w:t>
      </w:r>
      <w:r w:rsidR="007E5C78" w:rsidRPr="00432975">
        <w:rPr>
          <w:rFonts w:ascii="Angsana New" w:hAnsi="Angsana New"/>
          <w:sz w:val="30"/>
          <w:szCs w:val="30"/>
          <w:cs/>
        </w:rPr>
        <w:t>ที่ดินจ่ายล่วงหน้า</w:t>
      </w:r>
      <w:r w:rsidRPr="00432975">
        <w:rPr>
          <w:rFonts w:ascii="Angsana New" w:hAnsi="Angsana New"/>
          <w:sz w:val="30"/>
          <w:szCs w:val="30"/>
          <w:cs/>
        </w:rPr>
        <w:t>แสดงด้วยราคาทุนหักค่าตัดจำหน่ายสะสมและขาดทุนจากการด้อยค่า</w:t>
      </w:r>
    </w:p>
    <w:p w14:paraId="304B8429" w14:textId="77777777" w:rsidR="0084289A" w:rsidRPr="00D64A2F" w:rsidRDefault="0084289A" w:rsidP="0084289A">
      <w:pPr>
        <w:rPr>
          <w:rFonts w:ascii="Angsana New" w:hAnsi="Angsana New"/>
          <w:sz w:val="20"/>
          <w:szCs w:val="20"/>
          <w:cs/>
          <w:lang w:val="th-TH" w:eastAsia="x-none"/>
        </w:rPr>
      </w:pPr>
    </w:p>
    <w:p w14:paraId="5C19EBC4" w14:textId="08BD1AFD" w:rsidR="0084289A" w:rsidRDefault="0084289A" w:rsidP="0084289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2975">
        <w:rPr>
          <w:rFonts w:ascii="Angsana New" w:hAnsi="Angsana New"/>
          <w:sz w:val="30"/>
          <w:szCs w:val="30"/>
          <w:cs/>
        </w:rPr>
        <w:t>ต้นทุนของ</w:t>
      </w:r>
      <w:r w:rsidR="007E5C78" w:rsidRPr="00432975">
        <w:rPr>
          <w:rFonts w:ascii="Angsana New" w:hAnsi="Angsana New"/>
          <w:sz w:val="30"/>
          <w:szCs w:val="30"/>
          <w:cs/>
        </w:rPr>
        <w:t>ค่าเช่าที่ดินจ่ายล่วงหน้า</w:t>
      </w:r>
      <w:r w:rsidRPr="00432975">
        <w:rPr>
          <w:rFonts w:ascii="Angsana New" w:hAnsi="Angsana New"/>
          <w:sz w:val="30"/>
          <w:szCs w:val="30"/>
          <w:cs/>
        </w:rPr>
        <w:t>ประกอบด้วย ต้นทุนของแต่ละโครงการ รวมต้นทุนในการได้มา ค่าใช้จ่ายในการพัฒนา ต้นทุนการกู้ยืมและค่าใช้จ่ายอื่นๆ ที่เกี่ยวข้อง ต้นทุนการกู้ยืมซึ่งกู้มาโดยเฉพาะเพื่อใช้ใน</w:t>
      </w:r>
      <w:r w:rsidR="007E5C78" w:rsidRPr="00432975">
        <w:rPr>
          <w:rFonts w:ascii="Angsana New" w:hAnsi="Angsana New"/>
          <w:sz w:val="30"/>
          <w:szCs w:val="30"/>
          <w:cs/>
        </w:rPr>
        <w:t>ค่าเช่าที่ดินจ่ายล่วงหน้า</w:t>
      </w:r>
      <w:r w:rsidRPr="00432975">
        <w:rPr>
          <w:rFonts w:ascii="Angsana New" w:hAnsi="Angsana New"/>
          <w:sz w:val="30"/>
          <w:szCs w:val="30"/>
          <w:cs/>
        </w:rPr>
        <w:t>รวมเป็นราคาทุนของสินทรัพย์จนกระทั่งการพัฒนาสำเร็จ</w:t>
      </w:r>
    </w:p>
    <w:p w14:paraId="051876A8" w14:textId="77777777" w:rsidR="0084289A" w:rsidRPr="00432975" w:rsidRDefault="0084289A" w:rsidP="00842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32975">
        <w:rPr>
          <w:rFonts w:ascii="Angsana New" w:hAnsi="Angsana New"/>
          <w:sz w:val="30"/>
          <w:szCs w:val="30"/>
          <w:cs/>
        </w:rPr>
        <w:t>ค่าตัดจำหน่ายจะบันทึกในกำไรหรือขาดทุน ซึ่งคำนวณโดยวิธีเส้นตรงตามอายุของสัญญาเช่าซึ่งแสดงได้ดังนี้</w:t>
      </w:r>
    </w:p>
    <w:p w14:paraId="168CB66B" w14:textId="77777777" w:rsidR="0084289A" w:rsidRPr="00D64A2F" w:rsidRDefault="0084289A" w:rsidP="007E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7030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0"/>
        <w:gridCol w:w="1540"/>
      </w:tblGrid>
      <w:tr w:rsidR="0084289A" w:rsidRPr="00432975" w14:paraId="1F4748FB" w14:textId="77777777" w:rsidTr="00D64A2F">
        <w:tc>
          <w:tcPr>
            <w:tcW w:w="4230" w:type="dxa"/>
            <w:vAlign w:val="bottom"/>
          </w:tcPr>
          <w:p w14:paraId="2F3EE0DE" w14:textId="77777777" w:rsidR="0084289A" w:rsidRPr="00432975" w:rsidRDefault="007E5C78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6" w:right="-86" w:firstLine="108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  <w:tc>
          <w:tcPr>
            <w:tcW w:w="1260" w:type="dxa"/>
          </w:tcPr>
          <w:p w14:paraId="1A456EC1" w14:textId="77777777" w:rsidR="0084289A" w:rsidRPr="00432975" w:rsidRDefault="00AA4A3C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</w:rPr>
              <w:t>24</w:t>
            </w:r>
            <w:r w:rsidR="0084289A" w:rsidRPr="0043297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84289A" w:rsidRPr="00432975">
              <w:rPr>
                <w:rFonts w:ascii="Angsana New" w:hAnsi="Angsana New"/>
                <w:sz w:val="30"/>
                <w:szCs w:val="30"/>
              </w:rPr>
              <w:t>3</w:t>
            </w:r>
            <w:r w:rsidR="0084289A" w:rsidRPr="00432975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1540" w:type="dxa"/>
          </w:tcPr>
          <w:p w14:paraId="74B6AE3D" w14:textId="77777777" w:rsidR="0084289A" w:rsidRPr="00432975" w:rsidRDefault="0084289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8EF6243" w14:textId="77777777" w:rsidR="0084289A" w:rsidRPr="00D64A2F" w:rsidRDefault="0084289A" w:rsidP="007E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99A239" w14:textId="77777777" w:rsidR="00244117" w:rsidRPr="00432975" w:rsidRDefault="00244117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2975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AF11E2E" w14:textId="77777777" w:rsidR="00244117" w:rsidRPr="00D64A2F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7F1F8A65" w14:textId="77777777" w:rsidR="00244117" w:rsidRPr="00432975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432975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780D5407" w14:textId="77777777" w:rsidR="00244117" w:rsidRPr="00D64A2F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30"/>
          <w:szCs w:val="30"/>
          <w:cs/>
        </w:rPr>
      </w:pPr>
    </w:p>
    <w:p w14:paraId="325D7CD1" w14:textId="77777777" w:rsidR="00244117" w:rsidRPr="00432975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32975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78A2389" w14:textId="77777777" w:rsidR="00244117" w:rsidRPr="00D64A2F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9820ECC" w14:textId="77777777" w:rsidR="0084289A" w:rsidRPr="00432975" w:rsidRDefault="0084289A" w:rsidP="0084289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32975">
        <w:rPr>
          <w:rFonts w:ascii="Angsana New" w:hAnsi="Angsana New"/>
          <w:sz w:val="30"/>
          <w:szCs w:val="30"/>
          <w:cs/>
        </w:rPr>
        <w:t xml:space="preserve">ที่ดิน อาคารและอุปกรณ์แสดงด้วยราคาทุนหักค่าเสื่อมราคาสะสมและขาดทุนจากการด้อยค่า </w:t>
      </w:r>
    </w:p>
    <w:p w14:paraId="2D7E5B49" w14:textId="77777777" w:rsidR="00244117" w:rsidRPr="00D64A2F" w:rsidRDefault="00244117" w:rsidP="0024411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380DBAE" w14:textId="77777777" w:rsidR="0084289A" w:rsidRPr="00432975" w:rsidRDefault="0084289A" w:rsidP="00842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32975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1788C15" w14:textId="77777777" w:rsidR="00244117" w:rsidRPr="00D64A2F" w:rsidRDefault="00244117" w:rsidP="0024411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8A2F4B7" w14:textId="77777777" w:rsidR="00244117" w:rsidRPr="00432975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432975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</w:t>
      </w:r>
      <w:r w:rsidR="006E6E63" w:rsidRPr="0043297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43297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แต่ละส่วนประกอบที่มีนัยสำคัญแยกต่างหากจากกัน </w:t>
      </w:r>
    </w:p>
    <w:p w14:paraId="4E9310AF" w14:textId="77777777" w:rsidR="0084289A" w:rsidRPr="00432975" w:rsidRDefault="0084289A" w:rsidP="0024411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82ED946" w14:textId="7F6F9F96" w:rsidR="005A24F7" w:rsidRDefault="00244117" w:rsidP="00482942">
      <w:pPr>
        <w:pStyle w:val="Default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  <w:bookmarkStart w:id="1" w:name="_Hlk24556694"/>
      <w:r w:rsidRPr="00D64A2F">
        <w:rPr>
          <w:rFonts w:ascii="Angsana New" w:hAnsi="Angsana New" w:cs="Angsana New"/>
          <w:color w:val="auto"/>
          <w:sz w:val="30"/>
          <w:szCs w:val="30"/>
          <w:cs/>
          <w:lang w:eastAsia="en-GB"/>
        </w:rPr>
        <w:t>กำไรหรือ</w:t>
      </w:r>
      <w:r w:rsidR="000212EB" w:rsidRPr="00D64A2F">
        <w:rPr>
          <w:rFonts w:ascii="Angsana New" w:hAnsi="Angsana New" w:cs="Angsana New"/>
          <w:color w:val="auto"/>
          <w:sz w:val="30"/>
          <w:szCs w:val="30"/>
          <w:cs/>
          <w:lang w:eastAsia="en-GB"/>
        </w:rPr>
        <w:t>ขาดทุนจากการจำหน่ายที่ดิน อาคาร</w:t>
      </w:r>
      <w:r w:rsidRPr="00D64A2F">
        <w:rPr>
          <w:rFonts w:ascii="Angsana New" w:hAnsi="Angsana New" w:cs="Angsana New"/>
          <w:color w:val="auto"/>
          <w:sz w:val="30"/>
          <w:szCs w:val="30"/>
          <w:cs/>
          <w:lang w:eastAsia="en-GB"/>
        </w:rPr>
        <w:t>และอุปกรณ์ คือผลต่างระหว่างสิ่งตอบแทนสุทธิที่ได้รับจากการจำหน่ายก</w:t>
      </w:r>
      <w:r w:rsidR="000212EB" w:rsidRPr="00D64A2F">
        <w:rPr>
          <w:rFonts w:ascii="Angsana New" w:hAnsi="Angsana New" w:cs="Angsana New"/>
          <w:color w:val="auto"/>
          <w:sz w:val="30"/>
          <w:szCs w:val="30"/>
          <w:cs/>
          <w:lang w:eastAsia="en-GB"/>
        </w:rPr>
        <w:t>ับมูลค่าตามบัญชีของที่ดิน อาคาร</w:t>
      </w:r>
      <w:r w:rsidRPr="00D64A2F">
        <w:rPr>
          <w:rFonts w:ascii="Angsana New" w:hAnsi="Angsana New" w:cs="Angsana New"/>
          <w:color w:val="auto"/>
          <w:sz w:val="30"/>
          <w:szCs w:val="30"/>
          <w:cs/>
          <w:lang w:eastAsia="en-GB"/>
        </w:rPr>
        <w:t>และอุ</w:t>
      </w:r>
      <w:r w:rsidR="00CA0DCB" w:rsidRPr="00D64A2F">
        <w:rPr>
          <w:rFonts w:ascii="Angsana New" w:hAnsi="Angsana New" w:cs="Angsana New"/>
          <w:color w:val="auto"/>
          <w:sz w:val="30"/>
          <w:szCs w:val="30"/>
          <w:cs/>
          <w:lang w:eastAsia="en-GB"/>
        </w:rPr>
        <w:t>ปกรณ์ โดยรับรู้ในกำไรหรือขาดทุน</w:t>
      </w:r>
      <w:bookmarkEnd w:id="1"/>
    </w:p>
    <w:p w14:paraId="10A4B88B" w14:textId="77777777" w:rsidR="00482942" w:rsidRPr="007B4C6A" w:rsidRDefault="00482942" w:rsidP="00D64A2F">
      <w:pPr>
        <w:pStyle w:val="Default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8524718" w14:textId="77777777" w:rsidR="00244117" w:rsidRPr="00D64A2F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432975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477E3684" w14:textId="5513717B" w:rsidR="00244117" w:rsidRPr="00432975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="Angsana New" w:hAnsi="Angsana New"/>
          <w:sz w:val="30"/>
          <w:szCs w:val="30"/>
        </w:rPr>
      </w:pPr>
      <w:r w:rsidRPr="00432975">
        <w:rPr>
          <w:rFonts w:ascii="Angsana New" w:hAnsi="Angsana New"/>
          <w:sz w:val="30"/>
          <w:szCs w:val="30"/>
          <w:cs/>
        </w:rPr>
        <w:t xml:space="preserve"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</w:t>
      </w:r>
      <w:r w:rsidR="00CA0DCB" w:rsidRPr="00432975">
        <w:rPr>
          <w:rFonts w:ascii="Angsana New" w:hAnsi="Angsana New"/>
          <w:sz w:val="30"/>
          <w:szCs w:val="30"/>
          <w:cs/>
        </w:rPr>
        <w:br/>
      </w:r>
      <w:r w:rsidRPr="00432975">
        <w:rPr>
          <w:rFonts w:ascii="Angsana New" w:hAnsi="Angsana New"/>
          <w:sz w:val="30"/>
          <w:szCs w:val="30"/>
          <w:cs/>
        </w:rPr>
        <w:t>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</w:t>
      </w:r>
      <w:r w:rsidR="00CA0DCB" w:rsidRPr="00432975">
        <w:rPr>
          <w:rFonts w:ascii="Angsana New" w:hAnsi="Angsana New"/>
          <w:sz w:val="30"/>
          <w:szCs w:val="30"/>
          <w:cs/>
        </w:rPr>
        <w:br/>
      </w:r>
      <w:r w:rsidRPr="00432975">
        <w:rPr>
          <w:rFonts w:ascii="Angsana New" w:hAnsi="Angsana New"/>
          <w:sz w:val="30"/>
          <w:szCs w:val="30"/>
          <w:cs/>
        </w:rPr>
        <w:t>จะต่ำกว่าหักด้วยค่าเสื่อมราคาสะสมและขาดทุนจากการด้อยค่า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663B936D" w14:textId="77777777" w:rsidR="00244117" w:rsidRPr="00432975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32975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693B456" w14:textId="77777777" w:rsidR="00244117" w:rsidRPr="00D64A2F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B7A04C2" w14:textId="77777777" w:rsidR="00244117" w:rsidRPr="00D64A2F" w:rsidRDefault="00244117" w:rsidP="00244117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</w:pPr>
      <w:r w:rsidRPr="00D64A2F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</w:t>
      </w:r>
      <w:r w:rsidRPr="00D64A2F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Pr="00D64A2F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5315652F" w14:textId="77777777" w:rsidR="00A433DC" w:rsidRPr="00D64A2F" w:rsidRDefault="00A433DC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6D7ACB0" w14:textId="77777777" w:rsidR="00244117" w:rsidRPr="00432975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432975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B08DC5D" w14:textId="77777777" w:rsidR="00244117" w:rsidRPr="00D64A2F" w:rsidRDefault="00244117" w:rsidP="0024411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DFAC283" w14:textId="65F54F3A" w:rsidR="00244117" w:rsidRPr="00D64A2F" w:rsidRDefault="00244117" w:rsidP="00244117">
      <w:pPr>
        <w:pStyle w:val="Default"/>
        <w:ind w:left="540"/>
        <w:jc w:val="thaiDistribute"/>
        <w:rPr>
          <w:sz w:val="30"/>
          <w:szCs w:val="30"/>
        </w:rPr>
      </w:pPr>
      <w:r w:rsidRPr="00432975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</w:t>
      </w:r>
      <w:r w:rsidR="006E6E63" w:rsidRPr="00432975">
        <w:rPr>
          <w:rFonts w:ascii="Angsana New" w:hAnsi="Angsana New" w:cs="Angsana New"/>
          <w:sz w:val="30"/>
          <w:szCs w:val="30"/>
          <w:cs/>
        </w:rPr>
        <w:t>ร</w:t>
      </w:r>
      <w:r w:rsidRPr="00432975">
        <w:rPr>
          <w:rFonts w:ascii="Angsana New" w:hAnsi="Angsana New" w:cs="Angsana New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0804F68E" w14:textId="77777777" w:rsidR="00244117" w:rsidRPr="00D64A2F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1736CB1" w14:textId="77777777" w:rsidR="00244117" w:rsidRPr="00482942" w:rsidRDefault="00244117" w:rsidP="00A4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82942">
        <w:rPr>
          <w:rFonts w:ascii="Angsana New" w:hAnsi="Angsana New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14:paraId="041DAA9B" w14:textId="77777777" w:rsidR="00CA0DCB" w:rsidRPr="00D64A2F" w:rsidRDefault="00CA0DCB" w:rsidP="00A4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7260" w:type="dxa"/>
        <w:tblInd w:w="55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A636B4" w:rsidRPr="00432975" w14:paraId="5C15ADC4" w14:textId="77777777" w:rsidTr="00781BA1">
        <w:tc>
          <w:tcPr>
            <w:tcW w:w="5390" w:type="dxa"/>
            <w:vAlign w:val="bottom"/>
          </w:tcPr>
          <w:p w14:paraId="0126A9CB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1195" w:type="dxa"/>
          </w:tcPr>
          <w:p w14:paraId="434C8E0A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9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297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6AF1DF70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636B4" w:rsidRPr="00432975" w14:paraId="7C629DB4" w14:textId="77777777" w:rsidTr="00781BA1">
        <w:tc>
          <w:tcPr>
            <w:tcW w:w="5390" w:type="dxa"/>
            <w:vAlign w:val="bottom"/>
          </w:tcPr>
          <w:p w14:paraId="46B82F90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อาคารและสิ่งก่อสร้างอื่น</w:t>
            </w:r>
          </w:p>
        </w:tc>
        <w:tc>
          <w:tcPr>
            <w:tcW w:w="1195" w:type="dxa"/>
          </w:tcPr>
          <w:p w14:paraId="23058EB7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9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2975">
              <w:rPr>
                <w:rFonts w:ascii="Angsana New" w:hAnsi="Angsana New"/>
                <w:sz w:val="30"/>
                <w:szCs w:val="30"/>
              </w:rPr>
              <w:t>30</w:t>
            </w:r>
            <w:r w:rsidR="00360829" w:rsidRPr="004329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97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360829" w:rsidRPr="004329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97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675" w:type="dxa"/>
          </w:tcPr>
          <w:p w14:paraId="2740CF6F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636B4" w:rsidRPr="00432975" w14:paraId="31847AD9" w14:textId="77777777" w:rsidTr="00781BA1">
        <w:tc>
          <w:tcPr>
            <w:tcW w:w="5390" w:type="dxa"/>
            <w:vAlign w:val="bottom"/>
          </w:tcPr>
          <w:p w14:paraId="6E48EE0F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7EE1B666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9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2975">
              <w:rPr>
                <w:rFonts w:ascii="Angsana New" w:hAnsi="Angsana New"/>
                <w:sz w:val="30"/>
                <w:szCs w:val="30"/>
              </w:rPr>
              <w:t>5</w:t>
            </w:r>
            <w:r w:rsidR="00360829" w:rsidRPr="004329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97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360829" w:rsidRPr="004329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975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341F581F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636B4" w:rsidRPr="00432975" w14:paraId="050F1187" w14:textId="77777777" w:rsidTr="00781BA1">
        <w:tc>
          <w:tcPr>
            <w:tcW w:w="5390" w:type="dxa"/>
            <w:vAlign w:val="bottom"/>
          </w:tcPr>
          <w:p w14:paraId="4269ABA7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1195" w:type="dxa"/>
          </w:tcPr>
          <w:p w14:paraId="6AEAF0D2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9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297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225893F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636B4" w:rsidRPr="00432975" w14:paraId="34482C68" w14:textId="77777777" w:rsidTr="00781BA1">
        <w:tc>
          <w:tcPr>
            <w:tcW w:w="5390" w:type="dxa"/>
            <w:vAlign w:val="bottom"/>
          </w:tcPr>
          <w:p w14:paraId="2E202124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195" w:type="dxa"/>
          </w:tcPr>
          <w:p w14:paraId="21A4254A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9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60829" w:rsidRPr="0043297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360829" w:rsidRPr="0043297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360829" w:rsidRPr="0043297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1375F1A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636B4" w:rsidRPr="00432975" w14:paraId="1828238D" w14:textId="77777777" w:rsidTr="00781BA1">
        <w:tc>
          <w:tcPr>
            <w:tcW w:w="5390" w:type="dxa"/>
            <w:shd w:val="clear" w:color="auto" w:fill="auto"/>
            <w:vAlign w:val="bottom"/>
          </w:tcPr>
          <w:p w14:paraId="4FDC61F4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4A6B51E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9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297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A7F13D2" w14:textId="77777777" w:rsidR="00A636B4" w:rsidRPr="00432975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329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65A4D65" w14:textId="77777777" w:rsidR="00482942" w:rsidRPr="00D64A2F" w:rsidRDefault="00482942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4FEA446" w14:textId="77777777" w:rsidR="00244117" w:rsidRPr="007B4C6A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27F0E6DA" w14:textId="77777777" w:rsidR="00244117" w:rsidRPr="00D64A2F" w:rsidRDefault="00244117" w:rsidP="0024411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FD4EF5E" w14:textId="77777777" w:rsidR="005B4060" w:rsidRPr="007B4C6A" w:rsidRDefault="00244117" w:rsidP="00A4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รอบปีบัญชี และปรับปรุงตามความเหมาะสม</w:t>
      </w:r>
    </w:p>
    <w:p w14:paraId="06EFCF81" w14:textId="77777777" w:rsidR="00A636B4" w:rsidRPr="007B4C6A" w:rsidRDefault="00A636B4" w:rsidP="00A4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8F83FFC" w14:textId="403012C9" w:rsidR="00A636B4" w:rsidRDefault="00A636B4" w:rsidP="00A636B4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เครื่องใช้ในการดำเนินกิจการโรงแรม ได้แก่ ลินิน เครื่องเคลือบ เครื่องแก้ว เครื่องเงิน และเครื่องใช้บางชนิดที่ใช้ในการดำเนินกิจการโรงแรม ซึ่งบันทึกเป็นมูลค่าของทรัพย์สินด้วยราคาทุนหักค่าเสื่อมราคาสะสมและขาดทุนจากการด้อยค่า การซื้อเพิ่มเติมในภายหลังจะบันทึกเป็นค่าใช้จ่ายเมื่อมีรายการซื้อเกิดขึ้น</w:t>
      </w:r>
    </w:p>
    <w:p w14:paraId="02810468" w14:textId="77777777" w:rsidR="00A636B4" w:rsidRPr="007B4C6A" w:rsidRDefault="00A636B4" w:rsidP="00A636B4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ค่าความนิยม</w:t>
      </w:r>
    </w:p>
    <w:p w14:paraId="2A92C8DF" w14:textId="77777777" w:rsidR="00A636B4" w:rsidRPr="00D64A2F" w:rsidRDefault="00A636B4" w:rsidP="00A636B4">
      <w:pPr>
        <w:rPr>
          <w:rFonts w:cs="Arial"/>
          <w:sz w:val="20"/>
          <w:szCs w:val="20"/>
          <w:cs/>
          <w:lang w:val="th-TH" w:eastAsia="x-none"/>
        </w:rPr>
      </w:pPr>
    </w:p>
    <w:p w14:paraId="5C30EA9B" w14:textId="6A016019" w:rsidR="00A636B4" w:rsidRPr="007B4C6A" w:rsidRDefault="00A636B4" w:rsidP="00A636B4">
      <w:pPr>
        <w:autoSpaceDE w:val="0"/>
        <w:autoSpaceDN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C6A">
        <w:rPr>
          <w:rFonts w:asciiTheme="majorBidi" w:hAnsiTheme="majorBidi" w:cstheme="majorBidi"/>
          <w:sz w:val="30"/>
          <w:szCs w:val="30"/>
          <w:cs/>
        </w:rPr>
        <w:t>ค่าความนิยมที่เกิดจากการซื้อกิจการของบริษัทย่อยรับรู้มูลค่าเริ่มแรกตามที่อธิบายในหมายเหตุข้อ</w:t>
      </w:r>
      <w:r w:rsidRPr="007B4C6A">
        <w:rPr>
          <w:rFonts w:asciiTheme="majorBidi" w:hAnsiTheme="majorBidi" w:cstheme="majorBidi"/>
          <w:sz w:val="30"/>
          <w:szCs w:val="30"/>
        </w:rPr>
        <w:t> 3 </w:t>
      </w:r>
      <w:r w:rsidRPr="007B4C6A">
        <w:rPr>
          <w:rFonts w:asciiTheme="majorBidi" w:hAnsiTheme="majorBidi"/>
          <w:sz w:val="30"/>
          <w:szCs w:val="30"/>
          <w:cs/>
        </w:rPr>
        <w:t>(</w:t>
      </w:r>
      <w:r w:rsidRPr="007B4C6A">
        <w:rPr>
          <w:rFonts w:asciiTheme="majorBidi" w:hAnsiTheme="majorBidi" w:cstheme="majorBidi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ค่าความนิยมจะถูกวัดมูลค่าด้วยวิธีราคาทุนหักขาดทุนจากการด้อยค่าสะสม สำหรับ</w:t>
      </w:r>
      <w:r w:rsidR="00A60E76" w:rsidRPr="007B4C6A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</w:t>
      </w:r>
      <w:r w:rsidR="000E73C3" w:rsidRPr="007B4C6A">
        <w:rPr>
          <w:rFonts w:asciiTheme="majorBidi" w:hAnsiTheme="majorBidi" w:cstheme="majorBidi"/>
          <w:sz w:val="30"/>
          <w:szCs w:val="30"/>
          <w:cs/>
        </w:rPr>
        <w:t>มู</w:t>
      </w:r>
      <w:r w:rsidRPr="007B4C6A">
        <w:rPr>
          <w:rFonts w:asciiTheme="majorBidi" w:hAnsiTheme="majorBidi" w:cstheme="majorBidi"/>
          <w:sz w:val="30"/>
          <w:szCs w:val="30"/>
          <w:cs/>
        </w:rPr>
        <w:t>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และผลขาดทุนจากการด้อยค่าในเงินลงทุนต้องไม่ถูกปันส่วนให้สินทรัพย์ใดๆ ที่เป็นส่วนหนึ่งของมูลค่าตามบัญชีของเงินลงทุนรวมถึงค่าความนิยม</w:t>
      </w:r>
    </w:p>
    <w:p w14:paraId="5BA513C0" w14:textId="77777777" w:rsidR="00A433DC" w:rsidRPr="00482942" w:rsidRDefault="00A433DC" w:rsidP="00A4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6F3859D" w14:textId="77777777" w:rsidR="003221CD" w:rsidRPr="007B4C6A" w:rsidRDefault="003221CD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สินทรัพย์ไม่มีตัวตน </w:t>
      </w:r>
    </w:p>
    <w:p w14:paraId="2759C236" w14:textId="77777777" w:rsidR="003221CD" w:rsidRPr="00482942" w:rsidRDefault="003221CD" w:rsidP="003221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0"/>
          <w:szCs w:val="20"/>
        </w:rPr>
      </w:pPr>
    </w:p>
    <w:p w14:paraId="397C53DB" w14:textId="77777777" w:rsidR="003221CD" w:rsidRPr="007B4C6A" w:rsidRDefault="00CA0DCB" w:rsidP="003221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3221CD" w:rsidRPr="007B4C6A">
        <w:rPr>
          <w:rFonts w:ascii="Angsana New" w:hAnsi="Angsana New"/>
          <w:sz w:val="30"/>
          <w:szCs w:val="30"/>
          <w:cs/>
        </w:rPr>
        <w:t>ที่กลุ่มบริษัทซื้อมาและมีอายุการใช้งานจำกัด วัดมูลค่าด้วยราคาทุนหักค่าตัดจำหน่ายสะสมและ</w:t>
      </w:r>
      <w:r w:rsidR="00136624" w:rsidRPr="007B4C6A">
        <w:rPr>
          <w:rFonts w:ascii="Angsana New" w:hAnsi="Angsana New"/>
          <w:sz w:val="30"/>
          <w:szCs w:val="30"/>
          <w:cs/>
        </w:rPr>
        <w:t>ผล</w:t>
      </w:r>
      <w:r w:rsidR="003221CD" w:rsidRPr="007B4C6A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FC6BC0" w:rsidRPr="007B4C6A">
        <w:rPr>
          <w:rFonts w:ascii="Angsana New" w:hAnsi="Angsana New"/>
          <w:sz w:val="30"/>
          <w:szCs w:val="30"/>
          <w:cs/>
        </w:rPr>
        <w:t>สะสม</w:t>
      </w:r>
      <w:r w:rsidR="003221CD" w:rsidRPr="007B4C6A">
        <w:rPr>
          <w:rFonts w:ascii="Angsana New" w:hAnsi="Angsana New"/>
          <w:sz w:val="30"/>
          <w:szCs w:val="30"/>
          <w:cs/>
        </w:rPr>
        <w:t xml:space="preserve"> </w:t>
      </w:r>
    </w:p>
    <w:p w14:paraId="71A9C1E9" w14:textId="77777777" w:rsidR="003221CD" w:rsidRPr="00482942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1881012E" w14:textId="77777777" w:rsidR="003221CD" w:rsidRPr="007B4C6A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8170D2A" w14:textId="77777777" w:rsidR="003221CD" w:rsidRPr="00482942" w:rsidRDefault="003221CD" w:rsidP="003221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760DABA" w14:textId="77777777" w:rsidR="00A636B4" w:rsidRPr="007B4C6A" w:rsidRDefault="00A636B4" w:rsidP="00A636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</w:t>
      </w:r>
      <w:r w:rsidRPr="007B4C6A">
        <w:rPr>
          <w:rFonts w:ascii="Angsana New" w:hAnsi="Angsana New"/>
          <w:sz w:val="30"/>
          <w:szCs w:val="30"/>
          <w:cs/>
        </w:rPr>
        <w:t>เป็นสินทรัพย์ที่สามารถระบุได้ที่เกี่ยวข้องนั้น ค่าใช้จ่ายอื่นรวมถึงค่าความนิยมและตราผลิตภัณฑ์ที่เกิดขึ้นภายใน รับรู้ในกำไรหรือขาดทุนเมื่อเกิดขึ้น</w:t>
      </w:r>
    </w:p>
    <w:p w14:paraId="79B3DC92" w14:textId="77777777" w:rsidR="003221CD" w:rsidRPr="00482942" w:rsidRDefault="003221CD" w:rsidP="00557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0"/>
          <w:szCs w:val="20"/>
        </w:rPr>
      </w:pPr>
    </w:p>
    <w:p w14:paraId="0421C66D" w14:textId="77777777" w:rsidR="003221CD" w:rsidRPr="007B4C6A" w:rsidRDefault="003221CD" w:rsidP="00557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</w:p>
    <w:p w14:paraId="1EC600F7" w14:textId="77777777" w:rsidR="003221CD" w:rsidRPr="00482942" w:rsidRDefault="003221CD" w:rsidP="003221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D1FD481" w14:textId="182A572A" w:rsidR="003221CD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7B4C6A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2B5E9B29" w14:textId="77777777" w:rsidR="00D0216B" w:rsidRPr="007B4C6A" w:rsidRDefault="00D0216B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51441BC" w14:textId="77777777" w:rsidR="00A636B4" w:rsidRPr="00AC2117" w:rsidRDefault="00A636B4" w:rsidP="00A63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117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ซึ่งไม่รวมค่าความนิยม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052AB6EC" w14:textId="77777777" w:rsidR="003221CD" w:rsidRPr="00482942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2B8253E" w14:textId="67EE0035" w:rsidR="00A636B4" w:rsidRPr="00AC2117" w:rsidRDefault="00A636B4" w:rsidP="00A63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11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</w:t>
      </w:r>
      <w:r w:rsidR="007942AB" w:rsidRPr="00AC2117">
        <w:rPr>
          <w:rFonts w:ascii="Angsana New" w:hAnsi="Angsana New"/>
          <w:sz w:val="30"/>
          <w:szCs w:val="30"/>
          <w:cs/>
        </w:rPr>
        <w:t>จ</w:t>
      </w:r>
      <w:r w:rsidRPr="00AC2117">
        <w:rPr>
          <w:rFonts w:ascii="Angsana New" w:hAnsi="Angsana New"/>
          <w:sz w:val="30"/>
          <w:szCs w:val="30"/>
          <w:cs/>
        </w:rPr>
        <w:t>จุบันและงวดเปรียบเทียบแสดงได้ดังนี้</w:t>
      </w:r>
    </w:p>
    <w:p w14:paraId="7D79AD7C" w14:textId="77777777" w:rsidR="003221CD" w:rsidRPr="00482942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color w:val="0000FF"/>
          <w:sz w:val="20"/>
          <w:szCs w:val="20"/>
        </w:rPr>
      </w:pPr>
    </w:p>
    <w:tbl>
      <w:tblPr>
        <w:tblW w:w="8999" w:type="dxa"/>
        <w:tblInd w:w="558" w:type="dxa"/>
        <w:tblLook w:val="01E0" w:firstRow="1" w:lastRow="1" w:firstColumn="1" w:lastColumn="1" w:noHBand="0" w:noVBand="0"/>
      </w:tblPr>
      <w:tblGrid>
        <w:gridCol w:w="4483"/>
        <w:gridCol w:w="1304"/>
        <w:gridCol w:w="3212"/>
      </w:tblGrid>
      <w:tr w:rsidR="00A636B4" w:rsidRPr="00AC2117" w14:paraId="641E8F70" w14:textId="77777777" w:rsidTr="00781BA1">
        <w:tc>
          <w:tcPr>
            <w:tcW w:w="4483" w:type="dxa"/>
          </w:tcPr>
          <w:p w14:paraId="400178D0" w14:textId="77777777" w:rsidR="00A636B4" w:rsidRPr="00AC2117" w:rsidRDefault="00A636B4" w:rsidP="005F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1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117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304" w:type="dxa"/>
          </w:tcPr>
          <w:p w14:paraId="1384ACB1" w14:textId="77777777" w:rsidR="00A636B4" w:rsidRPr="00AC2117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117">
              <w:rPr>
                <w:rFonts w:ascii="Angsana New" w:hAnsi="Angsana New"/>
                <w:sz w:val="30"/>
                <w:szCs w:val="30"/>
                <w:cs/>
              </w:rPr>
              <w:t>3 - 10</w:t>
            </w:r>
          </w:p>
        </w:tc>
        <w:tc>
          <w:tcPr>
            <w:tcW w:w="3212" w:type="dxa"/>
          </w:tcPr>
          <w:p w14:paraId="63E1AFB5" w14:textId="77777777" w:rsidR="00A636B4" w:rsidRPr="00AC2117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1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371AFFB" w14:textId="77777777" w:rsidR="003221CD" w:rsidRPr="00482942" w:rsidRDefault="003221CD" w:rsidP="003221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="Angsana New" w:hAnsi="Angsana New"/>
          <w:color w:val="0000FF"/>
          <w:sz w:val="20"/>
          <w:szCs w:val="20"/>
          <w:shd w:val="clear" w:color="auto" w:fill="E0E0E0"/>
        </w:rPr>
      </w:pPr>
    </w:p>
    <w:p w14:paraId="3B78E010" w14:textId="67734783" w:rsidR="00CA0DCB" w:rsidRDefault="00CA0DCB" w:rsidP="003221C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C2117">
        <w:rPr>
          <w:rFonts w:ascii="Angsana New" w:hAnsi="Angsana New"/>
          <w:sz w:val="30"/>
          <w:szCs w:val="30"/>
          <w:cs/>
        </w:rPr>
        <w:t>กลุ่มบริษัทไม่คิดค่าตัดจำหน่ายสำหรับโปรแกรมคอมพิวเตอร์ที่อยู่ระหว่างการพัฒนา</w:t>
      </w:r>
    </w:p>
    <w:p w14:paraId="4C8B61B4" w14:textId="77777777" w:rsidR="00D0216B" w:rsidRPr="00D64A2F" w:rsidRDefault="00D0216B" w:rsidP="003221CD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2B636D0" w14:textId="77777777" w:rsidR="003221CD" w:rsidRPr="00D64A2F" w:rsidRDefault="003221CD" w:rsidP="003221CD">
      <w:pPr>
        <w:ind w:left="540"/>
        <w:jc w:val="thaiDistribute"/>
        <w:rPr>
          <w:sz w:val="30"/>
          <w:szCs w:val="30"/>
        </w:rPr>
      </w:pPr>
      <w:r w:rsidRPr="00AC2117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D64A2F" w:rsidDel="00E44C55">
        <w:rPr>
          <w:sz w:val="30"/>
          <w:szCs w:val="30"/>
          <w:cs/>
        </w:rPr>
        <w:t xml:space="preserve"> </w:t>
      </w:r>
    </w:p>
    <w:p w14:paraId="3516C8F6" w14:textId="77777777" w:rsidR="003221CD" w:rsidRPr="00AC2117" w:rsidRDefault="003221CD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2117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462848F4" w14:textId="77777777" w:rsidR="003221CD" w:rsidRPr="00D0216B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2838C57" w14:textId="044FCDDC" w:rsidR="00781BA1" w:rsidRPr="00AC2117" w:rsidRDefault="00781BA1" w:rsidP="00781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C2117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AC2117">
        <w:rPr>
          <w:rFonts w:ascii="Angsana New" w:hAnsi="Angsana New"/>
          <w:sz w:val="30"/>
          <w:szCs w:val="30"/>
        </w:rPr>
        <w:br/>
      </w:r>
      <w:r w:rsidRPr="00AC2117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สำหรับค่าความนิยมจะประมาณมูลค่าที่คาดว่าจะได้รับคืนทุกปีในช่วงเวลาเดียวกัน</w:t>
      </w:r>
    </w:p>
    <w:p w14:paraId="5BAB94F5" w14:textId="77777777" w:rsidR="00CA0DCB" w:rsidRPr="00D0216B" w:rsidRDefault="00CA0DCB" w:rsidP="003221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07E7369" w14:textId="77777777" w:rsidR="00781BA1" w:rsidRPr="00AC2117" w:rsidRDefault="00781BA1" w:rsidP="00781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117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6E1E7F60" w14:textId="77777777" w:rsidR="00781BA1" w:rsidRPr="00D0216B" w:rsidRDefault="00781BA1" w:rsidP="00A433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230965DC" w14:textId="77777777" w:rsidR="003221CD" w:rsidRPr="00AC2117" w:rsidRDefault="003221CD" w:rsidP="00A433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C2117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A9576A0" w14:textId="77777777" w:rsidR="003221CD" w:rsidRPr="00D0216B" w:rsidRDefault="003221CD" w:rsidP="00A433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2F49977" w14:textId="04D38F2D" w:rsidR="005F3994" w:rsidRDefault="003221CD" w:rsidP="005F39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117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EC14301" w14:textId="77777777" w:rsidR="00482942" w:rsidRPr="00D64A2F" w:rsidRDefault="00482942" w:rsidP="005F39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DAF6090" w14:textId="77777777" w:rsidR="003221CD" w:rsidRPr="00D64A2F" w:rsidRDefault="003221CD" w:rsidP="00BB01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64A2F">
        <w:rPr>
          <w:rFonts w:ascii="Angsana New" w:hAnsi="Angsana New" w:hint="cs"/>
          <w:iCs/>
          <w:sz w:val="30"/>
          <w:szCs w:val="30"/>
          <w:cs/>
        </w:rPr>
        <w:t>การกลับรายการด้อยค่า</w:t>
      </w:r>
    </w:p>
    <w:p w14:paraId="6C183B1E" w14:textId="77777777" w:rsidR="003221CD" w:rsidRPr="00D0216B" w:rsidRDefault="003221CD" w:rsidP="00A433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A0E0AF" w14:textId="7E691310" w:rsidR="003221CD" w:rsidRPr="00AC2117" w:rsidRDefault="003221CD" w:rsidP="00A433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117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="00AC2117">
        <w:rPr>
          <w:rFonts w:ascii="Angsana New" w:hAnsi="Angsana New"/>
          <w:sz w:val="30"/>
          <w:szCs w:val="30"/>
        </w:rPr>
        <w:t xml:space="preserve"> </w:t>
      </w:r>
      <w:r w:rsidRPr="00AC2117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4ED8A444" w14:textId="200D5602" w:rsidR="003221CD" w:rsidRPr="00D0216B" w:rsidRDefault="003221CD" w:rsidP="00A433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822A6EF" w14:textId="77777777" w:rsidR="00781BA1" w:rsidRPr="00D64A2F" w:rsidRDefault="00781BA1" w:rsidP="00781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ขาดทุนจากการด้อยค่าความนิยมจะไม่มีการปรับปรุงกลับรายการ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146AFDB0" w14:textId="5D235C4F" w:rsidR="003221CD" w:rsidRDefault="003221CD" w:rsidP="003221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0992382" w14:textId="7DF40B3D" w:rsidR="00D0216B" w:rsidRDefault="00D0216B" w:rsidP="003221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6601B46" w14:textId="0F1D2D93" w:rsidR="00D0216B" w:rsidRDefault="00D0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th-TH" w:eastAsia="x-none"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6792FAC3" w14:textId="77777777" w:rsidR="003221CD" w:rsidRPr="00AC2117" w:rsidRDefault="003221CD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2117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0CAB0307" w14:textId="77777777" w:rsidR="003221CD" w:rsidRPr="00D64A2F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79FE482" w14:textId="3AA954AE" w:rsidR="003221CD" w:rsidRPr="00AC2117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2117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</w:t>
      </w:r>
      <w:r w:rsidR="00AC2117">
        <w:rPr>
          <w:rFonts w:ascii="Angsana New" w:hAnsi="Angsana New"/>
          <w:sz w:val="30"/>
          <w:szCs w:val="30"/>
        </w:rPr>
        <w:t xml:space="preserve"> </w:t>
      </w:r>
      <w:r w:rsidRPr="00AC2117">
        <w:rPr>
          <w:rFonts w:ascii="Angsana New" w:hAnsi="Angsana New"/>
          <w:sz w:val="30"/>
          <w:szCs w:val="30"/>
          <w:cs/>
        </w:rPr>
        <w:t>ภายหลังจาก</w:t>
      </w:r>
      <w:r w:rsidR="00AC2117">
        <w:rPr>
          <w:rFonts w:ascii="Angsana New" w:hAnsi="Angsana New"/>
          <w:sz w:val="30"/>
          <w:szCs w:val="30"/>
        </w:rPr>
        <w:br/>
      </w:r>
      <w:r w:rsidRPr="00AC2117">
        <w:rPr>
          <w:rFonts w:ascii="Angsana New" w:hAnsi="Angsana New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6C0E1535" w14:textId="77777777" w:rsidR="000B3F90" w:rsidRPr="00D64A2F" w:rsidRDefault="000B3F90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350851E" w14:textId="77777777" w:rsidR="003221CD" w:rsidRPr="00AC2117" w:rsidRDefault="003221CD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2117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730FBB45" w14:textId="77777777" w:rsidR="003221CD" w:rsidRPr="00D64A2F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D902B25" w14:textId="77777777" w:rsidR="003221CD" w:rsidRPr="00AC2117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C2117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5ED405A1" w14:textId="77777777" w:rsidR="003221CD" w:rsidRPr="00D64A2F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6E8CD81" w14:textId="77777777" w:rsidR="003221CD" w:rsidRPr="00AC2117" w:rsidRDefault="003221CD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2117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2C208370" w14:textId="77777777" w:rsidR="003221CD" w:rsidRPr="00D64A2F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65F34A7" w14:textId="77777777" w:rsidR="003221CD" w:rsidRPr="00AC2117" w:rsidRDefault="003221CD" w:rsidP="00AF6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C2117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3D73EA1F" w14:textId="77777777" w:rsidR="003221CD" w:rsidRPr="00D64A2F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2E9800E" w14:textId="77777777" w:rsidR="003221CD" w:rsidRPr="00AC2117" w:rsidRDefault="003221CD" w:rsidP="003221C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C211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2E255ED" w14:textId="77777777" w:rsidR="00781BA1" w:rsidRPr="00D64A2F" w:rsidRDefault="00781BA1" w:rsidP="003221C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4"/>
          <w:szCs w:val="24"/>
        </w:rPr>
      </w:pPr>
    </w:p>
    <w:p w14:paraId="700751D1" w14:textId="77777777" w:rsidR="003221CD" w:rsidRPr="00AC2117" w:rsidRDefault="003221CD" w:rsidP="003221C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AC211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3DAAE58" w14:textId="77777777" w:rsidR="003221CD" w:rsidRPr="00D64A2F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75F43B4" w14:textId="57347732" w:rsidR="003221CD" w:rsidRDefault="003221CD" w:rsidP="003221CD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C2117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AC2117">
        <w:rPr>
          <w:rFonts w:ascii="Angsana New" w:hAnsi="Angsana New"/>
          <w:sz w:val="30"/>
          <w:szCs w:val="30"/>
          <w:cs/>
        </w:rPr>
        <w:t>กลุ่มบริษัท</w:t>
      </w:r>
      <w:r w:rsidRPr="00AC2117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480FE7" w:rsidRPr="00AC2117">
        <w:rPr>
          <w:rFonts w:ascii="Angsana New" w:hAnsi="Angsana New"/>
          <w:i/>
          <w:sz w:val="30"/>
          <w:szCs w:val="30"/>
          <w:cs/>
        </w:rPr>
        <w:t>ปี</w:t>
      </w:r>
      <w:r w:rsidRPr="00AC2117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6C6D7D" w:rsidRPr="00AC2117">
        <w:rPr>
          <w:rFonts w:ascii="Angsana New" w:hAnsi="Angsana New"/>
          <w:i/>
          <w:sz w:val="30"/>
          <w:szCs w:val="30"/>
          <w:cs/>
        </w:rPr>
        <w:t>ปี</w:t>
      </w:r>
      <w:r w:rsidRPr="00AC2117">
        <w:rPr>
          <w:rFonts w:ascii="Angsana New" w:hAnsi="Angsana New"/>
          <w:i/>
          <w:sz w:val="30"/>
          <w:szCs w:val="30"/>
          <w:cs/>
        </w:rPr>
        <w:t>ก่อนๆ  ผลประโยชน์ดังกล่าวได้มีการคิดลดกระแสเงินสดเพื่อให้เป็นมูลค่าปัจจุบัน</w:t>
      </w:r>
    </w:p>
    <w:p w14:paraId="12CDA07E" w14:textId="77777777" w:rsidR="00482942" w:rsidRPr="00AC2117" w:rsidRDefault="00482942" w:rsidP="003221CD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E77FBB7" w14:textId="0D227BC5" w:rsidR="003221CD" w:rsidRPr="00AF53B0" w:rsidRDefault="003221CD" w:rsidP="003221CD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F53B0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6C007D42" w14:textId="77777777" w:rsidR="008F7DAD" w:rsidRPr="00D64A2F" w:rsidRDefault="008F7DAD" w:rsidP="008F7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69D24EC0" w14:textId="79F1C770" w:rsidR="003221CD" w:rsidRPr="00D64A2F" w:rsidRDefault="003221CD" w:rsidP="003221CD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pacing w:val="-2"/>
          <w:sz w:val="30"/>
          <w:szCs w:val="30"/>
        </w:rPr>
      </w:pPr>
      <w:r w:rsidRPr="00D64A2F">
        <w:rPr>
          <w:rFonts w:ascii="Angsana New" w:eastAsia="Times New Roman" w:hAnsi="Angsana New"/>
          <w:i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64A2F">
        <w:rPr>
          <w:rFonts w:ascii="Angsana New" w:eastAsia="Times New Roman" w:hAnsi="Angsana New"/>
          <w:i/>
          <w:iCs/>
          <w:spacing w:val="-2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/>
          <w:i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64A2F">
        <w:rPr>
          <w:rFonts w:ascii="Angsana New" w:eastAsia="Times New Roman" w:hAnsi="Angsana New"/>
          <w:i/>
          <w:iCs/>
          <w:spacing w:val="-2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D64A2F">
        <w:rPr>
          <w:rFonts w:ascii="Angsana New" w:hAnsi="Angsana New"/>
          <w:i/>
          <w:spacing w:val="-2"/>
          <w:sz w:val="30"/>
          <w:szCs w:val="30"/>
          <w:cs/>
        </w:rPr>
        <w:t>กำหนดดอกเบี้ยจ่ายของ</w:t>
      </w:r>
      <w:r w:rsidRPr="00D64A2F">
        <w:rPr>
          <w:rFonts w:ascii="Angsana New" w:eastAsia="Times New Roman" w:hAnsi="Angsana New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D64A2F">
        <w:rPr>
          <w:rFonts w:ascii="Angsana New" w:hAnsi="Angsana New"/>
          <w:i/>
          <w:spacing w:val="-2"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D64A2F">
        <w:rPr>
          <w:rFonts w:ascii="Angsana New" w:eastAsia="Times New Roman" w:hAnsi="Angsana New"/>
          <w:i/>
          <w:spacing w:val="-2"/>
          <w:sz w:val="30"/>
          <w:szCs w:val="30"/>
          <w:cs/>
        </w:rPr>
        <w:t>รับรู้รายการในกำไรหรือขาดทุน</w:t>
      </w:r>
    </w:p>
    <w:p w14:paraId="44240CAB" w14:textId="77777777" w:rsidR="002437A0" w:rsidRPr="00D64A2F" w:rsidRDefault="002437A0" w:rsidP="003221CD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24"/>
          <w:szCs w:val="24"/>
        </w:rPr>
      </w:pPr>
    </w:p>
    <w:p w14:paraId="3606CBB2" w14:textId="77777777" w:rsidR="002437A0" w:rsidRPr="00AF53B0" w:rsidRDefault="002437A0" w:rsidP="002437A0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AF53B0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DC141C2" w14:textId="77777777" w:rsidR="002437A0" w:rsidRPr="00D64A2F" w:rsidRDefault="002437A0" w:rsidP="003221CD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</w:p>
    <w:p w14:paraId="3A047E01" w14:textId="77777777" w:rsidR="002437A0" w:rsidRPr="00AF53B0" w:rsidRDefault="002437A0" w:rsidP="002437A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AF53B0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5962ADA0" w14:textId="77777777" w:rsidR="002437A0" w:rsidRPr="00482942" w:rsidRDefault="002437A0" w:rsidP="002437A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5ED7EAB0" w14:textId="7EF2DEE6" w:rsidR="00482942" w:rsidRPr="00AF53B0" w:rsidRDefault="002437A0" w:rsidP="002437A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F53B0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AF53B0">
        <w:rPr>
          <w:rFonts w:ascii="Angsana New" w:hAnsi="Angsana New"/>
          <w:iCs/>
          <w:sz w:val="30"/>
          <w:szCs w:val="30"/>
        </w:rPr>
        <w:t>12</w:t>
      </w:r>
      <w:r w:rsidRPr="00AF53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F53B0">
        <w:rPr>
          <w:rFonts w:ascii="Angsana New" w:hAnsi="Angsana New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5308F81C" w14:textId="77777777" w:rsidR="009755CC" w:rsidRPr="00D64A2F" w:rsidRDefault="009755CC" w:rsidP="00D64A2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A231A1F" w14:textId="77777777" w:rsidR="003221CD" w:rsidRPr="00AF53B0" w:rsidRDefault="003221CD" w:rsidP="003221C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AF53B0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4FADE9D5" w14:textId="77777777" w:rsidR="003221CD" w:rsidRPr="00482942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2F5C6A52" w14:textId="465E0F72" w:rsidR="00482942" w:rsidRPr="00AF53B0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F53B0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F53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F53B0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AF53B0">
        <w:rPr>
          <w:rFonts w:ascii="Angsana New" w:hAnsi="Angsana New"/>
          <w:sz w:val="30"/>
          <w:szCs w:val="30"/>
          <w:cs/>
        </w:rPr>
        <w:t>กลุ่มบริษัท</w:t>
      </w:r>
      <w:r w:rsidRPr="00AF53B0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F911E89" w14:textId="77777777" w:rsidR="00782560" w:rsidRPr="00D64A2F" w:rsidRDefault="00782560" w:rsidP="00D64A2F">
      <w:pPr>
        <w:rPr>
          <w:sz w:val="30"/>
          <w:szCs w:val="30"/>
        </w:rPr>
      </w:pPr>
    </w:p>
    <w:p w14:paraId="4D4D25F7" w14:textId="77777777" w:rsidR="00595915" w:rsidRPr="00AF53B0" w:rsidRDefault="00595915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F53B0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3B6576A" w14:textId="77777777" w:rsidR="00595915" w:rsidRPr="00482942" w:rsidRDefault="00595915" w:rsidP="00D64A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5443974" w14:textId="17E80E7B" w:rsidR="00694796" w:rsidRDefault="008529EF" w:rsidP="00F53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z w:val="30"/>
          <w:szCs w:val="30"/>
        </w:rPr>
      </w:pPr>
      <w:r w:rsidRPr="00AF53B0">
        <w:rPr>
          <w:rFonts w:hint="cs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</w:t>
      </w:r>
      <w:r w:rsidRPr="00AF53B0">
        <w:rPr>
          <w:rFonts w:ascii="Angsana New" w:hAnsi="Angsana New"/>
          <w:i/>
          <w:sz w:val="30"/>
          <w:szCs w:val="30"/>
          <w:cs/>
        </w:rPr>
        <w:t>มา</w:t>
      </w:r>
      <w:r w:rsidRPr="00AF53B0">
        <w:rPr>
          <w:rFonts w:hint="cs"/>
          <w:sz w:val="30"/>
          <w:szCs w:val="30"/>
          <w:cs/>
        </w:rPr>
        <w:t>จากเหตุการณ์ในอดีตซึ่งสามารถประมาณจำนวนของภาระผูกพันได้อย่างน่าเชื่อถือ</w:t>
      </w:r>
      <w:r w:rsidRPr="00AF53B0">
        <w:rPr>
          <w:sz w:val="30"/>
          <w:szCs w:val="30"/>
          <w:cs/>
        </w:rPr>
        <w:t xml:space="preserve"> </w:t>
      </w:r>
      <w:r w:rsidRPr="00AF53B0">
        <w:rPr>
          <w:rFonts w:hint="cs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AF53B0">
        <w:rPr>
          <w:sz w:val="30"/>
          <w:szCs w:val="30"/>
          <w:cs/>
        </w:rPr>
        <w:t xml:space="preserve"> </w:t>
      </w:r>
    </w:p>
    <w:p w14:paraId="1B0629FB" w14:textId="77777777" w:rsidR="00482942" w:rsidRPr="00D64A2F" w:rsidRDefault="00482942" w:rsidP="00D64A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  <w:lang w:val="th-TH" w:eastAsia="x-none"/>
        </w:rPr>
      </w:pPr>
    </w:p>
    <w:p w14:paraId="15A1CC62" w14:textId="77777777" w:rsidR="00572AD2" w:rsidRPr="007B4C6A" w:rsidRDefault="00572AD2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7B2A776E" w14:textId="77777777" w:rsidR="00572AD2" w:rsidRPr="007B4C6A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734C121" w14:textId="77777777" w:rsidR="0041154B" w:rsidRPr="007B4C6A" w:rsidRDefault="0041154B" w:rsidP="0041154B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รายได้จากการขายอสังหาริมทรัพย์</w:t>
      </w:r>
    </w:p>
    <w:p w14:paraId="2DE1E6BB" w14:textId="77777777" w:rsidR="0041154B" w:rsidRPr="007B4C6A" w:rsidRDefault="0041154B" w:rsidP="00D64A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E5D624F" w14:textId="3C8032B1" w:rsidR="008529EF" w:rsidRPr="007B4C6A" w:rsidRDefault="008529EF" w:rsidP="008529E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เมื่อสัญญาเป็นไปตามเกณฑ์สำหรับการขายสินค้า  หรือถ้าอำนาจในการควบคุม ความเสี่ยง และผลตอบแทนที่มีนัยสำคัญของความเป็นเจ้าของของงานระหว่างก่อสร้างถูกโอนให้กับผู้ซื้อในคราวเดียว เช่น</w:t>
      </w:r>
      <w:r w:rsidR="007942AB"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เมื่อก่อสร้างเสร็จ หรือหลังการส่งมอบ</w:t>
      </w:r>
      <w:r w:rsidR="007942AB"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ในกรณีนี้รายได้จะรับรู้เมื่อเป็นไปตามเกณฑ์การขายสินค้าดังกล่าวข้างต้น</w:t>
      </w:r>
    </w:p>
    <w:p w14:paraId="6F914A63" w14:textId="1C5338C8" w:rsidR="009755CC" w:rsidRDefault="009755CC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FB61823" w14:textId="47C8DB7E" w:rsidR="00482942" w:rsidRDefault="0048294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F99565F" w14:textId="38938667" w:rsidR="00482942" w:rsidRDefault="0048294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E97FC0E" w14:textId="77AD685E" w:rsidR="00482942" w:rsidRDefault="0048294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289E2B2" w14:textId="77777777" w:rsidR="00482942" w:rsidRPr="00D64A2F" w:rsidRDefault="0048294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3DFA210" w14:textId="27E4E0FC" w:rsidR="0041154B" w:rsidRDefault="0041154B" w:rsidP="0041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รายได้ค่าเช่าและค่าบริการ</w:t>
      </w:r>
    </w:p>
    <w:p w14:paraId="1297E51D" w14:textId="77777777" w:rsidR="00482942" w:rsidRPr="00D64A2F" w:rsidRDefault="00482942" w:rsidP="00D64A2F">
      <w:pPr>
        <w:rPr>
          <w:sz w:val="14"/>
          <w:szCs w:val="14"/>
        </w:rPr>
      </w:pPr>
    </w:p>
    <w:p w14:paraId="6764DFE3" w14:textId="77777777" w:rsidR="008529EF" w:rsidRPr="007B4C6A" w:rsidRDefault="008529EF" w:rsidP="00852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รายได้ค่าเช่าและค่าบริการประกอบด้วย รายได้ค่าเช่าและค่าบริการที่เกี่ยวข้องในอสังหาริมทรัพย์เพื่อการลงทุนและรายได้จากธุรกิจการให้บริการอาคารพักอาศัย</w:t>
      </w:r>
    </w:p>
    <w:p w14:paraId="23EE00A0" w14:textId="77777777" w:rsidR="00CA0DCB" w:rsidRPr="007B4C6A" w:rsidRDefault="00CA0DCB" w:rsidP="00CA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C9AC8F2" w14:textId="5D143CC0" w:rsidR="008529EF" w:rsidRPr="007B4C6A" w:rsidRDefault="008529EF" w:rsidP="00852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รายได้ค่าเช่าที่เกี่ยวข้องใน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="007942AB" w:rsidRPr="007B4C6A">
        <w:rPr>
          <w:rFonts w:ascii="Angsana New" w:hAnsi="Angsana New"/>
          <w:sz w:val="30"/>
          <w:szCs w:val="30"/>
          <w:cs/>
        </w:rPr>
        <w:t xml:space="preserve"> </w:t>
      </w:r>
      <w:r w:rsidR="00C17A0F">
        <w:rPr>
          <w:rFonts w:ascii="Angsana New" w:hAnsi="Angsana New"/>
          <w:sz w:val="30"/>
          <w:szCs w:val="30"/>
        </w:rPr>
        <w:br/>
      </w:r>
      <w:r w:rsidRPr="007B4C6A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 รายได้ที่รับรู้แล้วแต่ยังไม่ถึงกำหนดชำระตามสัญญาเช่าดำเนินงานแสดงไว้เป็น “ลูกหนี้ตามสัญญาเช่าดำเนินงานที่ยังไม่เรียกชำระ” ณ วันสิ้นรอบระยะเวลารายงาน</w:t>
      </w:r>
    </w:p>
    <w:p w14:paraId="591BEF69" w14:textId="77777777" w:rsidR="0041154B" w:rsidRPr="007B4C6A" w:rsidRDefault="0041154B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FBC86F5" w14:textId="77777777" w:rsidR="0041154B" w:rsidRPr="007B4C6A" w:rsidRDefault="00290EBD" w:rsidP="0041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ลูกหนี้ตามสัญญาเช่าดำเนินงานที่ยังไม่เรียกชำระ</w:t>
      </w:r>
      <w:r w:rsidR="0041154B" w:rsidRPr="007B4C6A">
        <w:rPr>
          <w:rFonts w:ascii="Angsana New" w:hAnsi="Angsana New"/>
          <w:sz w:val="30"/>
          <w:szCs w:val="30"/>
          <w:cs/>
        </w:rPr>
        <w:t xml:space="preserve"> ตัดบัญชีเป็นรายได้โดยวิธีเส้นตรงตลอดอายุสัญญาเช่า</w:t>
      </w:r>
    </w:p>
    <w:p w14:paraId="1E92297E" w14:textId="77777777" w:rsidR="00C12326" w:rsidRPr="007B4C6A" w:rsidRDefault="00C12326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684E7AFF" w14:textId="77777777" w:rsidR="008529EF" w:rsidRPr="007B4C6A" w:rsidRDefault="008529EF" w:rsidP="00852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รายได้จากธุรกิจการให้บริการอาคารพักอาศัย 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25D179A1" w14:textId="77777777" w:rsidR="008529EF" w:rsidRPr="007B4C6A" w:rsidRDefault="008529EF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7033EC07" w14:textId="77777777" w:rsidR="008529EF" w:rsidRPr="007B4C6A" w:rsidRDefault="008529EF" w:rsidP="00852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รายได้</w:t>
      </w:r>
      <w:r w:rsidR="00360829" w:rsidRPr="007B4C6A">
        <w:rPr>
          <w:rFonts w:ascii="Angsana New" w:hAnsi="Angsana New"/>
          <w:sz w:val="30"/>
          <w:szCs w:val="30"/>
          <w:cs/>
        </w:rPr>
        <w:t>ค่าเช่ารับล่วงหน้า</w:t>
      </w:r>
      <w:r w:rsidRPr="007B4C6A">
        <w:rPr>
          <w:rFonts w:ascii="Angsana New" w:hAnsi="Angsana New"/>
          <w:sz w:val="30"/>
          <w:szCs w:val="30"/>
          <w:cs/>
        </w:rPr>
        <w:t xml:space="preserve"> ตัดบัญชีเป็นรายได้โดยวิธีเส้นตรงตลอดอายุสัญญาเช่า</w:t>
      </w:r>
    </w:p>
    <w:p w14:paraId="12F2C0E2" w14:textId="77777777" w:rsidR="008529EF" w:rsidRPr="007B4C6A" w:rsidRDefault="008529EF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05DE46CB" w14:textId="77777777" w:rsidR="008529EF" w:rsidRPr="007B4C6A" w:rsidRDefault="008529EF" w:rsidP="00852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รายได้ค่าสมาชิกสนามกอล์ฟ</w:t>
      </w:r>
    </w:p>
    <w:p w14:paraId="3B4E7F10" w14:textId="77777777" w:rsidR="008529EF" w:rsidRPr="007B4C6A" w:rsidRDefault="008529EF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4D6D4DD2" w14:textId="77777777" w:rsidR="008529EF" w:rsidRPr="007B4C6A" w:rsidRDefault="008529EF" w:rsidP="00852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รายได้ค่าสมาชิกสนามกอล์ฟรอตัดบัญชี รับรู้เป็นรายได้ภายในระยะเวลา  </w:t>
      </w:r>
      <w:r w:rsidRPr="007B4C6A">
        <w:rPr>
          <w:rFonts w:ascii="Angsana New" w:hAnsi="Angsana New"/>
          <w:sz w:val="30"/>
          <w:szCs w:val="30"/>
        </w:rPr>
        <w:t>10</w:t>
      </w:r>
      <w:r w:rsidRPr="007B4C6A">
        <w:rPr>
          <w:rFonts w:ascii="Angsana New" w:hAnsi="Angsana New"/>
          <w:sz w:val="30"/>
          <w:szCs w:val="30"/>
          <w:cs/>
        </w:rPr>
        <w:t xml:space="preserve">  ปี </w:t>
      </w:r>
    </w:p>
    <w:p w14:paraId="754F564A" w14:textId="77777777" w:rsidR="008529EF" w:rsidRPr="007B4C6A" w:rsidRDefault="008529EF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7FAE4F63" w14:textId="77777777" w:rsidR="00572AD2" w:rsidRPr="007B4C6A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B4C6A">
        <w:rPr>
          <w:rFonts w:ascii="Angsana New" w:hAnsi="Angsana New"/>
          <w:iCs/>
          <w:sz w:val="30"/>
          <w:szCs w:val="30"/>
          <w:cs/>
        </w:rPr>
        <w:t>การลงทุน</w:t>
      </w:r>
    </w:p>
    <w:p w14:paraId="5D288891" w14:textId="77777777" w:rsidR="00572AD2" w:rsidRPr="007B4C6A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60319FD" w14:textId="0ECAACF2" w:rsidR="007942AB" w:rsidRDefault="00572AD2" w:rsidP="009A42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B4C6A">
        <w:rPr>
          <w:rFonts w:ascii="Angsana New" w:hAnsi="Angsana New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="007942AB" w:rsidRPr="007B4C6A">
        <w:rPr>
          <w:rFonts w:ascii="Angsana New" w:hAnsi="Angsana New"/>
          <w:i/>
          <w:sz w:val="30"/>
          <w:szCs w:val="30"/>
          <w:cs/>
        </w:rPr>
        <w:t xml:space="preserve"> โดยเงินปันผลรับบันทึกในกำไรหรือขาดทุนในวันที่กลุ่มบริษัท มีสิทธิได้รับเงินปันผล</w:t>
      </w:r>
      <w:r w:rsidR="000E73C3" w:rsidRPr="007B4C6A">
        <w:rPr>
          <w:rFonts w:ascii="Angsana New" w:hAnsi="Angsana New"/>
          <w:i/>
          <w:sz w:val="30"/>
          <w:szCs w:val="30"/>
        </w:rPr>
        <w:t xml:space="preserve"> </w:t>
      </w:r>
      <w:r w:rsidR="007942AB" w:rsidRPr="007B4C6A">
        <w:rPr>
          <w:rFonts w:ascii="Angsana New" w:hAnsi="Angsana New"/>
          <w:i/>
          <w:sz w:val="30"/>
          <w:szCs w:val="30"/>
          <w:cs/>
        </w:rPr>
        <w:t>และดอกเบี้ยรับ บันทึกในกำไรขาดทุนตามเกณฑ์คงค้าง</w:t>
      </w:r>
    </w:p>
    <w:p w14:paraId="10597112" w14:textId="77777777" w:rsidR="00482942" w:rsidRPr="00D64A2F" w:rsidRDefault="00482942" w:rsidP="009A42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14:paraId="397669DC" w14:textId="77777777" w:rsidR="00572AD2" w:rsidRPr="00D64A2F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42162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14:paraId="0EC7ECCC" w14:textId="77777777" w:rsidR="00572AD2" w:rsidRPr="00482942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6D419B7" w14:textId="77777777" w:rsidR="005B4060" w:rsidRPr="00042162" w:rsidRDefault="00572AD2" w:rsidP="00D54E7A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42162">
        <w:rPr>
          <w:rFonts w:ascii="Angsana New" w:hAnsi="Angsana New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  </w:t>
      </w:r>
    </w:p>
    <w:p w14:paraId="31EB3F86" w14:textId="77777777" w:rsidR="00D54E7A" w:rsidRPr="00482942" w:rsidRDefault="00D54E7A" w:rsidP="00D54E7A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8F0BA71" w14:textId="77777777" w:rsidR="00572AD2" w:rsidRPr="00D64A2F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42162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14:paraId="362D54D2" w14:textId="77777777" w:rsidR="00572AD2" w:rsidRPr="00482942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41BD8FB" w14:textId="77777777" w:rsidR="00572AD2" w:rsidRPr="00042162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42162">
        <w:rPr>
          <w:rFonts w:ascii="Angsana New" w:hAnsi="Angsana New"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14:paraId="62D8C1A1" w14:textId="77777777" w:rsidR="00657BDF" w:rsidRPr="00042162" w:rsidRDefault="00657BDF" w:rsidP="00657BDF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42162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ต้นทุนการขายอสังหาริมทรัพย์</w:t>
      </w:r>
    </w:p>
    <w:p w14:paraId="308919F3" w14:textId="77777777" w:rsidR="00863173" w:rsidRPr="00042162" w:rsidRDefault="00863173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B55EAA" w14:textId="77777777" w:rsidR="00657BDF" w:rsidRPr="00042162" w:rsidRDefault="00657BDF" w:rsidP="00657BDF">
      <w:pPr>
        <w:pStyle w:val="BodyText2"/>
        <w:ind w:left="518"/>
        <w:jc w:val="thaiDistribute"/>
        <w:rPr>
          <w:cs/>
        </w:rPr>
      </w:pPr>
      <w:r w:rsidRPr="00042162">
        <w:rPr>
          <w:cs/>
        </w:rPr>
        <w:t>ต้นทุนการขายบ้านพร้อมที่ดินประกอบด้วยต้นทุนที่ดิน ค่าถมที่ดิน ค่าออกแบบ ค่าสาธารณูปโภค ค่าก่อสร้าง ต้นทุนการกู้ยืมและค่าใช้จ่ายอื่นที่เกี่ยวข้อง</w:t>
      </w:r>
    </w:p>
    <w:p w14:paraId="46FD5C00" w14:textId="77777777" w:rsidR="00657BDF" w:rsidRPr="00D64A2F" w:rsidRDefault="00657BDF" w:rsidP="00657BDF">
      <w:pPr>
        <w:pStyle w:val="BodyText2"/>
        <w:ind w:left="518"/>
        <w:jc w:val="thaiDistribute"/>
        <w:rPr>
          <w:cs/>
        </w:rPr>
      </w:pPr>
    </w:p>
    <w:p w14:paraId="00BF4757" w14:textId="1D257802" w:rsidR="00657BDF" w:rsidRPr="00042162" w:rsidRDefault="00657BDF" w:rsidP="00657BDF">
      <w:pPr>
        <w:pStyle w:val="BodyText2"/>
        <w:ind w:left="518"/>
        <w:jc w:val="thaiDistribute"/>
        <w:rPr>
          <w:cs/>
        </w:rPr>
      </w:pPr>
      <w:r w:rsidRPr="00042162">
        <w:rPr>
          <w:cs/>
        </w:rPr>
        <w:t xml:space="preserve">ในการคำนวณหาต้นทุนการขายบ้านพร้อมที่ดิน บริษัทย่อยได้ทำการแบ่งสรรต้นทุนการพัฒนาทั้งที่คาดว่าจะเกิดขึ้น </w:t>
      </w:r>
      <w:r w:rsidR="00042162">
        <w:rPr>
          <w:rFonts w:hint="cs"/>
          <w:cs/>
        </w:rPr>
        <w:t>(</w:t>
      </w:r>
      <w:r w:rsidRPr="00042162">
        <w:rPr>
          <w:cs/>
        </w:rPr>
        <w:t>โดยคำนึงถึงต้นทุนที่จะเกิดขึ้นจริงด้วย) ตามเกณฑ์พื้นที่ขาย</w:t>
      </w:r>
    </w:p>
    <w:p w14:paraId="45209831" w14:textId="77777777" w:rsidR="00657BDF" w:rsidRPr="00D64A2F" w:rsidRDefault="00657BDF" w:rsidP="00657BDF">
      <w:pPr>
        <w:pStyle w:val="BodyText2"/>
        <w:ind w:left="518"/>
        <w:jc w:val="thaiDistribute"/>
        <w:rPr>
          <w:cs/>
        </w:rPr>
      </w:pPr>
    </w:p>
    <w:p w14:paraId="0E7B6380" w14:textId="77777777" w:rsidR="00657BDF" w:rsidRPr="00042162" w:rsidRDefault="00657BDF" w:rsidP="00657BDF">
      <w:pPr>
        <w:pStyle w:val="BodyText2"/>
        <w:ind w:left="518"/>
        <w:jc w:val="thaiDistribute"/>
        <w:rPr>
          <w:cs/>
        </w:rPr>
      </w:pPr>
      <w:r w:rsidRPr="00042162">
        <w:rPr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2EA4E052" w14:textId="77777777" w:rsidR="00657BDF" w:rsidRPr="00042162" w:rsidRDefault="00657BDF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3E73D2" w14:textId="77777777" w:rsidR="00D54E7A" w:rsidRPr="00042162" w:rsidRDefault="00CA55F6" w:rsidP="00D54E7A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2162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24EE0473" w14:textId="77777777" w:rsidR="00D54E7A" w:rsidRPr="00D64A2F" w:rsidRDefault="00D54E7A" w:rsidP="00D54E7A">
      <w:pPr>
        <w:rPr>
          <w:sz w:val="30"/>
          <w:szCs w:val="30"/>
          <w:cs/>
          <w:lang w:val="th-TH" w:eastAsia="x-none"/>
        </w:rPr>
      </w:pPr>
    </w:p>
    <w:p w14:paraId="5A2D7C5A" w14:textId="77777777" w:rsidR="00CA55F6" w:rsidRPr="00042162" w:rsidRDefault="00CA55F6" w:rsidP="00CA55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42162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</w:t>
      </w:r>
      <w:r w:rsidR="00E13728" w:rsidRPr="00042162">
        <w:rPr>
          <w:rFonts w:ascii="Angsana New" w:hAnsi="Angsana New"/>
          <w:sz w:val="30"/>
          <w:szCs w:val="30"/>
          <w:cs/>
        </w:rPr>
        <w:t>้เวลายาวนานในการจัดหา</w:t>
      </w:r>
      <w:r w:rsidR="007C6E20" w:rsidRPr="00042162">
        <w:rPr>
          <w:rFonts w:ascii="Angsana New" w:hAnsi="Angsana New"/>
          <w:sz w:val="30"/>
          <w:szCs w:val="30"/>
          <w:cs/>
        </w:rPr>
        <w:t>หรือ</w:t>
      </w:r>
      <w:r w:rsidR="00E13728" w:rsidRPr="00042162">
        <w:rPr>
          <w:rFonts w:ascii="Angsana New" w:hAnsi="Angsana New"/>
          <w:sz w:val="30"/>
          <w:szCs w:val="30"/>
          <w:cs/>
        </w:rPr>
        <w:t xml:space="preserve"> ก่อสร้าง</w:t>
      </w:r>
      <w:r w:rsidRPr="00042162">
        <w:rPr>
          <w:rFonts w:ascii="Angsana New" w:hAnsi="Angsana New"/>
          <w:sz w:val="30"/>
          <w:szCs w:val="30"/>
          <w:cs/>
        </w:rPr>
        <w:t xml:space="preserve">สินทรัพย์ดังกล่าวก่อนที่จะนำมาใช้เองหรือเพื่อขาย  </w:t>
      </w:r>
    </w:p>
    <w:p w14:paraId="1E087AF7" w14:textId="77777777" w:rsidR="00CA55F6" w:rsidRPr="00D64A2F" w:rsidRDefault="00CA55F6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620948" w14:textId="77777777" w:rsidR="00572AD2" w:rsidRPr="00042162" w:rsidRDefault="00572AD2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042162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14:paraId="3A0AE7CC" w14:textId="77777777" w:rsidR="00572AD2" w:rsidRPr="00D64A2F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6B5261" w14:textId="77777777" w:rsidR="00572AD2" w:rsidRPr="00042162" w:rsidRDefault="00572AD2" w:rsidP="00572AD2">
      <w:pPr>
        <w:ind w:left="518"/>
        <w:jc w:val="thaiDistribute"/>
        <w:rPr>
          <w:rFonts w:ascii="Angsana New" w:eastAsia="Calibri" w:hAnsi="Angsana New"/>
          <w:sz w:val="30"/>
          <w:szCs w:val="30"/>
        </w:rPr>
      </w:pPr>
      <w:r w:rsidRPr="00042162">
        <w:rPr>
          <w:rFonts w:ascii="Angsana New" w:eastAsia="Calibri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14:paraId="634421D6" w14:textId="77777777" w:rsidR="00572AD2" w:rsidRPr="00D64A2F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7F1E7C" w14:textId="4179B80C" w:rsidR="00482942" w:rsidRPr="00042162" w:rsidRDefault="00572AD2" w:rsidP="003B7184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42162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044DA9FB" w14:textId="75967D99" w:rsidR="000E73C3" w:rsidRPr="007B4C6A" w:rsidRDefault="000E73C3" w:rsidP="00D64A2F">
      <w:pPr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327EBE94" w14:textId="77777777" w:rsidR="00657BDF" w:rsidRPr="00042162" w:rsidRDefault="00657BDF" w:rsidP="00657BDF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042162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4361F6AD" w14:textId="77777777" w:rsidR="00657BDF" w:rsidRPr="00D64A2F" w:rsidRDefault="00657BDF" w:rsidP="00657BDF">
      <w:pPr>
        <w:ind w:left="540"/>
        <w:rPr>
          <w:rFonts w:ascii="Angsana New" w:hAnsi="Angsana New"/>
          <w:sz w:val="24"/>
          <w:szCs w:val="24"/>
        </w:rPr>
      </w:pPr>
    </w:p>
    <w:p w14:paraId="20412C8E" w14:textId="77777777" w:rsidR="00657BDF" w:rsidRPr="00042162" w:rsidRDefault="00657BDF" w:rsidP="0065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42162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7F571807" w14:textId="77777777" w:rsidR="00657BDF" w:rsidRPr="00D64A2F" w:rsidRDefault="00657BDF" w:rsidP="0065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B41B995" w14:textId="77777777" w:rsidR="00657BDF" w:rsidRPr="00042162" w:rsidRDefault="00657BDF" w:rsidP="00D54E7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2162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3379587B" w14:textId="77777777" w:rsidR="00572AD2" w:rsidRPr="00D64A2F" w:rsidRDefault="00572AD2" w:rsidP="00572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cs/>
        </w:rPr>
      </w:pPr>
    </w:p>
    <w:p w14:paraId="514427DF" w14:textId="77777777" w:rsidR="00572AD2" w:rsidRPr="00042162" w:rsidRDefault="00572AD2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42162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3EBA70E6" w14:textId="77777777" w:rsidR="00572AD2" w:rsidRPr="00D64A2F" w:rsidRDefault="00572AD2" w:rsidP="00572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118A0E0F" w14:textId="77777777" w:rsidR="00657BDF" w:rsidRPr="00042162" w:rsidRDefault="00657BDF" w:rsidP="0065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2162">
        <w:rPr>
          <w:rFonts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870CE2" w:rsidRPr="00042162">
        <w:rPr>
          <w:rFonts w:hint="cs"/>
          <w:sz w:val="30"/>
          <w:szCs w:val="30"/>
          <w:cs/>
        </w:rPr>
        <w:t>ปี</w:t>
      </w:r>
      <w:r w:rsidRPr="00042162">
        <w:rPr>
          <w:rFonts w:hint="cs"/>
          <w:sz w:val="30"/>
          <w:szCs w:val="30"/>
          <w:cs/>
        </w:rPr>
        <w:t>ปัจจุบันและภาษีเงินได้รอการตัดบัญชี</w:t>
      </w:r>
      <w:r w:rsidRPr="00042162">
        <w:rPr>
          <w:sz w:val="30"/>
          <w:szCs w:val="30"/>
          <w:cs/>
        </w:rPr>
        <w:t xml:space="preserve">  </w:t>
      </w:r>
      <w:r w:rsidRPr="00042162">
        <w:rPr>
          <w:rFonts w:hint="cs"/>
          <w:sz w:val="30"/>
          <w:szCs w:val="30"/>
          <w:cs/>
        </w:rPr>
        <w:t>ภาษีเงินได้ของ</w:t>
      </w:r>
      <w:r w:rsidR="00870CE2" w:rsidRPr="00042162">
        <w:rPr>
          <w:rFonts w:hint="cs"/>
          <w:sz w:val="30"/>
          <w:szCs w:val="30"/>
          <w:cs/>
        </w:rPr>
        <w:t>ปี</w:t>
      </w:r>
      <w:r w:rsidRPr="00042162">
        <w:rPr>
          <w:rFonts w:hint="cs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Pr="00042162">
        <w:rPr>
          <w:sz w:val="30"/>
          <w:szCs w:val="30"/>
          <w:cs/>
        </w:rPr>
        <w:t xml:space="preserve"> </w:t>
      </w:r>
      <w:r w:rsidRPr="00042162">
        <w:rPr>
          <w:rFonts w:hint="cs"/>
          <w:sz w:val="30"/>
          <w:szCs w:val="30"/>
          <w:cs/>
        </w:rPr>
        <w:t>เว้นแต่ในส่วนที่เกี่ยวกับรายการที่เกี่ยวข้องในการรวมธุรกิจ</w:t>
      </w:r>
      <w:r w:rsidRPr="00042162">
        <w:rPr>
          <w:sz w:val="30"/>
          <w:szCs w:val="30"/>
          <w:cs/>
        </w:rPr>
        <w:t xml:space="preserve"> </w:t>
      </w:r>
      <w:r w:rsidRPr="00042162">
        <w:rPr>
          <w:rFonts w:hint="cs"/>
          <w:sz w:val="30"/>
          <w:szCs w:val="30"/>
          <w:cs/>
        </w:rPr>
        <w:t>หรือรายการที่รับรู้โดยตรงในส่วนของผู้ถือหุ้น</w:t>
      </w:r>
      <w:r w:rsidRPr="00042162">
        <w:rPr>
          <w:sz w:val="30"/>
          <w:szCs w:val="30"/>
          <w:cs/>
        </w:rPr>
        <w:t xml:space="preserve"> </w:t>
      </w:r>
      <w:r w:rsidRPr="00042162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784A1B81" w14:textId="77777777" w:rsidR="00572AD2" w:rsidRPr="00D64A2F" w:rsidRDefault="00572AD2" w:rsidP="00572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4E0E1DB2" w14:textId="77777777" w:rsidR="00572AD2" w:rsidRPr="00042162" w:rsidRDefault="00572AD2" w:rsidP="00572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42162">
        <w:rPr>
          <w:rFonts w:ascii="Angsana New" w:hAnsi="Angsana New"/>
          <w:sz w:val="30"/>
          <w:szCs w:val="30"/>
          <w:cs/>
        </w:rPr>
        <w:t>ภาษีเงินได้ของ</w:t>
      </w:r>
      <w:r w:rsidR="00870CE2" w:rsidRPr="00042162">
        <w:rPr>
          <w:rFonts w:hint="cs"/>
          <w:sz w:val="30"/>
          <w:szCs w:val="30"/>
          <w:cs/>
        </w:rPr>
        <w:t>ปี</w:t>
      </w:r>
      <w:r w:rsidRPr="00042162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042162">
        <w:rPr>
          <w:rFonts w:ascii="Times New Roman" w:hAnsi="Times New Roman"/>
          <w:sz w:val="30"/>
          <w:szCs w:val="30"/>
          <w:cs/>
        </w:rPr>
        <w:t xml:space="preserve"> </w:t>
      </w:r>
      <w:r w:rsidRPr="00042162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E961CFE" w14:textId="77777777" w:rsidR="00CA0DCB" w:rsidRPr="00D64A2F" w:rsidRDefault="00CA0DCB" w:rsidP="00572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2FE30242" w14:textId="4C341623" w:rsidR="00657BDF" w:rsidRPr="00D64A2F" w:rsidRDefault="00657BDF" w:rsidP="00657BDF">
      <w:pPr>
        <w:pStyle w:val="BodyText"/>
        <w:spacing w:after="0"/>
        <w:ind w:left="540" w:right="27"/>
        <w:jc w:val="thaiDistribute"/>
        <w:rPr>
          <w:rFonts w:ascii="Angsana New" w:hAnsi="Angsana New"/>
          <w:spacing w:val="-2"/>
          <w:sz w:val="30"/>
          <w:szCs w:val="30"/>
        </w:rPr>
      </w:pPr>
      <w:r w:rsidRPr="00D64A2F">
        <w:rPr>
          <w:rFonts w:ascii="Angsana New" w:hAnsi="Angsana New"/>
          <w:spacing w:val="-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870CE2" w:rsidRPr="00D64A2F">
        <w:rPr>
          <w:rFonts w:ascii="Angsana New" w:hAnsi="Angsana New"/>
          <w:spacing w:val="-2"/>
          <w:sz w:val="30"/>
          <w:szCs w:val="30"/>
          <w:cs/>
        </w:rPr>
        <w:t xml:space="preserve"> บริษัทร่วม </w:t>
      </w: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และการร่วมค้าหากเป็นไปได้ว่าจะไม่มีการกลับรายการในอนาคตอันใกล้ </w:t>
      </w:r>
    </w:p>
    <w:p w14:paraId="05422A7D" w14:textId="77777777" w:rsidR="00042162" w:rsidRPr="00042162" w:rsidRDefault="00042162" w:rsidP="00657BD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AFC8FFE" w14:textId="295D3D3C" w:rsidR="00482942" w:rsidRPr="00042162" w:rsidRDefault="00572AD2" w:rsidP="00572AD2">
      <w:pPr>
        <w:pStyle w:val="BodyText"/>
        <w:spacing w:after="0"/>
        <w:ind w:left="540" w:right="27"/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042162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042162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5ACB4C6F" w14:textId="77777777" w:rsidR="00572AD2" w:rsidRPr="007B4C6A" w:rsidRDefault="00572AD2" w:rsidP="00D64A2F">
      <w:pPr>
        <w:pStyle w:val="BodyText"/>
        <w:spacing w:after="0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44401697" w14:textId="77777777" w:rsidR="00572AD2" w:rsidRPr="00042162" w:rsidRDefault="00572AD2" w:rsidP="00572AD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42162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9AF8608" w14:textId="77777777" w:rsidR="00572AD2" w:rsidRPr="00D64A2F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2A04F4" w14:textId="77777777" w:rsidR="00612891" w:rsidRDefault="00612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DB5BF52" w14:textId="7C5DF44F" w:rsidR="00572AD2" w:rsidRPr="00042162" w:rsidRDefault="00572AD2" w:rsidP="00AF6F4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042162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</w:t>
      </w:r>
      <w:r w:rsidR="00870CE2" w:rsidRPr="00042162">
        <w:rPr>
          <w:rFonts w:hint="cs"/>
          <w:sz w:val="30"/>
          <w:szCs w:val="30"/>
          <w:cs/>
        </w:rPr>
        <w:t>ปี</w:t>
      </w:r>
      <w:r w:rsidRPr="00042162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  <w:r w:rsidR="00A433DC" w:rsidRPr="00042162">
        <w:rPr>
          <w:rFonts w:ascii="Angsana New" w:hAnsi="Angsana New"/>
          <w:sz w:val="30"/>
          <w:szCs w:val="30"/>
          <w:cs/>
        </w:rPr>
        <w:t xml:space="preserve"> </w:t>
      </w:r>
      <w:r w:rsidRPr="00042162">
        <w:rPr>
          <w:rFonts w:ascii="Angsana New" w:hAnsi="Angsana New"/>
          <w:sz w:val="30"/>
          <w:szCs w:val="30"/>
          <w:cs/>
        </w:rPr>
        <w:t>กลุ่มบริษัท</w:t>
      </w:r>
      <w:r w:rsidR="006873FE" w:rsidRPr="00042162">
        <w:rPr>
          <w:rFonts w:ascii="Angsana New" w:hAnsi="Angsana New"/>
          <w:sz w:val="30"/>
          <w:szCs w:val="30"/>
          <w:cs/>
        </w:rPr>
        <w:t>ต้อง</w:t>
      </w:r>
      <w:r w:rsidRPr="00042162">
        <w:rPr>
          <w:rFonts w:ascii="Angsana New" w:hAnsi="Angsana New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A433DC" w:rsidRPr="00042162">
        <w:rPr>
          <w:rFonts w:ascii="Angsana New" w:hAnsi="Angsana New"/>
          <w:sz w:val="30"/>
          <w:szCs w:val="30"/>
          <w:cs/>
        </w:rPr>
        <w:t xml:space="preserve"> </w:t>
      </w:r>
      <w:r w:rsidRPr="00042162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482942">
        <w:rPr>
          <w:rFonts w:ascii="Angsana New" w:hAnsi="Angsana New"/>
          <w:sz w:val="30"/>
          <w:szCs w:val="30"/>
        </w:rPr>
        <w:br/>
      </w:r>
      <w:r w:rsidRPr="00042162">
        <w:rPr>
          <w:rFonts w:ascii="Angsana New" w:hAnsi="Angsana New"/>
          <w:sz w:val="30"/>
          <w:szCs w:val="30"/>
          <w:cs/>
        </w:rPr>
        <w:t>ผลกระทบจากหลายปัจจัย รวมถึง การตีความทางกฏห</w:t>
      </w:r>
      <w:r w:rsidR="00AF6F4E" w:rsidRPr="00042162">
        <w:rPr>
          <w:rFonts w:ascii="Angsana New" w:hAnsi="Angsana New"/>
          <w:sz w:val="30"/>
          <w:szCs w:val="30"/>
          <w:cs/>
        </w:rPr>
        <w:t>มายภาษี และจากประสบการณ์ในอดีต</w:t>
      </w:r>
      <w:r w:rsidRPr="00042162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482942">
        <w:rPr>
          <w:rFonts w:ascii="Angsana New" w:hAnsi="Angsana New"/>
          <w:sz w:val="30"/>
          <w:szCs w:val="30"/>
        </w:rPr>
        <w:br/>
      </w:r>
      <w:r w:rsidRPr="00042162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</w:t>
      </w:r>
      <w:r w:rsidR="00870CE2" w:rsidRPr="00042162">
        <w:rPr>
          <w:rFonts w:hint="cs"/>
          <w:sz w:val="30"/>
          <w:szCs w:val="30"/>
          <w:cs/>
        </w:rPr>
        <w:t>ปี</w:t>
      </w:r>
      <w:r w:rsidRPr="00042162">
        <w:rPr>
          <w:rFonts w:ascii="Angsana New" w:hAnsi="Angsana New"/>
          <w:sz w:val="30"/>
          <w:szCs w:val="30"/>
          <w:cs/>
        </w:rPr>
        <w:t>ที่เกิดการเปลี่ยนแปลง</w:t>
      </w:r>
    </w:p>
    <w:p w14:paraId="10795B2C" w14:textId="77777777" w:rsidR="00572AD2" w:rsidRPr="00612891" w:rsidRDefault="00572AD2" w:rsidP="00442A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AAB6B2C" w14:textId="77777777" w:rsidR="00572AD2" w:rsidRPr="00042162" w:rsidRDefault="00572AD2" w:rsidP="00442ACB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04216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870CE2" w:rsidRPr="00042162">
        <w:rPr>
          <w:rFonts w:hint="cs"/>
          <w:sz w:val="30"/>
          <w:szCs w:val="30"/>
          <w:cs/>
        </w:rPr>
        <w:t>ปี</w:t>
      </w:r>
      <w:r w:rsidRPr="00042162">
        <w:rPr>
          <w:rFonts w:ascii="Angsana New" w:hAnsi="Angsana New"/>
          <w:sz w:val="30"/>
          <w:szCs w:val="30"/>
          <w:cs/>
        </w:rPr>
        <w:t>ปัจจุบันมาหักกลบกับหนี้สินภาษีเงินได้ของ</w:t>
      </w:r>
      <w:r w:rsidR="00870CE2" w:rsidRPr="00042162">
        <w:rPr>
          <w:rFonts w:hint="cs"/>
          <w:sz w:val="30"/>
          <w:szCs w:val="30"/>
          <w:cs/>
        </w:rPr>
        <w:t>ปี</w:t>
      </w:r>
      <w:r w:rsidRPr="00042162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870CE2" w:rsidRPr="00042162">
        <w:rPr>
          <w:rFonts w:hint="cs"/>
          <w:sz w:val="30"/>
          <w:szCs w:val="30"/>
          <w:cs/>
        </w:rPr>
        <w:t>ปีปั</w:t>
      </w:r>
      <w:r w:rsidRPr="00042162">
        <w:rPr>
          <w:rFonts w:ascii="Angsana New" w:hAnsi="Angsana New"/>
          <w:sz w:val="30"/>
          <w:szCs w:val="30"/>
          <w:cs/>
        </w:rPr>
        <w:t>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D3B35B3" w14:textId="77777777" w:rsidR="00442ACB" w:rsidRPr="00612891" w:rsidRDefault="00442ACB" w:rsidP="00442ACB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color w:val="0000FF"/>
          <w:sz w:val="20"/>
          <w:szCs w:val="20"/>
          <w:cs/>
        </w:rPr>
      </w:pPr>
    </w:p>
    <w:p w14:paraId="2387EF24" w14:textId="77777777" w:rsidR="00572AD2" w:rsidRPr="00042162" w:rsidRDefault="00CA0DCB" w:rsidP="00442AC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04216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0EE0D1F" w14:textId="77777777" w:rsidR="00AB50A5" w:rsidRPr="00612891" w:rsidRDefault="00AB50A5" w:rsidP="00694796">
      <w:pPr>
        <w:pStyle w:val="BodyText"/>
        <w:spacing w:after="0"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377A3E52" w14:textId="77777777" w:rsidR="00572AD2" w:rsidRPr="00042162" w:rsidRDefault="00572AD2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4216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7B5A462" w14:textId="77777777" w:rsidR="00572AD2" w:rsidRPr="00612891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20"/>
          <w:szCs w:val="20"/>
        </w:rPr>
      </w:pPr>
    </w:p>
    <w:p w14:paraId="658EB528" w14:textId="2EC8B77E" w:rsidR="007942AB" w:rsidRPr="00D64A2F" w:rsidRDefault="00572AD2" w:rsidP="009A4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042162">
        <w:rPr>
          <w:rFonts w:ascii="Angsana New" w:hAnsi="Angsana New"/>
          <w:sz w:val="30"/>
          <w:szCs w:val="30"/>
          <w:cs/>
        </w:rPr>
        <w:t>กลุ่มบริษัท</w:t>
      </w:r>
      <w:r w:rsidRPr="00042162">
        <w:rPr>
          <w:rFonts w:hint="cs"/>
          <w:b/>
          <w:sz w:val="30"/>
          <w:szCs w:val="30"/>
          <w:cs/>
        </w:rPr>
        <w:t>แสดงกำไรต่อหุ้นขั้นพื้นฐานสำหรับหุ้นสามัญ</w:t>
      </w:r>
      <w:r w:rsidRPr="00042162">
        <w:rPr>
          <w:b/>
          <w:sz w:val="30"/>
          <w:szCs w:val="30"/>
          <w:cs/>
        </w:rPr>
        <w:t xml:space="preserve"> </w:t>
      </w:r>
      <w:r w:rsidRPr="00042162">
        <w:rPr>
          <w:rFonts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042162">
        <w:rPr>
          <w:b/>
          <w:sz w:val="30"/>
          <w:szCs w:val="30"/>
          <w:cs/>
        </w:rPr>
        <w:t xml:space="preserve"> </w:t>
      </w:r>
      <w:r w:rsidRPr="00042162">
        <w:rPr>
          <w:rFonts w:hint="cs"/>
          <w:b/>
          <w:sz w:val="30"/>
          <w:szCs w:val="30"/>
          <w:cs/>
        </w:rPr>
        <w:t>ด้วยจำนวนหุ้นสามัญถัวเฉลี่ยถ</w:t>
      </w:r>
      <w:r w:rsidR="003E4F2A" w:rsidRPr="00042162">
        <w:rPr>
          <w:rFonts w:hint="cs"/>
          <w:b/>
          <w:sz w:val="30"/>
          <w:szCs w:val="30"/>
          <w:cs/>
        </w:rPr>
        <w:t>่วงน้ำหนักที่ออกจำหน่ายระหว่าง</w:t>
      </w:r>
      <w:r w:rsidR="005F2857" w:rsidRPr="00042162">
        <w:rPr>
          <w:rFonts w:ascii="Angsana New" w:hAnsi="Angsana New"/>
          <w:b/>
          <w:sz w:val="30"/>
          <w:szCs w:val="30"/>
          <w:cs/>
        </w:rPr>
        <w:t>ปี</w:t>
      </w:r>
      <w:r w:rsidR="005F2857" w:rsidRPr="00042162">
        <w:rPr>
          <w:rFonts w:ascii="Angsana New" w:hAnsi="Angsana New"/>
          <w:b/>
          <w:bCs/>
          <w:sz w:val="30"/>
          <w:szCs w:val="30"/>
          <w:cs/>
        </w:rPr>
        <w:t>/</w:t>
      </w:r>
      <w:r w:rsidR="005F2857" w:rsidRPr="00042162">
        <w:rPr>
          <w:rFonts w:ascii="Angsana New" w:hAnsi="Angsana New"/>
          <w:b/>
          <w:sz w:val="30"/>
          <w:szCs w:val="30"/>
          <w:cs/>
        </w:rPr>
        <w:t>งวด</w:t>
      </w:r>
    </w:p>
    <w:p w14:paraId="6E90A4EF" w14:textId="3B72871E" w:rsidR="002F3D71" w:rsidRPr="00612891" w:rsidRDefault="002F3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color w:val="0000FF"/>
          <w:sz w:val="20"/>
          <w:szCs w:val="20"/>
        </w:rPr>
      </w:pPr>
    </w:p>
    <w:p w14:paraId="117A7BDD" w14:textId="77777777" w:rsidR="007942AB" w:rsidRPr="007B4C6A" w:rsidRDefault="007942AB" w:rsidP="007942AB">
      <w:pPr>
        <w:pStyle w:val="Heading8"/>
        <w:numPr>
          <w:ilvl w:val="1"/>
          <w:numId w:val="2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22EE89D4" w14:textId="77777777" w:rsidR="007942AB" w:rsidRPr="00D64A2F" w:rsidRDefault="007942AB" w:rsidP="00D64A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20"/>
          <w:szCs w:val="20"/>
        </w:rPr>
      </w:pPr>
    </w:p>
    <w:p w14:paraId="342A5ADD" w14:textId="77777777" w:rsidR="007942AB" w:rsidRPr="00D64A2F" w:rsidRDefault="007942AB" w:rsidP="00D64A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E14658D" w14:textId="65342F31" w:rsidR="00442ACB" w:rsidRPr="007B4C6A" w:rsidRDefault="00442ACB" w:rsidP="001A2A5C">
      <w:pPr>
        <w:pStyle w:val="Heading8"/>
        <w:numPr>
          <w:ilvl w:val="1"/>
          <w:numId w:val="22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2F88AE76" w14:textId="77777777" w:rsidR="00442ACB" w:rsidRPr="00D64A2F" w:rsidRDefault="00442ACB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999AF59" w14:textId="33B66397" w:rsidR="00572AD2" w:rsidRPr="007B4C6A" w:rsidRDefault="00442ACB" w:rsidP="00442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</w:t>
      </w:r>
      <w:r w:rsidR="00C94E0C" w:rsidRPr="007B4C6A">
        <w:rPr>
          <w:rFonts w:ascii="Angsana New" w:hAnsi="Angsana New"/>
          <w:sz w:val="30"/>
          <w:szCs w:val="30"/>
          <w:cs/>
        </w:rPr>
        <w:t>ของกลุ่มบริษัท</w:t>
      </w:r>
      <w:r w:rsidRPr="007B4C6A">
        <w:rPr>
          <w:rFonts w:ascii="Angsana New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รายการที่ไม่สามารถปันส่วนได้ส่วนใหญ่เป็นรายการรายได้อื่น </w:t>
      </w:r>
      <w:r w:rsidR="00AF6384" w:rsidRPr="00D64A2F">
        <w:rPr>
          <w:rFonts w:ascii="Angsana New" w:hAnsi="Angsana New"/>
          <w:color w:val="000000" w:themeColor="text1"/>
          <w:sz w:val="30"/>
          <w:szCs w:val="30"/>
          <w:cs/>
        </w:rPr>
        <w:t>ต้นทุน</w:t>
      </w:r>
      <w:r w:rsidR="00B65CCF" w:rsidRPr="00D64A2F">
        <w:rPr>
          <w:rFonts w:ascii="Angsana New" w:hAnsi="Angsana New"/>
          <w:color w:val="000000" w:themeColor="text1"/>
          <w:sz w:val="30"/>
          <w:szCs w:val="30"/>
          <w:cs/>
        </w:rPr>
        <w:t>ในการจัดจำหน่าย</w:t>
      </w:r>
      <w:r w:rsidR="00F87A71" w:rsidRPr="00D64A2F">
        <w:rPr>
          <w:rFonts w:ascii="Angsana New" w:hAnsi="Angsana New"/>
          <w:color w:val="000000" w:themeColor="text1"/>
          <w:sz w:val="30"/>
          <w:szCs w:val="30"/>
          <w:cs/>
        </w:rPr>
        <w:t>และการบริหาร</w:t>
      </w:r>
      <w:r w:rsidR="00F87A71" w:rsidRPr="007B4C6A">
        <w:rPr>
          <w:rFonts w:ascii="Angsana New" w:hAnsi="Angsana New"/>
          <w:sz w:val="30"/>
          <w:szCs w:val="30"/>
          <w:cs/>
        </w:rPr>
        <w:t xml:space="preserve"> </w:t>
      </w:r>
      <w:r w:rsidR="00A6777F" w:rsidRPr="007B4C6A">
        <w:rPr>
          <w:rFonts w:ascii="Angsana New" w:hAnsi="Angsana New"/>
          <w:sz w:val="30"/>
          <w:szCs w:val="30"/>
          <w:cs/>
        </w:rPr>
        <w:t>ส่วนแบ่งกำไร</w:t>
      </w:r>
      <w:r w:rsidRPr="007B4C6A">
        <w:rPr>
          <w:rFonts w:ascii="Angsana New" w:hAnsi="Angsana New"/>
          <w:sz w:val="30"/>
          <w:szCs w:val="30"/>
          <w:cs/>
        </w:rPr>
        <w:t>จากบริษัทร่วมและการร่วมค้า ต้นทุนทางการเงิน สินทรัพย์และหนี้สินอื่น</w:t>
      </w:r>
    </w:p>
    <w:p w14:paraId="07E8B1F1" w14:textId="77777777" w:rsidR="00EC7201" w:rsidRPr="00D64A2F" w:rsidRDefault="00EC7201" w:rsidP="00D64A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4FF1E68" w14:textId="149627F3" w:rsidR="00EC7201" w:rsidRPr="00FD5786" w:rsidRDefault="0060497F" w:rsidP="001640A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FD5786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</w:t>
      </w:r>
      <w:r w:rsidR="00FD5786" w:rsidRPr="00D64A2F">
        <w:rPr>
          <w:rFonts w:hint="cs"/>
          <w:sz w:val="30"/>
          <w:szCs w:val="30"/>
          <w:cs/>
        </w:rPr>
        <w:t>และ</w:t>
      </w:r>
      <w:r w:rsidR="00FD5786" w:rsidRPr="00FD5786">
        <w:rPr>
          <w:rFonts w:ascii="Angsana New" w:hAnsi="Angsana New"/>
          <w:sz w:val="30"/>
          <w:szCs w:val="30"/>
          <w:cs/>
        </w:rPr>
        <w:t>การซื้อส่วนได้เสียที่ไม่มีอำนาจควบคุม</w:t>
      </w:r>
    </w:p>
    <w:p w14:paraId="23258BA9" w14:textId="726B84E5" w:rsidR="0006508B" w:rsidRPr="00D64A2F" w:rsidRDefault="0006508B" w:rsidP="00D64A2F">
      <w:pPr>
        <w:spacing w:line="240" w:lineRule="auto"/>
        <w:rPr>
          <w:rFonts w:ascii="Angsana New" w:hAnsi="Angsana New"/>
          <w:sz w:val="16"/>
          <w:szCs w:val="16"/>
          <w:lang w:val="x-none" w:eastAsia="x-none"/>
        </w:rPr>
      </w:pPr>
    </w:p>
    <w:p w14:paraId="4A3E2391" w14:textId="77175B96" w:rsidR="00EC7201" w:rsidRPr="00D64A2F" w:rsidRDefault="00BE461B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pacing w:val="-8"/>
          <w:sz w:val="30"/>
          <w:szCs w:val="30"/>
          <w:cs/>
        </w:rPr>
        <w:t>เมื่อวันที่ 14 สิงหาคม 2562 บริษัทได้ชำระค่าหุ้นสามัญที่ได้จากการทำคำเสนอซื้อหลักทรัพย์ของ บริษัท แผ่นดินทอง พร็อพเพอร์ตี้ ดีเวลลอปเม้นท์ จำกัด (มหาชน) “</w:t>
      </w:r>
      <w:r w:rsidRPr="00D64A2F">
        <w:rPr>
          <w:rFonts w:ascii="Angsana New" w:hAnsi="Angsana New"/>
          <w:spacing w:val="-8"/>
          <w:sz w:val="30"/>
          <w:szCs w:val="30"/>
        </w:rPr>
        <w:t xml:space="preserve">GOLD” </w:t>
      </w:r>
      <w:r w:rsidRPr="00D64A2F">
        <w:rPr>
          <w:rFonts w:ascii="Angsana New" w:hAnsi="Angsana New"/>
          <w:spacing w:val="-8"/>
          <w:sz w:val="30"/>
          <w:szCs w:val="30"/>
          <w:cs/>
        </w:rPr>
        <w:t>เป็นจำนวนหุ้นสามัญ 2</w:t>
      </w:r>
      <w:r w:rsidRPr="00D64A2F">
        <w:rPr>
          <w:rFonts w:ascii="Angsana New" w:hAnsi="Angsana New"/>
          <w:spacing w:val="-8"/>
          <w:sz w:val="30"/>
          <w:szCs w:val="30"/>
        </w:rPr>
        <w:t>,</w:t>
      </w:r>
      <w:r w:rsidRPr="00D64A2F">
        <w:rPr>
          <w:rFonts w:ascii="Angsana New" w:hAnsi="Angsana New"/>
          <w:spacing w:val="-8"/>
          <w:sz w:val="30"/>
          <w:szCs w:val="30"/>
          <w:cs/>
        </w:rPr>
        <w:t>195.90 ล้านหุ้น โดยราคาเสนอซื้อหุ้นละ 8.50 บาทต่อหุ้น รวมเป็นเงินทั้งสิน 18</w:t>
      </w:r>
      <w:r w:rsidRPr="00D64A2F">
        <w:rPr>
          <w:rFonts w:ascii="Angsana New" w:hAnsi="Angsana New"/>
          <w:spacing w:val="-8"/>
          <w:sz w:val="30"/>
          <w:szCs w:val="30"/>
        </w:rPr>
        <w:t>,</w:t>
      </w:r>
      <w:r w:rsidRPr="00D64A2F">
        <w:rPr>
          <w:rFonts w:ascii="Angsana New" w:hAnsi="Angsana New"/>
          <w:spacing w:val="-8"/>
          <w:sz w:val="30"/>
          <w:szCs w:val="30"/>
          <w:cs/>
        </w:rPr>
        <w:t>665.14 ล้านบาท ซึ่งคิดเป็นร้อยละ 94.50 จากหุ้นสามัญที่ทำคำเสนอซื้อทั้งหมดจำนวน 2</w:t>
      </w:r>
      <w:r w:rsidRPr="00D64A2F">
        <w:rPr>
          <w:rFonts w:ascii="Angsana New" w:hAnsi="Angsana New"/>
          <w:spacing w:val="-8"/>
          <w:sz w:val="30"/>
          <w:szCs w:val="30"/>
        </w:rPr>
        <w:t>,</w:t>
      </w:r>
      <w:r w:rsidRPr="00D64A2F">
        <w:rPr>
          <w:rFonts w:ascii="Angsana New" w:hAnsi="Angsana New"/>
          <w:spacing w:val="-8"/>
          <w:sz w:val="30"/>
          <w:szCs w:val="30"/>
          <w:cs/>
        </w:rPr>
        <w:t>323.72 ล้านหุ้น โดยมาจาก ผู้ถือหุ้น</w:t>
      </w:r>
      <w:r w:rsidR="009C1C24" w:rsidRPr="00D64A2F">
        <w:rPr>
          <w:rFonts w:ascii="Angsana New" w:hAnsi="Angsana New"/>
          <w:spacing w:val="-8"/>
          <w:sz w:val="30"/>
          <w:szCs w:val="30"/>
          <w:cs/>
        </w:rPr>
        <w:t>รายใหญ่</w:t>
      </w:r>
      <w:r w:rsidRPr="00D64A2F">
        <w:rPr>
          <w:rFonts w:ascii="Angsana New" w:hAnsi="Angsana New"/>
          <w:spacing w:val="-8"/>
          <w:sz w:val="30"/>
          <w:szCs w:val="30"/>
          <w:cs/>
        </w:rPr>
        <w:t xml:space="preserve">เดิมของ </w:t>
      </w:r>
      <w:r w:rsidRPr="00D64A2F">
        <w:rPr>
          <w:rFonts w:ascii="Angsana New" w:hAnsi="Angsana New"/>
          <w:spacing w:val="-8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8"/>
          <w:sz w:val="30"/>
          <w:szCs w:val="30"/>
          <w:cs/>
        </w:rPr>
        <w:t>สองรายคิดเป็นร้อยละ 79.20 ของหุ้นสามัญที่ทำคำเสนอซื้อทั้งหมด รวมทั้งสิ้น 15</w:t>
      </w:r>
      <w:r w:rsidRPr="00D64A2F">
        <w:rPr>
          <w:rFonts w:ascii="Angsana New" w:hAnsi="Angsana New"/>
          <w:spacing w:val="-8"/>
          <w:sz w:val="30"/>
          <w:szCs w:val="30"/>
        </w:rPr>
        <w:t>,</w:t>
      </w:r>
      <w:r w:rsidRPr="00D64A2F">
        <w:rPr>
          <w:rFonts w:ascii="Angsana New" w:hAnsi="Angsana New"/>
          <w:spacing w:val="-8"/>
          <w:sz w:val="30"/>
          <w:szCs w:val="30"/>
          <w:cs/>
        </w:rPr>
        <w:t>644.02 ล้านบาท ซึ่งประกอบด้วยบริษัท ยูนิเวนเจอร์ จำกัด (มหาชน) “</w:t>
      </w:r>
      <w:r w:rsidRPr="00D64A2F">
        <w:rPr>
          <w:rFonts w:ascii="Angsana New" w:hAnsi="Angsana New"/>
          <w:spacing w:val="-8"/>
          <w:sz w:val="30"/>
          <w:szCs w:val="30"/>
        </w:rPr>
        <w:t xml:space="preserve">UV” </w:t>
      </w:r>
      <w:r w:rsidRPr="00D64A2F">
        <w:rPr>
          <w:rFonts w:ascii="Angsana New" w:hAnsi="Angsana New"/>
          <w:spacing w:val="-8"/>
          <w:sz w:val="30"/>
          <w:szCs w:val="30"/>
          <w:cs/>
        </w:rPr>
        <w:t xml:space="preserve">ซึ่งถือหุ้นอยู่ใน </w:t>
      </w:r>
      <w:r w:rsidRPr="00D64A2F">
        <w:rPr>
          <w:rFonts w:ascii="Angsana New" w:hAnsi="Angsana New"/>
          <w:spacing w:val="-8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8"/>
          <w:sz w:val="30"/>
          <w:szCs w:val="30"/>
          <w:cs/>
        </w:rPr>
        <w:t>จำนวน 912.83 ล้านหุ้น คิดเป็นร้อยละ 39.28 ของหุ้นสามัญที่ทำคำเสนอซื้อทั้งหมดรวมเป็นเงิน 7</w:t>
      </w:r>
      <w:r w:rsidRPr="00D64A2F">
        <w:rPr>
          <w:rFonts w:ascii="Angsana New" w:hAnsi="Angsana New"/>
          <w:spacing w:val="-8"/>
          <w:sz w:val="30"/>
          <w:szCs w:val="30"/>
        </w:rPr>
        <w:t>,</w:t>
      </w:r>
      <w:r w:rsidRPr="00D64A2F">
        <w:rPr>
          <w:rFonts w:ascii="Angsana New" w:hAnsi="Angsana New"/>
          <w:spacing w:val="-8"/>
          <w:sz w:val="30"/>
          <w:szCs w:val="30"/>
          <w:cs/>
        </w:rPr>
        <w:t>759.05 ล้านบาทและบริษัท เฟรเซอร์ส พร็อพเพอร์ตี้ โฮลดิ้งส์ (ประเทศไทย) จำกัด (“</w:t>
      </w:r>
      <w:r w:rsidRPr="00D64A2F">
        <w:rPr>
          <w:rFonts w:ascii="Angsana New" w:hAnsi="Angsana New"/>
          <w:spacing w:val="-8"/>
          <w:sz w:val="30"/>
          <w:szCs w:val="30"/>
        </w:rPr>
        <w:t xml:space="preserve">FPHT”) </w:t>
      </w:r>
      <w:r w:rsidRPr="00D64A2F">
        <w:rPr>
          <w:rFonts w:ascii="Angsana New" w:hAnsi="Angsana New"/>
          <w:spacing w:val="-8"/>
          <w:sz w:val="30"/>
          <w:szCs w:val="30"/>
          <w:cs/>
        </w:rPr>
        <w:t xml:space="preserve">ซึ่งถือหุ้นอยู่ใน </w:t>
      </w:r>
      <w:r w:rsidRPr="00D64A2F">
        <w:rPr>
          <w:rFonts w:ascii="Angsana New" w:hAnsi="Angsana New"/>
          <w:spacing w:val="-8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8"/>
          <w:sz w:val="30"/>
          <w:szCs w:val="30"/>
          <w:cs/>
        </w:rPr>
        <w:t>จำนวน 927.64 ล้านหุ้น คิดเป็นร้อยละ 39.92 ของหุ้นสามัญที่ทำคำเสนอซื้อทั้งหมด รวมเป็นเงิน 7</w:t>
      </w:r>
      <w:r w:rsidRPr="00D64A2F">
        <w:rPr>
          <w:rFonts w:ascii="Angsana New" w:hAnsi="Angsana New"/>
          <w:spacing w:val="-8"/>
          <w:sz w:val="30"/>
          <w:szCs w:val="30"/>
        </w:rPr>
        <w:t>,</w:t>
      </w:r>
      <w:r w:rsidRPr="00D64A2F">
        <w:rPr>
          <w:rFonts w:ascii="Angsana New" w:hAnsi="Angsana New"/>
          <w:spacing w:val="-8"/>
          <w:sz w:val="30"/>
          <w:szCs w:val="30"/>
          <w:cs/>
        </w:rPr>
        <w:t xml:space="preserve">884.97 ล้านบาท ทั้งนี้ ผู้ถือหุ้นรายใหญ่ทั้งสองรายข้างต้นและบริษัท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ดังนั้นกลุ่มบริษัทได้มาซึ่งอำนาจควบคุมในเงินลงทุนใน </w:t>
      </w:r>
      <w:r w:rsidRPr="00D64A2F">
        <w:rPr>
          <w:rFonts w:ascii="Angsana New" w:hAnsi="Angsana New"/>
          <w:spacing w:val="-8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8"/>
          <w:sz w:val="30"/>
          <w:szCs w:val="30"/>
          <w:cs/>
        </w:rPr>
        <w:t>ณ วันที่ซื้อธุรกิจ และงบการเงินรวมได้ถูกจัดทำขึ้นภายใต้เกณฑ์การรวมธุรกิจของกิจการภายใต้การควบคุมเดียวกัน (หมายเหตุข้อ 4(ก)) ส่วนที่เหลือเป็นการซื้อหุ้นจากบุคคลภายนอกจำนวน 355.43 ล้านหุ้น หรือคิดเป็นร้อยละ 15.30 ของจำนวนหุ้นสามัญที่ทำคำเสนอซื้อหมด เป็นจำนวนเงินทั้งสิ้น 3</w:t>
      </w:r>
      <w:r w:rsidRPr="00D64A2F">
        <w:rPr>
          <w:rFonts w:ascii="Angsana New" w:hAnsi="Angsana New"/>
          <w:spacing w:val="-8"/>
          <w:sz w:val="30"/>
          <w:szCs w:val="30"/>
        </w:rPr>
        <w:t>,</w:t>
      </w:r>
      <w:r w:rsidRPr="00D64A2F">
        <w:rPr>
          <w:rFonts w:ascii="Angsana New" w:hAnsi="Angsana New"/>
          <w:spacing w:val="-8"/>
          <w:sz w:val="30"/>
          <w:szCs w:val="30"/>
          <w:cs/>
        </w:rPr>
        <w:t>021.12 ล้านบาท (หมายเหตุข้อ 4(ข))</w:t>
      </w:r>
    </w:p>
    <w:p w14:paraId="1F3AE938" w14:textId="77777777" w:rsidR="0024577A" w:rsidRPr="00D64A2F" w:rsidRDefault="0024577A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6D351994" w14:textId="379DC77C" w:rsidR="0024577A" w:rsidRPr="00D64A2F" w:rsidRDefault="0024577A" w:rsidP="00D64A2F">
      <w:pPr>
        <w:pStyle w:val="ListParagraph"/>
        <w:numPr>
          <w:ilvl w:val="0"/>
          <w:numId w:val="4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720"/>
        </w:tabs>
        <w:ind w:left="0" w:right="-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4A2F">
        <w:rPr>
          <w:rFonts w:ascii="Angsana New" w:hAnsi="Angsana New" w:hint="cs"/>
          <w:i/>
          <w:iCs/>
          <w:sz w:val="30"/>
          <w:szCs w:val="30"/>
          <w:cs/>
        </w:rPr>
        <w:t>การซื้อส่วนได้เสียที่เป็นการรวมธุรกิจภายใต้การควบคุมเดียวกัน</w:t>
      </w:r>
    </w:p>
    <w:p w14:paraId="7FED89C8" w14:textId="77777777" w:rsidR="00C2144E" w:rsidRPr="00D64A2F" w:rsidRDefault="00C2144E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3DDCEC0F" w14:textId="3B3DF822" w:rsidR="00C2144E" w:rsidRPr="00D64A2F" w:rsidRDefault="00C2144E" w:rsidP="00C21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หุ้นที่ได้รับจากการทำคำเสนอซื้อจำนวนร้อยละ 79.20 จาก </w:t>
      </w:r>
      <w:r w:rsidRPr="00D64A2F">
        <w:rPr>
          <w:rFonts w:ascii="Angsana New" w:hAnsi="Angsana New"/>
          <w:spacing w:val="-6"/>
          <w:sz w:val="30"/>
          <w:szCs w:val="30"/>
        </w:rPr>
        <w:t xml:space="preserve">UV 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D64A2F">
        <w:rPr>
          <w:rFonts w:ascii="Angsana New" w:hAnsi="Angsana New"/>
          <w:spacing w:val="-6"/>
          <w:sz w:val="30"/>
          <w:szCs w:val="30"/>
        </w:rPr>
        <w:t xml:space="preserve">FPHT </w:t>
      </w:r>
      <w:r w:rsidRPr="00D64A2F">
        <w:rPr>
          <w:rFonts w:ascii="Angsana New" w:hAnsi="Angsana New"/>
          <w:spacing w:val="-6"/>
          <w:sz w:val="30"/>
          <w:szCs w:val="30"/>
          <w:cs/>
        </w:rPr>
        <w:t>ถูกบันทึกด้วยมูลค่าตามบัญชี ตามวิธีเสมือนว่าเป็นการรวมส่วนได้เสีย (</w:t>
      </w:r>
      <w:r w:rsidRPr="00D64A2F">
        <w:rPr>
          <w:rFonts w:ascii="Angsana New" w:hAnsi="Angsana New"/>
          <w:spacing w:val="-6"/>
          <w:sz w:val="30"/>
          <w:szCs w:val="30"/>
        </w:rPr>
        <w:t xml:space="preserve">similar to pooling of interests) 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ซึ่งสะท้อนเนื้อหาทางเศรษฐกิจของบริษัทและ </w:t>
      </w:r>
      <w:r w:rsidRPr="00D64A2F">
        <w:rPr>
          <w:rFonts w:ascii="Angsana New" w:hAnsi="Angsana New"/>
          <w:spacing w:val="-6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เสมือนว่าได้ดำเนินธุรกิจเป็นหน่วยเศรษฐกิจเดียวกัน ตั้งแต่วันที่ 1 มกราคม 2561 เพื่อประโยชน์ในการเปรียบเทียบ ถึงแม้ว่าความสัมพันธ์ทางกฎหมายของบริษัทกับ </w:t>
      </w:r>
      <w:r w:rsidRPr="00D64A2F">
        <w:rPr>
          <w:rFonts w:ascii="Angsana New" w:hAnsi="Angsana New"/>
          <w:spacing w:val="-6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6"/>
          <w:sz w:val="30"/>
          <w:szCs w:val="30"/>
          <w:cs/>
        </w:rPr>
        <w:t>จะเกิดขึ้นภายหลังวันที่ 1 มกราคม 2561 บริษัทได้นำเสนองบแสดงฐานะการเงินรวม ณ วันที่ 30 กันยายน 2562 และ 30 กันยายน 2561 งบกำไรขาดทุนรวม งบกำไรขาดทุนเบ็ดเสร็จรวม งบแสดงการเปลี่ยนแปลงส่วนของผู้ถือหุ้นรวม และงบกระแสเงินสดรวม</w:t>
      </w:r>
      <w:r w:rsidR="00EC7852" w:rsidRPr="00D64A2F">
        <w:rPr>
          <w:rFonts w:ascii="Angsana New" w:hAnsi="Angsana New"/>
          <w:spacing w:val="-6"/>
          <w:sz w:val="30"/>
          <w:szCs w:val="30"/>
          <w:cs/>
        </w:rPr>
        <w:t>สำหรับปีสิ้นสุดวันที่ 30 กันยายน 2562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="00EC7852" w:rsidRPr="00D64A2F">
        <w:rPr>
          <w:rFonts w:ascii="Angsana New" w:hAnsi="Angsana New"/>
          <w:spacing w:val="-6"/>
          <w:sz w:val="30"/>
          <w:szCs w:val="30"/>
          <w:cs/>
        </w:rPr>
        <w:t>สำหรับงวดเก้าเดือนสิ้นสุดวันที่ 30 กันยายน 2561</w:t>
      </w:r>
      <w:r w:rsidRPr="00D64A2F">
        <w:rPr>
          <w:rFonts w:ascii="Angsana New" w:hAnsi="Angsana New"/>
          <w:spacing w:val="-6"/>
          <w:sz w:val="30"/>
          <w:szCs w:val="30"/>
          <w:cs/>
        </w:rPr>
        <w:t>รวมถึงหมายเหตุประกอบงบการเงินรวมก่อนการปรับโครงสร้าง เพื่อข้อมูลของผู้ใช้ในการเปรียบเทียบ</w:t>
      </w:r>
    </w:p>
    <w:p w14:paraId="20FFBA68" w14:textId="0D9EE826" w:rsidR="00547796" w:rsidRPr="00D64A2F" w:rsidRDefault="00547796" w:rsidP="00C21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14:paraId="243CAE68" w14:textId="72794805" w:rsidR="00547796" w:rsidRPr="007B4C6A" w:rsidRDefault="00547796" w:rsidP="00C21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ข้อมูลของมูลค่าตามบัญชีของสินทรัพย์ที่ได้มาและหนี้สินที่รับมาแต่ละประเภทที่สำคัญจาก</w:t>
      </w:r>
      <w:r w:rsidR="004A5BE9">
        <w:rPr>
          <w:rFonts w:ascii="Angsana New" w:hAnsi="Angsana New" w:hint="cs"/>
          <w:sz w:val="30"/>
          <w:szCs w:val="30"/>
          <w:cs/>
        </w:rPr>
        <w:t>กลุ่ม</w:t>
      </w:r>
      <w:r w:rsidR="00D521DF">
        <w:rPr>
          <w:rFonts w:ascii="Angsana New" w:hAnsi="Angsana New"/>
          <w:sz w:val="30"/>
          <w:szCs w:val="30"/>
        </w:rPr>
        <w:t xml:space="preserve"> GOLD</w:t>
      </w:r>
      <w:r w:rsidRPr="007B4C6A">
        <w:rPr>
          <w:rFonts w:ascii="Angsana New" w:hAnsi="Angsana New"/>
          <w:sz w:val="30"/>
          <w:szCs w:val="30"/>
          <w:cs/>
        </w:rPr>
        <w:t xml:space="preserve"> ณ </w:t>
      </w:r>
      <w:r w:rsidR="00042162">
        <w:rPr>
          <w:rFonts w:ascii="Angsana New" w:hAnsi="Angsana New" w:hint="cs"/>
          <w:sz w:val="30"/>
          <w:szCs w:val="30"/>
          <w:cs/>
        </w:rPr>
        <w:t>วัน</w:t>
      </w:r>
      <w:r w:rsidR="00D521DF">
        <w:rPr>
          <w:rFonts w:ascii="Angsana New" w:hAnsi="Angsana New" w:hint="cs"/>
          <w:sz w:val="30"/>
          <w:szCs w:val="30"/>
          <w:cs/>
        </w:rPr>
        <w:t>ที่</w:t>
      </w:r>
      <w:r w:rsidR="00D521DF">
        <w:rPr>
          <w:rFonts w:ascii="Angsana New" w:hAnsi="Angsana New"/>
          <w:sz w:val="30"/>
          <w:szCs w:val="30"/>
          <w:cs/>
        </w:rPr>
        <w:br/>
      </w:r>
      <w:r w:rsidRPr="007B4C6A">
        <w:rPr>
          <w:rFonts w:ascii="Angsana New" w:hAnsi="Angsana New"/>
          <w:sz w:val="30"/>
          <w:szCs w:val="30"/>
          <w:cs/>
        </w:rPr>
        <w:t>รวมธุรกิจภายใต้การควบคุมเดียวกัน</w:t>
      </w:r>
      <w:r w:rsidR="00D521DF">
        <w:rPr>
          <w:rFonts w:ascii="Angsana New" w:hAnsi="Angsana New" w:hint="cs"/>
          <w:sz w:val="30"/>
          <w:szCs w:val="30"/>
          <w:cs/>
        </w:rPr>
        <w:t xml:space="preserve"> มี</w:t>
      </w:r>
      <w:r w:rsidRPr="007B4C6A">
        <w:rPr>
          <w:rFonts w:ascii="Angsana New" w:hAnsi="Angsana New"/>
          <w:sz w:val="30"/>
          <w:szCs w:val="30"/>
          <w:cs/>
        </w:rPr>
        <w:t>ดังนี้</w:t>
      </w:r>
    </w:p>
    <w:p w14:paraId="4A6B558A" w14:textId="77777777" w:rsidR="00C2144E" w:rsidRPr="00D64A2F" w:rsidRDefault="00C2144E" w:rsidP="00C21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</w:rPr>
      </w:pPr>
    </w:p>
    <w:tbl>
      <w:tblPr>
        <w:tblStyle w:val="TableGrid11"/>
        <w:tblW w:w="927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  <w:gridCol w:w="990"/>
        <w:gridCol w:w="270"/>
        <w:gridCol w:w="2340"/>
      </w:tblGrid>
      <w:tr w:rsidR="00547796" w:rsidRPr="007B4C6A" w14:paraId="1A30C458" w14:textId="77777777" w:rsidTr="00D64A2F">
        <w:trPr>
          <w:tblHeader/>
        </w:trPr>
        <w:tc>
          <w:tcPr>
            <w:tcW w:w="5675" w:type="dxa"/>
          </w:tcPr>
          <w:p w14:paraId="5A9D495D" w14:textId="77777777" w:rsidR="00547796" w:rsidRPr="007B4C6A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3C9EA3" w14:textId="77777777" w:rsidR="00547796" w:rsidRPr="007B4C6A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D1F714" w14:textId="77777777" w:rsidR="00547796" w:rsidRPr="007B4C6A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hideMark/>
          </w:tcPr>
          <w:p w14:paraId="2D0454AA" w14:textId="1D052E39" w:rsidR="00547796" w:rsidRPr="007B4C6A" w:rsidRDefault="004A5BE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กลุ่มบริษัท แผ่นดินทอง </w:t>
            </w:r>
            <w:r w:rsidRPr="004A5BE9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พร็อพเพอร์ตี้</w:t>
            </w:r>
            <w:r w:rsidRPr="004A5BE9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4A5BE9">
              <w:rPr>
                <w:rFonts w:ascii="Angsana New" w:eastAsia="Times New Roman" w:hAnsi="Angsana New" w:hint="cs"/>
                <w:sz w:val="30"/>
                <w:szCs w:val="30"/>
                <w:cs/>
              </w:rPr>
              <w:t>ดีเวลลอปเม้นท์</w:t>
            </w:r>
            <w:r w:rsidRPr="004A5BE9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4A5BE9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  <w:r w:rsidRPr="004A5BE9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(</w:t>
            </w:r>
            <w:r w:rsidRPr="004A5BE9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มหาชน</w:t>
            </w:r>
            <w:r w:rsidRPr="004A5BE9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47796" w:rsidRPr="007B4C6A" w14:paraId="110F757B" w14:textId="77777777" w:rsidTr="00D64A2F">
        <w:tc>
          <w:tcPr>
            <w:tcW w:w="5675" w:type="dxa"/>
          </w:tcPr>
          <w:p w14:paraId="5BE91B7D" w14:textId="77777777" w:rsidR="00547796" w:rsidRPr="007B4C6A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E9D9E82" w14:textId="77777777" w:rsidR="00547796" w:rsidRPr="007B4C6A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160C59" w14:textId="77777777" w:rsidR="00547796" w:rsidRPr="007B4C6A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18D07B1B" w14:textId="0700A066" w:rsidR="00547796" w:rsidRPr="007B4C6A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7796" w:rsidRPr="007B4C6A" w14:paraId="486C7E7E" w14:textId="77777777" w:rsidTr="00D64A2F">
        <w:tc>
          <w:tcPr>
            <w:tcW w:w="5675" w:type="dxa"/>
            <w:hideMark/>
          </w:tcPr>
          <w:p w14:paraId="191AABC7" w14:textId="77777777" w:rsidR="00547796" w:rsidRPr="007B4C6A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1DDC758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00345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F3CBEB2" w14:textId="6EE47B03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470</w:t>
            </w:r>
          </w:p>
        </w:tc>
      </w:tr>
      <w:tr w:rsidR="00547796" w:rsidRPr="007B4C6A" w14:paraId="7FA52C33" w14:textId="77777777" w:rsidTr="00D64A2F">
        <w:tc>
          <w:tcPr>
            <w:tcW w:w="5675" w:type="dxa"/>
            <w:hideMark/>
          </w:tcPr>
          <w:p w14:paraId="053D7AB9" w14:textId="77777777" w:rsidR="00547796" w:rsidRPr="007B4C6A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F2E21E9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979E6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299C19B" w14:textId="6E9A5E88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132</w:t>
            </w:r>
          </w:p>
        </w:tc>
      </w:tr>
      <w:tr w:rsidR="00547796" w:rsidRPr="007B4C6A" w14:paraId="53723409" w14:textId="77777777" w:rsidTr="00D64A2F">
        <w:tc>
          <w:tcPr>
            <w:tcW w:w="5675" w:type="dxa"/>
          </w:tcPr>
          <w:p w14:paraId="7E9D9902" w14:textId="77777777" w:rsidR="00547796" w:rsidRPr="007B4C6A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990" w:type="dxa"/>
          </w:tcPr>
          <w:p w14:paraId="7C9F12C6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C805F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F03E4EC" w14:textId="59363502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30,530</w:t>
            </w:r>
          </w:p>
        </w:tc>
      </w:tr>
      <w:tr w:rsidR="00547796" w:rsidRPr="007B4C6A" w14:paraId="61DAE4DB" w14:textId="77777777" w:rsidTr="00D64A2F">
        <w:tc>
          <w:tcPr>
            <w:tcW w:w="5675" w:type="dxa"/>
            <w:hideMark/>
          </w:tcPr>
          <w:p w14:paraId="5F431250" w14:textId="77777777" w:rsidR="00547796" w:rsidRPr="007B4C6A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05CDED97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1D488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B22671F" w14:textId="01F56C8B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6,326</w:t>
            </w:r>
          </w:p>
        </w:tc>
      </w:tr>
      <w:tr w:rsidR="00547796" w:rsidRPr="007B4C6A" w14:paraId="0AE82FEB" w14:textId="77777777" w:rsidTr="00D64A2F">
        <w:tc>
          <w:tcPr>
            <w:tcW w:w="5675" w:type="dxa"/>
          </w:tcPr>
          <w:p w14:paraId="258A822C" w14:textId="77777777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  <w:tc>
          <w:tcPr>
            <w:tcW w:w="990" w:type="dxa"/>
          </w:tcPr>
          <w:p w14:paraId="1CD0416B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6C138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4DB098F1" w14:textId="41533C8D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1,049</w:t>
            </w:r>
          </w:p>
        </w:tc>
      </w:tr>
      <w:tr w:rsidR="00547796" w:rsidRPr="007B4C6A" w14:paraId="483E79F9" w14:textId="77777777" w:rsidTr="00D64A2F">
        <w:tc>
          <w:tcPr>
            <w:tcW w:w="5675" w:type="dxa"/>
            <w:hideMark/>
          </w:tcPr>
          <w:p w14:paraId="08830019" w14:textId="77777777" w:rsidR="00547796" w:rsidRPr="007B4C6A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19AA1DB6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964F8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4A77BA0" w14:textId="026F4C93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2,421</w:t>
            </w:r>
          </w:p>
        </w:tc>
      </w:tr>
      <w:tr w:rsidR="00547796" w:rsidRPr="007B4C6A" w14:paraId="0F862A18" w14:textId="77777777" w:rsidTr="00D64A2F">
        <w:tc>
          <w:tcPr>
            <w:tcW w:w="5675" w:type="dxa"/>
          </w:tcPr>
          <w:p w14:paraId="1FDA1EEC" w14:textId="77777777" w:rsidR="00547796" w:rsidRPr="007B4C6A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488D5368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32BAFA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0DE118EE" w14:textId="69032F19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4,921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47796" w:rsidRPr="007B4C6A" w14:paraId="30EF6FD5" w14:textId="77777777" w:rsidTr="00D64A2F">
        <w:tc>
          <w:tcPr>
            <w:tcW w:w="5675" w:type="dxa"/>
          </w:tcPr>
          <w:p w14:paraId="2909A713" w14:textId="77777777" w:rsidR="00547796" w:rsidRPr="007B4C6A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99747C1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02F899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725B3AE6" w14:textId="473BE668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2,395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47796" w:rsidRPr="007B4C6A" w14:paraId="0A828020" w14:textId="77777777" w:rsidTr="00D64A2F">
        <w:tc>
          <w:tcPr>
            <w:tcW w:w="5675" w:type="dxa"/>
          </w:tcPr>
          <w:p w14:paraId="6CA215F8" w14:textId="6ACB008B" w:rsidR="00547796" w:rsidRPr="007B4C6A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</w:tcPr>
          <w:p w14:paraId="428D7019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9F5B0A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2131B1E6" w14:textId="32E838D0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="00EC7852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EC7852">
              <w:rPr>
                <w:rFonts w:ascii="Angsana New" w:eastAsia="Times New Roman" w:hAnsi="Angsana New"/>
                <w:sz w:val="30"/>
                <w:szCs w:val="30"/>
              </w:rPr>
              <w:t>994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47796" w:rsidRPr="007B4C6A" w14:paraId="2B49A9A8" w14:textId="77777777" w:rsidTr="00D64A2F">
        <w:tc>
          <w:tcPr>
            <w:tcW w:w="5675" w:type="dxa"/>
          </w:tcPr>
          <w:p w14:paraId="4B7A0E9C" w14:textId="77777777" w:rsidR="00547796" w:rsidRPr="007B4C6A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2378D7ED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1DB886" w14:textId="77777777" w:rsidR="00547796" w:rsidRPr="007B4C6A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248F5F59" w14:textId="2D746A46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1,694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47796" w:rsidRPr="007B4C6A" w14:paraId="5E29F400" w14:textId="77777777" w:rsidTr="00D64A2F">
        <w:tc>
          <w:tcPr>
            <w:tcW w:w="5675" w:type="dxa"/>
            <w:shd w:val="clear" w:color="auto" w:fill="auto"/>
          </w:tcPr>
          <w:p w14:paraId="704B71C1" w14:textId="11D849D9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990" w:type="dxa"/>
          </w:tcPr>
          <w:p w14:paraId="71A5BBDC" w14:textId="77777777" w:rsidR="00547796" w:rsidRPr="007B4C6A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ADCEC7" w14:textId="77777777" w:rsidR="00547796" w:rsidRPr="007B4C6A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1957F3A0" w14:textId="551A7957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6,327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47796" w:rsidRPr="007B4C6A" w14:paraId="2CA2D0FD" w14:textId="77777777" w:rsidTr="00D64A2F">
        <w:tc>
          <w:tcPr>
            <w:tcW w:w="5675" w:type="dxa"/>
          </w:tcPr>
          <w:p w14:paraId="0A828AA8" w14:textId="1A01DAC8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สินทรัพย์อื่น </w:t>
            </w:r>
            <w:r w:rsidR="00042162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68B24925" w14:textId="77777777" w:rsidR="00547796" w:rsidRPr="007B4C6A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24C90" w14:textId="77777777" w:rsidR="00547796" w:rsidRPr="007B4C6A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D0DFCAA" w14:textId="6DE28FC4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1,307</w:t>
            </w:r>
          </w:p>
        </w:tc>
      </w:tr>
      <w:tr w:rsidR="00547796" w:rsidRPr="007B4C6A" w14:paraId="68050A32" w14:textId="77777777" w:rsidTr="00D64A2F">
        <w:tc>
          <w:tcPr>
            <w:tcW w:w="5675" w:type="dxa"/>
          </w:tcPr>
          <w:p w14:paraId="7D383B78" w14:textId="5432EEFD" w:rsidR="00547796" w:rsidRPr="007B4C6A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990" w:type="dxa"/>
          </w:tcPr>
          <w:p w14:paraId="7B5627C4" w14:textId="77777777" w:rsidR="00547796" w:rsidRPr="007B4C6A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4A4EF" w14:textId="77777777" w:rsidR="00547796" w:rsidRPr="007B4C6A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14E6852" w14:textId="7E2FFB9D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16,904</w:t>
            </w:r>
          </w:p>
        </w:tc>
      </w:tr>
      <w:tr w:rsidR="00547796" w:rsidRPr="007B4C6A" w14:paraId="7BDE5CF7" w14:textId="77777777" w:rsidTr="00D64A2F">
        <w:tc>
          <w:tcPr>
            <w:tcW w:w="5675" w:type="dxa"/>
            <w:hideMark/>
          </w:tcPr>
          <w:p w14:paraId="776A02E4" w14:textId="410752ED" w:rsidR="00547796" w:rsidRPr="00D64A2F" w:rsidRDefault="0030369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สัดส่วนการถือหุ้นภายใต้การควบคุมเดียวกัน</w:t>
            </w:r>
          </w:p>
        </w:tc>
        <w:tc>
          <w:tcPr>
            <w:tcW w:w="990" w:type="dxa"/>
          </w:tcPr>
          <w:p w14:paraId="35AD6272" w14:textId="2C47D2BE" w:rsidR="00547796" w:rsidRPr="00D64A2F" w:rsidRDefault="0030369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</w:rPr>
              <w:t>(%)</w:t>
            </w:r>
          </w:p>
        </w:tc>
        <w:tc>
          <w:tcPr>
            <w:tcW w:w="270" w:type="dxa"/>
          </w:tcPr>
          <w:p w14:paraId="674D4B42" w14:textId="77777777" w:rsidR="00547796" w:rsidRPr="007B4C6A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38FDCE41" w14:textId="510520F8" w:rsidR="00547796" w:rsidRPr="007B4C6A" w:rsidRDefault="005477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30369E" w:rsidRPr="007B4C6A" w14:paraId="55308D03" w14:textId="77777777" w:rsidTr="00D64A2F">
        <w:tc>
          <w:tcPr>
            <w:tcW w:w="5675" w:type="dxa"/>
          </w:tcPr>
          <w:p w14:paraId="1CCD7DEB" w14:textId="22D55224" w:rsidR="0030369E" w:rsidRPr="00D64A2F" w:rsidRDefault="0030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</w:rPr>
              <w:t xml:space="preserve">   - </w:t>
            </w: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ซื้อจาก </w:t>
            </w:r>
            <w:r w:rsidRPr="00D64A2F">
              <w:rPr>
                <w:rFonts w:ascii="Angsana New" w:eastAsia="Times New Roman" w:hAnsi="Angsana New"/>
                <w:sz w:val="30"/>
                <w:szCs w:val="30"/>
              </w:rPr>
              <w:t>UV</w:t>
            </w:r>
          </w:p>
        </w:tc>
        <w:tc>
          <w:tcPr>
            <w:tcW w:w="990" w:type="dxa"/>
          </w:tcPr>
          <w:p w14:paraId="126473B2" w14:textId="7DEA7CCA" w:rsidR="0030369E" w:rsidRPr="00D64A2F" w:rsidRDefault="0030369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</w:rPr>
              <w:t>39.28</w:t>
            </w:r>
          </w:p>
        </w:tc>
        <w:tc>
          <w:tcPr>
            <w:tcW w:w="270" w:type="dxa"/>
          </w:tcPr>
          <w:p w14:paraId="32B7268B" w14:textId="77777777" w:rsidR="0030369E" w:rsidRPr="007B4C6A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374E62C9" w14:textId="77777777" w:rsidR="0030369E" w:rsidRPr="007B4C6A" w:rsidRDefault="0030369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30369E" w:rsidRPr="007B4C6A" w14:paraId="24916C81" w14:textId="77777777" w:rsidTr="00D64A2F">
        <w:tc>
          <w:tcPr>
            <w:tcW w:w="5675" w:type="dxa"/>
          </w:tcPr>
          <w:p w14:paraId="116E858D" w14:textId="24A55717" w:rsidR="0030369E" w:rsidRPr="00D64A2F" w:rsidRDefault="0030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</w:rPr>
              <w:t xml:space="preserve">   - </w:t>
            </w: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ซื้อจาก </w:t>
            </w:r>
            <w:r w:rsidRPr="00D64A2F">
              <w:rPr>
                <w:rFonts w:ascii="Angsana New" w:eastAsia="Times New Roman" w:hAnsi="Angsana New"/>
                <w:sz w:val="30"/>
                <w:szCs w:val="30"/>
              </w:rPr>
              <w:t>FPHT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06361B" w14:textId="1994159C" w:rsidR="0030369E" w:rsidRPr="00D64A2F" w:rsidRDefault="0002760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30369E" w:rsidRPr="00D64A2F">
              <w:rPr>
                <w:rFonts w:ascii="Angsana New" w:eastAsia="Times New Roman" w:hAnsi="Angsana New"/>
                <w:sz w:val="30"/>
                <w:szCs w:val="30"/>
              </w:rPr>
              <w:t>9.92</w:t>
            </w:r>
          </w:p>
        </w:tc>
        <w:tc>
          <w:tcPr>
            <w:tcW w:w="270" w:type="dxa"/>
          </w:tcPr>
          <w:p w14:paraId="01569962" w14:textId="77777777" w:rsidR="0030369E" w:rsidRPr="007B4C6A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14:paraId="7246E378" w14:textId="2FB8969C" w:rsidR="0030369E" w:rsidRPr="00D64A2F" w:rsidRDefault="0030369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</w:rPr>
              <w:t>79.20</w:t>
            </w:r>
          </w:p>
        </w:tc>
      </w:tr>
      <w:tr w:rsidR="0030369E" w:rsidRPr="00B01274" w14:paraId="6A390D0E" w14:textId="77777777" w:rsidTr="00D64A2F">
        <w:tc>
          <w:tcPr>
            <w:tcW w:w="5675" w:type="dxa"/>
          </w:tcPr>
          <w:p w14:paraId="66A63BB5" w14:textId="77777777" w:rsidR="0030369E" w:rsidRPr="00D64A2F" w:rsidRDefault="0030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4D6AFE" w14:textId="77777777" w:rsidR="0030369E" w:rsidRPr="00D64A2F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F0E5CC1" w14:textId="77777777" w:rsidR="0030369E" w:rsidRPr="00D64A2F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14:paraId="250920B9" w14:textId="77777777" w:rsidR="0030369E" w:rsidRPr="00D64A2F" w:rsidRDefault="0030369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</w:tr>
      <w:tr w:rsidR="0030369E" w:rsidRPr="007B4C6A" w14:paraId="4F34C967" w14:textId="77777777" w:rsidTr="00D64A2F">
        <w:tc>
          <w:tcPr>
            <w:tcW w:w="5675" w:type="dxa"/>
          </w:tcPr>
          <w:p w14:paraId="496228C4" w14:textId="1D7E484C" w:rsidR="0030369E" w:rsidRPr="00D64A2F" w:rsidRDefault="0030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สินทรัพย์สุทธิที่ระบุได้ </w:t>
            </w:r>
            <w:r w:rsidR="00526AB1" w:rsidRPr="00D64A2F">
              <w:rPr>
                <w:rFonts w:ascii="Angsana New" w:eastAsia="Times New Roman" w:hAnsi="Angsana New"/>
                <w:sz w:val="30"/>
                <w:szCs w:val="30"/>
              </w:rPr>
              <w:t xml:space="preserve">- </w:t>
            </w: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ตามสัดส่วน</w:t>
            </w:r>
            <w:r w:rsidR="00526AB1"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990" w:type="dxa"/>
          </w:tcPr>
          <w:p w14:paraId="55C2BB59" w14:textId="77777777" w:rsidR="0030369E" w:rsidRPr="00D64A2F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1E80" w14:textId="77777777" w:rsidR="0030369E" w:rsidRPr="00D64A2F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590CDD1" w14:textId="0D504393" w:rsidR="0030369E" w:rsidRPr="00D64A2F" w:rsidRDefault="00526AB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</w:rPr>
              <w:t>13,388</w:t>
            </w:r>
          </w:p>
        </w:tc>
      </w:tr>
      <w:tr w:rsidR="0030369E" w:rsidRPr="007B4C6A" w14:paraId="597FB7C5" w14:textId="77777777" w:rsidTr="00D64A2F">
        <w:tc>
          <w:tcPr>
            <w:tcW w:w="5675" w:type="dxa"/>
          </w:tcPr>
          <w:p w14:paraId="3EC20F0D" w14:textId="236BA988" w:rsidR="0030369E" w:rsidRPr="00D64A2F" w:rsidRDefault="0052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สิ่งตอบแทนในการซื้อ</w:t>
            </w:r>
          </w:p>
        </w:tc>
        <w:tc>
          <w:tcPr>
            <w:tcW w:w="990" w:type="dxa"/>
          </w:tcPr>
          <w:p w14:paraId="35C8390B" w14:textId="77777777" w:rsidR="0030369E" w:rsidRPr="00D64A2F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1343C" w14:textId="77777777" w:rsidR="0030369E" w:rsidRPr="00D64A2F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97DC873" w14:textId="4B9B9A80" w:rsidR="0030369E" w:rsidRPr="00D64A2F" w:rsidRDefault="00526AB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</w:rPr>
              <w:t>(15,644)</w:t>
            </w:r>
          </w:p>
        </w:tc>
      </w:tr>
      <w:tr w:rsidR="0030369E" w:rsidRPr="007B4C6A" w14:paraId="2BDA24FF" w14:textId="77777777" w:rsidTr="00D64A2F">
        <w:tc>
          <w:tcPr>
            <w:tcW w:w="5675" w:type="dxa"/>
          </w:tcPr>
          <w:p w14:paraId="36BF8521" w14:textId="4CCE9FE3" w:rsidR="0030369E" w:rsidRPr="00D64A2F" w:rsidRDefault="00D2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ส่วนต่าง</w:t>
            </w:r>
            <w:r w:rsidR="00526AB1"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990" w:type="dxa"/>
          </w:tcPr>
          <w:p w14:paraId="6C631A6D" w14:textId="77777777" w:rsidR="0030369E" w:rsidRPr="00D64A2F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9C6D4" w14:textId="77777777" w:rsidR="0030369E" w:rsidRPr="00D64A2F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794D76F9" w14:textId="771D8F39" w:rsidR="0030369E" w:rsidRPr="00D64A2F" w:rsidRDefault="00526AB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</w:rPr>
              <w:t>(2,25</w:t>
            </w:r>
            <w:r w:rsidR="00586933" w:rsidRPr="007B4C6A"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Pr="00D64A2F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</w:tbl>
    <w:p w14:paraId="1FBE1E71" w14:textId="77777777" w:rsidR="004A5BE9" w:rsidRDefault="004A5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Times New Roman" w:hAnsi="Times New Roman" w:cs="Times New Roman"/>
          <w:sz w:val="22"/>
          <w:szCs w:val="22"/>
          <w:cs/>
        </w:rPr>
      </w:pPr>
      <w:r>
        <w:rPr>
          <w:rFonts w:ascii="Times New Roman" w:eastAsia="Times New Roman" w:hAnsi="Times New Roman"/>
          <w:sz w:val="22"/>
          <w:szCs w:val="22"/>
          <w:cs/>
        </w:rPr>
        <w:br w:type="page"/>
      </w:r>
    </w:p>
    <w:p w14:paraId="77502127" w14:textId="0EED2052" w:rsidR="00DC79C1" w:rsidRPr="007B4C6A" w:rsidRDefault="00DC79C1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exact"/>
        <w:ind w:left="547" w:right="-43" w:firstLine="2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7B4C6A">
        <w:rPr>
          <w:rFonts w:ascii="Times New Roman" w:eastAsia="Times New Roman" w:hAnsi="Times New Roman"/>
          <w:sz w:val="30"/>
          <w:szCs w:val="30"/>
          <w:cs/>
        </w:rPr>
        <w:t>ผลกระทบจากการปรับปรุงงบการเงิน</w:t>
      </w:r>
      <w:r w:rsidR="00586933" w:rsidRPr="007B4C6A">
        <w:rPr>
          <w:rFonts w:ascii="Times New Roman" w:eastAsia="Times New Roman" w:hAnsi="Times New Roman"/>
          <w:sz w:val="30"/>
          <w:szCs w:val="30"/>
          <w:cs/>
        </w:rPr>
        <w:t>รวมของกลุ่มบริษัท มี</w:t>
      </w:r>
      <w:r w:rsidRPr="007B4C6A">
        <w:rPr>
          <w:rFonts w:ascii="Times New Roman" w:eastAsia="Times New Roman" w:hAnsi="Times New Roman"/>
          <w:sz w:val="30"/>
          <w:szCs w:val="30"/>
          <w:cs/>
        </w:rPr>
        <w:t>ดังนี้</w:t>
      </w:r>
    </w:p>
    <w:p w14:paraId="5814D1FF" w14:textId="77777777" w:rsidR="00DC79C1" w:rsidRPr="00D64A2F" w:rsidRDefault="00DC79C1" w:rsidP="00DC7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 w:hanging="540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Grid11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871A52" w:rsidRPr="00F95694" w14:paraId="6EB7591C" w14:textId="77777777" w:rsidTr="00D64A2F">
        <w:trPr>
          <w:tblHeader/>
        </w:trPr>
        <w:tc>
          <w:tcPr>
            <w:tcW w:w="20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057E98" w14:textId="77777777" w:rsidR="00871A52" w:rsidRPr="00D64A2F" w:rsidRDefault="00871A5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5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1FBE4696" w14:textId="5777C82C" w:rsidR="00871A52" w:rsidRPr="00D64A2F" w:rsidRDefault="00871A5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งบแสดงฐานะการเงิน</w:t>
            </w:r>
          </w:p>
          <w:p w14:paraId="31C91527" w14:textId="61A6A45C" w:rsidR="00871A52" w:rsidRPr="00D64A2F" w:rsidRDefault="00871A5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10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pacing w:val="-10"/>
                <w:sz w:val="24"/>
                <w:szCs w:val="24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pacing w:val="-10"/>
                <w:sz w:val="24"/>
                <w:szCs w:val="24"/>
              </w:rPr>
              <w:t>2561</w:t>
            </w:r>
          </w:p>
        </w:tc>
        <w:tc>
          <w:tcPr>
            <w:tcW w:w="72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3D5A21" w14:textId="75C5F24D" w:rsidR="00871A52" w:rsidRPr="00D64A2F" w:rsidRDefault="00871A52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5694" w:rsidRPr="00F95694" w14:paraId="5BC95987" w14:textId="77777777" w:rsidTr="00D64A2F">
        <w:trPr>
          <w:tblHeader/>
        </w:trPr>
        <w:tc>
          <w:tcPr>
            <w:tcW w:w="2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619F8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3" w:right="-5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F121D" w14:textId="39FDB23F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910C3C" w14:textId="77777777" w:rsidR="00432FF9" w:rsidRPr="00D64A2F" w:rsidRDefault="00432FF9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A2598" w14:textId="77777777" w:rsidR="00577ACA" w:rsidRPr="00D64A2F" w:rsidRDefault="00577ACA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B66C644" w14:textId="66ABC039" w:rsidR="00432FF9" w:rsidRPr="00D64A2F" w:rsidRDefault="00432FF9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0777E" w14:textId="77777777" w:rsidR="00432FF9" w:rsidRPr="00D64A2F" w:rsidRDefault="00432FF9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D0EF7A" w14:textId="7BE70890" w:rsidR="00432FF9" w:rsidRPr="00D64A2F" w:rsidRDefault="00432FF9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2A7FEDD1" w14:textId="77777777" w:rsidR="00432FF9" w:rsidRPr="00D64A2F" w:rsidRDefault="00432FF9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013963" w14:textId="77777777" w:rsidR="00432FF9" w:rsidRPr="00D64A2F" w:rsidRDefault="00432FF9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968580" w14:textId="77777777" w:rsidR="004469F5" w:rsidRPr="00D64A2F" w:rsidRDefault="00432FF9" w:rsidP="001A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ผลกระทบ</w:t>
            </w:r>
          </w:p>
          <w:p w14:paraId="08D3443E" w14:textId="1A1375AF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4A2C4F" w14:textId="77777777" w:rsidR="00432FF9" w:rsidRPr="00D64A2F" w:rsidRDefault="00432FF9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846544" w14:textId="77777777" w:rsidR="00577ACA" w:rsidRPr="00D64A2F" w:rsidRDefault="00577ACA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EDC5C8" w14:textId="48811EB8" w:rsidR="00432FF9" w:rsidRPr="00D64A2F" w:rsidRDefault="00432FF9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</w:tr>
      <w:tr w:rsidR="00871A52" w:rsidRPr="00F95694" w14:paraId="35DEBA1D" w14:textId="77777777" w:rsidTr="00D64A2F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67C8202" w14:textId="77777777" w:rsidR="00871A52" w:rsidRPr="00D64A2F" w:rsidRDefault="00871A5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3" w:right="-51" w:hanging="540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946B22" w14:textId="34D8ED20" w:rsidR="00871A52" w:rsidRPr="00D64A2F" w:rsidRDefault="00871A52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D64A2F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95694" w:rsidRPr="00F95694" w14:paraId="68C8A083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C96BE4F" w14:textId="0589B419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เงินสดและรายการ</w:t>
            </w:r>
            <w:r w:rsidR="004469F5"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F9E7C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83FE752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5,933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EC8F39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9FA67" w14:textId="78487CE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C27EB14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AB4B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237CF" w14:textId="3989CC98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161" w:right="-109" w:hanging="2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2D3B5FF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161" w:right="-109" w:hanging="2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5,933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CC1DA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9E183" w14:textId="2FAECC34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27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34D425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27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629466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61491" w14:textId="2CA13B09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C7FAAD0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6,951</w:t>
            </w:r>
          </w:p>
        </w:tc>
      </w:tr>
      <w:tr w:rsidR="00F95694" w:rsidRPr="00F95694" w14:paraId="6FE2FCA1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C0FFF87" w14:textId="24B5AAC3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โครงการอสังหาริมทรัพย์</w:t>
            </w:r>
            <w:r w:rsidR="004469F5"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ระหว่างการพัฒนา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3A238" w14:textId="77777777" w:rsidR="001A0245" w:rsidRPr="00D64A2F" w:rsidRDefault="001A024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AEB6D80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A18376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6F53F" w14:textId="77777777" w:rsidR="001A0245" w:rsidRPr="00D64A2F" w:rsidRDefault="001A024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688DDF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026DE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F1FF2" w14:textId="77777777" w:rsidR="001A0245" w:rsidRPr="00D64A2F" w:rsidRDefault="001A024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161" w:right="-109" w:hanging="2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A216980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17230E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C7FC9" w14:textId="77777777" w:rsidR="001A0245" w:rsidRPr="00D64A2F" w:rsidRDefault="001A024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27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406EDC8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27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23,512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82CEDE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CFE3B" w14:textId="20E3D583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0AC5FC7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23,512</w:t>
            </w:r>
          </w:p>
        </w:tc>
      </w:tr>
      <w:tr w:rsidR="00F95694" w:rsidRPr="00F95694" w14:paraId="1AFE59FD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29430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BE9C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3,880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FB127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53AC2" w14:textId="163D4D6B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2B8E1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C03C8" w14:textId="238FBE42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161" w:right="-109" w:hanging="2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3,880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6582FB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A11A8" w14:textId="7BA8CA4A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27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1,916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99F709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4397E" w14:textId="3846F10B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5,796</w:t>
            </w:r>
          </w:p>
        </w:tc>
      </w:tr>
      <w:tr w:rsidR="00F95694" w:rsidRPr="00F95694" w14:paraId="3A77379C" w14:textId="77777777" w:rsidTr="00D64A2F">
        <w:trPr>
          <w:trHeight w:val="82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EEFC4" w14:textId="7B96D36E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6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อสังหาริมทรัพย์เพื่อการ</w:t>
            </w:r>
            <w:r w:rsidR="004469F5" w:rsidRPr="00D64A2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ลงทุนที่อยู่ระหว่างพัฒนา</w:t>
            </w:r>
            <w:r w:rsidR="004469F5" w:rsidRPr="00D64A2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และพร้อมให้เช่า/ขาย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24B16" w14:textId="77777777" w:rsidR="001A0245" w:rsidRPr="00D64A2F" w:rsidRDefault="001A024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3C3CCF" w14:textId="77777777" w:rsidR="001A0245" w:rsidRPr="00D64A2F" w:rsidRDefault="001A024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65E4880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14,487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CC7AE0" w14:textId="77777777" w:rsidR="00432FF9" w:rsidRPr="00D64A2F" w:rsidDel="00586933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1163A" w14:textId="77777777" w:rsidR="001A0245" w:rsidRPr="00D64A2F" w:rsidRDefault="001A024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C02FD7A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681FCF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(14,487)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4AAD3B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0D365" w14:textId="77777777" w:rsidR="001A0245" w:rsidRPr="00D64A2F" w:rsidRDefault="001A024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5661EA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8F73795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15696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decimal" w:pos="701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C2659" w14:textId="601A809D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3C4E657" w14:textId="77777777" w:rsidR="001A0245" w:rsidRPr="00D64A2F" w:rsidRDefault="001A024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A24ACF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240B7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decimal" w:pos="701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BBDA4" w14:textId="63C5999B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decimal" w:pos="69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EA2AED8" w14:textId="77777777" w:rsidR="001A0245" w:rsidRPr="00D64A2F" w:rsidRDefault="001A024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decimal" w:pos="69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40CFF7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95694" w:rsidRPr="00F95694" w14:paraId="66BA125F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D1F56" w14:textId="654F5FD3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rPr>
                <w:rFonts w:asciiTheme="majorBidi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อสังหาริมทรัพย์เพื่อการ</w:t>
            </w:r>
            <w:r w:rsidR="004469F5"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ลงทุนให้เช่า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DA8B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617D818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14,551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F0EB1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9E324" w14:textId="7392C2FB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B1BAE6D" w14:textId="7E70F231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(14,551)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489DB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decimal" w:pos="878"/>
              </w:tabs>
              <w:ind w:left="540" w:right="-109" w:hanging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F56FB" w14:textId="5BE49583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1B88452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52050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decimal" w:pos="701"/>
              </w:tabs>
              <w:ind w:left="540" w:right="-109" w:hanging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90CEA" w14:textId="7E838DD5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C313FA8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33D2C5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decimal" w:pos="701"/>
              </w:tabs>
              <w:ind w:left="540" w:right="-109" w:hanging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3D0EB" w14:textId="73D980EC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decimal" w:pos="698"/>
              </w:tabs>
              <w:ind w:left="540" w:right="-109" w:hanging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852ACC1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95694" w:rsidRPr="00F95694" w14:paraId="36840D6B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FB170" w14:textId="4864CB62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อสังหาริมทรัพย์เพื่อการ</w:t>
            </w:r>
            <w:r w:rsidR="004469F5"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6D0E1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928349B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29E529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71BAB" w14:textId="53F391B6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726D1E40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29,038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39D75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E60C1" w14:textId="5BD6D76F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161" w:right="-109" w:hanging="2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142AE59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161" w:right="-109" w:hanging="2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29,038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4372D5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744D4" w14:textId="4C156152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27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B885134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27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6,584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821C6C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03013" w14:textId="3129C548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761303B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35,622</w:t>
            </w:r>
          </w:p>
        </w:tc>
      </w:tr>
      <w:tr w:rsidR="00F95694" w:rsidRPr="00F95694" w14:paraId="219C19AB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38E60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9BDCF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99F4EB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38C3C" w14:textId="5C491AE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40FDAA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7C911" w14:textId="778C6D10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161" w:right="-109" w:hanging="2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7CBCA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960F9" w14:textId="159952BD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27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9BFF4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A1B74" w14:textId="5C8916BA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2,558</w:t>
            </w:r>
          </w:p>
        </w:tc>
      </w:tr>
      <w:tr w:rsidR="00F95694" w:rsidRPr="00F95694" w14:paraId="758E157E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17781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rPr>
                <w:rFonts w:asciiTheme="majorBidi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A28D84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4,028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FAF1FA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1071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BF252" w14:textId="4E08375D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2E28DA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C06E2" w14:textId="15505088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161" w:right="-109" w:hanging="2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4,028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C9D1B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10F6CD" w14:textId="6421E7E3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27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4,183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403ADA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D8E320" w14:textId="4C85BA13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8,211</w:t>
            </w:r>
          </w:p>
        </w:tc>
      </w:tr>
      <w:tr w:rsidR="00F95694" w:rsidRPr="00F95694" w14:paraId="15DC171E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B7EE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DA1498E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42,999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2CF7F5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F8F7EEF" w14:textId="2C40C47A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7C4885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F05996D" w14:textId="16E21CEC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161" w:right="-109" w:hanging="27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42,999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E284DF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DBB526" w14:textId="707E7885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27" w:right="-109" w:hanging="54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39,651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7E327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C168BF" w14:textId="581E8FC4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540" w:right="-109" w:hanging="54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82,650</w:t>
            </w:r>
          </w:p>
        </w:tc>
      </w:tr>
      <w:tr w:rsidR="004469F5" w:rsidRPr="00F95694" w14:paraId="4CE2A99E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F53CD7" w14:textId="77777777" w:rsidR="004469F5" w:rsidRPr="00D64A2F" w:rsidRDefault="004469F5" w:rsidP="00F9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D2BC8E3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6A2ED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6653EAE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27838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66AE278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 w:hanging="2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7F0589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D044100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3E4396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AB3C03D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F95694" w:rsidRPr="00F95694" w14:paraId="3BB8CE75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FA86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D1EDC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72A92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5BFC8" w14:textId="1D3116DF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63EFD6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B17AD" w14:textId="69F71EC2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 w:hanging="2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1229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80E47" w14:textId="131030E9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2,428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5D31C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8B01B" w14:textId="2F63A88C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2,527</w:t>
            </w:r>
          </w:p>
        </w:tc>
      </w:tr>
      <w:tr w:rsidR="00F95694" w:rsidRPr="00F95694" w14:paraId="1811301F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51F64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เงินกู้ยืมระยะสั้นจาก  </w:t>
            </w:r>
          </w:p>
          <w:p w14:paraId="7A2224B4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70461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ADA90AB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AF79C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ECB6A1" w14:textId="683920C4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F6D053C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87465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6E8918" w14:textId="3CF4CC25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A0827E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FD7271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EEF96C" w14:textId="4B0849A1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D43C04C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3,413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70A69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C6EF26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2D1720C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3,413</w:t>
            </w:r>
          </w:p>
        </w:tc>
      </w:tr>
      <w:tr w:rsidR="00F95694" w:rsidRPr="00F95694" w14:paraId="43EBFFD5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FCF1B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92156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12,620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A3D90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0DAF9" w14:textId="23EA17E8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9D1137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D7088" w14:textId="74A60F12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 w:hanging="2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12,620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3B64A2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2BE5E" w14:textId="711C216E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6,996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9DD29B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DCF06" w14:textId="22574925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19,616</w:t>
            </w:r>
          </w:p>
        </w:tc>
      </w:tr>
      <w:tr w:rsidR="00F95694" w:rsidRPr="00F95694" w14:paraId="677DDF77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2625F" w14:textId="56557252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รายได้ค่าเช่ารับล่วงหน้า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4C94F4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7000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8E79DF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BFEE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70EB18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63AAE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8C864C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6,588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95F1F5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059DA6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7,933</w:t>
            </w:r>
          </w:p>
        </w:tc>
      </w:tr>
      <w:tr w:rsidR="00612891" w:rsidRPr="00F95694" w14:paraId="52C36341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2C34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rPr>
                <w:rFonts w:asciiTheme="majorBidi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B5078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E6181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AC9DB" w14:textId="36F83A6C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B55DEA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6ED496" w14:textId="2DEDFAA5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07ED15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DE6C69" w14:textId="6535FBC0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4,209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9B2E1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1E3F7" w14:textId="4C700EEF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7,764</w:t>
            </w:r>
          </w:p>
        </w:tc>
      </w:tr>
      <w:tr w:rsidR="00612891" w:rsidRPr="00E74326" w14:paraId="0E0F9050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39D5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78D01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17,619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A94A51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D35A32" w14:textId="75367EBF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BCB06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37FC37" w14:textId="51E0A8E8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17,619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695EF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3B1D4" w14:textId="421F33E4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23,634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43879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5A08C6" w14:textId="63502339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41,253</w:t>
            </w:r>
          </w:p>
        </w:tc>
      </w:tr>
      <w:tr w:rsidR="00612891" w:rsidRPr="00F95694" w14:paraId="4D5B2770" w14:textId="77777777" w:rsidTr="0061289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AD1261E" w14:textId="09EE538E" w:rsidR="00B01274" w:rsidRPr="00D64A2F" w:rsidRDefault="00B01274" w:rsidP="00F9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B03919" w14:textId="77777777" w:rsidR="004469F5" w:rsidRPr="00D64A2F" w:rsidRDefault="004469F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8B32A6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22D77B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B166F9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C81767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36A60E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8D468B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D82C12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1F85C1" w14:textId="77777777" w:rsidR="004469F5" w:rsidRPr="00D64A2F" w:rsidRDefault="004469F5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F95694" w:rsidRPr="00F95694" w14:paraId="5604A653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0149F" w14:textId="285C4DF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ส่วนของผู้ถือหุ้นของ</w:t>
            </w:r>
            <w:r w:rsidR="004469F5"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3DD26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007B5EC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25,367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31B1A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B04A3" w14:textId="6794D2AD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74DBC41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893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BD7B0" w14:textId="0BC79338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ECE5F1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25,367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92027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3D61F" w14:textId="7782BF12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FDA1D08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6ABE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89778" w14:textId="63D7409D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1F7AF16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25,367</w:t>
            </w:r>
          </w:p>
        </w:tc>
      </w:tr>
      <w:tr w:rsidR="00F95694" w:rsidRPr="00F95694" w14:paraId="4F17105F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D94FF" w14:textId="01E60590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ส่วนของผู้ถือหุ้นเดิมก่อน</w:t>
            </w:r>
            <w:r w:rsidR="004469F5"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ปรับโครงสร้าง</w:t>
            </w:r>
            <w:r w:rsidRPr="00D64A2F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9C21F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98DDA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7A15D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D1B73" w14:textId="1C138FA3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292F04E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1A890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BEE5" w14:textId="59089DFC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 w:hanging="2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8BD39DE" w14:textId="7F290ADF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723A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20252" w14:textId="238379DF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0FFC340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12,921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AD0AAD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268AF" w14:textId="6D8D1009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4A6D3C5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12,921</w:t>
            </w:r>
          </w:p>
        </w:tc>
      </w:tr>
      <w:tr w:rsidR="00F95694" w:rsidRPr="00F95694" w14:paraId="200A6F6D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BE441" w14:textId="22E8B24C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ส่วนได้เสียที่ไม่มีอำนาจ</w:t>
            </w:r>
            <w:r w:rsidR="004469F5"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ควบคุม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05FFE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84445AF" w14:textId="270F8696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40AEAE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6FCF2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F2A2B6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E0BEBB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370B0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96E150" w14:textId="19AAF752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527B68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E477A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518DD94" w14:textId="4EDEBB90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370D1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EFDD0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FBBBB3A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3,109</w:t>
            </w:r>
          </w:p>
        </w:tc>
      </w:tr>
      <w:tr w:rsidR="00F95694" w:rsidRPr="00E74326" w14:paraId="083987D8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6D96B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1CFB95" w14:textId="51CE54AF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25,380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2FEE8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EC7D0A" w14:textId="2779FBF0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B8E7A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CDACCB" w14:textId="7393A173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25,380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83A7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9C0F1A" w14:textId="01A5BDDB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16,017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914D2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FADE9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41,397</w:t>
            </w:r>
          </w:p>
        </w:tc>
      </w:tr>
      <w:tr w:rsidR="00F95694" w:rsidRPr="00E74326" w14:paraId="7B5BBA48" w14:textId="77777777" w:rsidTr="00D64A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DD1AE" w14:textId="5AFA6273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5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รวมหนี้สินและส่วนของ</w:t>
            </w:r>
            <w:r w:rsidR="004469F5"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7C6545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2745C8BB" w14:textId="64A9FBD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42,999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0D8902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327E68" w14:textId="0CB9C028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1B2838C5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7B8AC" w14:textId="77777777" w:rsidR="00432FF9" w:rsidRPr="00D64A2F" w:rsidDel="0095093D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 w:hanging="54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2B6920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 w:hanging="27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786CA84B" w14:textId="7B7BCBCF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 w:hanging="27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42,999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CA0D1" w14:textId="77777777" w:rsidR="00432FF9" w:rsidRPr="00D64A2F" w:rsidDel="0095093D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15C151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42A60B48" w14:textId="5746CF91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39,651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AE5A8" w14:textId="77777777" w:rsidR="00432FF9" w:rsidRPr="00D64A2F" w:rsidDel="0095093D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5CA623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2A5E3674" w14:textId="77777777" w:rsidR="00432FF9" w:rsidRPr="00D64A2F" w:rsidRDefault="00432FF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82,650</w:t>
            </w:r>
          </w:p>
        </w:tc>
      </w:tr>
      <w:tr w:rsidR="002F405F" w:rsidRPr="004469F5" w14:paraId="31037652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2070" w:type="dxa"/>
            <w:vMerge w:val="restart"/>
            <w:hideMark/>
          </w:tcPr>
          <w:p w14:paraId="53CD0A46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งบกำไรขาดทุน</w:t>
            </w:r>
          </w:p>
          <w:p w14:paraId="4B66D93B" w14:textId="1E1D71C5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9358A6"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บัญชีตั้งแต่วันที่</w:t>
            </w:r>
            <w:r w:rsidR="009358A6"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1 มกราคม 2561  ถึง</w:t>
            </w:r>
            <w:r w:rsidR="009358A6"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200" w:type="dxa"/>
            <w:gridSpan w:val="9"/>
            <w:hideMark/>
          </w:tcPr>
          <w:p w14:paraId="43A877A9" w14:textId="164FED7F" w:rsidR="002F405F" w:rsidRPr="00D64A2F" w:rsidRDefault="002F405F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469F5" w:rsidRPr="004469F5" w14:paraId="4EA2B6CC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2070" w:type="dxa"/>
            <w:vMerge/>
            <w:vAlign w:val="center"/>
            <w:hideMark/>
          </w:tcPr>
          <w:p w14:paraId="6CDEFF27" w14:textId="77777777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1A31AAAF" w14:textId="77777777" w:rsidR="002F405F" w:rsidRPr="00D64A2F" w:rsidRDefault="002F405F" w:rsidP="00D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0A4FA1C" w14:textId="77777777" w:rsidR="002F405F" w:rsidRPr="00D64A2F" w:rsidRDefault="002F405F" w:rsidP="00D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1EF736E" w14:textId="6AA25D6B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0" w:type="dxa"/>
          </w:tcPr>
          <w:p w14:paraId="7E3EDE96" w14:textId="77777777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FD71E0E" w14:textId="46030E0D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8899ED" w14:textId="77777777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CF271A5" w14:textId="77777777" w:rsidR="008526D0" w:rsidRPr="00D64A2F" w:rsidRDefault="008526D0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A2C0AF8" w14:textId="3597D5D1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D4B1ED7" w14:textId="77777777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76442D2A" w14:textId="70AF39D9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384434A" w14:textId="77777777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6AD94ED" w14:textId="3085AE80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6C3710DA" w14:textId="77777777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67631FBB" w14:textId="77777777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BD10BF" w14:textId="6D68C539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7AEDB23" w14:textId="77777777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78E6359" w14:textId="7D105C7E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ผลกระทบ</w:t>
            </w:r>
            <w:r w:rsidR="009358A6"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0" w:type="dxa"/>
          </w:tcPr>
          <w:p w14:paraId="5B3C3033" w14:textId="77777777" w:rsidR="002F405F" w:rsidRPr="00D64A2F" w:rsidRDefault="002F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9B79F1" w14:textId="21A53DAF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AA9C70A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CDC0A59" w14:textId="77777777" w:rsidR="008526D0" w:rsidRPr="00D64A2F" w:rsidRDefault="0085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861364" w14:textId="1BFE7BB2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</w:tr>
      <w:tr w:rsidR="002F405F" w:rsidRPr="004469F5" w14:paraId="593EE434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2070" w:type="dxa"/>
          </w:tcPr>
          <w:p w14:paraId="534B9749" w14:textId="77777777" w:rsidR="002F405F" w:rsidRPr="00D64A2F" w:rsidRDefault="002F405F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9"/>
            <w:hideMark/>
          </w:tcPr>
          <w:p w14:paraId="15F7A9EF" w14:textId="68648CBE" w:rsidR="002F405F" w:rsidRPr="00D64A2F" w:rsidRDefault="002F405F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469F5" w:rsidRPr="004469F5" w14:paraId="11770D22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hideMark/>
          </w:tcPr>
          <w:p w14:paraId="5CC58970" w14:textId="71E6BD51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รายได้จากการให้เช่า</w:t>
            </w:r>
            <w:r w:rsidRPr="00D64A2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และบริการที่เกี่ยวข้อง</w:t>
            </w:r>
          </w:p>
        </w:tc>
        <w:tc>
          <w:tcPr>
            <w:tcW w:w="1080" w:type="dxa"/>
            <w:vAlign w:val="center"/>
          </w:tcPr>
          <w:p w14:paraId="213672C5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0DDA451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1,151</w:t>
            </w:r>
          </w:p>
        </w:tc>
        <w:tc>
          <w:tcPr>
            <w:tcW w:w="270" w:type="dxa"/>
          </w:tcPr>
          <w:p w14:paraId="27CD0999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1F58C79" w14:textId="3C4E6D8A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41AB7A8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270" w:type="dxa"/>
          </w:tcPr>
          <w:p w14:paraId="76A6EC2C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0045643" w14:textId="7231AC2B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16E24F4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1,198</w:t>
            </w:r>
          </w:p>
        </w:tc>
        <w:tc>
          <w:tcPr>
            <w:tcW w:w="270" w:type="dxa"/>
          </w:tcPr>
          <w:p w14:paraId="0ABC5F26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98C6B9A" w14:textId="3AB69D46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B08A6F2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270" w:type="dxa"/>
          </w:tcPr>
          <w:p w14:paraId="52A72617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5F96E00" w14:textId="5754289E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CFDD8E7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1,913</w:t>
            </w:r>
          </w:p>
        </w:tc>
      </w:tr>
      <w:tr w:rsidR="004469F5" w:rsidRPr="004469F5" w14:paraId="5FB53FFE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hideMark/>
          </w:tcPr>
          <w:p w14:paraId="1F3F8474" w14:textId="77777777" w:rsidR="002F405F" w:rsidRPr="00D64A2F" w:rsidRDefault="002F405F" w:rsidP="001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รายได้จากธุรกิจโรงแรม</w:t>
            </w:r>
          </w:p>
        </w:tc>
        <w:tc>
          <w:tcPr>
            <w:tcW w:w="1080" w:type="dxa"/>
            <w:vAlign w:val="center"/>
            <w:hideMark/>
          </w:tcPr>
          <w:p w14:paraId="62C92B55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831377E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14:paraId="5A9049DF" w14:textId="7FF5EA7A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1DCD4E4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  <w:hideMark/>
          </w:tcPr>
          <w:p w14:paraId="6C6EE2B9" w14:textId="7CBF4C3E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D29DFB1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4FCD6EE" w14:textId="779AEAAD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270" w:type="dxa"/>
          </w:tcPr>
          <w:p w14:paraId="02A6B56D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2CE4EE4" w14:textId="716D2163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414</w:t>
            </w:r>
          </w:p>
        </w:tc>
      </w:tr>
      <w:tr w:rsidR="004469F5" w:rsidRPr="004469F5" w14:paraId="10AD9E25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hideMark/>
          </w:tcPr>
          <w:p w14:paraId="4764D1D5" w14:textId="77777777" w:rsidR="002F405F" w:rsidRPr="00D64A2F" w:rsidRDefault="002F405F" w:rsidP="0052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vAlign w:val="center"/>
          </w:tcPr>
          <w:p w14:paraId="01D2BB10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C5F10C2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2,210</w:t>
            </w:r>
          </w:p>
        </w:tc>
        <w:tc>
          <w:tcPr>
            <w:tcW w:w="270" w:type="dxa"/>
          </w:tcPr>
          <w:p w14:paraId="06ACCDBB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612A1F2" w14:textId="332AA94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3DB859E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(2,210)</w:t>
            </w:r>
          </w:p>
        </w:tc>
        <w:tc>
          <w:tcPr>
            <w:tcW w:w="270" w:type="dxa"/>
          </w:tcPr>
          <w:p w14:paraId="73EF74CE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7A1B83F" w14:textId="1FE01E19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26050E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E93CB3C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79CBE74" w14:textId="1A77520F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3435636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10,282</w:t>
            </w:r>
          </w:p>
        </w:tc>
        <w:tc>
          <w:tcPr>
            <w:tcW w:w="270" w:type="dxa"/>
          </w:tcPr>
          <w:p w14:paraId="759FA1C8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94F2903" w14:textId="508ABDC9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E5384C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10,282</w:t>
            </w:r>
          </w:p>
        </w:tc>
      </w:tr>
      <w:tr w:rsidR="004469F5" w:rsidRPr="004469F5" w14:paraId="608CC6B4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hideMark/>
          </w:tcPr>
          <w:p w14:paraId="6F989F72" w14:textId="77777777" w:rsidR="002F405F" w:rsidRPr="00D64A2F" w:rsidRDefault="002F405F" w:rsidP="0052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ต้นทุนการให้เช่าและบริการที่เกี่ยวข้อง</w:t>
            </w:r>
          </w:p>
        </w:tc>
        <w:tc>
          <w:tcPr>
            <w:tcW w:w="1080" w:type="dxa"/>
            <w:vAlign w:val="center"/>
          </w:tcPr>
          <w:p w14:paraId="4D29C67C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6B05671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(344)</w:t>
            </w:r>
          </w:p>
        </w:tc>
        <w:tc>
          <w:tcPr>
            <w:tcW w:w="270" w:type="dxa"/>
          </w:tcPr>
          <w:p w14:paraId="4904B093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5F10D42" w14:textId="2E5D369B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B967F82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(176)</w:t>
            </w:r>
          </w:p>
        </w:tc>
        <w:tc>
          <w:tcPr>
            <w:tcW w:w="270" w:type="dxa"/>
          </w:tcPr>
          <w:p w14:paraId="54859901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7A67298" w14:textId="4460E6DE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7871F49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(520)</w:t>
            </w:r>
          </w:p>
        </w:tc>
        <w:tc>
          <w:tcPr>
            <w:tcW w:w="270" w:type="dxa"/>
          </w:tcPr>
          <w:p w14:paraId="16AADD26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5C82D35" w14:textId="36E8A912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B7AFD21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(418)</w:t>
            </w:r>
          </w:p>
        </w:tc>
        <w:tc>
          <w:tcPr>
            <w:tcW w:w="270" w:type="dxa"/>
          </w:tcPr>
          <w:p w14:paraId="2EFA1D04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84DC1A3" w14:textId="080E7DBB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A0A8492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(938)</w:t>
            </w:r>
          </w:p>
        </w:tc>
      </w:tr>
      <w:tr w:rsidR="004469F5" w:rsidRPr="004469F5" w14:paraId="666AC27C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hideMark/>
          </w:tcPr>
          <w:p w14:paraId="13AFD64A" w14:textId="77777777" w:rsidR="002F405F" w:rsidRPr="00D64A2F" w:rsidRDefault="002F405F" w:rsidP="0052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ต้นทุนธุรกิจโรงแรม</w:t>
            </w:r>
          </w:p>
        </w:tc>
        <w:tc>
          <w:tcPr>
            <w:tcW w:w="1080" w:type="dxa"/>
            <w:vAlign w:val="center"/>
            <w:hideMark/>
          </w:tcPr>
          <w:p w14:paraId="5BBC81C3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E9DCB02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14:paraId="69CB0E79" w14:textId="53F6D031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5E0B873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  <w:hideMark/>
          </w:tcPr>
          <w:p w14:paraId="2DF722BB" w14:textId="244BAAB5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45C008F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CFC338D" w14:textId="33F2CAD4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(281)</w:t>
            </w:r>
          </w:p>
        </w:tc>
        <w:tc>
          <w:tcPr>
            <w:tcW w:w="270" w:type="dxa"/>
          </w:tcPr>
          <w:p w14:paraId="192A4E31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2529D55" w14:textId="4C37F121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(281)</w:t>
            </w:r>
          </w:p>
        </w:tc>
      </w:tr>
      <w:tr w:rsidR="004469F5" w:rsidRPr="004469F5" w14:paraId="5F16DADC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hideMark/>
          </w:tcPr>
          <w:p w14:paraId="28B3EB96" w14:textId="77777777" w:rsidR="002F405F" w:rsidRPr="00D64A2F" w:rsidRDefault="002F405F" w:rsidP="0037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ต้นทุนขายอสังหาริมทรัพย์</w:t>
            </w:r>
          </w:p>
        </w:tc>
        <w:tc>
          <w:tcPr>
            <w:tcW w:w="1080" w:type="dxa"/>
            <w:vAlign w:val="center"/>
            <w:hideMark/>
          </w:tcPr>
          <w:p w14:paraId="5049E22B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(1,594)</w:t>
            </w:r>
          </w:p>
        </w:tc>
        <w:tc>
          <w:tcPr>
            <w:tcW w:w="270" w:type="dxa"/>
          </w:tcPr>
          <w:p w14:paraId="7D655EF8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  <w:hideMark/>
          </w:tcPr>
          <w:p w14:paraId="02670E4F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1,594</w:t>
            </w:r>
          </w:p>
        </w:tc>
        <w:tc>
          <w:tcPr>
            <w:tcW w:w="270" w:type="dxa"/>
          </w:tcPr>
          <w:p w14:paraId="34A1AFD0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  <w:hideMark/>
          </w:tcPr>
          <w:p w14:paraId="03773BFB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FFE4042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81D8C35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(6,963)</w:t>
            </w:r>
          </w:p>
        </w:tc>
        <w:tc>
          <w:tcPr>
            <w:tcW w:w="270" w:type="dxa"/>
          </w:tcPr>
          <w:p w14:paraId="1AC612DB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801FB69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(6,963)</w:t>
            </w:r>
          </w:p>
        </w:tc>
      </w:tr>
      <w:tr w:rsidR="004469F5" w:rsidRPr="004469F5" w14:paraId="574AC4BD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hideMark/>
          </w:tcPr>
          <w:p w14:paraId="0AD72376" w14:textId="77777777" w:rsidR="002F405F" w:rsidRPr="00D64A2F" w:rsidRDefault="002F405F" w:rsidP="0037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vAlign w:val="center"/>
            <w:hideMark/>
          </w:tcPr>
          <w:p w14:paraId="6A436FBA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(32)</w:t>
            </w:r>
          </w:p>
        </w:tc>
        <w:tc>
          <w:tcPr>
            <w:tcW w:w="270" w:type="dxa"/>
          </w:tcPr>
          <w:p w14:paraId="5B118AC9" w14:textId="77777777" w:rsidR="002F405F" w:rsidRPr="00D64A2F" w:rsidDel="00C25AE7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  <w:hideMark/>
          </w:tcPr>
          <w:p w14:paraId="1205B2FC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(30)</w:t>
            </w:r>
          </w:p>
        </w:tc>
        <w:tc>
          <w:tcPr>
            <w:tcW w:w="270" w:type="dxa"/>
          </w:tcPr>
          <w:p w14:paraId="40E4484B" w14:textId="77777777" w:rsidR="002F405F" w:rsidRPr="00D64A2F" w:rsidDel="00C25AE7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  <w:hideMark/>
          </w:tcPr>
          <w:p w14:paraId="257957A0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(62)</w:t>
            </w:r>
          </w:p>
        </w:tc>
        <w:tc>
          <w:tcPr>
            <w:tcW w:w="270" w:type="dxa"/>
          </w:tcPr>
          <w:p w14:paraId="2A25C104" w14:textId="77777777" w:rsidR="002F405F" w:rsidRPr="00D64A2F" w:rsidDel="00C25AE7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7BB5E8B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(841)</w:t>
            </w:r>
          </w:p>
        </w:tc>
        <w:tc>
          <w:tcPr>
            <w:tcW w:w="270" w:type="dxa"/>
          </w:tcPr>
          <w:p w14:paraId="6CECA960" w14:textId="77777777" w:rsidR="002F405F" w:rsidRPr="00D64A2F" w:rsidDel="00C25AE7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E06006A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(903)</w:t>
            </w:r>
          </w:p>
        </w:tc>
      </w:tr>
      <w:tr w:rsidR="004469F5" w:rsidRPr="004469F5" w14:paraId="57927ED6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hideMark/>
          </w:tcPr>
          <w:p w14:paraId="6A6A6584" w14:textId="77777777" w:rsidR="002F405F" w:rsidRPr="00D64A2F" w:rsidRDefault="002F405F" w:rsidP="0012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center"/>
            <w:hideMark/>
          </w:tcPr>
          <w:p w14:paraId="0EC57783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(613)</w:t>
            </w:r>
          </w:p>
        </w:tc>
        <w:tc>
          <w:tcPr>
            <w:tcW w:w="270" w:type="dxa"/>
          </w:tcPr>
          <w:p w14:paraId="482C6E75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  <w:hideMark/>
          </w:tcPr>
          <w:p w14:paraId="4886880C" w14:textId="4B063502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70" w:type="dxa"/>
          </w:tcPr>
          <w:p w14:paraId="3BC1539A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  <w:hideMark/>
          </w:tcPr>
          <w:p w14:paraId="6C1E1BAF" w14:textId="10B646A8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(461)</w:t>
            </w:r>
          </w:p>
        </w:tc>
        <w:tc>
          <w:tcPr>
            <w:tcW w:w="270" w:type="dxa"/>
          </w:tcPr>
          <w:p w14:paraId="62F50D03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A18F4EB" w14:textId="056A8821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(1,062)</w:t>
            </w:r>
          </w:p>
        </w:tc>
        <w:tc>
          <w:tcPr>
            <w:tcW w:w="270" w:type="dxa"/>
          </w:tcPr>
          <w:p w14:paraId="59C35F04" w14:textId="77777777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A78CE64" w14:textId="4E2AC48E" w:rsidR="002F405F" w:rsidRPr="00D64A2F" w:rsidRDefault="002F40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(1,523)</w:t>
            </w:r>
          </w:p>
        </w:tc>
      </w:tr>
      <w:tr w:rsidR="004469F5" w:rsidRPr="004469F5" w14:paraId="6CD9DEA2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hideMark/>
          </w:tcPr>
          <w:p w14:paraId="2A18AD89" w14:textId="7623F126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4" w:right="-199" w:hanging="74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ส่วนแบ่งกำไรจากเงิน</w:t>
            </w:r>
            <w:r w:rsidR="00B01274" w:rsidRPr="00D64A2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ล</w:t>
            </w:r>
            <w:r w:rsidRPr="00D64A2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งทุน</w:t>
            </w:r>
            <w:r w:rsidR="00B01274" w:rsidRPr="00D64A2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br/>
            </w:r>
            <w:r w:rsidRPr="00D64A2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ในบริษัทร่วมและการร่วมค้า</w:t>
            </w:r>
            <w:r w:rsidR="009C1C24" w:rsidRPr="00D64A2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สุธธิจากกำไรที่ยังไม่เกิดขึ้น</w:t>
            </w:r>
            <w:r w:rsidR="0061289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br/>
            </w:r>
            <w:r w:rsidR="00612891" w:rsidRPr="00A4345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จาก</w:t>
            </w:r>
            <w:r w:rsidR="009C1C24" w:rsidRPr="00D64A2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การขายอสังหาริมทรัพย์</w:t>
            </w:r>
            <w:r w:rsidR="0061289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br/>
            </w:r>
            <w:r w:rsidR="0045652D" w:rsidRPr="00D64A2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ให้บริษัทร่วมและการร่วมค้า</w:t>
            </w:r>
          </w:p>
        </w:tc>
        <w:tc>
          <w:tcPr>
            <w:tcW w:w="1080" w:type="dxa"/>
            <w:vAlign w:val="center"/>
          </w:tcPr>
          <w:p w14:paraId="732CF482" w14:textId="1EAD1C36" w:rsidR="00612891" w:rsidRDefault="0061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21FF631" w14:textId="4F34A6F1" w:rsidR="00612891" w:rsidRDefault="0061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F5502E" w14:textId="77777777" w:rsidR="00612891" w:rsidRPr="00D64A2F" w:rsidRDefault="0061289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B1B3090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22CE6A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270" w:type="dxa"/>
          </w:tcPr>
          <w:p w14:paraId="04A4F8AB" w14:textId="77777777" w:rsidR="00223995" w:rsidRPr="00D64A2F" w:rsidDel="00310D1D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4DA6CA5" w14:textId="2A86D3C1" w:rsidR="00612891" w:rsidRDefault="0061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176567A" w14:textId="03E0451D" w:rsidR="00612891" w:rsidRDefault="0061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C82541" w14:textId="77777777" w:rsidR="00612891" w:rsidRPr="00D64A2F" w:rsidRDefault="0061289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D2A6A3A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19CB20C" w14:textId="11A36D2D" w:rsidR="00223995" w:rsidRPr="00D64A2F" w:rsidRDefault="00FB497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F81176"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270" w:type="dxa"/>
          </w:tcPr>
          <w:p w14:paraId="5F434B82" w14:textId="77777777" w:rsidR="00223995" w:rsidRPr="00D64A2F" w:rsidDel="00310D1D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BDD0B34" w14:textId="2A039AF7" w:rsidR="00612891" w:rsidRDefault="0061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75CBDBC" w14:textId="6BE7C47D" w:rsidR="00612891" w:rsidRDefault="0061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569DE88" w14:textId="77777777" w:rsidR="00612891" w:rsidRPr="00D64A2F" w:rsidRDefault="0061289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FFE95C1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4C3E169" w14:textId="45A00488" w:rsidR="00223995" w:rsidRPr="00D64A2F" w:rsidRDefault="00FB497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270" w:type="dxa"/>
          </w:tcPr>
          <w:p w14:paraId="3C4F7EF7" w14:textId="77777777" w:rsidR="00223995" w:rsidRPr="00D64A2F" w:rsidDel="00310D1D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C5828F2" w14:textId="7D278D53" w:rsidR="00612891" w:rsidRDefault="0061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6598F1" w14:textId="61A9560D" w:rsidR="00612891" w:rsidRDefault="0061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8571E58" w14:textId="77777777" w:rsidR="00612891" w:rsidRPr="00D64A2F" w:rsidRDefault="0061289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17C2F5C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431C699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70" w:type="dxa"/>
          </w:tcPr>
          <w:p w14:paraId="06CC0A77" w14:textId="77777777" w:rsidR="00223995" w:rsidRPr="00D64A2F" w:rsidDel="00310D1D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F055B12" w14:textId="4B83A5F2" w:rsidR="00612891" w:rsidRDefault="0061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4820324" w14:textId="5ABF47D4" w:rsidR="00612891" w:rsidRDefault="0061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733825A" w14:textId="77777777" w:rsidR="00612891" w:rsidRPr="00D64A2F" w:rsidRDefault="0061289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DBF6F1D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41676D8" w14:textId="26DA9D30" w:rsidR="00223995" w:rsidRPr="00D64A2F" w:rsidRDefault="00FB497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157</w:t>
            </w:r>
          </w:p>
        </w:tc>
      </w:tr>
      <w:tr w:rsidR="004469F5" w:rsidRPr="004469F5" w14:paraId="5B0AEB7F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hideMark/>
          </w:tcPr>
          <w:p w14:paraId="7D3EE675" w14:textId="77777777" w:rsidR="00223995" w:rsidRPr="00D64A2F" w:rsidRDefault="00223995" w:rsidP="0022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11C0F36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(306)</w:t>
            </w:r>
          </w:p>
        </w:tc>
        <w:tc>
          <w:tcPr>
            <w:tcW w:w="270" w:type="dxa"/>
          </w:tcPr>
          <w:p w14:paraId="1EB078E6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5C807C6F" w14:textId="2BCD14BA" w:rsidR="00223995" w:rsidRPr="00D64A2F" w:rsidRDefault="00FB497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716</w:t>
            </w:r>
          </w:p>
        </w:tc>
        <w:tc>
          <w:tcPr>
            <w:tcW w:w="270" w:type="dxa"/>
          </w:tcPr>
          <w:p w14:paraId="33B500ED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3284DE" w14:textId="75A0F8B0" w:rsidR="00223995" w:rsidRPr="00D64A2F" w:rsidRDefault="00FB497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270" w:type="dxa"/>
          </w:tcPr>
          <w:p w14:paraId="6D6D0181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200A9E" w14:textId="50C695C8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(424)</w:t>
            </w:r>
          </w:p>
        </w:tc>
        <w:tc>
          <w:tcPr>
            <w:tcW w:w="270" w:type="dxa"/>
          </w:tcPr>
          <w:p w14:paraId="6CB796EA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4444A9" w14:textId="3B715EF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(1</w:t>
            </w:r>
            <w:r w:rsidR="00FB4973"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4469F5" w:rsidRPr="004469F5" w14:paraId="12B9B5CC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hideMark/>
          </w:tcPr>
          <w:p w14:paraId="4CF95AC0" w14:textId="77777777" w:rsidR="00223995" w:rsidRPr="00D64A2F" w:rsidRDefault="00223995" w:rsidP="0022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  <w:hideMark/>
          </w:tcPr>
          <w:p w14:paraId="151B5C02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667</w:t>
            </w:r>
          </w:p>
        </w:tc>
        <w:tc>
          <w:tcPr>
            <w:tcW w:w="270" w:type="dxa"/>
          </w:tcPr>
          <w:p w14:paraId="656553D1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  <w:hideMark/>
          </w:tcPr>
          <w:p w14:paraId="55A56D8D" w14:textId="731AC786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2FB59E0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  <w:hideMark/>
          </w:tcPr>
          <w:p w14:paraId="4668963C" w14:textId="41F1594B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667</w:t>
            </w:r>
          </w:p>
        </w:tc>
        <w:tc>
          <w:tcPr>
            <w:tcW w:w="270" w:type="dxa"/>
          </w:tcPr>
          <w:p w14:paraId="6454D837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55857BC" w14:textId="09DFA8A1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1,477</w:t>
            </w:r>
          </w:p>
        </w:tc>
        <w:tc>
          <w:tcPr>
            <w:tcW w:w="270" w:type="dxa"/>
          </w:tcPr>
          <w:p w14:paraId="6D5003CF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92A9C45" w14:textId="5A258AF0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2,144</w:t>
            </w:r>
          </w:p>
        </w:tc>
      </w:tr>
      <w:tr w:rsidR="00E74326" w:rsidRPr="00B01274" w14:paraId="64AA5F38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44"/>
        </w:trPr>
        <w:tc>
          <w:tcPr>
            <w:tcW w:w="2070" w:type="dxa"/>
          </w:tcPr>
          <w:p w14:paraId="3C35BE88" w14:textId="77777777" w:rsidR="00E74326" w:rsidRPr="00D64A2F" w:rsidRDefault="00E74326" w:rsidP="0093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37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4DB328E" w14:textId="77777777" w:rsidR="00E74326" w:rsidRPr="00D64A2F" w:rsidDel="009358A6" w:rsidRDefault="00E7432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2F78E9" w14:textId="77777777" w:rsidR="00E74326" w:rsidRPr="00D64A2F" w:rsidRDefault="00E74326" w:rsidP="0093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703E37EA" w14:textId="77777777" w:rsidR="00E74326" w:rsidRPr="00D64A2F" w:rsidDel="009358A6" w:rsidRDefault="00E74326" w:rsidP="0093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F411D5" w14:textId="77777777" w:rsidR="00E74326" w:rsidRPr="00D64A2F" w:rsidRDefault="00E74326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375CDBBE" w14:textId="77777777" w:rsidR="00E74326" w:rsidRPr="00D64A2F" w:rsidDel="009358A6" w:rsidRDefault="00E74326" w:rsidP="0093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66C6D1" w14:textId="77777777" w:rsidR="00E74326" w:rsidRPr="00D64A2F" w:rsidRDefault="00E74326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1E5FBA6" w14:textId="77777777" w:rsidR="00E74326" w:rsidRPr="00D64A2F" w:rsidDel="009358A6" w:rsidRDefault="00E74326" w:rsidP="0093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F3B9DD" w14:textId="77777777" w:rsidR="00E74326" w:rsidRPr="00D64A2F" w:rsidRDefault="00E74326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72E4218" w14:textId="77777777" w:rsidR="00E74326" w:rsidRPr="00D64A2F" w:rsidDel="009358A6" w:rsidRDefault="00E74326" w:rsidP="0093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74326" w:rsidRPr="004469F5" w14:paraId="56E7EC1E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5F6299A1" w14:textId="41D586EC" w:rsidR="00E74326" w:rsidRPr="00D64A2F" w:rsidRDefault="00E7432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>การ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แบ่งปัน</w:t>
            </w:r>
            <w:r w:rsidRPr="00D64A2F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1080" w:type="dxa"/>
            <w:vAlign w:val="center"/>
          </w:tcPr>
          <w:p w14:paraId="64ACAAF9" w14:textId="77777777" w:rsidR="00E74326" w:rsidRPr="00D64A2F" w:rsidDel="009358A6" w:rsidRDefault="00E7432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80B77" w14:textId="77777777" w:rsidR="00E74326" w:rsidRPr="00D64A2F" w:rsidRDefault="00E74326" w:rsidP="0093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E4CBB7B" w14:textId="77777777" w:rsidR="00E74326" w:rsidRPr="00D64A2F" w:rsidDel="009358A6" w:rsidRDefault="00E74326" w:rsidP="0093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C1430F" w14:textId="77777777" w:rsidR="00E74326" w:rsidRPr="00D64A2F" w:rsidRDefault="00E74326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1368D70" w14:textId="77777777" w:rsidR="00E74326" w:rsidRPr="00D64A2F" w:rsidDel="009358A6" w:rsidRDefault="00E74326" w:rsidP="0093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DCC63F" w14:textId="77777777" w:rsidR="00E74326" w:rsidRPr="00D64A2F" w:rsidRDefault="00E74326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AE4073" w14:textId="77777777" w:rsidR="00E74326" w:rsidRPr="00D64A2F" w:rsidDel="009358A6" w:rsidRDefault="00E74326" w:rsidP="0093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EB1BEC" w14:textId="77777777" w:rsidR="00E74326" w:rsidRPr="00D64A2F" w:rsidRDefault="00E74326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59B03A6" w14:textId="77777777" w:rsidR="00E74326" w:rsidRPr="00D64A2F" w:rsidDel="009358A6" w:rsidRDefault="00E74326" w:rsidP="0093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06DCE" w:rsidRPr="004469F5" w14:paraId="024DD474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2502271D" w14:textId="7E6FD207" w:rsidR="00206DCE" w:rsidRPr="00D64A2F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080" w:type="dxa"/>
            <w:vAlign w:val="center"/>
          </w:tcPr>
          <w:p w14:paraId="5EA34924" w14:textId="4B5E317E" w:rsidR="00206DCE" w:rsidRPr="00D64A2F" w:rsidDel="009358A6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270" w:type="dxa"/>
          </w:tcPr>
          <w:p w14:paraId="3939E077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C650EC4" w14:textId="7DA875BF" w:rsidR="00206DCE" w:rsidRPr="00D64A2F" w:rsidDel="009358A6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F477BA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CA20497" w14:textId="32BB7362" w:rsidR="00206DCE" w:rsidRPr="00D64A2F" w:rsidDel="009358A6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270" w:type="dxa"/>
          </w:tcPr>
          <w:p w14:paraId="6E9715E1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2F50D9" w14:textId="5C463457" w:rsidR="00206DCE" w:rsidRPr="00D64A2F" w:rsidDel="009358A6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3D7543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7C882C7" w14:textId="274A0095" w:rsidR="00206DCE" w:rsidRPr="00D64A2F" w:rsidDel="009358A6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657</w:t>
            </w:r>
          </w:p>
        </w:tc>
      </w:tr>
      <w:tr w:rsidR="00206DCE" w:rsidRPr="004469F5" w14:paraId="55E73B89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6A8BE9B6" w14:textId="1515A54F" w:rsidR="00206DCE" w:rsidRPr="00D64A2F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ส่วนที่เป็นของผู้ถือหุ้นเดิมก่อนการปรับโครงสร้างธุรกิจ</w:t>
            </w:r>
          </w:p>
        </w:tc>
        <w:tc>
          <w:tcPr>
            <w:tcW w:w="1080" w:type="dxa"/>
            <w:vAlign w:val="center"/>
          </w:tcPr>
          <w:p w14:paraId="592CD444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A58F224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491E720" w14:textId="27D826E5" w:rsidR="00206DCE" w:rsidRPr="00D64A2F" w:rsidDel="009358A6" w:rsidRDefault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5C81B4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934EE37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5C7049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E8B061" w14:textId="1EA3861B" w:rsidR="00206DCE" w:rsidRPr="00D64A2F" w:rsidDel="009358A6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C358D9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E8CCBD2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F6055A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344DFA" w14:textId="1A740524" w:rsidR="00206DCE" w:rsidRPr="00D64A2F" w:rsidDel="009358A6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A06528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5438E1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B2EA56A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559AC0" w14:textId="1416D679" w:rsidR="00206DCE" w:rsidRPr="00D64A2F" w:rsidDel="009358A6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1,174</w:t>
            </w:r>
          </w:p>
        </w:tc>
        <w:tc>
          <w:tcPr>
            <w:tcW w:w="270" w:type="dxa"/>
          </w:tcPr>
          <w:p w14:paraId="711EB541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D1387C9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D63DE2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21C61F8" w14:textId="014D0570" w:rsidR="00206DCE" w:rsidRPr="00D64A2F" w:rsidDel="009358A6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1,174</w:t>
            </w:r>
          </w:p>
        </w:tc>
      </w:tr>
      <w:tr w:rsidR="00206DCE" w:rsidRPr="004469F5" w14:paraId="5DA2F9EC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5BC55EC9" w14:textId="49B096C0" w:rsidR="00206DCE" w:rsidRPr="00D64A2F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60779B6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DD22E4B" w14:textId="2F95EF3B" w:rsidR="00206DCE" w:rsidRPr="00D64A2F" w:rsidDel="009358A6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4346D4F4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FD4C341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F646917" w14:textId="07D4F557" w:rsidR="00206DCE" w:rsidRPr="00D64A2F" w:rsidDel="009358A6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203FAB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24EAED4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2375252" w14:textId="7C6F3B9B" w:rsidR="00206DCE" w:rsidRPr="00D64A2F" w:rsidDel="009358A6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7F5DED66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310A92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1696B8C" w14:textId="432CC93D" w:rsidR="00206DCE" w:rsidRPr="00D64A2F" w:rsidDel="009358A6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270" w:type="dxa"/>
          </w:tcPr>
          <w:p w14:paraId="544FBFB0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B48CEA7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799703" w14:textId="7010B050" w:rsidR="00206DCE" w:rsidRPr="00D64A2F" w:rsidDel="009358A6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313</w:t>
            </w:r>
          </w:p>
        </w:tc>
      </w:tr>
      <w:tr w:rsidR="00206DCE" w:rsidRPr="00E74326" w14:paraId="30732B79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393C65D5" w14:textId="6437D000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1B7338" w14:textId="22C86A73" w:rsidR="00206DCE" w:rsidRPr="00D64A2F" w:rsidDel="009358A6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667</w:t>
            </w:r>
          </w:p>
        </w:tc>
        <w:tc>
          <w:tcPr>
            <w:tcW w:w="270" w:type="dxa"/>
          </w:tcPr>
          <w:p w14:paraId="01201931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732B37" w14:textId="0D6DC5C8" w:rsidR="00206DCE" w:rsidRPr="00D64A2F" w:rsidDel="009358A6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4DC296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2EBF1F" w14:textId="11F3B0DD" w:rsidR="00206DCE" w:rsidRPr="00D64A2F" w:rsidDel="009358A6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667</w:t>
            </w:r>
          </w:p>
        </w:tc>
        <w:tc>
          <w:tcPr>
            <w:tcW w:w="270" w:type="dxa"/>
          </w:tcPr>
          <w:p w14:paraId="7E66DECD" w14:textId="77777777" w:rsidR="00206DCE" w:rsidRPr="00D64A2F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7E56CF" w14:textId="65519BA4" w:rsidR="00206DCE" w:rsidRPr="00D64A2F" w:rsidDel="009358A6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1,477</w:t>
            </w:r>
          </w:p>
        </w:tc>
        <w:tc>
          <w:tcPr>
            <w:tcW w:w="270" w:type="dxa"/>
          </w:tcPr>
          <w:p w14:paraId="48D51240" w14:textId="77777777" w:rsidR="00206DCE" w:rsidRPr="00D64A2F" w:rsidRDefault="00206DCE" w:rsidP="0020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29ECEE" w14:textId="2515784A" w:rsidR="00206DCE" w:rsidRPr="00D64A2F" w:rsidRDefault="00206DC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2,144</w:t>
            </w:r>
          </w:p>
        </w:tc>
      </w:tr>
      <w:tr w:rsidR="00E74326" w:rsidRPr="006F70AA" w14:paraId="54BCB548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312B7BE0" w14:textId="77777777" w:rsidR="00E74326" w:rsidRPr="00D64A2F" w:rsidRDefault="00E74326" w:rsidP="00E7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C3C0156" w14:textId="77777777" w:rsidR="00E74326" w:rsidRPr="00D64A2F" w:rsidDel="00E74326" w:rsidRDefault="00E7432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0C2C96" w14:textId="77777777" w:rsidR="00E74326" w:rsidRPr="00D64A2F" w:rsidRDefault="00E74326" w:rsidP="0093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4F176982" w14:textId="77777777" w:rsidR="00E74326" w:rsidRPr="00D64A2F" w:rsidDel="00E74326" w:rsidRDefault="00E74326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377319" w14:textId="77777777" w:rsidR="00E74326" w:rsidRPr="00D64A2F" w:rsidRDefault="00E74326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7A475BDF" w14:textId="77777777" w:rsidR="00E74326" w:rsidRPr="00D64A2F" w:rsidDel="00E74326" w:rsidRDefault="00E74326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C7964" w14:textId="77777777" w:rsidR="00E74326" w:rsidRPr="00D64A2F" w:rsidRDefault="00E74326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E9C312" w14:textId="77777777" w:rsidR="00E74326" w:rsidRPr="00D64A2F" w:rsidDel="00E74326" w:rsidRDefault="00E74326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ED9042" w14:textId="77777777" w:rsidR="00E74326" w:rsidRPr="00D64A2F" w:rsidRDefault="00E74326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9C42498" w14:textId="77777777" w:rsidR="00E74326" w:rsidRPr="00D64A2F" w:rsidDel="00E74326" w:rsidRDefault="00E74326" w:rsidP="0044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469F5" w:rsidRPr="004469F5" w14:paraId="6CA8D8F9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3A571474" w14:textId="7509DA10" w:rsidR="00223995" w:rsidRPr="00D64A2F" w:rsidRDefault="0022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  <w:r w:rsidR="009358A6"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74326"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15418A8" w14:textId="77777777" w:rsidR="00E74326" w:rsidRPr="00D64A2F" w:rsidRDefault="00E7432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39B875F1" w14:textId="15FF8450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0.36</w:t>
            </w:r>
          </w:p>
        </w:tc>
        <w:tc>
          <w:tcPr>
            <w:tcW w:w="270" w:type="dxa"/>
          </w:tcPr>
          <w:p w14:paraId="2A6271F2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1ECB8DD" w14:textId="77777777" w:rsidR="00E74326" w:rsidRPr="00D64A2F" w:rsidRDefault="00E7432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74917A2F" w14:textId="46AEA89B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27F7FE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77CCD0F6" w14:textId="77777777" w:rsidR="00E74326" w:rsidRPr="00D64A2F" w:rsidRDefault="00E7432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0C0962E6" w14:textId="0683A524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0.36</w:t>
            </w:r>
          </w:p>
        </w:tc>
        <w:tc>
          <w:tcPr>
            <w:tcW w:w="270" w:type="dxa"/>
          </w:tcPr>
          <w:p w14:paraId="051233E8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FF2342" w14:textId="77777777" w:rsidR="00E74326" w:rsidRPr="00D64A2F" w:rsidRDefault="00E7432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5F23D4EA" w14:textId="098BE663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0ACED9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80DEE75" w14:textId="77777777" w:rsidR="00E74326" w:rsidRPr="00D64A2F" w:rsidRDefault="00E7432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7CABFA28" w14:textId="036312C6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0.36</w:t>
            </w:r>
          </w:p>
        </w:tc>
      </w:tr>
      <w:tr w:rsidR="004469F5" w:rsidRPr="006F70AA" w14:paraId="6D0D72AE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7A73B329" w14:textId="77777777" w:rsidR="00223995" w:rsidRPr="00D64A2F" w:rsidRDefault="00223995" w:rsidP="0022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3AD2C79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691269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58FEC1B" w14:textId="1DBA1FF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EE10EF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5D61B2F4" w14:textId="7761AB1B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1AABA4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81B311B" w14:textId="265DEB5A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272522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63792F5" w14:textId="1CAE4203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D119A" w:rsidRPr="006F70AA" w14:paraId="4FB8C828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2D00A710" w14:textId="77777777" w:rsidR="008D119A" w:rsidRPr="0045652D" w:rsidRDefault="008D119A" w:rsidP="0022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D15E3B0" w14:textId="77777777" w:rsidR="008D119A" w:rsidRPr="0045652D" w:rsidRDefault="008D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CC865F" w14:textId="77777777" w:rsidR="008D119A" w:rsidRPr="0045652D" w:rsidRDefault="008D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04B9D2B" w14:textId="77777777" w:rsidR="008D119A" w:rsidRPr="0045652D" w:rsidRDefault="008D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D92601" w14:textId="77777777" w:rsidR="008D119A" w:rsidRPr="0045652D" w:rsidRDefault="008D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893D4BA" w14:textId="77777777" w:rsidR="008D119A" w:rsidRPr="0045652D" w:rsidRDefault="008D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548750" w14:textId="77777777" w:rsidR="008D119A" w:rsidRPr="0045652D" w:rsidRDefault="008D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D7D432" w14:textId="77777777" w:rsidR="008D119A" w:rsidRPr="0045652D" w:rsidRDefault="008D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F42441" w14:textId="77777777" w:rsidR="008D119A" w:rsidRPr="0045652D" w:rsidRDefault="008D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A1FC442" w14:textId="77777777" w:rsidR="008D119A" w:rsidRPr="0045652D" w:rsidRDefault="008D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469F5" w:rsidRPr="004469F5" w14:paraId="132AE843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19CC0F00" w14:textId="73D4D1CB" w:rsidR="00223995" w:rsidRPr="00D64A2F" w:rsidRDefault="00223995" w:rsidP="0022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center"/>
          </w:tcPr>
          <w:p w14:paraId="446840C7" w14:textId="468156A0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667</w:t>
            </w:r>
          </w:p>
        </w:tc>
        <w:tc>
          <w:tcPr>
            <w:tcW w:w="270" w:type="dxa"/>
          </w:tcPr>
          <w:p w14:paraId="2BD458BA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E89DA99" w14:textId="7C643864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79C3B0B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9940449" w14:textId="5AA218BF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667</w:t>
            </w:r>
          </w:p>
        </w:tc>
        <w:tc>
          <w:tcPr>
            <w:tcW w:w="270" w:type="dxa"/>
          </w:tcPr>
          <w:p w14:paraId="10471193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E754327" w14:textId="37AD5949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1,477</w:t>
            </w:r>
          </w:p>
        </w:tc>
        <w:tc>
          <w:tcPr>
            <w:tcW w:w="270" w:type="dxa"/>
          </w:tcPr>
          <w:p w14:paraId="7FFA850A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39E18D0" w14:textId="7A21DBCF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2,144</w:t>
            </w:r>
          </w:p>
        </w:tc>
      </w:tr>
      <w:tr w:rsidR="004469F5" w:rsidRPr="004469F5" w14:paraId="6533415A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687D9145" w14:textId="681DC43C" w:rsidR="00223995" w:rsidRPr="00D64A2F" w:rsidRDefault="00223995" w:rsidP="0022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กำไรขาดทุนเบ็ดเสร็จ</w:t>
            </w:r>
            <w:r w:rsidR="00A608B5"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อื่นสำหรับงวด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3B83287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3AECAB" w14:textId="64FE1D55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(33)</w:t>
            </w:r>
          </w:p>
        </w:tc>
        <w:tc>
          <w:tcPr>
            <w:tcW w:w="270" w:type="dxa"/>
          </w:tcPr>
          <w:p w14:paraId="5AD55D67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11C6589" w14:textId="0C5CAFEA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396257A" w14:textId="42083D1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1D3516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2221EE7" w14:textId="5F91DECD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2288C7E" w14:textId="4C77270E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(33)</w:t>
            </w:r>
          </w:p>
        </w:tc>
        <w:tc>
          <w:tcPr>
            <w:tcW w:w="270" w:type="dxa"/>
          </w:tcPr>
          <w:p w14:paraId="0EDAFC3B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A8407FB" w14:textId="1179F5E5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8A28914" w14:textId="49700BDD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3E9F10FA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1A74666" w14:textId="48CEBFC0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E718CCB" w14:textId="66331B32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(27)</w:t>
            </w:r>
          </w:p>
        </w:tc>
      </w:tr>
      <w:tr w:rsidR="004469F5" w:rsidRPr="004469F5" w14:paraId="504AE094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1A620B70" w14:textId="4EF95135" w:rsidR="00223995" w:rsidRPr="00D64A2F" w:rsidRDefault="00223995" w:rsidP="0022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กำไรขาดทุนเบ็ดเสร็จรวม</w:t>
            </w:r>
            <w:r w:rsidR="00317197"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DC39D8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3E5D9790" w14:textId="19448CDA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634</w:t>
            </w:r>
          </w:p>
        </w:tc>
        <w:tc>
          <w:tcPr>
            <w:tcW w:w="270" w:type="dxa"/>
          </w:tcPr>
          <w:p w14:paraId="622B7698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5D0D32" w14:textId="466D1780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278C3AEB" w14:textId="1CA40B95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350A76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9891F3" w14:textId="4D8A8C4B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49BD0769" w14:textId="78D02E99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634</w:t>
            </w:r>
          </w:p>
        </w:tc>
        <w:tc>
          <w:tcPr>
            <w:tcW w:w="270" w:type="dxa"/>
          </w:tcPr>
          <w:p w14:paraId="7DE820E9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1BF895" w14:textId="020B1318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73D23044" w14:textId="2924068C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1,483</w:t>
            </w:r>
          </w:p>
        </w:tc>
        <w:tc>
          <w:tcPr>
            <w:tcW w:w="270" w:type="dxa"/>
          </w:tcPr>
          <w:p w14:paraId="7C0F7B70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3BFB2E" w14:textId="775B13B2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61929AD6" w14:textId="5A1C5028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2,117</w:t>
            </w:r>
          </w:p>
        </w:tc>
      </w:tr>
      <w:tr w:rsidR="004469F5" w:rsidRPr="00317197" w14:paraId="2E4E04C2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56BFA269" w14:textId="77777777" w:rsidR="00D22520" w:rsidRPr="00D64A2F" w:rsidRDefault="00D22520" w:rsidP="0022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0C671A3" w14:textId="77777777" w:rsidR="00D22520" w:rsidRPr="00D64A2F" w:rsidRDefault="00D2252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022560" w14:textId="77777777" w:rsidR="00D22520" w:rsidRPr="00D64A2F" w:rsidRDefault="00D2252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5609F53" w14:textId="77777777" w:rsidR="00D22520" w:rsidRPr="00D64A2F" w:rsidRDefault="00D2252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CD2FFC" w14:textId="77777777" w:rsidR="00D22520" w:rsidRPr="00D64A2F" w:rsidRDefault="00D2252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8B6A1B3" w14:textId="77777777" w:rsidR="00D22520" w:rsidRPr="00D64A2F" w:rsidRDefault="00D2252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6630FB" w14:textId="77777777" w:rsidR="00D22520" w:rsidRPr="00D64A2F" w:rsidRDefault="00D2252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8720F08" w14:textId="77777777" w:rsidR="00D22520" w:rsidRPr="00D64A2F" w:rsidRDefault="00D2252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B79DDE" w14:textId="77777777" w:rsidR="00D22520" w:rsidRPr="00D64A2F" w:rsidRDefault="00D2252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1302026" w14:textId="77777777" w:rsidR="00D22520" w:rsidRPr="00D64A2F" w:rsidRDefault="00D2252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469F5" w:rsidRPr="004469F5" w14:paraId="73A8DC75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6C685AA0" w14:textId="0AD3EE5B" w:rsidR="00223995" w:rsidRPr="00D64A2F" w:rsidRDefault="00223995" w:rsidP="0022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ส่วนที่เป็นของบริษัท</w:t>
            </w:r>
          </w:p>
        </w:tc>
        <w:tc>
          <w:tcPr>
            <w:tcW w:w="1080" w:type="dxa"/>
            <w:vAlign w:val="center"/>
          </w:tcPr>
          <w:p w14:paraId="7A699EFD" w14:textId="3B5B931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270" w:type="dxa"/>
          </w:tcPr>
          <w:p w14:paraId="77D61514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1053B48" w14:textId="3871910B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719B509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0C01E3D" w14:textId="28DF3C51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270" w:type="dxa"/>
          </w:tcPr>
          <w:p w14:paraId="3021D2E4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554BEE8" w14:textId="4D437665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93493C4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F2CC5B0" w14:textId="78FF678D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624</w:t>
            </w:r>
          </w:p>
        </w:tc>
      </w:tr>
      <w:tr w:rsidR="004469F5" w:rsidRPr="004469F5" w14:paraId="0FE141DF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67BACADC" w14:textId="49D72DCC" w:rsidR="00223995" w:rsidRPr="00D64A2F" w:rsidRDefault="0022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ส่วนของผู้ถือหุ้นเดิมก่อน</w:t>
            </w:r>
            <w:r w:rsidR="00317197"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ปรับโครงสร้างธุรกิจ</w:t>
            </w:r>
          </w:p>
        </w:tc>
        <w:tc>
          <w:tcPr>
            <w:tcW w:w="1080" w:type="dxa"/>
            <w:vAlign w:val="center"/>
          </w:tcPr>
          <w:p w14:paraId="0B2FCC0D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40555EF" w14:textId="4F2DAE64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0909FA2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D90E161" w14:textId="6AF3A868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BBE568A" w14:textId="416E19E6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22318C9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51D55F7" w14:textId="5042EA4B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00AC61F" w14:textId="4E4D7278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22958CE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9CE66E1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85F72DF" w14:textId="1202A05A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1,179</w:t>
            </w:r>
          </w:p>
        </w:tc>
        <w:tc>
          <w:tcPr>
            <w:tcW w:w="270" w:type="dxa"/>
          </w:tcPr>
          <w:p w14:paraId="690DB0AF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132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B56F505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0C6A628" w14:textId="171FD5BA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1,179</w:t>
            </w:r>
          </w:p>
        </w:tc>
      </w:tr>
      <w:tr w:rsidR="004469F5" w:rsidRPr="004469F5" w14:paraId="3417ACE1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0A68D133" w14:textId="1955D9AB" w:rsidR="00223995" w:rsidRPr="00D64A2F" w:rsidRDefault="0022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ส่วนที่เป็นของส่วนได้เสียที่</w:t>
            </w:r>
            <w:r w:rsidR="00317197"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ไม่มีอำนาจควบคุม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7D3D3B1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22E491F" w14:textId="3DAE03C8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71179D32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5D8F7BE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B821EB" w14:textId="43A9D83A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938D597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4AE13F0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6FA37B8" w14:textId="4450A3F0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3BCEA018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1E97129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83877B7" w14:textId="4203ABFA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270" w:type="dxa"/>
          </w:tcPr>
          <w:p w14:paraId="3002DAD0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50CDA21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9559A93" w14:textId="4918FEBA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314</w:t>
            </w:r>
          </w:p>
        </w:tc>
      </w:tr>
      <w:tr w:rsidR="004469F5" w:rsidRPr="004469F5" w14:paraId="64DEC0D2" w14:textId="77777777" w:rsidTr="00D64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</w:tcPr>
          <w:p w14:paraId="7E2C3E91" w14:textId="72B644E5" w:rsidR="00223995" w:rsidRPr="00D64A2F" w:rsidRDefault="00223995" w:rsidP="0022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กำไรขาดทุนเบ็ดเสร็จรวม</w:t>
            </w:r>
            <w:r w:rsidR="00317197"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244362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02694168" w14:textId="13A6F57C" w:rsidR="00223995" w:rsidRPr="00D64A2F" w:rsidRDefault="00223995" w:rsidP="00D64A2F">
            <w:pPr>
              <w:pStyle w:val="BodyText3"/>
              <w:tabs>
                <w:tab w:val="decimal" w:pos="791"/>
              </w:tabs>
              <w:ind w:left="-112" w:right="-10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  <w:t>634</w:t>
            </w:r>
          </w:p>
        </w:tc>
        <w:tc>
          <w:tcPr>
            <w:tcW w:w="270" w:type="dxa"/>
          </w:tcPr>
          <w:p w14:paraId="58947FD4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064A0C" w14:textId="31F67FE0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1AFEE8A8" w14:textId="1539B5F6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50462F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C442D6" w14:textId="6466A838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40303F83" w14:textId="2653AA98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634</w:t>
            </w:r>
          </w:p>
        </w:tc>
        <w:tc>
          <w:tcPr>
            <w:tcW w:w="270" w:type="dxa"/>
          </w:tcPr>
          <w:p w14:paraId="3F134FC6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1389AA" w14:textId="00E07C75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16016434" w14:textId="6E44FFBB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1,483</w:t>
            </w:r>
          </w:p>
        </w:tc>
        <w:tc>
          <w:tcPr>
            <w:tcW w:w="270" w:type="dxa"/>
          </w:tcPr>
          <w:p w14:paraId="74F34881" w14:textId="7777777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BD5626" w14:textId="78913035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4E6DC9AD" w14:textId="50952BC7" w:rsidR="00223995" w:rsidRPr="00D64A2F" w:rsidRDefault="002239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2,117</w:t>
            </w:r>
          </w:p>
        </w:tc>
      </w:tr>
    </w:tbl>
    <w:p w14:paraId="38033F2B" w14:textId="77777777" w:rsidR="00317197" w:rsidRDefault="00317197"/>
    <w:tbl>
      <w:tblPr>
        <w:tblStyle w:val="TableGrid1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0"/>
        <w:gridCol w:w="1130"/>
        <w:gridCol w:w="270"/>
        <w:gridCol w:w="1250"/>
        <w:gridCol w:w="267"/>
        <w:gridCol w:w="1363"/>
        <w:gridCol w:w="270"/>
        <w:gridCol w:w="1260"/>
        <w:gridCol w:w="270"/>
        <w:gridCol w:w="1170"/>
      </w:tblGrid>
      <w:tr w:rsidR="000E0AE5" w:rsidRPr="00317197" w14:paraId="4BC9358A" w14:textId="77777777" w:rsidTr="00D64A2F">
        <w:trPr>
          <w:tblHeader/>
        </w:trPr>
        <w:tc>
          <w:tcPr>
            <w:tcW w:w="2020" w:type="dxa"/>
            <w:vMerge w:val="restart"/>
            <w:hideMark/>
          </w:tcPr>
          <w:p w14:paraId="1987CE74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งบกระแสเงินสด</w:t>
            </w:r>
          </w:p>
          <w:p w14:paraId="6C00E86A" w14:textId="5D92AB54" w:rsidR="000E0AE5" w:rsidRPr="00D64A2F" w:rsidRDefault="0031719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6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บัญชีตั้งแต่วันที่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1 มกราคม 2561  ถึง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  <w:t xml:space="preserve">   30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250" w:type="dxa"/>
            <w:gridSpan w:val="9"/>
            <w:hideMark/>
          </w:tcPr>
          <w:p w14:paraId="79E11AAC" w14:textId="67DE686F" w:rsidR="000E0AE5" w:rsidRPr="00D64A2F" w:rsidRDefault="000E0AE5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17197" w:rsidRPr="00317197" w14:paraId="6838DFB7" w14:textId="77777777" w:rsidTr="00D64A2F">
        <w:trPr>
          <w:tblHeader/>
        </w:trPr>
        <w:tc>
          <w:tcPr>
            <w:tcW w:w="2020" w:type="dxa"/>
            <w:vMerge/>
            <w:vAlign w:val="center"/>
            <w:hideMark/>
          </w:tcPr>
          <w:p w14:paraId="0117CF1F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0" w:type="dxa"/>
            <w:hideMark/>
          </w:tcPr>
          <w:p w14:paraId="62F5FA74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1963206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9717F87" w14:textId="542863EB" w:rsidR="00317197" w:rsidRPr="00D64A2F" w:rsidRDefault="0031719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0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0" w:type="dxa"/>
          </w:tcPr>
          <w:p w14:paraId="30787D9B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hideMark/>
          </w:tcPr>
          <w:p w14:paraId="4680C9F1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5D00036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7A4F368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2361869" w14:textId="63757B8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67" w:type="dxa"/>
          </w:tcPr>
          <w:p w14:paraId="373B908C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63" w:type="dxa"/>
            <w:hideMark/>
          </w:tcPr>
          <w:p w14:paraId="1EB37E60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703F0A7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D343753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2B79C95A" w14:textId="6D60D0B8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227D435F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3C80EF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E2B24E6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A2E5C21" w14:textId="52677E0A" w:rsidR="00317197" w:rsidRPr="00D64A2F" w:rsidRDefault="0031719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ผลกระทบ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0" w:type="dxa"/>
          </w:tcPr>
          <w:p w14:paraId="2096AED9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F18B4F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D7A47D1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721E8E7" w14:textId="77777777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916768" w14:textId="2DC12D41" w:rsidR="00317197" w:rsidRPr="00D64A2F" w:rsidRDefault="00317197" w:rsidP="003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</w:tr>
      <w:tr w:rsidR="000E0AE5" w:rsidRPr="00317197" w14:paraId="4F68067E" w14:textId="77777777" w:rsidTr="00D64A2F">
        <w:tc>
          <w:tcPr>
            <w:tcW w:w="2020" w:type="dxa"/>
          </w:tcPr>
          <w:p w14:paraId="68EB4EA3" w14:textId="77777777" w:rsidR="000E0AE5" w:rsidRPr="00D64A2F" w:rsidRDefault="000E0AE5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50" w:type="dxa"/>
            <w:gridSpan w:val="9"/>
            <w:hideMark/>
          </w:tcPr>
          <w:p w14:paraId="2634B748" w14:textId="234BEB70" w:rsidR="000E0AE5" w:rsidRPr="00D64A2F" w:rsidRDefault="000E0AE5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17197" w:rsidRPr="00317197" w14:paraId="38BC7043" w14:textId="77777777" w:rsidTr="00D64A2F">
        <w:tc>
          <w:tcPr>
            <w:tcW w:w="2020" w:type="dxa"/>
            <w:hideMark/>
          </w:tcPr>
          <w:p w14:paraId="64CDF899" w14:textId="2D3909EA" w:rsidR="000E0AE5" w:rsidRPr="00D64A2F" w:rsidRDefault="000E0AE5" w:rsidP="00D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กระแสเงินสดสุทธิได้มาจาก (ใช้ไปใน)</w:t>
            </w:r>
            <w:r w:rsidR="00B01274"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กิจกรรมดำเนินงาน</w:t>
            </w:r>
          </w:p>
        </w:tc>
        <w:tc>
          <w:tcPr>
            <w:tcW w:w="1130" w:type="dxa"/>
            <w:vAlign w:val="center"/>
          </w:tcPr>
          <w:p w14:paraId="4CC6E3D7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51F9C48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D3674AD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2,563</w:t>
            </w:r>
          </w:p>
        </w:tc>
        <w:tc>
          <w:tcPr>
            <w:tcW w:w="270" w:type="dxa"/>
          </w:tcPr>
          <w:p w14:paraId="0F53E562" w14:textId="77777777" w:rsidR="000E0AE5" w:rsidRPr="00D64A2F" w:rsidRDefault="000E0AE5" w:rsidP="00D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14:paraId="1D26CCA5" w14:textId="457AB3E3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858777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3CFAFBA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(2,209)</w:t>
            </w:r>
          </w:p>
        </w:tc>
        <w:tc>
          <w:tcPr>
            <w:tcW w:w="267" w:type="dxa"/>
          </w:tcPr>
          <w:p w14:paraId="2F423CCB" w14:textId="77777777" w:rsidR="000E0AE5" w:rsidRPr="00D64A2F" w:rsidRDefault="000E0AE5" w:rsidP="00D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61955D6B" w14:textId="58076889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A2DAC76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FFDFAE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270" w:type="dxa"/>
          </w:tcPr>
          <w:p w14:paraId="69AFDC75" w14:textId="77777777" w:rsidR="000E0AE5" w:rsidRPr="00D64A2F" w:rsidRDefault="000E0AE5" w:rsidP="00D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734E82E" w14:textId="4F256C12" w:rsidR="000E0AE5" w:rsidRPr="00D64A2F" w:rsidRDefault="000E0AE5" w:rsidP="00D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3BC21FA" w14:textId="77777777" w:rsidR="000E0AE5" w:rsidRPr="00D64A2F" w:rsidRDefault="000E0AE5" w:rsidP="00D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2A2E91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(3,661)</w:t>
            </w:r>
          </w:p>
        </w:tc>
        <w:tc>
          <w:tcPr>
            <w:tcW w:w="270" w:type="dxa"/>
          </w:tcPr>
          <w:p w14:paraId="10B31F38" w14:textId="77777777" w:rsidR="000E0AE5" w:rsidRPr="00D64A2F" w:rsidRDefault="000E0AE5" w:rsidP="00D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7492E92" w14:textId="06F56F15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D8C4BDE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CE06CD8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(3,307)</w:t>
            </w:r>
          </w:p>
        </w:tc>
      </w:tr>
      <w:tr w:rsidR="00317197" w:rsidRPr="00317197" w14:paraId="7CAA871F" w14:textId="77777777" w:rsidTr="00D64A2F">
        <w:tc>
          <w:tcPr>
            <w:tcW w:w="2020" w:type="dxa"/>
          </w:tcPr>
          <w:p w14:paraId="302B935B" w14:textId="003E2B95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กระแสเงินสดสุทธิได้มาจาก</w:t>
            </w:r>
            <w:r w:rsidRPr="00D64A2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 xml:space="preserve"> (</w:t>
            </w:r>
            <w:r w:rsidRPr="00D64A2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ใช้ไปใน</w:t>
            </w:r>
            <w:r w:rsidRPr="00D64A2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)</w:t>
            </w:r>
            <w:r w:rsidR="00B01274" w:rsidRPr="00D64A2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กิจกรรมลงทุน</w:t>
            </w:r>
          </w:p>
        </w:tc>
        <w:tc>
          <w:tcPr>
            <w:tcW w:w="1130" w:type="dxa"/>
            <w:vAlign w:val="center"/>
          </w:tcPr>
          <w:p w14:paraId="0BBD4E32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05D8932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827</w:t>
            </w:r>
          </w:p>
        </w:tc>
        <w:tc>
          <w:tcPr>
            <w:tcW w:w="270" w:type="dxa"/>
          </w:tcPr>
          <w:p w14:paraId="58769701" w14:textId="77777777" w:rsidR="000E0AE5" w:rsidRPr="00D64A2F" w:rsidRDefault="000E0AE5" w:rsidP="0090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14:paraId="7B911906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879E595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2,209</w:t>
            </w:r>
          </w:p>
        </w:tc>
        <w:tc>
          <w:tcPr>
            <w:tcW w:w="267" w:type="dxa"/>
          </w:tcPr>
          <w:p w14:paraId="274D485F" w14:textId="77777777" w:rsidR="000E0AE5" w:rsidRPr="00D64A2F" w:rsidRDefault="000E0AE5" w:rsidP="0090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476935E8" w14:textId="1B22F63D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7A2753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3,036</w:t>
            </w:r>
          </w:p>
        </w:tc>
        <w:tc>
          <w:tcPr>
            <w:tcW w:w="270" w:type="dxa"/>
          </w:tcPr>
          <w:p w14:paraId="709624F1" w14:textId="77777777" w:rsidR="000E0AE5" w:rsidRPr="00D64A2F" w:rsidRDefault="000E0AE5" w:rsidP="0090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D4398F5" w14:textId="1AA96BB8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05555E4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(358)</w:t>
            </w:r>
          </w:p>
        </w:tc>
        <w:tc>
          <w:tcPr>
            <w:tcW w:w="270" w:type="dxa"/>
          </w:tcPr>
          <w:p w14:paraId="11E7F7E2" w14:textId="77777777" w:rsidR="000E0AE5" w:rsidRPr="00D64A2F" w:rsidRDefault="000E0AE5" w:rsidP="0090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4CCD52F" w14:textId="42C16FBA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BF76355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2,678</w:t>
            </w:r>
          </w:p>
        </w:tc>
      </w:tr>
      <w:tr w:rsidR="00317197" w:rsidRPr="00317197" w14:paraId="096598E1" w14:textId="77777777" w:rsidTr="00D64A2F">
        <w:tc>
          <w:tcPr>
            <w:tcW w:w="2020" w:type="dxa"/>
          </w:tcPr>
          <w:p w14:paraId="350EA8E6" w14:textId="77777777" w:rsidR="000E0AE5" w:rsidRPr="00D64A2F" w:rsidRDefault="000E0AE5" w:rsidP="0090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กระแสเงินสดสุทธิได้มาจากกิจกรรมจัดหาเงิน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6ED9D539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5D5E8FD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1,025</w:t>
            </w:r>
          </w:p>
        </w:tc>
        <w:tc>
          <w:tcPr>
            <w:tcW w:w="270" w:type="dxa"/>
          </w:tcPr>
          <w:p w14:paraId="0C75BCC0" w14:textId="77777777" w:rsidR="000E0AE5" w:rsidRPr="00D64A2F" w:rsidRDefault="000E0AE5" w:rsidP="005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6A58005C" w14:textId="588BF653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D03D787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</w:tcPr>
          <w:p w14:paraId="166D6986" w14:textId="77777777" w:rsidR="000E0AE5" w:rsidRPr="00D64A2F" w:rsidRDefault="000E0AE5" w:rsidP="0090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4770465C" w14:textId="5ADE1F8E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BC121BC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1,025</w:t>
            </w:r>
          </w:p>
        </w:tc>
        <w:tc>
          <w:tcPr>
            <w:tcW w:w="270" w:type="dxa"/>
          </w:tcPr>
          <w:p w14:paraId="601352E0" w14:textId="77777777" w:rsidR="000E0AE5" w:rsidRPr="00D64A2F" w:rsidRDefault="000E0AE5" w:rsidP="0090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B38071B" w14:textId="4B142D1B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9611DE6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4,311</w:t>
            </w:r>
          </w:p>
        </w:tc>
        <w:tc>
          <w:tcPr>
            <w:tcW w:w="270" w:type="dxa"/>
          </w:tcPr>
          <w:p w14:paraId="7E297A45" w14:textId="77777777" w:rsidR="000E0AE5" w:rsidRPr="00D64A2F" w:rsidRDefault="000E0AE5" w:rsidP="0090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DC4F3B8" w14:textId="0B1D4D41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DA54C1C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5,336</w:t>
            </w:r>
          </w:p>
        </w:tc>
      </w:tr>
      <w:tr w:rsidR="00317197" w:rsidRPr="00317197" w14:paraId="76ACC136" w14:textId="77777777" w:rsidTr="00D64A2F">
        <w:tc>
          <w:tcPr>
            <w:tcW w:w="2020" w:type="dxa"/>
          </w:tcPr>
          <w:p w14:paraId="19A6A6E3" w14:textId="66F1E775" w:rsidR="000E0AE5" w:rsidRPr="00D64A2F" w:rsidRDefault="000E0AE5" w:rsidP="0090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เงินสดและรายการทียบเท่าเงินสดเพิ่มขึ้นสุทธิ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AD92B2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C33E8C2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4,415</w:t>
            </w:r>
          </w:p>
        </w:tc>
        <w:tc>
          <w:tcPr>
            <w:tcW w:w="270" w:type="dxa"/>
            <w:tcBorders>
              <w:bottom w:val="nil"/>
            </w:tcBorders>
          </w:tcPr>
          <w:p w14:paraId="19EE8D05" w14:textId="77777777" w:rsidR="000E0AE5" w:rsidRPr="00D64A2F" w:rsidRDefault="000E0AE5" w:rsidP="005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87DA14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115A57A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</w:tcPr>
          <w:p w14:paraId="0DE40006" w14:textId="77777777" w:rsidR="000E0AE5" w:rsidRPr="00D64A2F" w:rsidRDefault="000E0AE5" w:rsidP="0090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7A3ADA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1981789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4,415</w:t>
            </w:r>
          </w:p>
        </w:tc>
        <w:tc>
          <w:tcPr>
            <w:tcW w:w="270" w:type="dxa"/>
            <w:tcBorders>
              <w:bottom w:val="nil"/>
            </w:tcBorders>
          </w:tcPr>
          <w:p w14:paraId="444EF9B0" w14:textId="77777777" w:rsidR="000E0AE5" w:rsidRPr="00D64A2F" w:rsidRDefault="000E0AE5" w:rsidP="0090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CB86CF" w14:textId="605F550F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5C4A546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70" w:type="dxa"/>
          </w:tcPr>
          <w:p w14:paraId="1D3E2C78" w14:textId="77777777" w:rsidR="000E0AE5" w:rsidRPr="00D64A2F" w:rsidRDefault="000E0AE5" w:rsidP="0090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F0FC1C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D04A7F9" w14:textId="77777777" w:rsidR="000E0AE5" w:rsidRPr="00D64A2F" w:rsidRDefault="000E0AE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A2F">
              <w:rPr>
                <w:rFonts w:asciiTheme="majorBidi" w:eastAsia="Times New Roman" w:hAnsiTheme="majorBidi" w:cstheme="majorBidi"/>
                <w:sz w:val="24"/>
                <w:szCs w:val="24"/>
              </w:rPr>
              <w:t>4,707</w:t>
            </w:r>
          </w:p>
        </w:tc>
      </w:tr>
    </w:tbl>
    <w:p w14:paraId="4AFE46FF" w14:textId="655F0F96" w:rsidR="005120B3" w:rsidRDefault="00512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bookmarkStart w:id="2" w:name="_GoBack"/>
      <w:bookmarkEnd w:id="2"/>
      <w:r>
        <w:rPr>
          <w:rFonts w:ascii="Angsana New" w:hAnsi="Angsana New"/>
          <w:sz w:val="20"/>
          <w:szCs w:val="20"/>
          <w:cs/>
        </w:rPr>
        <w:br w:type="page"/>
      </w:r>
    </w:p>
    <w:p w14:paraId="17F68F7D" w14:textId="1BE0C0F5" w:rsidR="00727B85" w:rsidRPr="00D64A2F" w:rsidRDefault="0095093D" w:rsidP="00D64A2F">
      <w:pPr>
        <w:pStyle w:val="ListParagraph"/>
        <w:numPr>
          <w:ilvl w:val="0"/>
          <w:numId w:val="4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720"/>
        </w:tabs>
        <w:ind w:left="0" w:right="-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3" w:name="_Hlk24545826"/>
      <w:r w:rsidRPr="00D64A2F">
        <w:rPr>
          <w:rFonts w:ascii="Angsana New" w:hAnsi="Angsana New"/>
          <w:i/>
          <w:iCs/>
          <w:sz w:val="30"/>
          <w:szCs w:val="30"/>
          <w:cs/>
        </w:rPr>
        <w:t>การซื้อส่วนได้เสียจากบุคคลภายนอก ซึ่งเป็นการซื้อส่วนได้เสียที่ไม่มีอำนาจควบคุม</w:t>
      </w:r>
      <w:bookmarkEnd w:id="3"/>
    </w:p>
    <w:p w14:paraId="5966B59F" w14:textId="545269E1" w:rsidR="0095093D" w:rsidRPr="00D64A2F" w:rsidRDefault="0095093D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</w:rPr>
      </w:pPr>
    </w:p>
    <w:p w14:paraId="119EF997" w14:textId="41DA5913" w:rsidR="00D20E3A" w:rsidRDefault="00950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>ณ วันซื้อ</w:t>
      </w:r>
      <w:r w:rsidR="008E712E" w:rsidRPr="007B4C6A">
        <w:rPr>
          <w:rFonts w:ascii="Angsana New" w:hAnsi="Angsana New"/>
          <w:sz w:val="30"/>
          <w:szCs w:val="30"/>
          <w:cs/>
        </w:rPr>
        <w:t>ธุรกิจ</w:t>
      </w:r>
      <w:r w:rsidRPr="00D64A2F">
        <w:rPr>
          <w:rFonts w:ascii="Angsana New" w:hAnsi="Angsana New"/>
          <w:sz w:val="30"/>
          <w:szCs w:val="30"/>
          <w:cs/>
        </w:rPr>
        <w:t xml:space="preserve"> บริษัทซื้อหุ้น</w:t>
      </w:r>
      <w:r w:rsidR="008E712E" w:rsidRPr="007B4C6A">
        <w:rPr>
          <w:rFonts w:ascii="Angsana New" w:hAnsi="Angsana New"/>
          <w:sz w:val="30"/>
          <w:szCs w:val="30"/>
          <w:cs/>
        </w:rPr>
        <w:t xml:space="preserve"> </w:t>
      </w:r>
      <w:r w:rsidR="008E712E" w:rsidRPr="007B4C6A">
        <w:rPr>
          <w:rFonts w:ascii="Angsana New" w:hAnsi="Angsana New"/>
          <w:sz w:val="30"/>
          <w:szCs w:val="30"/>
        </w:rPr>
        <w:t xml:space="preserve">GOLD </w:t>
      </w:r>
      <w:r w:rsidRPr="00D64A2F">
        <w:rPr>
          <w:rFonts w:ascii="Angsana New" w:hAnsi="Angsana New"/>
          <w:sz w:val="30"/>
          <w:szCs w:val="30"/>
          <w:cs/>
        </w:rPr>
        <w:t xml:space="preserve">จากบุคคลภายนอกจำนวน </w:t>
      </w:r>
      <w:r w:rsidRPr="00D64A2F">
        <w:rPr>
          <w:rFonts w:ascii="Angsana New" w:hAnsi="Angsana New"/>
          <w:sz w:val="30"/>
          <w:szCs w:val="30"/>
        </w:rPr>
        <w:t>355.43</w:t>
      </w:r>
      <w:r w:rsidRPr="00D64A2F">
        <w:rPr>
          <w:rFonts w:ascii="Angsana New" w:hAnsi="Angsana New"/>
          <w:sz w:val="30"/>
          <w:szCs w:val="30"/>
          <w:cs/>
        </w:rPr>
        <w:t xml:space="preserve"> ล้านหุ้น หรือร้อยละ </w:t>
      </w:r>
      <w:r w:rsidRPr="00D64A2F">
        <w:rPr>
          <w:rFonts w:ascii="Angsana New" w:hAnsi="Angsana New"/>
          <w:sz w:val="30"/>
          <w:szCs w:val="30"/>
        </w:rPr>
        <w:t>15.30</w:t>
      </w:r>
      <w:r w:rsidRPr="00D64A2F">
        <w:rPr>
          <w:rFonts w:ascii="Angsana New" w:hAnsi="Angsana New"/>
          <w:sz w:val="30"/>
          <w:szCs w:val="30"/>
          <w:cs/>
        </w:rPr>
        <w:t xml:space="preserve"> ของหุ้นสามัญที่เสนอซื้อทั้งหมด</w:t>
      </w:r>
      <w:r w:rsidR="008E712E" w:rsidRPr="007B4C6A">
        <w:rPr>
          <w:rFonts w:ascii="Angsana New" w:hAnsi="Angsana New"/>
          <w:sz w:val="30"/>
          <w:szCs w:val="30"/>
          <w:cs/>
        </w:rPr>
        <w:t>รวม</w:t>
      </w:r>
      <w:r w:rsidRPr="00D64A2F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D64A2F">
        <w:rPr>
          <w:rFonts w:ascii="Angsana New" w:hAnsi="Angsana New"/>
          <w:sz w:val="30"/>
          <w:szCs w:val="30"/>
        </w:rPr>
        <w:t>3,021.12</w:t>
      </w:r>
      <w:r w:rsidRPr="00D64A2F">
        <w:rPr>
          <w:rFonts w:ascii="Angsana New" w:hAnsi="Angsana New"/>
          <w:sz w:val="30"/>
          <w:szCs w:val="30"/>
          <w:cs/>
        </w:rPr>
        <w:t xml:space="preserve"> ล้านบาทจาก</w:t>
      </w:r>
      <w:r w:rsidR="008E712E" w:rsidRPr="007B4C6A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</w:t>
      </w:r>
      <w:r w:rsidRPr="00D64A2F">
        <w:rPr>
          <w:rFonts w:ascii="Angsana New" w:hAnsi="Angsana New"/>
          <w:sz w:val="30"/>
          <w:szCs w:val="30"/>
          <w:cs/>
        </w:rPr>
        <w:t xml:space="preserve"> บริษัทวัดมูลค่าของส่วนได้เสียที่ไม่มีอำนาจควบคุมดังกล่าวในสัดส่วนได้เสียในสินทรัพย์สุทธิ</w:t>
      </w:r>
      <w:r w:rsidR="00430C60" w:rsidRPr="007B4C6A">
        <w:rPr>
          <w:rFonts w:ascii="Angsana New" w:hAnsi="Angsana New"/>
          <w:sz w:val="30"/>
          <w:szCs w:val="30"/>
          <w:cs/>
        </w:rPr>
        <w:t>ที่ระบุได้</w:t>
      </w:r>
      <w:r w:rsidRPr="00D64A2F">
        <w:rPr>
          <w:rFonts w:ascii="Angsana New" w:hAnsi="Angsana New"/>
          <w:sz w:val="30"/>
          <w:szCs w:val="30"/>
          <w:cs/>
        </w:rPr>
        <w:t>ของผู้ถูกซื้อ</w:t>
      </w:r>
    </w:p>
    <w:p w14:paraId="3032F1DF" w14:textId="77777777" w:rsidR="00D20E3A" w:rsidRPr="00D64A2F" w:rsidRDefault="00D20E3A" w:rsidP="002A0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</w:rPr>
      </w:pPr>
    </w:p>
    <w:p w14:paraId="0C0DEAFC" w14:textId="01EA0E0B" w:rsidR="0095093D" w:rsidRPr="007B4C6A" w:rsidRDefault="0095093D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 xml:space="preserve">ต่อมาในเดือนสิงหาคมและกันยายน </w:t>
      </w:r>
      <w:r w:rsidRPr="00D64A2F">
        <w:rPr>
          <w:rFonts w:ascii="Angsana New" w:hAnsi="Angsana New"/>
          <w:sz w:val="30"/>
          <w:szCs w:val="30"/>
        </w:rPr>
        <w:t>2562</w:t>
      </w:r>
      <w:r w:rsidRPr="00D64A2F">
        <w:rPr>
          <w:rFonts w:ascii="Angsana New" w:hAnsi="Angsana New"/>
          <w:sz w:val="30"/>
          <w:szCs w:val="30"/>
          <w:cs/>
        </w:rPr>
        <w:t xml:space="preserve"> บริษัทซื้อส่วนได้เสีย</w:t>
      </w:r>
      <w:r w:rsidR="00430C60" w:rsidRPr="007B4C6A">
        <w:rPr>
          <w:rFonts w:ascii="Angsana New" w:hAnsi="Angsana New"/>
          <w:sz w:val="30"/>
          <w:szCs w:val="30"/>
          <w:cs/>
        </w:rPr>
        <w:t>ใน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z w:val="30"/>
          <w:szCs w:val="30"/>
        </w:rPr>
        <w:t xml:space="preserve">GOLD </w:t>
      </w:r>
      <w:r w:rsidRPr="00D64A2F">
        <w:rPr>
          <w:rFonts w:ascii="Angsana New" w:hAnsi="Angsana New"/>
          <w:sz w:val="30"/>
          <w:szCs w:val="30"/>
          <w:cs/>
        </w:rPr>
        <w:t>เพิ่ม</w:t>
      </w:r>
      <w:r w:rsidR="00430C60" w:rsidRPr="007B4C6A">
        <w:rPr>
          <w:rFonts w:ascii="Angsana New" w:hAnsi="Angsana New"/>
          <w:sz w:val="30"/>
          <w:szCs w:val="30"/>
          <w:cs/>
        </w:rPr>
        <w:t>ขึ้น</w:t>
      </w:r>
      <w:r w:rsidRPr="00D64A2F">
        <w:rPr>
          <w:rFonts w:ascii="Angsana New" w:hAnsi="Angsana New"/>
          <w:sz w:val="30"/>
          <w:szCs w:val="30"/>
          <w:cs/>
        </w:rPr>
        <w:t xml:space="preserve">อีกจำนวน </w:t>
      </w:r>
      <w:r w:rsidR="00743902">
        <w:rPr>
          <w:rFonts w:ascii="Angsana New" w:hAnsi="Angsana New"/>
          <w:sz w:val="30"/>
          <w:szCs w:val="30"/>
        </w:rPr>
        <w:t>8</w:t>
      </w:r>
      <w:r w:rsidRPr="00D64A2F">
        <w:rPr>
          <w:rFonts w:ascii="Angsana New" w:hAnsi="Angsana New"/>
          <w:sz w:val="30"/>
          <w:szCs w:val="30"/>
        </w:rPr>
        <w:t>.</w:t>
      </w:r>
      <w:r w:rsidR="00743902">
        <w:rPr>
          <w:rFonts w:ascii="Angsana New" w:hAnsi="Angsana New"/>
          <w:sz w:val="30"/>
          <w:szCs w:val="30"/>
        </w:rPr>
        <w:t>20</w:t>
      </w:r>
      <w:r w:rsidRPr="00D64A2F">
        <w:rPr>
          <w:rFonts w:ascii="Angsana New" w:hAnsi="Angsana New"/>
          <w:sz w:val="30"/>
          <w:szCs w:val="30"/>
          <w:cs/>
        </w:rPr>
        <w:t xml:space="preserve"> ล้านหุ้น หรือร้อยละ </w:t>
      </w:r>
      <w:r w:rsidRPr="00D64A2F">
        <w:rPr>
          <w:rFonts w:ascii="Angsana New" w:hAnsi="Angsana New"/>
          <w:sz w:val="30"/>
          <w:szCs w:val="30"/>
        </w:rPr>
        <w:t>0.</w:t>
      </w:r>
      <w:r w:rsidR="00743902">
        <w:rPr>
          <w:rFonts w:ascii="Angsana New" w:hAnsi="Angsana New"/>
          <w:sz w:val="30"/>
          <w:szCs w:val="30"/>
        </w:rPr>
        <w:t>35</w:t>
      </w:r>
      <w:r w:rsidRPr="00D64A2F">
        <w:rPr>
          <w:rFonts w:ascii="Angsana New" w:hAnsi="Angsana New"/>
          <w:sz w:val="30"/>
          <w:szCs w:val="30"/>
          <w:cs/>
        </w:rPr>
        <w:t xml:space="preserve"> ของหุ้นสามัญทั้งหมด เป็นเงินจำนวน </w:t>
      </w:r>
      <w:r w:rsidR="00743902">
        <w:rPr>
          <w:rFonts w:ascii="Angsana New" w:hAnsi="Angsana New"/>
          <w:sz w:val="30"/>
          <w:szCs w:val="30"/>
        </w:rPr>
        <w:t>68</w:t>
      </w:r>
      <w:r w:rsidRPr="00D64A2F">
        <w:rPr>
          <w:rFonts w:ascii="Angsana New" w:hAnsi="Angsana New"/>
          <w:sz w:val="30"/>
          <w:szCs w:val="30"/>
        </w:rPr>
        <w:t>.</w:t>
      </w:r>
      <w:r w:rsidR="00743902">
        <w:rPr>
          <w:rFonts w:ascii="Angsana New" w:hAnsi="Angsana New"/>
          <w:sz w:val="30"/>
          <w:szCs w:val="30"/>
        </w:rPr>
        <w:t>92</w:t>
      </w:r>
      <w:r w:rsidRPr="00D64A2F">
        <w:rPr>
          <w:rFonts w:ascii="Angsana New" w:hAnsi="Angsana New"/>
          <w:sz w:val="30"/>
          <w:szCs w:val="30"/>
          <w:cs/>
        </w:rPr>
        <w:t xml:space="preserve"> ล้านบาทจากส่วนได้เสียที่ไม่มีอำนาจควบคุม</w:t>
      </w:r>
    </w:p>
    <w:p w14:paraId="40F7C512" w14:textId="77777777" w:rsidR="008E712E" w:rsidRPr="00D64A2F" w:rsidRDefault="008E712E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</w:rPr>
      </w:pPr>
    </w:p>
    <w:p w14:paraId="78B4C3C3" w14:textId="0B2975EB" w:rsidR="0095093D" w:rsidRPr="00D64A2F" w:rsidRDefault="0095093D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มูลค่าตามบัญชีของสินทรัพย์สุทธิของ </w:t>
      </w:r>
      <w:r w:rsidRPr="00D64A2F">
        <w:rPr>
          <w:rFonts w:ascii="Angsana New" w:hAnsi="Angsana New"/>
          <w:sz w:val="30"/>
          <w:szCs w:val="30"/>
        </w:rPr>
        <w:t xml:space="preserve">GOLD </w:t>
      </w:r>
      <w:r w:rsidRPr="00D64A2F">
        <w:rPr>
          <w:rFonts w:ascii="Angsana New" w:hAnsi="Angsana New"/>
          <w:sz w:val="30"/>
          <w:szCs w:val="30"/>
          <w:cs/>
        </w:rPr>
        <w:t>ในงบการเงินรวมของกลุ่มบริษัท ณ วันซื้อ</w:t>
      </w:r>
      <w:r w:rsidR="00430C60" w:rsidRPr="007B4C6A">
        <w:rPr>
          <w:rFonts w:ascii="Angsana New" w:hAnsi="Angsana New"/>
          <w:sz w:val="30"/>
          <w:szCs w:val="30"/>
          <w:cs/>
        </w:rPr>
        <w:t>ธุรกิจ</w:t>
      </w:r>
      <w:r w:rsidRPr="00D64A2F">
        <w:rPr>
          <w:rFonts w:ascii="Angsana New" w:hAnsi="Angsana New"/>
          <w:sz w:val="30"/>
          <w:szCs w:val="30"/>
          <w:cs/>
        </w:rPr>
        <w:t xml:space="preserve">คิดเป็นเงินจำนวน </w:t>
      </w:r>
      <w:r w:rsidR="002B3784">
        <w:rPr>
          <w:rFonts w:ascii="Angsana New" w:hAnsi="Angsana New"/>
          <w:sz w:val="30"/>
          <w:szCs w:val="30"/>
        </w:rPr>
        <w:t>2,6</w:t>
      </w:r>
      <w:r w:rsidR="00743902">
        <w:rPr>
          <w:rFonts w:ascii="Angsana New" w:hAnsi="Angsana New"/>
          <w:sz w:val="30"/>
          <w:szCs w:val="30"/>
        </w:rPr>
        <w:t>45.56</w:t>
      </w:r>
      <w:r w:rsidRPr="00D64A2F">
        <w:rPr>
          <w:rFonts w:ascii="Angsana New" w:hAnsi="Angsana New"/>
          <w:sz w:val="30"/>
          <w:szCs w:val="30"/>
        </w:rPr>
        <w:t xml:space="preserve"> </w:t>
      </w:r>
      <w:r w:rsidRPr="00D64A2F">
        <w:rPr>
          <w:rFonts w:ascii="Angsana New" w:hAnsi="Angsana New"/>
          <w:sz w:val="30"/>
          <w:szCs w:val="30"/>
          <w:cs/>
        </w:rPr>
        <w:t>ล้านบาท ทั้งนี้การเปลี่ยนแปลงในส่วนได้</w:t>
      </w:r>
      <w:r w:rsidR="00BB0196">
        <w:rPr>
          <w:rFonts w:ascii="Angsana New" w:hAnsi="Angsana New" w:hint="cs"/>
          <w:sz w:val="30"/>
          <w:szCs w:val="30"/>
          <w:cs/>
        </w:rPr>
        <w:t>เสีย</w:t>
      </w:r>
      <w:r w:rsidRPr="00D64A2F">
        <w:rPr>
          <w:rFonts w:ascii="Angsana New" w:hAnsi="Angsana New"/>
          <w:sz w:val="30"/>
          <w:szCs w:val="30"/>
          <w:cs/>
        </w:rPr>
        <w:t xml:space="preserve">ใน </w:t>
      </w:r>
      <w:r w:rsidRPr="00D64A2F">
        <w:rPr>
          <w:rFonts w:ascii="Angsana New" w:hAnsi="Angsana New"/>
          <w:sz w:val="30"/>
          <w:szCs w:val="30"/>
        </w:rPr>
        <w:t xml:space="preserve">GOLD </w:t>
      </w:r>
      <w:r w:rsidRPr="00D64A2F">
        <w:rPr>
          <w:rFonts w:ascii="Angsana New" w:hAnsi="Angsana New"/>
          <w:sz w:val="30"/>
          <w:szCs w:val="30"/>
          <w:cs/>
        </w:rPr>
        <w:t>ของกลุ่มบริษัท ถูกบันทึก</w:t>
      </w:r>
      <w:r w:rsidR="00430C60" w:rsidRPr="007B4C6A">
        <w:rPr>
          <w:rFonts w:ascii="Angsana New" w:hAnsi="Angsana New"/>
          <w:sz w:val="30"/>
          <w:szCs w:val="30"/>
          <w:cs/>
        </w:rPr>
        <w:t>เป็นส่วนหนึ่ง</w:t>
      </w:r>
      <w:r w:rsidRPr="00D64A2F">
        <w:rPr>
          <w:rFonts w:ascii="Angsana New" w:hAnsi="Angsana New"/>
          <w:sz w:val="30"/>
          <w:szCs w:val="30"/>
          <w:cs/>
        </w:rPr>
        <w:t>ใน</w:t>
      </w:r>
      <w:r w:rsidR="00430C60" w:rsidRPr="007B4C6A">
        <w:rPr>
          <w:rFonts w:ascii="Angsana New" w:hAnsi="Angsana New"/>
          <w:sz w:val="30"/>
          <w:szCs w:val="30"/>
          <w:cs/>
        </w:rPr>
        <w:t>รายการ</w:t>
      </w:r>
      <w:r w:rsidRPr="00D64A2F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="00430C60" w:rsidRPr="007B4C6A">
        <w:rPr>
          <w:rFonts w:ascii="Angsana New" w:hAnsi="Angsana New"/>
          <w:sz w:val="30"/>
          <w:szCs w:val="30"/>
          <w:cs/>
        </w:rPr>
        <w:t>ภายใต้ส่วนขาด</w:t>
      </w:r>
      <w:r w:rsidR="00BB0196">
        <w:rPr>
          <w:rFonts w:ascii="Angsana New" w:hAnsi="Angsana New" w:hint="cs"/>
          <w:sz w:val="30"/>
          <w:szCs w:val="30"/>
          <w:cs/>
        </w:rPr>
        <w:t>ทุน</w:t>
      </w:r>
      <w:r w:rsidRPr="00D64A2F">
        <w:rPr>
          <w:rFonts w:ascii="Angsana New" w:hAnsi="Angsana New"/>
          <w:sz w:val="30"/>
          <w:szCs w:val="30"/>
          <w:cs/>
        </w:rPr>
        <w:t>จากการเปลี่ยนแปลง</w:t>
      </w:r>
      <w:r w:rsidR="00430C60" w:rsidRPr="007B4C6A">
        <w:rPr>
          <w:rFonts w:ascii="Angsana New" w:hAnsi="Angsana New"/>
          <w:sz w:val="30"/>
          <w:szCs w:val="30"/>
          <w:cs/>
        </w:rPr>
        <w:t>ส่วนได้เสียใน</w:t>
      </w:r>
      <w:r w:rsidRPr="00D64A2F">
        <w:rPr>
          <w:rFonts w:ascii="Angsana New" w:hAnsi="Angsana New"/>
          <w:sz w:val="30"/>
          <w:szCs w:val="30"/>
          <w:cs/>
        </w:rPr>
        <w:t>ความเป็นเจ้าของในบริษัทย่อย</w:t>
      </w:r>
    </w:p>
    <w:p w14:paraId="68EB62A2" w14:textId="77777777" w:rsidR="00727B85" w:rsidRPr="00D64A2F" w:rsidRDefault="00727B85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890"/>
      </w:tblGrid>
      <w:tr w:rsidR="00430C60" w:rsidRPr="007B4C6A" w14:paraId="67D4A9D3" w14:textId="77777777" w:rsidTr="00D64A2F">
        <w:tc>
          <w:tcPr>
            <w:tcW w:w="7380" w:type="dxa"/>
          </w:tcPr>
          <w:p w14:paraId="64AC0D66" w14:textId="77777777" w:rsidR="00430C60" w:rsidRPr="00D64A2F" w:rsidRDefault="00430C60" w:rsidP="0097289F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378AEDE1" w14:textId="77777777" w:rsidR="00430C60" w:rsidRPr="00D64A2F" w:rsidRDefault="00430C60" w:rsidP="0097289F">
            <w:pPr>
              <w:ind w:left="-169" w:right="-135" w:firstLine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30C60" w:rsidRPr="007B4C6A" w14:paraId="69990E76" w14:textId="77777777" w:rsidTr="00D64A2F">
        <w:tc>
          <w:tcPr>
            <w:tcW w:w="7380" w:type="dxa"/>
          </w:tcPr>
          <w:p w14:paraId="648402BB" w14:textId="77777777" w:rsidR="00430C60" w:rsidRPr="00D64A2F" w:rsidRDefault="00430C60" w:rsidP="0097289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37699C2C" w14:textId="509D7B82" w:rsidR="00430C60" w:rsidRPr="00D64A2F" w:rsidRDefault="00430C60" w:rsidP="0097289F">
            <w:pPr>
              <w:ind w:left="-169" w:right="-135" w:hanging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B01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D64A2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D64A2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0C60" w:rsidRPr="007B4C6A" w14:paraId="5A446F27" w14:textId="77777777" w:rsidTr="00D64A2F">
        <w:trPr>
          <w:trHeight w:val="261"/>
        </w:trPr>
        <w:tc>
          <w:tcPr>
            <w:tcW w:w="7380" w:type="dxa"/>
            <w:hideMark/>
          </w:tcPr>
          <w:p w14:paraId="2FCCB3D6" w14:textId="77777777" w:rsidR="00430C60" w:rsidRPr="00D64A2F" w:rsidRDefault="00430C60" w:rsidP="00D64A2F">
            <w:pPr>
              <w:tabs>
                <w:tab w:val="center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มูลค่าตามบัญชีของส่วนได้เสียที่ไม่มีอำนาจควบคุมที่ถูกซื้อ</w:t>
            </w:r>
          </w:p>
        </w:tc>
        <w:tc>
          <w:tcPr>
            <w:tcW w:w="1890" w:type="dxa"/>
            <w:hideMark/>
          </w:tcPr>
          <w:p w14:paraId="5B1BF2F4" w14:textId="18E2FEB0" w:rsidR="00430C60" w:rsidRPr="00D64A2F" w:rsidRDefault="00430C60" w:rsidP="00D64A2F">
            <w:pPr>
              <w:ind w:right="-5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CF7203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430C60" w:rsidRPr="007B4C6A" w14:paraId="7703822F" w14:textId="77777777" w:rsidTr="00D64A2F">
        <w:trPr>
          <w:trHeight w:val="216"/>
        </w:trPr>
        <w:tc>
          <w:tcPr>
            <w:tcW w:w="7380" w:type="dxa"/>
            <w:hideMark/>
          </w:tcPr>
          <w:p w14:paraId="0E691652" w14:textId="18B39C43" w:rsidR="00430C60" w:rsidRPr="00D64A2F" w:rsidRDefault="00430C60" w:rsidP="00D64A2F">
            <w:pPr>
              <w:tabs>
                <w:tab w:val="center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สิ่งตอบแทน</w:t>
            </w:r>
            <w:r w:rsidR="00117260" w:rsidRPr="007B4C6A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ในการซื้อ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89F186" w14:textId="6AEDBA7E" w:rsidR="00430C60" w:rsidRPr="00D64A2F" w:rsidRDefault="00430C60" w:rsidP="00D64A2F">
            <w:pPr>
              <w:ind w:right="-5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(3,0</w:t>
            </w:r>
            <w:r w:rsidR="00CF720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C60" w:rsidRPr="007B4C6A" w14:paraId="11E84F1E" w14:textId="77777777" w:rsidTr="00D64A2F">
        <w:trPr>
          <w:trHeight w:val="260"/>
        </w:trPr>
        <w:tc>
          <w:tcPr>
            <w:tcW w:w="7380" w:type="dxa"/>
            <w:hideMark/>
          </w:tcPr>
          <w:p w14:paraId="5CA6437A" w14:textId="1ECEF9D7" w:rsidR="00430C60" w:rsidRPr="00D64A2F" w:rsidRDefault="00117260" w:rsidP="00D64A2F">
            <w:pPr>
              <w:tabs>
                <w:tab w:val="center" w:pos="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</w:t>
            </w:r>
            <w:r w:rsidR="00430C60" w:rsidRPr="00D64A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</w:t>
            </w:r>
            <w:r w:rsidR="00BB01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ทุน</w:t>
            </w:r>
            <w:r w:rsidR="00430C60" w:rsidRPr="00D64A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จากการเปลี่ยนแปลง</w:t>
            </w:r>
            <w:r w:rsidRPr="007B4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ส่วนได้เสียใน</w:t>
            </w:r>
            <w:r w:rsidR="00430C60" w:rsidRPr="00D64A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ความเป็นเจ้าของในบริษัทย่อย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7789A4" w14:textId="3D1855A1" w:rsidR="00430C60" w:rsidRPr="00D64A2F" w:rsidRDefault="00430C6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</w:t>
            </w:r>
            <w:r w:rsidR="00CF72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A1F369F" w14:textId="77777777" w:rsidR="00117260" w:rsidRPr="00D64A2F" w:rsidRDefault="00117260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sz w:val="16"/>
          <w:szCs w:val="16"/>
        </w:rPr>
      </w:pPr>
    </w:p>
    <w:p w14:paraId="440DDFF1" w14:textId="05537C9C" w:rsidR="00117260" w:rsidRPr="00D64A2F" w:rsidRDefault="00117260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64A2F">
        <w:rPr>
          <w:rFonts w:ascii="Angsana New" w:hAnsi="Angsana New"/>
          <w:b/>
          <w:i/>
          <w:iCs/>
          <w:sz w:val="30"/>
          <w:szCs w:val="30"/>
          <w:cs/>
        </w:rPr>
        <w:t>ต้นทุนที่เกี่ยวข</w:t>
      </w:r>
      <w:r w:rsidR="00BB0196" w:rsidRPr="00D64A2F">
        <w:rPr>
          <w:rFonts w:ascii="Angsana New" w:hAnsi="Angsana New"/>
          <w:b/>
          <w:i/>
          <w:iCs/>
          <w:sz w:val="30"/>
          <w:szCs w:val="30"/>
          <w:cs/>
        </w:rPr>
        <w:t>้</w:t>
      </w:r>
      <w:r w:rsidRPr="00D64A2F">
        <w:rPr>
          <w:rFonts w:ascii="Angsana New" w:hAnsi="Angsana New"/>
          <w:b/>
          <w:i/>
          <w:iCs/>
          <w:sz w:val="30"/>
          <w:szCs w:val="30"/>
          <w:cs/>
        </w:rPr>
        <w:t>องกับการซื้อกิจการ</w:t>
      </w:r>
    </w:p>
    <w:p w14:paraId="012ADD1F" w14:textId="77777777" w:rsidR="00117260" w:rsidRPr="00D64A2F" w:rsidRDefault="00117260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</w:rPr>
      </w:pPr>
    </w:p>
    <w:p w14:paraId="3509F7B7" w14:textId="0E94AC17" w:rsidR="00727B85" w:rsidRPr="00D64A2F" w:rsidRDefault="00117260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>กลุ่มบริษัทมีต้น</w:t>
      </w:r>
      <w:r w:rsidR="00C02534" w:rsidRPr="00D64A2F">
        <w:rPr>
          <w:rFonts w:ascii="Angsana New" w:hAnsi="Angsana New"/>
          <w:sz w:val="30"/>
          <w:szCs w:val="30"/>
          <w:cs/>
        </w:rPr>
        <w:t>ทุน</w:t>
      </w:r>
      <w:r w:rsidRPr="00D64A2F">
        <w:rPr>
          <w:rFonts w:ascii="Angsana New" w:hAnsi="Angsana New"/>
          <w:sz w:val="30"/>
          <w:szCs w:val="30"/>
          <w:cs/>
        </w:rPr>
        <w:t xml:space="preserve">ที่เกี่ยวข้องกับการซื้อเป็นจำนวนเงิน </w:t>
      </w:r>
      <w:r w:rsidR="00E8546A" w:rsidRPr="00D64A2F">
        <w:rPr>
          <w:rFonts w:ascii="Angsana New" w:hAnsi="Angsana New"/>
          <w:sz w:val="30"/>
          <w:szCs w:val="30"/>
        </w:rPr>
        <w:t>25.28</w:t>
      </w:r>
      <w:r w:rsidRPr="00D64A2F">
        <w:rPr>
          <w:rFonts w:ascii="Angsana New" w:hAnsi="Angsana New"/>
          <w:sz w:val="30"/>
          <w:szCs w:val="30"/>
        </w:rPr>
        <w:t xml:space="preserve"> </w:t>
      </w:r>
      <w:r w:rsidRPr="00D64A2F">
        <w:rPr>
          <w:rFonts w:ascii="Angsana New" w:hAnsi="Angsana New"/>
          <w:sz w:val="30"/>
          <w:szCs w:val="30"/>
          <w:cs/>
        </w:rPr>
        <w:t>ล้านบาท ซึ</w:t>
      </w:r>
      <w:r w:rsidRPr="00D20E3A">
        <w:rPr>
          <w:rFonts w:ascii="Angsana New" w:hAnsi="Angsana New"/>
          <w:sz w:val="30"/>
          <w:szCs w:val="30"/>
          <w:cs/>
        </w:rPr>
        <w:t>่</w:t>
      </w:r>
      <w:r w:rsidRPr="00D64A2F">
        <w:rPr>
          <w:rFonts w:ascii="Angsana New" w:hAnsi="Angsana New"/>
          <w:sz w:val="30"/>
          <w:szCs w:val="30"/>
          <w:cs/>
        </w:rPr>
        <w:t>งเกี่ยวกับ ค่าที่ปรึกษาด้านทนายความภายนอก และต้นทุนการสอบทานธุรกิจ ซึ่งรวมอยู่ในค่าใช้จ่ายในการบริหารในงบกำไรขาดทุนของกลุ่มบริษัท</w:t>
      </w:r>
    </w:p>
    <w:p w14:paraId="4DCA672A" w14:textId="77777777" w:rsidR="00727B85" w:rsidRPr="00D64A2F" w:rsidRDefault="00727B85" w:rsidP="00D64A2F">
      <w:pPr>
        <w:rPr>
          <w:rFonts w:asciiTheme="majorBidi" w:hAnsiTheme="majorBidi" w:cstheme="majorBidi"/>
        </w:rPr>
      </w:pPr>
    </w:p>
    <w:p w14:paraId="68E496C3" w14:textId="77777777" w:rsidR="005B4060" w:rsidRPr="007B4C6A" w:rsidRDefault="005B4060" w:rsidP="005B406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478B53F" w14:textId="77777777" w:rsidR="00C8500E" w:rsidRPr="00D64A2F" w:rsidRDefault="00C8500E" w:rsidP="00C8500E">
      <w:pPr>
        <w:spacing w:line="240" w:lineRule="auto"/>
        <w:ind w:right="-133"/>
        <w:rPr>
          <w:rFonts w:ascii="Angsana New" w:hAnsi="Angsana New"/>
          <w:cs/>
          <w:lang w:val="th-TH"/>
        </w:rPr>
      </w:pPr>
    </w:p>
    <w:p w14:paraId="6E72E1F2" w14:textId="41135101" w:rsidR="00B3170F" w:rsidRPr="00D64A2F" w:rsidRDefault="002E4434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800BF5" w:rsidRPr="00D64A2F">
        <w:rPr>
          <w:rFonts w:ascii="Angsana New" w:hAnsi="Angsana New"/>
          <w:sz w:val="30"/>
          <w:szCs w:val="30"/>
          <w:cs/>
        </w:rPr>
        <w:t>บ</w:t>
      </w:r>
      <w:r w:rsidR="00B3170F" w:rsidRPr="00D64A2F">
        <w:rPr>
          <w:rFonts w:ascii="Angsana New" w:hAnsi="Angsana New"/>
          <w:sz w:val="30"/>
          <w:szCs w:val="30"/>
          <w:cs/>
        </w:rPr>
        <w:t>ริษ</w:t>
      </w:r>
      <w:r w:rsidR="00936EF4" w:rsidRPr="00D64A2F">
        <w:rPr>
          <w:rFonts w:ascii="Angsana New" w:hAnsi="Angsana New"/>
          <w:sz w:val="30"/>
          <w:szCs w:val="30"/>
          <w:cs/>
        </w:rPr>
        <w:t>ั</w:t>
      </w:r>
      <w:r w:rsidR="00B3170F" w:rsidRPr="00D64A2F">
        <w:rPr>
          <w:rFonts w:ascii="Angsana New" w:hAnsi="Angsana New"/>
          <w:sz w:val="30"/>
          <w:szCs w:val="30"/>
          <w:cs/>
        </w:rPr>
        <w:t>ทร่</w:t>
      </w:r>
      <w:r w:rsidR="00477EF0" w:rsidRPr="00D64A2F">
        <w:rPr>
          <w:rFonts w:ascii="Angsana New" w:hAnsi="Angsana New"/>
          <w:sz w:val="30"/>
          <w:szCs w:val="30"/>
          <w:cs/>
        </w:rPr>
        <w:t>วม</w:t>
      </w:r>
      <w:r w:rsidR="00156428" w:rsidRPr="00D64A2F">
        <w:rPr>
          <w:rFonts w:ascii="Angsana New" w:hAnsi="Angsana New"/>
          <w:sz w:val="30"/>
          <w:szCs w:val="30"/>
          <w:cs/>
        </w:rPr>
        <w:t xml:space="preserve"> </w:t>
      </w:r>
      <w:r w:rsidR="00477EF0" w:rsidRPr="00D64A2F">
        <w:rPr>
          <w:rFonts w:ascii="Angsana New" w:hAnsi="Angsana New"/>
          <w:sz w:val="30"/>
          <w:szCs w:val="30"/>
          <w:cs/>
        </w:rPr>
        <w:t>การร่วมค</w:t>
      </w:r>
      <w:r w:rsidR="00B3170F" w:rsidRPr="00D64A2F">
        <w:rPr>
          <w:rFonts w:ascii="Angsana New" w:hAnsi="Angsana New"/>
          <w:sz w:val="30"/>
          <w:szCs w:val="30"/>
          <w:cs/>
        </w:rPr>
        <w:t>้</w:t>
      </w:r>
      <w:r w:rsidR="00477EF0" w:rsidRPr="00D64A2F">
        <w:rPr>
          <w:rFonts w:ascii="Angsana New" w:hAnsi="Angsana New"/>
          <w:sz w:val="30"/>
          <w:szCs w:val="30"/>
          <w:cs/>
        </w:rPr>
        <w:t>า</w:t>
      </w:r>
      <w:r w:rsidR="00800BF5" w:rsidRPr="00D64A2F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="00C8500E" w:rsidRPr="00D64A2F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9516E5" w:rsidRPr="00D64A2F">
        <w:rPr>
          <w:rFonts w:ascii="Angsana New" w:hAnsi="Angsana New"/>
          <w:sz w:val="30"/>
          <w:szCs w:val="30"/>
        </w:rPr>
        <w:t>1</w:t>
      </w:r>
      <w:r w:rsidR="00727B85" w:rsidRPr="00D64A2F">
        <w:rPr>
          <w:rFonts w:ascii="Angsana New" w:hAnsi="Angsana New"/>
          <w:sz w:val="30"/>
          <w:szCs w:val="30"/>
        </w:rPr>
        <w:t>2</w:t>
      </w:r>
      <w:r w:rsidR="00B3170F" w:rsidRPr="00D64A2F">
        <w:rPr>
          <w:rFonts w:ascii="Angsana New" w:hAnsi="Angsana New"/>
          <w:sz w:val="30"/>
          <w:szCs w:val="30"/>
          <w:cs/>
        </w:rPr>
        <w:t xml:space="preserve"> และ</w:t>
      </w:r>
      <w:r w:rsidR="009516E5" w:rsidRPr="00D64A2F">
        <w:rPr>
          <w:rFonts w:ascii="Angsana New" w:hAnsi="Angsana New"/>
          <w:sz w:val="30"/>
          <w:szCs w:val="30"/>
          <w:cs/>
        </w:rPr>
        <w:t xml:space="preserve"> 1</w:t>
      </w:r>
      <w:r w:rsidR="00727B85" w:rsidRPr="00D64A2F">
        <w:rPr>
          <w:rFonts w:ascii="Angsana New" w:hAnsi="Angsana New"/>
          <w:sz w:val="30"/>
          <w:szCs w:val="30"/>
        </w:rPr>
        <w:t>3</w:t>
      </w:r>
      <w:r w:rsidR="00C8500E" w:rsidRPr="00D64A2F">
        <w:rPr>
          <w:rFonts w:ascii="Angsana New" w:hAnsi="Angsana New"/>
          <w:sz w:val="30"/>
          <w:szCs w:val="30"/>
          <w:cs/>
        </w:rPr>
        <w:t xml:space="preserve"> </w:t>
      </w:r>
      <w:r w:rsidR="007E7C69" w:rsidRPr="00D64A2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บุคคลหรือกิจการที่เกี่ยวข้องกันที่มีรายการระหว่างกันที่มีนัยสำคัญกับกลุ่มบริษัทในระหว่างปี</w:t>
      </w:r>
      <w:r w:rsidR="00171A06" w:rsidRPr="00D64A2F">
        <w:rPr>
          <w:rFonts w:ascii="Angsana New" w:hAnsi="Angsana New"/>
          <w:sz w:val="30"/>
          <w:szCs w:val="30"/>
          <w:cs/>
        </w:rPr>
        <w:t xml:space="preserve"> </w:t>
      </w:r>
      <w:r w:rsidR="00B3170F" w:rsidRPr="00D64A2F">
        <w:rPr>
          <w:rFonts w:ascii="Angsana New" w:hAnsi="Angsana New"/>
          <w:sz w:val="30"/>
          <w:szCs w:val="30"/>
          <w:cs/>
        </w:rPr>
        <w:t>มีดั</w:t>
      </w:r>
      <w:r w:rsidR="007E7C69" w:rsidRPr="00D64A2F">
        <w:rPr>
          <w:rFonts w:ascii="Angsana New" w:hAnsi="Angsana New"/>
          <w:sz w:val="30"/>
          <w:szCs w:val="30"/>
          <w:cs/>
        </w:rPr>
        <w:t>งต่อไป</w:t>
      </w:r>
      <w:r w:rsidR="00B3170F" w:rsidRPr="00D64A2F">
        <w:rPr>
          <w:rFonts w:ascii="Angsana New" w:hAnsi="Angsana New"/>
          <w:sz w:val="30"/>
          <w:szCs w:val="30"/>
          <w:cs/>
        </w:rPr>
        <w:t>นี้</w:t>
      </w:r>
    </w:p>
    <w:p w14:paraId="4852FAD2" w14:textId="77777777" w:rsidR="000B3F90" w:rsidRPr="00D64A2F" w:rsidRDefault="000B3F90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b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422"/>
        <w:gridCol w:w="3690"/>
      </w:tblGrid>
      <w:tr w:rsidR="002E4434" w:rsidRPr="007B4C6A" w14:paraId="6C7CE901" w14:textId="77777777" w:rsidTr="00D64A2F">
        <w:trPr>
          <w:trHeight w:val="20"/>
          <w:tblHeader/>
        </w:trPr>
        <w:tc>
          <w:tcPr>
            <w:tcW w:w="4158" w:type="dxa"/>
          </w:tcPr>
          <w:p w14:paraId="326D3882" w14:textId="77777777" w:rsidR="002E4434" w:rsidRPr="007B4C6A" w:rsidRDefault="0043202B" w:rsidP="002E443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cs/>
              </w:rPr>
              <w:br w:type="page"/>
            </w:r>
            <w:r w:rsidR="002E4434"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14:paraId="231DB47C" w14:textId="77777777" w:rsidR="002E4434" w:rsidRPr="007B4C6A" w:rsidRDefault="002E4434" w:rsidP="002E44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5A1CA0B" w14:textId="77777777" w:rsidR="002E4434" w:rsidRPr="007B4C6A" w:rsidRDefault="002E4434" w:rsidP="002E44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3690" w:type="dxa"/>
          </w:tcPr>
          <w:p w14:paraId="6AD0EF65" w14:textId="77777777" w:rsidR="002E4434" w:rsidRPr="007B4C6A" w:rsidRDefault="002E4434" w:rsidP="0072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86E8C" w:rsidRPr="007B4C6A" w14:paraId="1DEA3849" w14:textId="77777777" w:rsidTr="00D64A2F">
        <w:trPr>
          <w:trHeight w:val="20"/>
        </w:trPr>
        <w:tc>
          <w:tcPr>
            <w:tcW w:w="4158" w:type="dxa"/>
          </w:tcPr>
          <w:p w14:paraId="0F03BA2F" w14:textId="77777777" w:rsidR="00986E8C" w:rsidRPr="007B4C6A" w:rsidRDefault="00986E8C" w:rsidP="00322C2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แอสเซ็ทส์ จำกัด</w:t>
            </w:r>
          </w:p>
        </w:tc>
        <w:tc>
          <w:tcPr>
            <w:tcW w:w="1422" w:type="dxa"/>
          </w:tcPr>
          <w:p w14:paraId="1D0A696E" w14:textId="77777777" w:rsidR="00986E8C" w:rsidRPr="007B4C6A" w:rsidRDefault="00986E8C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37B57F6" w14:textId="77777777" w:rsidR="00986E8C" w:rsidRPr="007B4C6A" w:rsidRDefault="00986E8C" w:rsidP="002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เป็นผู้ถือหุ้นรายใหญ่ถือหุ้นใน</w:t>
            </w:r>
            <w:r w:rsidR="005E233E" w:rsidRPr="007B4C6A">
              <w:rPr>
                <w:rFonts w:ascii="Angsana New" w:hAnsi="Angsana New"/>
                <w:sz w:val="30"/>
                <w:szCs w:val="30"/>
                <w:cs/>
              </w:rPr>
              <w:t>บริษัทร้อยละ</w:t>
            </w:r>
          </w:p>
        </w:tc>
      </w:tr>
      <w:tr w:rsidR="005E233E" w:rsidRPr="007B4C6A" w14:paraId="3771A94C" w14:textId="77777777" w:rsidTr="00D64A2F">
        <w:trPr>
          <w:trHeight w:val="20"/>
        </w:trPr>
        <w:tc>
          <w:tcPr>
            <w:tcW w:w="4158" w:type="dxa"/>
          </w:tcPr>
          <w:p w14:paraId="3D7DF9AC" w14:textId="77777777" w:rsidR="005E233E" w:rsidRPr="007B4C6A" w:rsidRDefault="005E233E" w:rsidP="00322C2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24E01B52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4484D87A" w14:textId="0342C503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8B7C1A" w:rsidRPr="007B4C6A">
              <w:rPr>
                <w:rFonts w:ascii="Angsana New" w:hAnsi="Angsana New"/>
                <w:sz w:val="30"/>
                <w:szCs w:val="30"/>
              </w:rPr>
              <w:t>43</w:t>
            </w:r>
            <w:r w:rsidR="008B7C1A" w:rsidRPr="007B4C6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B7C1A" w:rsidRPr="007B4C6A">
              <w:rPr>
                <w:rFonts w:ascii="Angsana New" w:hAnsi="Angsana New"/>
                <w:sz w:val="30"/>
                <w:szCs w:val="30"/>
              </w:rPr>
              <w:t>53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และมีผู้แทนเป็นกรรมการของ</w:t>
            </w:r>
            <w:r w:rsidR="00F8117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2E4434" w:rsidRPr="007B4C6A" w14:paraId="05A399B6" w14:textId="77777777" w:rsidTr="00D64A2F">
        <w:trPr>
          <w:trHeight w:val="20"/>
        </w:trPr>
        <w:tc>
          <w:tcPr>
            <w:tcW w:w="4158" w:type="dxa"/>
          </w:tcPr>
          <w:p w14:paraId="1E788E72" w14:textId="77777777" w:rsidR="002E4434" w:rsidRPr="007B4C6A" w:rsidRDefault="002E4434" w:rsidP="00322C2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เฟรเซอร์ส พร็อพเพอร์ตี้ โฮลดิ้งส์ </w:t>
            </w:r>
          </w:p>
        </w:tc>
        <w:tc>
          <w:tcPr>
            <w:tcW w:w="1422" w:type="dxa"/>
          </w:tcPr>
          <w:p w14:paraId="11FD69FB" w14:textId="77777777" w:rsidR="002E4434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1D78F5C" w14:textId="77777777" w:rsidR="002E4434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เป็นผู้ถือหุ้นรายใหญ่ถือหุ้นในบริษัทร้อยละ</w:t>
            </w:r>
          </w:p>
        </w:tc>
      </w:tr>
      <w:tr w:rsidR="00322C22" w:rsidRPr="007B4C6A" w14:paraId="6F20833D" w14:textId="77777777" w:rsidTr="00D64A2F">
        <w:trPr>
          <w:trHeight w:val="20"/>
        </w:trPr>
        <w:tc>
          <w:tcPr>
            <w:tcW w:w="4158" w:type="dxa"/>
          </w:tcPr>
          <w:p w14:paraId="704C940F" w14:textId="6A2D419B" w:rsidR="00322C22" w:rsidRPr="007B4C6A" w:rsidRDefault="007545F1" w:rsidP="002E443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233E" w:rsidRPr="007B4C6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22C22" w:rsidRPr="007B4C6A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22" w:type="dxa"/>
          </w:tcPr>
          <w:p w14:paraId="44D90573" w14:textId="77777777" w:rsidR="00322C22" w:rsidRPr="007B4C6A" w:rsidRDefault="00322C22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14:paraId="54B2EC4F" w14:textId="6FDC9AA1" w:rsidR="00516F71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8B7C1A" w:rsidRPr="007B4C6A">
              <w:rPr>
                <w:rFonts w:ascii="Angsana New" w:hAnsi="Angsana New"/>
                <w:sz w:val="30"/>
                <w:szCs w:val="30"/>
              </w:rPr>
              <w:t>37</w:t>
            </w:r>
            <w:r w:rsidR="008B7C1A" w:rsidRPr="007B4C6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B7C1A" w:rsidRPr="007B4C6A">
              <w:rPr>
                <w:rFonts w:ascii="Angsana New" w:hAnsi="Angsana New"/>
                <w:sz w:val="30"/>
                <w:szCs w:val="30"/>
              </w:rPr>
              <w:t>24</w:t>
            </w:r>
            <w:r w:rsidR="00A84DFC" w:rsidRPr="007B4C6A">
              <w:rPr>
                <w:rFonts w:ascii="Angsana New" w:hAnsi="Angsana New"/>
                <w:sz w:val="30"/>
                <w:szCs w:val="30"/>
                <w:cs/>
              </w:rPr>
              <w:t xml:space="preserve"> และมีผู้แทนเป็นกรรมการของ</w:t>
            </w:r>
            <w:r w:rsidR="00F8117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A84DFC" w:rsidRPr="007B4C6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2D5AB5" w:rsidRPr="007B4C6A" w14:paraId="725DC40E" w14:textId="77777777" w:rsidTr="00D64A2F">
        <w:trPr>
          <w:trHeight w:val="20"/>
        </w:trPr>
        <w:tc>
          <w:tcPr>
            <w:tcW w:w="4158" w:type="dxa"/>
          </w:tcPr>
          <w:p w14:paraId="4D57B49E" w14:textId="77777777" w:rsidR="002D5AB5" w:rsidRPr="007B4C6A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GB"/>
              </w:rPr>
              <w:t xml:space="preserve">PT SLP </w:t>
            </w:r>
            <w:proofErr w:type="spellStart"/>
            <w:r w:rsidRPr="007B4C6A">
              <w:rPr>
                <w:rFonts w:ascii="Angsana New" w:hAnsi="Angsana New"/>
                <w:sz w:val="30"/>
                <w:szCs w:val="30"/>
                <w:lang w:val="en-GB"/>
              </w:rPr>
              <w:t>Internusa</w:t>
            </w:r>
            <w:proofErr w:type="spellEnd"/>
            <w:r w:rsidRPr="007B4C6A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proofErr w:type="spellStart"/>
            <w:r w:rsidRPr="007B4C6A">
              <w:rPr>
                <w:rFonts w:ascii="Angsana New" w:hAnsi="Angsana New"/>
                <w:sz w:val="30"/>
                <w:szCs w:val="30"/>
                <w:lang w:val="en-GB"/>
              </w:rPr>
              <w:t>Karawang</w:t>
            </w:r>
            <w:proofErr w:type="spellEnd"/>
          </w:p>
        </w:tc>
        <w:tc>
          <w:tcPr>
            <w:tcW w:w="1422" w:type="dxa"/>
          </w:tcPr>
          <w:p w14:paraId="38B8FC2C" w14:textId="77777777" w:rsidR="002D5AB5" w:rsidRPr="007B4C6A" w:rsidRDefault="00355DED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90" w:type="dxa"/>
          </w:tcPr>
          <w:p w14:paraId="2BAEF79B" w14:textId="77777777" w:rsidR="002D5AB5" w:rsidRPr="007B4C6A" w:rsidRDefault="002D5AB5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ถือหุ้นโดยบริษัทร่วม</w:t>
            </w:r>
          </w:p>
        </w:tc>
      </w:tr>
      <w:tr w:rsidR="002D5AB5" w:rsidRPr="007B4C6A" w14:paraId="4C93080A" w14:textId="77777777" w:rsidTr="00D64A2F">
        <w:trPr>
          <w:trHeight w:val="20"/>
        </w:trPr>
        <w:tc>
          <w:tcPr>
            <w:tcW w:w="4158" w:type="dxa"/>
          </w:tcPr>
          <w:p w14:paraId="1237499F" w14:textId="77777777" w:rsidR="002D5AB5" w:rsidRPr="007B4C6A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 xml:space="preserve">PT Surya </w:t>
            </w:r>
            <w:proofErr w:type="spellStart"/>
            <w:r w:rsidRPr="007B4C6A">
              <w:rPr>
                <w:rFonts w:ascii="Angsana New" w:hAnsi="Angsana New"/>
                <w:sz w:val="30"/>
                <w:szCs w:val="30"/>
              </w:rPr>
              <w:t>Semesta</w:t>
            </w:r>
            <w:proofErr w:type="spellEnd"/>
            <w:r w:rsidRPr="007B4C6A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7B4C6A">
              <w:rPr>
                <w:rFonts w:ascii="Angsana New" w:hAnsi="Angsana New"/>
                <w:sz w:val="30"/>
                <w:szCs w:val="30"/>
              </w:rPr>
              <w:t>Internusa</w:t>
            </w:r>
            <w:proofErr w:type="spellEnd"/>
            <w:r w:rsidRPr="007B4C6A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7B4C6A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1422" w:type="dxa"/>
          </w:tcPr>
          <w:p w14:paraId="6E10080A" w14:textId="77777777" w:rsidR="002D5AB5" w:rsidRPr="007B4C6A" w:rsidRDefault="00355DED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90" w:type="dxa"/>
          </w:tcPr>
          <w:p w14:paraId="78115912" w14:textId="77777777" w:rsidR="002D5AB5" w:rsidRPr="007B4C6A" w:rsidRDefault="002D5AB5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เป็นผู้ถือหุ้นในบริษัทร่วม</w:t>
            </w:r>
          </w:p>
        </w:tc>
      </w:tr>
      <w:tr w:rsidR="002D5AB5" w:rsidRPr="007B4C6A" w14:paraId="110AC07F" w14:textId="77777777" w:rsidTr="00D64A2F">
        <w:trPr>
          <w:trHeight w:val="20"/>
        </w:trPr>
        <w:tc>
          <w:tcPr>
            <w:tcW w:w="4158" w:type="dxa"/>
          </w:tcPr>
          <w:p w14:paraId="3FA85541" w14:textId="77777777" w:rsidR="002D5AB5" w:rsidRPr="007B4C6A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 xml:space="preserve">PT Surya </w:t>
            </w:r>
            <w:proofErr w:type="spellStart"/>
            <w:r w:rsidRPr="007B4C6A">
              <w:rPr>
                <w:rFonts w:ascii="Angsana New" w:hAnsi="Angsana New"/>
                <w:sz w:val="30"/>
                <w:szCs w:val="30"/>
              </w:rPr>
              <w:t>Internusa</w:t>
            </w:r>
            <w:proofErr w:type="spellEnd"/>
            <w:r w:rsidRPr="007B4C6A">
              <w:rPr>
                <w:rFonts w:ascii="Angsana New" w:hAnsi="Angsana New"/>
                <w:sz w:val="30"/>
                <w:szCs w:val="30"/>
              </w:rPr>
              <w:t xml:space="preserve"> Timur</w:t>
            </w:r>
          </w:p>
        </w:tc>
        <w:tc>
          <w:tcPr>
            <w:tcW w:w="1422" w:type="dxa"/>
          </w:tcPr>
          <w:p w14:paraId="37DB6E7D" w14:textId="77777777" w:rsidR="002D5AB5" w:rsidRPr="007B4C6A" w:rsidRDefault="00355DED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90" w:type="dxa"/>
          </w:tcPr>
          <w:p w14:paraId="782A7D02" w14:textId="77777777" w:rsidR="002D5AB5" w:rsidRPr="007B4C6A" w:rsidRDefault="002D5AB5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เป็นบริษัทย่อยของผู้ถือหุ้นในบริษัทร่วม</w:t>
            </w:r>
          </w:p>
        </w:tc>
      </w:tr>
      <w:tr w:rsidR="005E233E" w:rsidRPr="007B4C6A" w14:paraId="049C3709" w14:textId="77777777" w:rsidTr="00D64A2F">
        <w:trPr>
          <w:trHeight w:val="20"/>
        </w:trPr>
        <w:tc>
          <w:tcPr>
            <w:tcW w:w="4158" w:type="dxa"/>
          </w:tcPr>
          <w:p w14:paraId="64878AE5" w14:textId="77777777" w:rsidR="005E233E" w:rsidRPr="007B4C6A" w:rsidRDefault="005E233E" w:rsidP="005E233E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สวนอุตสาหกรรมโรจนะ จำกัด (มหาชน)</w:t>
            </w:r>
          </w:p>
        </w:tc>
        <w:tc>
          <w:tcPr>
            <w:tcW w:w="1422" w:type="dxa"/>
          </w:tcPr>
          <w:p w14:paraId="3EE86D53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75B6E5D6" w14:textId="77777777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7B4C6A" w14:paraId="2C365058" w14:textId="77777777" w:rsidTr="00D64A2F">
        <w:trPr>
          <w:trHeight w:val="20"/>
        </w:trPr>
        <w:tc>
          <w:tcPr>
            <w:tcW w:w="4158" w:type="dxa"/>
          </w:tcPr>
          <w:p w14:paraId="77F80425" w14:textId="77777777" w:rsidR="005E233E" w:rsidRPr="007B4C6A" w:rsidRDefault="005E233E" w:rsidP="005E233E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สวนอุตสาหกรรมโรจนะ ปราจีนบุรี จำกัด</w:t>
            </w:r>
          </w:p>
        </w:tc>
        <w:tc>
          <w:tcPr>
            <w:tcW w:w="1422" w:type="dxa"/>
          </w:tcPr>
          <w:p w14:paraId="00C40245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7A97CA3C" w14:textId="77777777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7B4C6A" w14:paraId="2BF119CE" w14:textId="77777777" w:rsidTr="00D64A2F">
        <w:trPr>
          <w:trHeight w:val="20"/>
        </w:trPr>
        <w:tc>
          <w:tcPr>
            <w:tcW w:w="4158" w:type="dxa"/>
          </w:tcPr>
          <w:p w14:paraId="3AB4F83E" w14:textId="77777777" w:rsidR="005E233E" w:rsidRPr="007B4C6A" w:rsidRDefault="005E233E" w:rsidP="005E233E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โรจนะ อินดัสเตรียล แมเนจเม้นท์ จำกัด</w:t>
            </w:r>
          </w:p>
        </w:tc>
        <w:tc>
          <w:tcPr>
            <w:tcW w:w="1422" w:type="dxa"/>
          </w:tcPr>
          <w:p w14:paraId="4BA425CF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734B5462" w14:textId="77777777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7B4C6A" w14:paraId="40D38ED6" w14:textId="77777777" w:rsidTr="00D64A2F">
        <w:trPr>
          <w:trHeight w:val="20"/>
        </w:trPr>
        <w:tc>
          <w:tcPr>
            <w:tcW w:w="4158" w:type="dxa"/>
          </w:tcPr>
          <w:p w14:paraId="5B77C462" w14:textId="77777777" w:rsidR="005E233E" w:rsidRPr="007B4C6A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422" w:type="dxa"/>
          </w:tcPr>
          <w:p w14:paraId="1CB5C78F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04B57844" w14:textId="77777777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7B4C6A" w14:paraId="0324AD23" w14:textId="77777777" w:rsidTr="00D64A2F">
        <w:trPr>
          <w:trHeight w:val="20"/>
        </w:trPr>
        <w:tc>
          <w:tcPr>
            <w:tcW w:w="4158" w:type="dxa"/>
          </w:tcPr>
          <w:p w14:paraId="0F1B822F" w14:textId="77777777" w:rsidR="005E233E" w:rsidRPr="007B4C6A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โออิชิ กรุ๊ป จำกัด (มหาชน)</w:t>
            </w:r>
          </w:p>
        </w:tc>
        <w:tc>
          <w:tcPr>
            <w:tcW w:w="1422" w:type="dxa"/>
          </w:tcPr>
          <w:p w14:paraId="2D5E01C5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0A769AFE" w14:textId="77777777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7B4C6A" w14:paraId="179EA950" w14:textId="77777777" w:rsidTr="00D64A2F">
        <w:trPr>
          <w:trHeight w:val="20"/>
        </w:trPr>
        <w:tc>
          <w:tcPr>
            <w:tcW w:w="4158" w:type="dxa"/>
          </w:tcPr>
          <w:p w14:paraId="3112C74C" w14:textId="77777777" w:rsidR="005E233E" w:rsidRPr="007B4C6A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ทีซีซี โฮเทล แอสเซท แมนเนจเม้นท์ จำกัด</w:t>
            </w:r>
          </w:p>
        </w:tc>
        <w:tc>
          <w:tcPr>
            <w:tcW w:w="1422" w:type="dxa"/>
          </w:tcPr>
          <w:p w14:paraId="38746F33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65DAD808" w14:textId="77777777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7B4C6A" w14:paraId="322213B4" w14:textId="77777777" w:rsidTr="00D64A2F">
        <w:trPr>
          <w:trHeight w:val="20"/>
        </w:trPr>
        <w:tc>
          <w:tcPr>
            <w:tcW w:w="4158" w:type="dxa"/>
          </w:tcPr>
          <w:p w14:paraId="3CD225F3" w14:textId="77777777" w:rsidR="005E233E" w:rsidRPr="007B4C6A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1422" w:type="dxa"/>
          </w:tcPr>
          <w:p w14:paraId="6506A47B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AE0EE48" w14:textId="77777777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7B4C6A" w14:paraId="413A75E3" w14:textId="77777777" w:rsidTr="00D64A2F">
        <w:trPr>
          <w:trHeight w:val="20"/>
        </w:trPr>
        <w:tc>
          <w:tcPr>
            <w:tcW w:w="4158" w:type="dxa"/>
          </w:tcPr>
          <w:p w14:paraId="605AA82C" w14:textId="77777777" w:rsidR="005E233E" w:rsidRPr="007B4C6A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เอ็ม เอส แอนด์ เค ซี ดีเวลลอปเม้นท์ จำกัด</w:t>
            </w:r>
          </w:p>
        </w:tc>
        <w:tc>
          <w:tcPr>
            <w:tcW w:w="1422" w:type="dxa"/>
          </w:tcPr>
          <w:p w14:paraId="10F27A47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149A48C" w14:textId="77777777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7B4C6A" w14:paraId="279ABEA6" w14:textId="77777777" w:rsidTr="00D64A2F">
        <w:trPr>
          <w:trHeight w:val="20"/>
        </w:trPr>
        <w:tc>
          <w:tcPr>
            <w:tcW w:w="4158" w:type="dxa"/>
          </w:tcPr>
          <w:p w14:paraId="7AC955EF" w14:textId="77777777" w:rsidR="005E233E" w:rsidRPr="007B4C6A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422" w:type="dxa"/>
          </w:tcPr>
          <w:p w14:paraId="18F2B52D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21D42DC" w14:textId="77777777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7B4C6A" w14:paraId="57A2A410" w14:textId="77777777" w:rsidTr="00D64A2F">
        <w:trPr>
          <w:trHeight w:val="20"/>
        </w:trPr>
        <w:tc>
          <w:tcPr>
            <w:tcW w:w="4158" w:type="dxa"/>
          </w:tcPr>
          <w:p w14:paraId="7690C024" w14:textId="77777777" w:rsidR="005E233E" w:rsidRPr="007B4C6A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บริษัทโฮเรก้า แมเนจเม้นท์ จำกัด</w:t>
            </w:r>
          </w:p>
        </w:tc>
        <w:tc>
          <w:tcPr>
            <w:tcW w:w="1422" w:type="dxa"/>
          </w:tcPr>
          <w:p w14:paraId="2A281D1D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5FF1BB13" w14:textId="77777777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7B4C6A" w14:paraId="4F67E154" w14:textId="77777777" w:rsidTr="00D64A2F">
        <w:trPr>
          <w:trHeight w:val="20"/>
        </w:trPr>
        <w:tc>
          <w:tcPr>
            <w:tcW w:w="4158" w:type="dxa"/>
          </w:tcPr>
          <w:p w14:paraId="157CE3B0" w14:textId="77777777" w:rsidR="005E233E" w:rsidRPr="007B4C6A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บริษัทโฮเทลส์ เวิลด์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</w:tcPr>
          <w:p w14:paraId="7337A3A9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88E8A99" w14:textId="77777777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7B4C6A" w14:paraId="7AB97804" w14:textId="77777777" w:rsidTr="00D64A2F">
        <w:trPr>
          <w:trHeight w:val="20"/>
        </w:trPr>
        <w:tc>
          <w:tcPr>
            <w:tcW w:w="4158" w:type="dxa"/>
          </w:tcPr>
          <w:p w14:paraId="5F3C33DF" w14:textId="77777777" w:rsidR="005E233E" w:rsidRPr="007B4C6A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อาคเนย์ แคปปิตอล จำกัด</w:t>
            </w:r>
          </w:p>
        </w:tc>
        <w:tc>
          <w:tcPr>
            <w:tcW w:w="1422" w:type="dxa"/>
          </w:tcPr>
          <w:p w14:paraId="239EE27B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16354D0" w14:textId="77777777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660DC" w:rsidRPr="007B4C6A" w14:paraId="5B3F92F6" w14:textId="77777777" w:rsidTr="00D64A2F">
        <w:trPr>
          <w:trHeight w:val="20"/>
        </w:trPr>
        <w:tc>
          <w:tcPr>
            <w:tcW w:w="4158" w:type="dxa"/>
          </w:tcPr>
          <w:p w14:paraId="383E2418" w14:textId="77777777" w:rsidR="004660DC" w:rsidRPr="007B4C6A" w:rsidRDefault="004660DC" w:rsidP="004660DC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ศูนย์วิชาการอาคเนย์ จำกัด</w:t>
            </w:r>
          </w:p>
        </w:tc>
        <w:tc>
          <w:tcPr>
            <w:tcW w:w="1422" w:type="dxa"/>
          </w:tcPr>
          <w:p w14:paraId="42FB8343" w14:textId="77777777" w:rsidR="004660DC" w:rsidRPr="007B4C6A" w:rsidRDefault="004660DC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5E77350" w14:textId="77777777" w:rsidR="004660DC" w:rsidRPr="007B4C6A" w:rsidRDefault="004660DC" w:rsidP="0046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7B4C6A" w14:paraId="4871556A" w14:textId="77777777" w:rsidTr="00D64A2F">
        <w:trPr>
          <w:trHeight w:val="20"/>
        </w:trPr>
        <w:tc>
          <w:tcPr>
            <w:tcW w:w="4158" w:type="dxa"/>
          </w:tcPr>
          <w:p w14:paraId="30F5CB79" w14:textId="77777777" w:rsidR="005E233E" w:rsidRPr="007B4C6A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นอร์ท สาธร โฮเต็ล จำกัด</w:t>
            </w:r>
          </w:p>
        </w:tc>
        <w:tc>
          <w:tcPr>
            <w:tcW w:w="1422" w:type="dxa"/>
          </w:tcPr>
          <w:p w14:paraId="608BAE35" w14:textId="77777777" w:rsidR="005E233E" w:rsidRPr="007B4C6A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69A70B81" w14:textId="77777777" w:rsidR="005E233E" w:rsidRPr="007B4C6A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779BEC37" w14:textId="77777777" w:rsidTr="00D64A2F">
        <w:trPr>
          <w:trHeight w:val="20"/>
        </w:trPr>
        <w:tc>
          <w:tcPr>
            <w:tcW w:w="4158" w:type="dxa"/>
          </w:tcPr>
          <w:p w14:paraId="3EE69F85" w14:textId="77777777" w:rsidR="00FE33C6" w:rsidRPr="007B4C6A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ที.ซี.ซี.คอมเมอร์เชียล พร็อพเพอร์ตี้ </w:t>
            </w:r>
          </w:p>
        </w:tc>
        <w:tc>
          <w:tcPr>
            <w:tcW w:w="1422" w:type="dxa"/>
          </w:tcPr>
          <w:p w14:paraId="30828D41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1B71CB96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1BB0237B" w14:textId="77777777" w:rsidTr="00D64A2F">
        <w:trPr>
          <w:trHeight w:val="20"/>
        </w:trPr>
        <w:tc>
          <w:tcPr>
            <w:tcW w:w="4158" w:type="dxa"/>
          </w:tcPr>
          <w:p w14:paraId="33C1F90F" w14:textId="653AC6A6" w:rsidR="00FE33C6" w:rsidRPr="007B4C6A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45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แมนเนจเม้นท์  จำกัด</w:t>
            </w:r>
          </w:p>
        </w:tc>
        <w:tc>
          <w:tcPr>
            <w:tcW w:w="1422" w:type="dxa"/>
          </w:tcPr>
          <w:p w14:paraId="337C90B0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14:paraId="4CC77A6A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3C6" w:rsidRPr="007B4C6A" w14:paraId="2DA31291" w14:textId="77777777" w:rsidTr="00D64A2F">
        <w:trPr>
          <w:trHeight w:val="20"/>
        </w:trPr>
        <w:tc>
          <w:tcPr>
            <w:tcW w:w="4158" w:type="dxa"/>
          </w:tcPr>
          <w:p w14:paraId="4F4DD989" w14:textId="77777777" w:rsidR="00FE33C6" w:rsidRPr="007B4C6A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ทีซีซี โฮเทลคอลเล็คชั่น จำกัด</w:t>
            </w:r>
          </w:p>
        </w:tc>
        <w:tc>
          <w:tcPr>
            <w:tcW w:w="1422" w:type="dxa"/>
          </w:tcPr>
          <w:p w14:paraId="789F2AEB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0D3E6486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0B66B420" w14:textId="77777777" w:rsidTr="00D64A2F">
        <w:trPr>
          <w:trHeight w:val="20"/>
        </w:trPr>
        <w:tc>
          <w:tcPr>
            <w:tcW w:w="4158" w:type="dxa"/>
          </w:tcPr>
          <w:p w14:paraId="640C0CC1" w14:textId="77777777" w:rsidR="00FE33C6" w:rsidRPr="007B4C6A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เอ็น.ซี.ซี.แมนเนจเม้นท์ แอนด์ </w:t>
            </w:r>
          </w:p>
        </w:tc>
        <w:tc>
          <w:tcPr>
            <w:tcW w:w="1422" w:type="dxa"/>
          </w:tcPr>
          <w:p w14:paraId="3D523E47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172BEE6E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34D93355" w14:textId="77777777" w:rsidTr="00D64A2F">
        <w:trPr>
          <w:trHeight w:val="20"/>
        </w:trPr>
        <w:tc>
          <w:tcPr>
            <w:tcW w:w="4158" w:type="dxa"/>
          </w:tcPr>
          <w:p w14:paraId="7E18F202" w14:textId="1AE3CB5D" w:rsidR="00FE33C6" w:rsidRPr="007B4C6A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7545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ดิเวลลอปเม้นท์  จำกัด</w:t>
            </w:r>
          </w:p>
        </w:tc>
        <w:tc>
          <w:tcPr>
            <w:tcW w:w="1422" w:type="dxa"/>
          </w:tcPr>
          <w:p w14:paraId="1E093462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14:paraId="622B5E9A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3C6" w:rsidRPr="007B4C6A" w14:paraId="38A58325" w14:textId="77777777" w:rsidTr="00D64A2F">
        <w:trPr>
          <w:trHeight w:val="20"/>
        </w:trPr>
        <w:tc>
          <w:tcPr>
            <w:tcW w:w="4158" w:type="dxa"/>
          </w:tcPr>
          <w:p w14:paraId="0B930140" w14:textId="77777777" w:rsidR="00FE33C6" w:rsidRPr="007B4C6A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422" w:type="dxa"/>
          </w:tcPr>
          <w:p w14:paraId="21A39EA9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1D0A8BE5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1BE8B6B9" w14:textId="77777777" w:rsidTr="00D64A2F">
        <w:trPr>
          <w:trHeight w:val="20"/>
        </w:trPr>
        <w:tc>
          <w:tcPr>
            <w:tcW w:w="4158" w:type="dxa"/>
          </w:tcPr>
          <w:p w14:paraId="40A4E9B3" w14:textId="77777777" w:rsidR="00FE33C6" w:rsidRPr="007B4C6A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422" w:type="dxa"/>
          </w:tcPr>
          <w:p w14:paraId="11A647E7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3213486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06239276" w14:textId="77777777" w:rsidTr="00D64A2F">
        <w:trPr>
          <w:trHeight w:val="20"/>
        </w:trPr>
        <w:tc>
          <w:tcPr>
            <w:tcW w:w="4158" w:type="dxa"/>
          </w:tcPr>
          <w:p w14:paraId="49B699F8" w14:textId="77777777" w:rsidR="00FE33C6" w:rsidRPr="007B4C6A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422" w:type="dxa"/>
          </w:tcPr>
          <w:p w14:paraId="7D3D92DC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E3804F9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70543297" w14:textId="77777777" w:rsidTr="00D64A2F">
        <w:trPr>
          <w:trHeight w:val="20"/>
        </w:trPr>
        <w:tc>
          <w:tcPr>
            <w:tcW w:w="4158" w:type="dxa"/>
          </w:tcPr>
          <w:p w14:paraId="1DB66FB8" w14:textId="77777777" w:rsidR="00FE33C6" w:rsidRPr="007B4C6A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นอร์ธ ปาร์ค กอล์ฟแอนด์สปอร์ตคลับ จำกัด</w:t>
            </w:r>
          </w:p>
        </w:tc>
        <w:tc>
          <w:tcPr>
            <w:tcW w:w="1422" w:type="dxa"/>
          </w:tcPr>
          <w:p w14:paraId="7AE897D1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815330C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74E620AE" w14:textId="77777777" w:rsidTr="00D64A2F">
        <w:trPr>
          <w:trHeight w:val="20"/>
        </w:trPr>
        <w:tc>
          <w:tcPr>
            <w:tcW w:w="4158" w:type="dxa"/>
          </w:tcPr>
          <w:p w14:paraId="6925C5E3" w14:textId="77777777" w:rsidR="00FE33C6" w:rsidRPr="007B4C6A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โทนิค อินเตอร์เนชั่นแนล จำกัด</w:t>
            </w:r>
          </w:p>
        </w:tc>
        <w:tc>
          <w:tcPr>
            <w:tcW w:w="1422" w:type="dxa"/>
          </w:tcPr>
          <w:p w14:paraId="69257931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5DA743EF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4D235B40" w14:textId="77777777" w:rsidTr="00D64A2F">
        <w:trPr>
          <w:trHeight w:val="20"/>
        </w:trPr>
        <w:tc>
          <w:tcPr>
            <w:tcW w:w="4158" w:type="dxa"/>
          </w:tcPr>
          <w:p w14:paraId="3B80B2E4" w14:textId="77777777" w:rsidR="00FE33C6" w:rsidRPr="007B4C6A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 เอเซีย พลัส จำกัด (มหาชน)</w:t>
            </w:r>
          </w:p>
        </w:tc>
        <w:tc>
          <w:tcPr>
            <w:tcW w:w="1422" w:type="dxa"/>
          </w:tcPr>
          <w:p w14:paraId="535B9C16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7C7FC7DD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17BB30D8" w14:textId="77777777" w:rsidTr="00D64A2F">
        <w:trPr>
          <w:trHeight w:val="20"/>
        </w:trPr>
        <w:tc>
          <w:tcPr>
            <w:tcW w:w="4158" w:type="dxa"/>
          </w:tcPr>
          <w:p w14:paraId="60708ABA" w14:textId="77777777" w:rsidR="00FE33C6" w:rsidRPr="007B4C6A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นิคมอุตสาหกรรมเอเซีย จำกัด</w:t>
            </w:r>
          </w:p>
        </w:tc>
        <w:tc>
          <w:tcPr>
            <w:tcW w:w="1422" w:type="dxa"/>
          </w:tcPr>
          <w:p w14:paraId="5886F1A9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BF1D668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57E3CA60" w14:textId="77777777" w:rsidTr="00D64A2F">
        <w:trPr>
          <w:trHeight w:val="20"/>
        </w:trPr>
        <w:tc>
          <w:tcPr>
            <w:tcW w:w="4158" w:type="dxa"/>
          </w:tcPr>
          <w:p w14:paraId="034D98E0" w14:textId="77777777" w:rsidR="00FE33C6" w:rsidRPr="007B4C6A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เอสวีไอ จำกัด (มหาชน)</w:t>
            </w:r>
          </w:p>
        </w:tc>
        <w:tc>
          <w:tcPr>
            <w:tcW w:w="1422" w:type="dxa"/>
          </w:tcPr>
          <w:p w14:paraId="52EE8B03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457D06E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71047D02" w14:textId="77777777" w:rsidTr="00D64A2F">
        <w:trPr>
          <w:trHeight w:val="20"/>
        </w:trPr>
        <w:tc>
          <w:tcPr>
            <w:tcW w:w="4158" w:type="dxa"/>
          </w:tcPr>
          <w:p w14:paraId="58D7AA7A" w14:textId="77777777" w:rsidR="00FE33C6" w:rsidRPr="007B4C6A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กองทุนรวมสาธรซิตี้ทาวเวอร์</w:t>
            </w:r>
          </w:p>
        </w:tc>
        <w:tc>
          <w:tcPr>
            <w:tcW w:w="1422" w:type="dxa"/>
          </w:tcPr>
          <w:p w14:paraId="64B3EFD9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66053664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60B7B858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43C9808" w14:textId="77777777" w:rsidR="00FE33C6" w:rsidRPr="007B4C6A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422" w:type="dxa"/>
            <w:shd w:val="clear" w:color="auto" w:fill="auto"/>
          </w:tcPr>
          <w:p w14:paraId="33A150BC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EA3105E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16A11E9E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0327EBC7" w14:textId="77777777" w:rsidR="00FE33C6" w:rsidRPr="007B4C6A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ทีซีซี ลักซ์ชูรี โฮเทลส์และรีสอร์ท จำกัด</w:t>
            </w:r>
          </w:p>
        </w:tc>
        <w:tc>
          <w:tcPr>
            <w:tcW w:w="1422" w:type="dxa"/>
            <w:shd w:val="clear" w:color="auto" w:fill="auto"/>
          </w:tcPr>
          <w:p w14:paraId="2D8CE2AC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0E0AEDD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7B4C6A" w14:paraId="6B6BB183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3E204E11" w14:textId="77777777" w:rsidR="00FE33C6" w:rsidRPr="007B4C6A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ฟู้ด ออฟ เอเชีย จำกัด</w:t>
            </w:r>
          </w:p>
        </w:tc>
        <w:tc>
          <w:tcPr>
            <w:tcW w:w="1422" w:type="dxa"/>
            <w:shd w:val="clear" w:color="auto" w:fill="auto"/>
          </w:tcPr>
          <w:p w14:paraId="785FC4A1" w14:textId="77777777" w:rsidR="00FE33C6" w:rsidRPr="007B4C6A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D074842" w14:textId="77777777" w:rsidR="00FE33C6" w:rsidRPr="007B4C6A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64F6CDC4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1D85EEDF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422" w:type="dxa"/>
            <w:shd w:val="clear" w:color="auto" w:fill="auto"/>
          </w:tcPr>
          <w:p w14:paraId="3629934A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4045326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5179662F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B40C6DF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Frasers Property Corporate Services Pte. Ltd.</w:t>
            </w:r>
          </w:p>
        </w:tc>
        <w:tc>
          <w:tcPr>
            <w:tcW w:w="1422" w:type="dxa"/>
            <w:shd w:val="clear" w:color="auto" w:fill="auto"/>
          </w:tcPr>
          <w:p w14:paraId="2F1A3DB7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1CBE741E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68B5F5EE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3951F743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River Valley Apartments Pte. Ltd.</w:t>
            </w:r>
          </w:p>
        </w:tc>
        <w:tc>
          <w:tcPr>
            <w:tcW w:w="1422" w:type="dxa"/>
            <w:shd w:val="clear" w:color="auto" w:fill="auto"/>
          </w:tcPr>
          <w:p w14:paraId="1887852E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220D0643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482C7E24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27A89124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เบอร์ลี่ ไดน่าพลาส จำกัด</w:t>
            </w:r>
          </w:p>
        </w:tc>
        <w:tc>
          <w:tcPr>
            <w:tcW w:w="1422" w:type="dxa"/>
            <w:shd w:val="clear" w:color="auto" w:fill="auto"/>
          </w:tcPr>
          <w:p w14:paraId="08D4D837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8776A0E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6B129992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DF009DC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แกรนด์ เมย์แฟร์ จำกัด</w:t>
            </w:r>
          </w:p>
        </w:tc>
        <w:tc>
          <w:tcPr>
            <w:tcW w:w="1422" w:type="dxa"/>
            <w:shd w:val="clear" w:color="auto" w:fill="auto"/>
          </w:tcPr>
          <w:p w14:paraId="2CB73482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B66352C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50F6187F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439A65E8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แปซิฟิค เลเช่อร์ </w:t>
            </w:r>
            <w:r w:rsidRPr="007B4C6A">
              <w:rPr>
                <w:rFonts w:ascii="Angsana New" w:hAnsi="Angsana New"/>
                <w:sz w:val="30"/>
                <w:szCs w:val="30"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shd w:val="clear" w:color="auto" w:fill="auto"/>
          </w:tcPr>
          <w:p w14:paraId="15445677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9B5DD42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3020D19D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0C16B328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บางกอก คลับ จำกัด</w:t>
            </w:r>
          </w:p>
        </w:tc>
        <w:tc>
          <w:tcPr>
            <w:tcW w:w="1422" w:type="dxa"/>
            <w:shd w:val="clear" w:color="auto" w:fill="auto"/>
          </w:tcPr>
          <w:p w14:paraId="5DE3B20A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331FF6E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1B55C762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761645C8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ประชารัฐรักสามัคคี วิสาหกิจเพื่อสังคม </w:t>
            </w:r>
          </w:p>
        </w:tc>
        <w:tc>
          <w:tcPr>
            <w:tcW w:w="1422" w:type="dxa"/>
            <w:shd w:val="clear" w:color="auto" w:fill="auto"/>
          </w:tcPr>
          <w:p w14:paraId="4F800104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CB3DDED" w14:textId="7B6201D5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73786F68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44CEBEDC" w14:textId="2FFD6855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45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4C6A">
              <w:rPr>
                <w:rFonts w:ascii="Angsana New" w:hAnsi="Angsana New"/>
                <w:sz w:val="30"/>
                <w:szCs w:val="30"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shd w:val="clear" w:color="auto" w:fill="auto"/>
          </w:tcPr>
          <w:p w14:paraId="4A7CE9F8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3528A616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5ADF" w:rsidRPr="007B4C6A" w14:paraId="209D3996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E56EBAE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1422" w:type="dxa"/>
            <w:shd w:val="clear" w:color="auto" w:fill="auto"/>
          </w:tcPr>
          <w:p w14:paraId="179C58A4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4014ABE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64A6625E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4AB6EBCF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ศูนย์วิชาการอาคเนย์ จำกัด </w:t>
            </w:r>
          </w:p>
        </w:tc>
        <w:tc>
          <w:tcPr>
            <w:tcW w:w="1422" w:type="dxa"/>
            <w:shd w:val="clear" w:color="auto" w:fill="auto"/>
          </w:tcPr>
          <w:p w14:paraId="66814681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87AA8B2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383508C0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E18A8B5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สาธรทรัพย์สิน จำกัด</w:t>
            </w:r>
          </w:p>
        </w:tc>
        <w:tc>
          <w:tcPr>
            <w:tcW w:w="1422" w:type="dxa"/>
            <w:shd w:val="clear" w:color="auto" w:fill="auto"/>
          </w:tcPr>
          <w:p w14:paraId="730D0B8E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68144B0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65C45C00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59D8E68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อมรินทร์พริ้นติ้ง แอนด์ พับลิชชิ่ง</w:t>
            </w:r>
          </w:p>
        </w:tc>
        <w:tc>
          <w:tcPr>
            <w:tcW w:w="1422" w:type="dxa"/>
            <w:shd w:val="clear" w:color="auto" w:fill="auto"/>
          </w:tcPr>
          <w:p w14:paraId="686D11C2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B4F217C" w14:textId="50A5956B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75C65DCB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390A508E" w14:textId="27984B8A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45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จำกัด </w:t>
            </w:r>
            <w:r w:rsidRPr="007B4C6A">
              <w:rPr>
                <w:rFonts w:ascii="Angsana New" w:hAnsi="Angsana New"/>
                <w:sz w:val="30"/>
                <w:szCs w:val="30"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7B4C6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BC12848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1C33440D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5ADF" w:rsidRPr="007B4C6A" w14:paraId="5823ACD4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60921FE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ดาต้า แอสเซ็ทส์ จำกัด</w:t>
            </w:r>
          </w:p>
        </w:tc>
        <w:tc>
          <w:tcPr>
            <w:tcW w:w="1422" w:type="dxa"/>
            <w:shd w:val="clear" w:color="auto" w:fill="auto"/>
          </w:tcPr>
          <w:p w14:paraId="3769E0D2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3E2A011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บริษัทย่อยของบริษัทใหญ่ในลำดับสูงสุด</w:t>
            </w:r>
          </w:p>
        </w:tc>
      </w:tr>
      <w:tr w:rsidR="00D55ADF" w:rsidRPr="007B4C6A" w14:paraId="6F806D61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BAA1635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</w:rPr>
              <w:t>Frasers Suites River Valley</w:t>
            </w:r>
          </w:p>
        </w:tc>
        <w:tc>
          <w:tcPr>
            <w:tcW w:w="1422" w:type="dxa"/>
            <w:shd w:val="clear" w:color="auto" w:fill="auto"/>
          </w:tcPr>
          <w:p w14:paraId="7722DD3F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0F8EAC9B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630FC049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2CF10F7C" w14:textId="77777777" w:rsidR="00D55ADF" w:rsidRPr="007B4C6A" w:rsidRDefault="00D55ADF" w:rsidP="00D55ADF">
            <w:pPr>
              <w:spacing w:line="360" w:lineRule="exact"/>
              <w:ind w:right="-486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Frasers Property AHL Limited</w:t>
            </w:r>
          </w:p>
        </w:tc>
        <w:tc>
          <w:tcPr>
            <w:tcW w:w="1422" w:type="dxa"/>
            <w:shd w:val="clear" w:color="auto" w:fill="auto"/>
          </w:tcPr>
          <w:p w14:paraId="36EBDB98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3690" w:type="dxa"/>
            <w:shd w:val="clear" w:color="auto" w:fill="auto"/>
          </w:tcPr>
          <w:p w14:paraId="11541E01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0C875A50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E50AC00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7B4C6A">
              <w:rPr>
                <w:rFonts w:ascii="Angsana New" w:hAnsi="Angsana New"/>
                <w:sz w:val="30"/>
                <w:szCs w:val="30"/>
              </w:rPr>
              <w:t>Rasuna</w:t>
            </w:r>
            <w:proofErr w:type="spellEnd"/>
            <w:r w:rsidRPr="007B4C6A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7B4C6A">
              <w:rPr>
                <w:rFonts w:ascii="Angsana New" w:hAnsi="Angsana New"/>
                <w:sz w:val="30"/>
                <w:szCs w:val="30"/>
              </w:rPr>
              <w:t>Setiabudi</w:t>
            </w:r>
            <w:proofErr w:type="spellEnd"/>
            <w:r w:rsidRPr="007B4C6A">
              <w:rPr>
                <w:rFonts w:ascii="Angsana New" w:hAnsi="Angsana New"/>
                <w:sz w:val="30"/>
                <w:szCs w:val="30"/>
              </w:rPr>
              <w:t xml:space="preserve"> Raya </w:t>
            </w:r>
          </w:p>
        </w:tc>
        <w:tc>
          <w:tcPr>
            <w:tcW w:w="1422" w:type="dxa"/>
            <w:shd w:val="clear" w:color="auto" w:fill="auto"/>
          </w:tcPr>
          <w:p w14:paraId="27E36307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90" w:type="dxa"/>
            <w:shd w:val="clear" w:color="auto" w:fill="auto"/>
          </w:tcPr>
          <w:p w14:paraId="595AD417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1A227856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3FA06E61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บิสโตร เอเซีย จำกัด</w:t>
            </w:r>
          </w:p>
        </w:tc>
        <w:tc>
          <w:tcPr>
            <w:tcW w:w="1422" w:type="dxa"/>
            <w:shd w:val="clear" w:color="auto" w:fill="auto"/>
          </w:tcPr>
          <w:p w14:paraId="08B74560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9ED27F2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539EB002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376F33D0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โรงงานอุตสาหกรรมกระดาษ</w:t>
            </w:r>
          </w:p>
          <w:p w14:paraId="402391B9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 บางปะอิน จำกัด</w:t>
            </w:r>
          </w:p>
        </w:tc>
        <w:tc>
          <w:tcPr>
            <w:tcW w:w="1422" w:type="dxa"/>
            <w:shd w:val="clear" w:color="auto" w:fill="auto"/>
          </w:tcPr>
          <w:p w14:paraId="2F9A33E9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9C632FB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19077067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09D31AFD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จำกัด (มหาชน)</w:t>
            </w:r>
          </w:p>
        </w:tc>
        <w:tc>
          <w:tcPr>
            <w:tcW w:w="1422" w:type="dxa"/>
            <w:shd w:val="clear" w:color="auto" w:fill="auto"/>
          </w:tcPr>
          <w:p w14:paraId="02BF22B9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9A3B944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0ED8CF04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4D6FCBDA" w14:textId="77777777" w:rsidR="00D55ADF" w:rsidRPr="007B4C6A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Siam Holding Limited</w:t>
            </w:r>
          </w:p>
        </w:tc>
        <w:tc>
          <w:tcPr>
            <w:tcW w:w="1422" w:type="dxa"/>
            <w:shd w:val="clear" w:color="auto" w:fill="auto"/>
          </w:tcPr>
          <w:p w14:paraId="54EC3905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055451F5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45EFA66B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2E8A89F8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เครืออาคเนย์ จำกัด</w:t>
            </w:r>
          </w:p>
        </w:tc>
        <w:tc>
          <w:tcPr>
            <w:tcW w:w="1422" w:type="dxa"/>
            <w:shd w:val="clear" w:color="auto" w:fill="auto"/>
          </w:tcPr>
          <w:p w14:paraId="13DBCDCE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2732216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4E94421B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15D03D9A" w14:textId="24191458" w:rsidR="00D55ADF" w:rsidRPr="007B4C6A" w:rsidRDefault="00D55AD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อาคเนย์ แมเนจเม้นท์ จำกัด (เดิมชื่อ </w:t>
            </w:r>
            <w:r w:rsidR="007545F1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7545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ทีซีซี แลนด์ ดีเวลลอปเม้นท์ จำกัด)</w:t>
            </w:r>
          </w:p>
        </w:tc>
        <w:tc>
          <w:tcPr>
            <w:tcW w:w="1422" w:type="dxa"/>
            <w:shd w:val="clear" w:color="auto" w:fill="auto"/>
          </w:tcPr>
          <w:p w14:paraId="70D7F18B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75A4EF8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59355C7A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28B8E0A0" w14:textId="271D2159" w:rsidR="00D55ADF" w:rsidRPr="007B4C6A" w:rsidRDefault="00D55AD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นอร์ธปาร์คเซอร์วิส อพาร์ทเม้นท์ จำกัด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7545F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(เดิมชื่อ บริษัท ทีซีซีซีแอล นอร์ธ ปาร์ค</w:t>
            </w:r>
            <w:r w:rsidR="007545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จำกัด)</w:t>
            </w:r>
          </w:p>
        </w:tc>
        <w:tc>
          <w:tcPr>
            <w:tcW w:w="1422" w:type="dxa"/>
            <w:shd w:val="clear" w:color="auto" w:fill="auto"/>
          </w:tcPr>
          <w:p w14:paraId="578E134B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08714CB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5EFFD14B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F299F04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ชินาทรัพย์ จำกัด</w:t>
            </w:r>
          </w:p>
        </w:tc>
        <w:tc>
          <w:tcPr>
            <w:tcW w:w="1422" w:type="dxa"/>
            <w:shd w:val="clear" w:color="auto" w:fill="auto"/>
          </w:tcPr>
          <w:p w14:paraId="2AC65AEF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69B4DAE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78E5512C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170D1638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422" w:type="dxa"/>
            <w:shd w:val="clear" w:color="auto" w:fill="auto"/>
          </w:tcPr>
          <w:p w14:paraId="6C1A325D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40B19B0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2B436FE7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1067F5D4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422" w:type="dxa"/>
            <w:shd w:val="clear" w:color="auto" w:fill="auto"/>
          </w:tcPr>
          <w:p w14:paraId="7F4E8EC4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3C803B9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D55ADF" w:rsidRPr="007B4C6A" w14:paraId="7BF02027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528C463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เอเชีย โฮเรก้า จำกัด</w:t>
            </w:r>
          </w:p>
        </w:tc>
        <w:tc>
          <w:tcPr>
            <w:tcW w:w="1422" w:type="dxa"/>
            <w:shd w:val="clear" w:color="auto" w:fill="auto"/>
          </w:tcPr>
          <w:p w14:paraId="1802F125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3E9D07D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503316A3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460E62B7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อินเตอร์ โฮเรก้า จำกัด</w:t>
            </w:r>
          </w:p>
        </w:tc>
        <w:tc>
          <w:tcPr>
            <w:tcW w:w="1422" w:type="dxa"/>
            <w:shd w:val="clear" w:color="auto" w:fill="auto"/>
          </w:tcPr>
          <w:p w14:paraId="30EDEBB6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27867CE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303CA7BB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2F84C05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ไทยดริ้งค์ จำกัด</w:t>
            </w:r>
          </w:p>
        </w:tc>
        <w:tc>
          <w:tcPr>
            <w:tcW w:w="1422" w:type="dxa"/>
            <w:shd w:val="clear" w:color="auto" w:fill="auto"/>
          </w:tcPr>
          <w:p w14:paraId="1A894FBC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0C492B3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D55ADF" w:rsidRPr="007B4C6A" w14:paraId="4F4EFB67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21FB8E72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22" w:type="dxa"/>
            <w:shd w:val="clear" w:color="auto" w:fill="auto"/>
          </w:tcPr>
          <w:p w14:paraId="4A947944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CFCF4FA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3A65C2E2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240F7D6E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422" w:type="dxa"/>
            <w:shd w:val="clear" w:color="auto" w:fill="auto"/>
          </w:tcPr>
          <w:p w14:paraId="014BA4BB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DFB3D26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D55ADF" w:rsidRPr="007B4C6A" w14:paraId="7C26F389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CF22281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เบฟเทค จำกัด</w:t>
            </w:r>
          </w:p>
        </w:tc>
        <w:tc>
          <w:tcPr>
            <w:tcW w:w="1422" w:type="dxa"/>
            <w:shd w:val="clear" w:color="auto" w:fill="auto"/>
          </w:tcPr>
          <w:p w14:paraId="202296DE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A027A9E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D55ADF" w:rsidRPr="007B4C6A" w14:paraId="2063C8DB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56F4217" w14:textId="77777777" w:rsidR="00D55ADF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เกษมทรัพย์สิริ จำกัด</w:t>
            </w:r>
          </w:p>
          <w:p w14:paraId="7D59BD6F" w14:textId="629DA928" w:rsidR="003719EE" w:rsidRPr="007B4C6A" w:rsidRDefault="003719EE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6C55677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B92F8E9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6F59AA50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2F1D349A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วัน แบงค็อก จำกัด </w:t>
            </w:r>
          </w:p>
          <w:p w14:paraId="0E77D6E2" w14:textId="27E25CFC" w:rsidR="00D55ADF" w:rsidRPr="007B4C6A" w:rsidRDefault="007545F1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D55ADF" w:rsidRPr="007B4C6A">
              <w:rPr>
                <w:rFonts w:ascii="Angsana New" w:hAnsi="Angsana New"/>
                <w:sz w:val="30"/>
                <w:szCs w:val="30"/>
                <w:cs/>
              </w:rPr>
              <w:t>(เดิมชื่อ บริษัท เกษมทรัพย์วัฒน จำกัด)</w:t>
            </w:r>
          </w:p>
        </w:tc>
        <w:tc>
          <w:tcPr>
            <w:tcW w:w="1422" w:type="dxa"/>
            <w:shd w:val="clear" w:color="auto" w:fill="auto"/>
          </w:tcPr>
          <w:p w14:paraId="267B54E6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474C941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7771C28E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DE7A7E3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สีมาธุรกิจ จำกัด</w:t>
            </w:r>
          </w:p>
        </w:tc>
        <w:tc>
          <w:tcPr>
            <w:tcW w:w="1422" w:type="dxa"/>
            <w:shd w:val="clear" w:color="auto" w:fill="auto"/>
          </w:tcPr>
          <w:p w14:paraId="1B208DCD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AECBF3F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D55ADF" w:rsidRPr="007B4C6A" w14:paraId="17F2DA22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241A64A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วีระวงค์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ชินวัฒน์ และพาร์ทเนอร์ส จำกัด</w:t>
            </w:r>
          </w:p>
        </w:tc>
        <w:tc>
          <w:tcPr>
            <w:tcW w:w="1422" w:type="dxa"/>
            <w:shd w:val="clear" w:color="auto" w:fill="auto"/>
          </w:tcPr>
          <w:p w14:paraId="0B954385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84C0899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5AF5D266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AA70A44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ลีพ โซลูชั่น เอเชีย จำกัด</w:t>
            </w:r>
          </w:p>
        </w:tc>
        <w:tc>
          <w:tcPr>
            <w:tcW w:w="1422" w:type="dxa"/>
            <w:shd w:val="clear" w:color="auto" w:fill="auto"/>
          </w:tcPr>
          <w:p w14:paraId="5541AA38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32C062D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5C218D08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23957C08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แม๊กซ์ เอเชีย จำกัด</w:t>
            </w:r>
          </w:p>
        </w:tc>
        <w:tc>
          <w:tcPr>
            <w:tcW w:w="1422" w:type="dxa"/>
            <w:shd w:val="clear" w:color="auto" w:fill="auto"/>
          </w:tcPr>
          <w:p w14:paraId="38C404BD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2F6AB96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5950418D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73D4143E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ป้อมทิพย์ (2012) จำกัด</w:t>
            </w:r>
          </w:p>
        </w:tc>
        <w:tc>
          <w:tcPr>
            <w:tcW w:w="1422" w:type="dxa"/>
            <w:shd w:val="clear" w:color="auto" w:fill="auto"/>
          </w:tcPr>
          <w:p w14:paraId="2A1988CF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0A23176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6F83CC34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76EF9536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มาร์เก็ตติ้ง จำกัด</w:t>
            </w:r>
          </w:p>
        </w:tc>
        <w:tc>
          <w:tcPr>
            <w:tcW w:w="1422" w:type="dxa"/>
            <w:shd w:val="clear" w:color="auto" w:fill="auto"/>
          </w:tcPr>
          <w:p w14:paraId="603C3466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0B30998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D55ADF" w:rsidRPr="007B4C6A" w14:paraId="120159AD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188998FD" w14:textId="606F7833" w:rsidR="00D55ADF" w:rsidRPr="007B4C6A" w:rsidRDefault="00D55ADF" w:rsidP="00D64A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อินน์ไซด์ โฮเทล สุขุมวิท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="007545F1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(เดิมชื่อ</w:t>
            </w:r>
            <w:r w:rsidR="00117260"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แผ่นดินธรรม พร็อพเพอร์ตี้</w:t>
            </w:r>
            <w:r w:rsidR="007545F1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ดีเวลลอปเม้นท์ จำกัด)</w:t>
            </w:r>
          </w:p>
        </w:tc>
        <w:tc>
          <w:tcPr>
            <w:tcW w:w="1422" w:type="dxa"/>
            <w:shd w:val="clear" w:color="auto" w:fill="auto"/>
          </w:tcPr>
          <w:p w14:paraId="71BEE7E4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3D308B1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5CEB8C6F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8DA007D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เอส พี เอ็ม อาหารและเครื่องดื่ม จำกัด</w:t>
            </w:r>
          </w:p>
        </w:tc>
        <w:tc>
          <w:tcPr>
            <w:tcW w:w="1422" w:type="dxa"/>
            <w:shd w:val="clear" w:color="auto" w:fill="auto"/>
          </w:tcPr>
          <w:p w14:paraId="3E518F8E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9FD13C0" w14:textId="2F6337F0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3B08D580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3775670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แอสคอทท์ อินเตอร์เนชั่นแนล </w:t>
            </w:r>
          </w:p>
          <w:p w14:paraId="243BF7E8" w14:textId="123918D9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45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แมนเนจเมนท์ (ประเทศไทย) จำกัด</w:t>
            </w:r>
          </w:p>
        </w:tc>
        <w:tc>
          <w:tcPr>
            <w:tcW w:w="1422" w:type="dxa"/>
            <w:shd w:val="clear" w:color="auto" w:fill="auto"/>
          </w:tcPr>
          <w:p w14:paraId="2BA2445E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B258FC3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2ABE017E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CF3690A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1422" w:type="dxa"/>
            <w:shd w:val="clear" w:color="auto" w:fill="auto"/>
          </w:tcPr>
          <w:p w14:paraId="011180CC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786D59F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3FEB9E0A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64BFDC0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โกลเด้นเวลธ์ จำกัด</w:t>
            </w:r>
          </w:p>
        </w:tc>
        <w:tc>
          <w:tcPr>
            <w:tcW w:w="1422" w:type="dxa"/>
            <w:shd w:val="clear" w:color="auto" w:fill="auto"/>
          </w:tcPr>
          <w:p w14:paraId="3C528F12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6477F4E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5B9FDAE6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4D1AC325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สโตนเฮ้นจ์ อินเตอร์ จำกัด (มหาชน)</w:t>
            </w:r>
          </w:p>
        </w:tc>
        <w:tc>
          <w:tcPr>
            <w:tcW w:w="1422" w:type="dxa"/>
            <w:shd w:val="clear" w:color="auto" w:fill="auto"/>
          </w:tcPr>
          <w:p w14:paraId="16BD304B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2F27C84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6D04A2C4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1E9D88A4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ฟอร์เวิร์ด ซิสเต็ม จำกัด</w:t>
            </w:r>
            <w:r w:rsidRPr="007B4C6A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422" w:type="dxa"/>
            <w:shd w:val="clear" w:color="auto" w:fill="auto"/>
          </w:tcPr>
          <w:p w14:paraId="1C8FC250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21E3C85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4C77D233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5E51AFC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เลิศรัฐการ จำกัด</w:t>
            </w:r>
          </w:p>
        </w:tc>
        <w:tc>
          <w:tcPr>
            <w:tcW w:w="1422" w:type="dxa"/>
            <w:shd w:val="clear" w:color="auto" w:fill="auto"/>
          </w:tcPr>
          <w:p w14:paraId="21491109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B1F57CC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3EAD7C50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2BC7C4FF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แกรนด์ ยูนิตี้ ดิเวลล็อปเมนท์ จำกัด</w:t>
            </w:r>
          </w:p>
        </w:tc>
        <w:tc>
          <w:tcPr>
            <w:tcW w:w="1422" w:type="dxa"/>
            <w:shd w:val="clear" w:color="auto" w:fill="auto"/>
          </w:tcPr>
          <w:p w14:paraId="29DD35A4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65FA79A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23673994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2086D9D6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คอนซัลติ้ง จำกัด</w:t>
            </w:r>
          </w:p>
        </w:tc>
        <w:tc>
          <w:tcPr>
            <w:tcW w:w="1422" w:type="dxa"/>
            <w:shd w:val="clear" w:color="auto" w:fill="auto"/>
          </w:tcPr>
          <w:p w14:paraId="705FB93C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352327A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1D1D57A9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4A18B2A4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แอล อาร์ เค ดีเวลลอปเม้นท์ จำกัด</w:t>
            </w:r>
          </w:p>
        </w:tc>
        <w:tc>
          <w:tcPr>
            <w:tcW w:w="1422" w:type="dxa"/>
            <w:shd w:val="clear" w:color="auto" w:fill="auto"/>
          </w:tcPr>
          <w:p w14:paraId="308A092F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A8F0E1E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3186A459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09B8C22B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อะเฮดออล จำกัด</w:t>
            </w:r>
          </w:p>
        </w:tc>
        <w:tc>
          <w:tcPr>
            <w:tcW w:w="1422" w:type="dxa"/>
            <w:shd w:val="clear" w:color="auto" w:fill="auto"/>
          </w:tcPr>
          <w:p w14:paraId="0FFDA1F3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03A8ED8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1FAA9C89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155BC6CC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เฟรเซอร์ส ฮอสพิทอลลิตี้ (ประเทศไทย) </w:t>
            </w:r>
          </w:p>
          <w:p w14:paraId="7CE63920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 จำกัด</w:t>
            </w:r>
          </w:p>
        </w:tc>
        <w:tc>
          <w:tcPr>
            <w:tcW w:w="1422" w:type="dxa"/>
            <w:shd w:val="clear" w:color="auto" w:fill="auto"/>
          </w:tcPr>
          <w:p w14:paraId="272A8999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5ED678F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5A5832CC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F440776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45" w:hanging="3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</w:rPr>
              <w:t>Frasers Management Service Pte</w:t>
            </w:r>
            <w:r w:rsidRPr="007B4C6A">
              <w:rPr>
                <w:rFonts w:asciiTheme="majorBidi" w:eastAsia="Times New Roman" w:hAnsiTheme="majorBidi"/>
                <w:sz w:val="30"/>
                <w:szCs w:val="30"/>
                <w:cs/>
              </w:rPr>
              <w:t>.</w:t>
            </w:r>
            <w:r w:rsidRPr="007B4C6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Ltd</w:t>
            </w:r>
            <w:r w:rsidRPr="007B4C6A">
              <w:rPr>
                <w:rFonts w:asciiTheme="majorBidi" w:eastAsia="Times New Roman" w:hAnsiTheme="majorBidi"/>
                <w:sz w:val="30"/>
                <w:szCs w:val="30"/>
                <w:cs/>
              </w:rPr>
              <w:t>.</w:t>
            </w:r>
          </w:p>
          <w:p w14:paraId="1FDF35F3" w14:textId="2995CDEB" w:rsidR="00D55ADF" w:rsidRPr="00D64A2F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545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64A2F">
              <w:rPr>
                <w:rFonts w:ascii="Angsana New" w:hAnsi="Angsana New"/>
                <w:spacing w:val="-2"/>
                <w:sz w:val="30"/>
                <w:szCs w:val="30"/>
                <w:cs/>
              </w:rPr>
              <w:t>(</w:t>
            </w:r>
            <w:r w:rsidRPr="00D64A2F">
              <w:rPr>
                <w:rFonts w:ascii="Angsana New" w:hAnsi="Angsana New"/>
                <w:spacing w:val="-2"/>
                <w:sz w:val="30"/>
                <w:szCs w:val="30"/>
              </w:rPr>
              <w:t>Formerly</w:t>
            </w:r>
            <w:r w:rsidRPr="00D64A2F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="Angsana New" w:hAnsi="Angsana New"/>
                <w:spacing w:val="-2"/>
                <w:sz w:val="30"/>
                <w:szCs w:val="30"/>
              </w:rPr>
              <w:t>FCL Management Service Pte</w:t>
            </w:r>
            <w:r w:rsidRPr="00D64A2F">
              <w:rPr>
                <w:rFonts w:ascii="Angsana New" w:hAnsi="Angsana New"/>
                <w:spacing w:val="-2"/>
                <w:sz w:val="30"/>
                <w:szCs w:val="30"/>
                <w:cs/>
              </w:rPr>
              <w:t>.</w:t>
            </w:r>
            <w:r w:rsidRPr="00D64A2F">
              <w:rPr>
                <w:rFonts w:ascii="Angsana New" w:hAnsi="Angsana New"/>
                <w:spacing w:val="-2"/>
                <w:sz w:val="30"/>
                <w:szCs w:val="30"/>
              </w:rPr>
              <w:t xml:space="preserve"> Ltd</w:t>
            </w:r>
            <w:r w:rsidRPr="00D64A2F">
              <w:rPr>
                <w:rFonts w:ascii="Angsana New" w:hAnsi="Angsana New"/>
                <w:spacing w:val="-2"/>
                <w:sz w:val="30"/>
                <w:szCs w:val="30"/>
                <w:cs/>
              </w:rPr>
              <w:t>.)</w:t>
            </w:r>
          </w:p>
        </w:tc>
        <w:tc>
          <w:tcPr>
            <w:tcW w:w="1422" w:type="dxa"/>
            <w:shd w:val="clear" w:color="auto" w:fill="auto"/>
          </w:tcPr>
          <w:p w14:paraId="51257D53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2645AF06" w14:textId="77777777" w:rsidR="00D55ADF" w:rsidRPr="007B4C6A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7B4C6A" w14:paraId="24CD581D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04A1B01A" w14:textId="77777777" w:rsidR="00D55ADF" w:rsidRPr="007B4C6A" w:rsidRDefault="00D55ADF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Frasers Property Limited</w:t>
            </w:r>
          </w:p>
        </w:tc>
        <w:tc>
          <w:tcPr>
            <w:tcW w:w="1422" w:type="dxa"/>
            <w:shd w:val="clear" w:color="auto" w:fill="auto"/>
          </w:tcPr>
          <w:p w14:paraId="49ED8FD0" w14:textId="77777777" w:rsidR="00D55ADF" w:rsidRPr="007B4C6A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39B30B82" w14:textId="77777777" w:rsidR="00D55ADF" w:rsidRPr="00D64A2F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เป็นบริษัทย่อยของบริษัทใหญ่ในลำดับสูงสุด</w:t>
            </w:r>
          </w:p>
        </w:tc>
      </w:tr>
      <w:tr w:rsidR="000C2723" w:rsidRPr="007B4C6A" w14:paraId="5159155F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74BA1ADC" w14:textId="77777777" w:rsidR="000C2723" w:rsidRPr="007B4C6A" w:rsidRDefault="000C2723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ไทยโชว์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2013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shd w:val="clear" w:color="auto" w:fill="auto"/>
          </w:tcPr>
          <w:p w14:paraId="22A57152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FF912F5" w14:textId="77777777" w:rsidR="000C2723" w:rsidRPr="007B4C6A" w:rsidRDefault="000C2723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0702B71C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195CB94" w14:textId="77777777" w:rsidR="000C2723" w:rsidRPr="007B4C6A" w:rsidRDefault="000C2723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แอสเสท เวิรด์ ลีเฌอร์ จำกัด</w:t>
            </w:r>
          </w:p>
        </w:tc>
        <w:tc>
          <w:tcPr>
            <w:tcW w:w="1422" w:type="dxa"/>
            <w:shd w:val="clear" w:color="auto" w:fill="auto"/>
          </w:tcPr>
          <w:p w14:paraId="4AAFE673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928A304" w14:textId="77777777" w:rsidR="000C2723" w:rsidRPr="007B4C6A" w:rsidRDefault="000C2723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50555F1A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0E375ACE" w14:textId="77777777" w:rsidR="000C2723" w:rsidRPr="007B4C6A" w:rsidRDefault="000C2723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แอสเสท เวิรด์ เว็ก จำกัด</w:t>
            </w:r>
          </w:p>
        </w:tc>
        <w:tc>
          <w:tcPr>
            <w:tcW w:w="1422" w:type="dxa"/>
            <w:shd w:val="clear" w:color="auto" w:fill="auto"/>
          </w:tcPr>
          <w:p w14:paraId="7CA35C10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20FB9BD" w14:textId="77777777" w:rsidR="000C2723" w:rsidRPr="007B4C6A" w:rsidRDefault="000C2723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2C2B5C43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762E414F" w14:textId="77777777" w:rsidR="000C2723" w:rsidRPr="007B4C6A" w:rsidRDefault="000C2723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บางนากลาส จำกัด</w:t>
            </w:r>
          </w:p>
        </w:tc>
        <w:tc>
          <w:tcPr>
            <w:tcW w:w="1422" w:type="dxa"/>
            <w:shd w:val="clear" w:color="auto" w:fill="auto"/>
          </w:tcPr>
          <w:p w14:paraId="678C5DDF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EFA1CB1" w14:textId="77777777" w:rsidR="000C2723" w:rsidRPr="007B4C6A" w:rsidRDefault="000C2723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204A9F4D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167F4564" w14:textId="77777777" w:rsidR="000C2723" w:rsidRPr="007B4C6A" w:rsidRDefault="000C2723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Frasers Hospitality Pte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 Ltd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422" w:type="dxa"/>
            <w:shd w:val="clear" w:color="auto" w:fill="auto"/>
          </w:tcPr>
          <w:p w14:paraId="2B95D902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2EB2E6BD" w14:textId="77777777" w:rsidR="000C2723" w:rsidRPr="007B4C6A" w:rsidRDefault="000C2723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384EAE41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9CE211D" w14:textId="77777777" w:rsidR="000C2723" w:rsidRPr="007B4C6A" w:rsidRDefault="000C2723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 xml:space="preserve">Frasers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Thailand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7B4C6A">
              <w:rPr>
                <w:rFonts w:ascii="Angsana New" w:hAnsi="Angsana New"/>
                <w:sz w:val="30"/>
                <w:szCs w:val="30"/>
              </w:rPr>
              <w:t>Pte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 Ltd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422" w:type="dxa"/>
            <w:shd w:val="clear" w:color="auto" w:fill="auto"/>
          </w:tcPr>
          <w:p w14:paraId="23D95511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63A1267E" w14:textId="77777777" w:rsidR="000C2723" w:rsidRPr="007B4C6A" w:rsidRDefault="000C2723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152C3651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3D7FBE78" w14:textId="77777777" w:rsidR="000C2723" w:rsidRPr="007B4C6A" w:rsidRDefault="000C2723" w:rsidP="00D55A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สิริทรัพย์พัฒนา จำกัด</w:t>
            </w:r>
          </w:p>
        </w:tc>
        <w:tc>
          <w:tcPr>
            <w:tcW w:w="1422" w:type="dxa"/>
            <w:shd w:val="clear" w:color="auto" w:fill="auto"/>
          </w:tcPr>
          <w:p w14:paraId="68BAC6AD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064C6D1" w14:textId="77777777" w:rsidR="000C2723" w:rsidRPr="007B4C6A" w:rsidRDefault="000C2723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618552CF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C2C749A" w14:textId="77777777" w:rsidR="000C2723" w:rsidRPr="007B4C6A" w:rsidRDefault="000C2723" w:rsidP="002E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ซี เอ ซี จำกัด</w:t>
            </w:r>
          </w:p>
        </w:tc>
        <w:tc>
          <w:tcPr>
            <w:tcW w:w="1422" w:type="dxa"/>
            <w:shd w:val="clear" w:color="auto" w:fill="auto"/>
          </w:tcPr>
          <w:p w14:paraId="3082141C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94A39B0" w14:textId="77777777" w:rsidR="000C2723" w:rsidRPr="007B4C6A" w:rsidRDefault="000C2723" w:rsidP="002E2B37">
            <w:pPr>
              <w:tabs>
                <w:tab w:val="clear" w:pos="227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</w:t>
            </w:r>
          </w:p>
          <w:p w14:paraId="7F93BB4C" w14:textId="77777777" w:rsidR="000C2723" w:rsidRPr="007B4C6A" w:rsidRDefault="000C2723" w:rsidP="002E2B3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และ/หรือผู้ถือหุ้นใหญ่ของบริษัทย่อย</w:t>
            </w:r>
          </w:p>
        </w:tc>
      </w:tr>
      <w:tr w:rsidR="000C2723" w:rsidRPr="007B4C6A" w14:paraId="2E9B36F0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2C6C74F" w14:textId="77777777" w:rsidR="000C2723" w:rsidRPr="007B4C6A" w:rsidRDefault="000C2723" w:rsidP="002E2B37">
            <w:pPr>
              <w:tabs>
                <w:tab w:val="clear" w:pos="22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ซี เอ ไอ จำกัด</w:t>
            </w:r>
          </w:p>
        </w:tc>
        <w:tc>
          <w:tcPr>
            <w:tcW w:w="1422" w:type="dxa"/>
            <w:shd w:val="clear" w:color="auto" w:fill="auto"/>
          </w:tcPr>
          <w:p w14:paraId="2ED9020F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7CAEAB7" w14:textId="337FD1B2" w:rsidR="000C2723" w:rsidRPr="007B4C6A" w:rsidRDefault="000C2723" w:rsidP="00D64A2F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</w:t>
            </w:r>
            <w:r w:rsidR="00F8117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เป็นญาติสนิทของกรรมการและ/หรือ</w:t>
            </w:r>
            <w:r w:rsidR="00F8117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ผู้ถือหุ้นใหญ่ของบริษัทย่อย</w:t>
            </w:r>
          </w:p>
        </w:tc>
      </w:tr>
      <w:tr w:rsidR="000C2723" w:rsidRPr="007B4C6A" w14:paraId="08B02A0A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13976178" w14:textId="77777777" w:rsidR="000C2723" w:rsidRPr="007B4C6A" w:rsidRDefault="000C2723" w:rsidP="002E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ป้อมบูรพา จำกัด </w:t>
            </w:r>
          </w:p>
        </w:tc>
        <w:tc>
          <w:tcPr>
            <w:tcW w:w="1422" w:type="dxa"/>
            <w:shd w:val="clear" w:color="auto" w:fill="auto"/>
          </w:tcPr>
          <w:p w14:paraId="3182E8A0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623062A" w14:textId="77777777" w:rsidR="000C2723" w:rsidRPr="007B4C6A" w:rsidRDefault="000C2723" w:rsidP="002E2B3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410A2EE6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9497E9F" w14:textId="77777777" w:rsidR="000C2723" w:rsidRPr="007B4C6A" w:rsidRDefault="000C2723" w:rsidP="002E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ป้อมคลัง จำกัด</w:t>
            </w:r>
          </w:p>
        </w:tc>
        <w:tc>
          <w:tcPr>
            <w:tcW w:w="1422" w:type="dxa"/>
            <w:shd w:val="clear" w:color="auto" w:fill="auto"/>
          </w:tcPr>
          <w:p w14:paraId="438B946B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CC9B3F9" w14:textId="77777777" w:rsidR="000C2723" w:rsidRPr="007B4C6A" w:rsidRDefault="000C2723" w:rsidP="002E2B3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6EE135EF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3EB6066C" w14:textId="77777777" w:rsidR="000C2723" w:rsidRPr="007B4C6A" w:rsidRDefault="000C2723" w:rsidP="002E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ป้อมกิจ จำกัด</w:t>
            </w:r>
          </w:p>
        </w:tc>
        <w:tc>
          <w:tcPr>
            <w:tcW w:w="1422" w:type="dxa"/>
            <w:shd w:val="clear" w:color="auto" w:fill="auto"/>
          </w:tcPr>
          <w:p w14:paraId="6821210B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9FD8B98" w14:textId="77777777" w:rsidR="000C2723" w:rsidRPr="007B4C6A" w:rsidRDefault="000C2723" w:rsidP="002E2B3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1767FF7A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0DF0B5B" w14:textId="77777777" w:rsidR="000C2723" w:rsidRPr="007B4C6A" w:rsidRDefault="000C2723" w:rsidP="002E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คิว เอส อาร์ ออฟ เอเชีย จำกัด</w:t>
            </w:r>
          </w:p>
        </w:tc>
        <w:tc>
          <w:tcPr>
            <w:tcW w:w="1422" w:type="dxa"/>
            <w:shd w:val="clear" w:color="auto" w:fill="auto"/>
          </w:tcPr>
          <w:p w14:paraId="17C393E1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50CCED8" w14:textId="77777777" w:rsidR="000C2723" w:rsidRPr="007B4C6A" w:rsidRDefault="000C2723" w:rsidP="002E2B3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53033348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0BC097FB" w14:textId="77777777" w:rsidR="000C2723" w:rsidRPr="007B4C6A" w:rsidRDefault="007B405F" w:rsidP="002E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hyperlink r:id="rId8" w:history="1">
              <w:r w:rsidR="000C2723" w:rsidRPr="007B4C6A">
                <w:rPr>
                  <w:rFonts w:ascii="Angsana New" w:hAnsi="Angsana New"/>
                  <w:sz w:val="30"/>
                  <w:szCs w:val="30"/>
                  <w:cs/>
                </w:rPr>
                <w:t>บริษัท เบอร์ลี่</w:t>
              </w:r>
              <w:r w:rsidR="000C2723" w:rsidRPr="007B4C6A">
                <w:rPr>
                  <w:rFonts w:ascii="Angsana New" w:hAnsi="Angsana New"/>
                  <w:sz w:val="30"/>
                  <w:szCs w:val="30"/>
                </w:rPr>
                <w:t xml:space="preserve"> </w:t>
              </w:r>
              <w:r w:rsidR="000C2723" w:rsidRPr="007B4C6A">
                <w:rPr>
                  <w:rFonts w:ascii="Angsana New" w:hAnsi="Angsana New"/>
                  <w:sz w:val="30"/>
                  <w:szCs w:val="30"/>
                  <w:cs/>
                </w:rPr>
                <w:t>ไดน่าพลาส จำกัด</w:t>
              </w:r>
            </w:hyperlink>
          </w:p>
        </w:tc>
        <w:tc>
          <w:tcPr>
            <w:tcW w:w="1422" w:type="dxa"/>
            <w:shd w:val="clear" w:color="auto" w:fill="auto"/>
          </w:tcPr>
          <w:p w14:paraId="7693358C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87A3300" w14:textId="77777777" w:rsidR="000C2723" w:rsidRPr="007B4C6A" w:rsidRDefault="000C2723" w:rsidP="002E2B3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326D5EE0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3CD33868" w14:textId="77777777" w:rsidR="000C2723" w:rsidRPr="007B4C6A" w:rsidRDefault="000C2723" w:rsidP="002E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อธิมาตร จำกัด</w:t>
            </w:r>
          </w:p>
        </w:tc>
        <w:tc>
          <w:tcPr>
            <w:tcW w:w="1422" w:type="dxa"/>
            <w:shd w:val="clear" w:color="auto" w:fill="auto"/>
          </w:tcPr>
          <w:p w14:paraId="0E27D32A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8DC9C85" w14:textId="77777777" w:rsidR="000C2723" w:rsidRPr="007B4C6A" w:rsidRDefault="000C2723" w:rsidP="002E2B3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53FD4E8F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28DD98EF" w14:textId="77777777" w:rsidR="000C2723" w:rsidRPr="007B4C6A" w:rsidRDefault="007B405F" w:rsidP="002E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hyperlink r:id="rId9" w:history="1">
              <w:r w:rsidR="000C2723" w:rsidRPr="007B4C6A">
                <w:rPr>
                  <w:rFonts w:ascii="Angsana New" w:hAnsi="Angsana New"/>
                  <w:sz w:val="30"/>
                  <w:szCs w:val="30"/>
                  <w:cs/>
                </w:rPr>
                <w:t>บริษัท อเดลฟอส</w:t>
              </w:r>
              <w:r w:rsidR="000C2723" w:rsidRPr="007B4C6A">
                <w:rPr>
                  <w:rFonts w:ascii="Angsana New" w:hAnsi="Angsana New"/>
                  <w:sz w:val="30"/>
                  <w:szCs w:val="30"/>
                </w:rPr>
                <w:t xml:space="preserve"> </w:t>
              </w:r>
              <w:r w:rsidR="000C2723" w:rsidRPr="007B4C6A">
                <w:rPr>
                  <w:rFonts w:ascii="Angsana New" w:hAnsi="Angsana New"/>
                  <w:sz w:val="30"/>
                  <w:szCs w:val="30"/>
                  <w:cs/>
                </w:rPr>
                <w:t>จำกัด</w:t>
              </w:r>
            </w:hyperlink>
          </w:p>
        </w:tc>
        <w:tc>
          <w:tcPr>
            <w:tcW w:w="1422" w:type="dxa"/>
            <w:shd w:val="clear" w:color="auto" w:fill="auto"/>
          </w:tcPr>
          <w:p w14:paraId="5840CF55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95EC6CC" w14:textId="77777777" w:rsidR="000C2723" w:rsidRPr="007B4C6A" w:rsidRDefault="000C2723" w:rsidP="00D64A2F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และ/หรือผู้ถือหุ้นใหญ่ของบริษัทย่อย</w:t>
            </w:r>
          </w:p>
        </w:tc>
      </w:tr>
      <w:tr w:rsidR="000C2723" w:rsidRPr="007B4C6A" w14:paraId="31BBA300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37BBA49C" w14:textId="77777777" w:rsidR="000C2723" w:rsidRPr="007B4C6A" w:rsidRDefault="000C2723" w:rsidP="002E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ควอนตัม แอสเซ็ทส์ แมนเนจเม้นท์ จำกัด</w:t>
            </w:r>
          </w:p>
        </w:tc>
        <w:tc>
          <w:tcPr>
            <w:tcW w:w="1422" w:type="dxa"/>
            <w:shd w:val="clear" w:color="auto" w:fill="auto"/>
          </w:tcPr>
          <w:p w14:paraId="34A6B449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A5F3686" w14:textId="77777777" w:rsidR="000C2723" w:rsidRPr="007B4C6A" w:rsidRDefault="000C2723" w:rsidP="002E2B3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42E43D2E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0668F545" w14:textId="77777777" w:rsidR="000C2723" w:rsidRPr="007B4C6A" w:rsidRDefault="000C2723" w:rsidP="002E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ทีสเปซ ดิจิตอล จำกัด</w:t>
            </w:r>
          </w:p>
        </w:tc>
        <w:tc>
          <w:tcPr>
            <w:tcW w:w="1422" w:type="dxa"/>
            <w:shd w:val="clear" w:color="auto" w:fill="auto"/>
          </w:tcPr>
          <w:p w14:paraId="03960960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DF248EB" w14:textId="77777777" w:rsidR="000C2723" w:rsidRPr="007B4C6A" w:rsidRDefault="000C2723" w:rsidP="002E2B3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2723" w:rsidRPr="007B4C6A" w14:paraId="40B8546A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490BF76F" w14:textId="77777777" w:rsidR="000C2723" w:rsidRPr="007B4C6A" w:rsidRDefault="000C2723" w:rsidP="002E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เดอะ สตรีท รีเทล ดีเวลลอปเม้นท์ จำกัด</w:t>
            </w:r>
          </w:p>
        </w:tc>
        <w:tc>
          <w:tcPr>
            <w:tcW w:w="1422" w:type="dxa"/>
            <w:shd w:val="clear" w:color="auto" w:fill="auto"/>
          </w:tcPr>
          <w:p w14:paraId="6B20427A" w14:textId="77777777" w:rsidR="000C2723" w:rsidRPr="007B4C6A" w:rsidRDefault="000C2723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FA32467" w14:textId="172449D9" w:rsidR="000C2723" w:rsidRPr="007B4C6A" w:rsidRDefault="000C2723" w:rsidP="00D64A2F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8117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เป็นญาติสนิทของกรรมการและ/หรือ</w:t>
            </w:r>
            <w:r w:rsidR="00F8117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ผู้ถือหุ้นใหญ่ของบริษัทย่อย</w:t>
            </w:r>
          </w:p>
        </w:tc>
      </w:tr>
      <w:tr w:rsidR="000C2723" w:rsidRPr="007B4C6A" w14:paraId="0F7D99EA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7A8B4DE8" w14:textId="77777777" w:rsidR="000C2723" w:rsidRPr="007B4C6A" w:rsidRDefault="000C272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ควอลิตี้ กอล์ฟ (ประเทศไทย) จำกัด</w:t>
            </w:r>
          </w:p>
        </w:tc>
        <w:tc>
          <w:tcPr>
            <w:tcW w:w="1422" w:type="dxa"/>
            <w:shd w:val="clear" w:color="auto" w:fill="auto"/>
          </w:tcPr>
          <w:p w14:paraId="4D38B098" w14:textId="77777777" w:rsidR="000C2723" w:rsidRPr="007B4C6A" w:rsidRDefault="000C2723" w:rsidP="002E2B3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12DBA60A" w14:textId="194BF5DE" w:rsidR="000C2723" w:rsidRPr="007B4C6A" w:rsidRDefault="000C2723" w:rsidP="00D64A2F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8117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0C2723" w:rsidRPr="007B4C6A" w14:paraId="283371B2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60865609" w14:textId="77777777" w:rsidR="000C2723" w:rsidRPr="007B4C6A" w:rsidRDefault="000C2723" w:rsidP="002E2B3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พิณสิริ พร็อพเพอร์ตี้ จำกัด</w:t>
            </w:r>
          </w:p>
        </w:tc>
        <w:tc>
          <w:tcPr>
            <w:tcW w:w="1422" w:type="dxa"/>
            <w:shd w:val="clear" w:color="auto" w:fill="auto"/>
          </w:tcPr>
          <w:p w14:paraId="1C9F81AC" w14:textId="77777777" w:rsidR="000C2723" w:rsidRPr="007B4C6A" w:rsidRDefault="000C272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E3E5444" w14:textId="746B2572" w:rsidR="000C2723" w:rsidRPr="007B4C6A" w:rsidRDefault="000C2723" w:rsidP="00D64A2F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</w:t>
            </w:r>
            <w:r w:rsidR="00F8117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0C2723" w:rsidRPr="007B4C6A" w14:paraId="3D7460DC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589D8DF5" w14:textId="77777777" w:rsidR="000C2723" w:rsidRPr="007B4C6A" w:rsidRDefault="000C2723" w:rsidP="002E2B3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แมริออท อินเตอร์เนชั่นแนล </w:t>
            </w:r>
          </w:p>
          <w:p w14:paraId="2F5BD71B" w14:textId="7287AB7E" w:rsidR="000C2723" w:rsidRPr="007B4C6A" w:rsidRDefault="000C2723" w:rsidP="002E2B3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6D14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ประเทศไทย จำกัด</w:t>
            </w:r>
          </w:p>
        </w:tc>
        <w:tc>
          <w:tcPr>
            <w:tcW w:w="1422" w:type="dxa"/>
            <w:shd w:val="clear" w:color="auto" w:fill="auto"/>
          </w:tcPr>
          <w:p w14:paraId="7157FE3F" w14:textId="77777777" w:rsidR="000C2723" w:rsidRPr="007B4C6A" w:rsidRDefault="000C2723" w:rsidP="002E2B3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7C1B61D" w14:textId="77777777" w:rsidR="000C2723" w:rsidRPr="007B4C6A" w:rsidRDefault="000C2723" w:rsidP="002E2B3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บริษัทย่อย</w:t>
            </w:r>
          </w:p>
        </w:tc>
      </w:tr>
      <w:tr w:rsidR="000C2723" w:rsidRPr="007B4C6A" w14:paraId="66325D5F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34B4A819" w14:textId="77777777" w:rsidR="000C2723" w:rsidRPr="007B4C6A" w:rsidRDefault="000C2723" w:rsidP="002E2B3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บริษัท ลักช์ชูรี โฮเต็ลส์ แอนด์ รีสอร์ท </w:t>
            </w:r>
          </w:p>
          <w:p w14:paraId="11A18833" w14:textId="77777777" w:rsidR="000C2723" w:rsidRPr="007B4C6A" w:rsidRDefault="000C2723" w:rsidP="002E2B3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422" w:type="dxa"/>
            <w:shd w:val="clear" w:color="auto" w:fill="auto"/>
          </w:tcPr>
          <w:p w14:paraId="7CF2BA15" w14:textId="77777777" w:rsidR="000C2723" w:rsidRPr="007B4C6A" w:rsidRDefault="000C2723" w:rsidP="002E2B3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6D9A241" w14:textId="77777777" w:rsidR="000C2723" w:rsidRPr="007B4C6A" w:rsidRDefault="000C2723" w:rsidP="002E2B3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เป็นผู้ให้บริการด้านผู้บริหารสำคัญกับกลุ่มบริษัทย่อย</w:t>
            </w:r>
          </w:p>
        </w:tc>
      </w:tr>
      <w:tr w:rsidR="000C2723" w:rsidRPr="007B4C6A" w14:paraId="33472383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3534E379" w14:textId="77777777" w:rsidR="000C2723" w:rsidRPr="007B4C6A" w:rsidRDefault="000C2723" w:rsidP="002E2B3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ธนาคารกรุงเทพ จำกัด (มหาชน)</w:t>
            </w:r>
          </w:p>
        </w:tc>
        <w:tc>
          <w:tcPr>
            <w:tcW w:w="1422" w:type="dxa"/>
            <w:shd w:val="clear" w:color="auto" w:fill="auto"/>
          </w:tcPr>
          <w:p w14:paraId="49076A41" w14:textId="77777777" w:rsidR="000C2723" w:rsidRPr="007B4C6A" w:rsidRDefault="000C2723" w:rsidP="002E2B3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C841C86" w14:textId="77777777" w:rsidR="000C2723" w:rsidRPr="007B4C6A" w:rsidRDefault="000C2723" w:rsidP="002E2B3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มีกรรมการเป็นสมาชิกในครอบครัวเดียวกัน</w:t>
            </w:r>
          </w:p>
        </w:tc>
      </w:tr>
      <w:tr w:rsidR="000C2723" w:rsidRPr="007B4C6A" w14:paraId="48FE8AE8" w14:textId="77777777" w:rsidTr="00D64A2F">
        <w:trPr>
          <w:trHeight w:val="20"/>
        </w:trPr>
        <w:tc>
          <w:tcPr>
            <w:tcW w:w="4158" w:type="dxa"/>
            <w:shd w:val="clear" w:color="auto" w:fill="auto"/>
          </w:tcPr>
          <w:p w14:paraId="4B2A2278" w14:textId="77777777" w:rsidR="000C2723" w:rsidRPr="007B4C6A" w:rsidRDefault="000C2723" w:rsidP="002E2B37">
            <w:pPr>
              <w:tabs>
                <w:tab w:val="clear" w:pos="227"/>
                <w:tab w:val="left" w:pos="234"/>
              </w:tabs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ผู้บริหารสำคัญ </w:t>
            </w:r>
          </w:p>
          <w:p w14:paraId="2A79332E" w14:textId="77777777" w:rsidR="000C2723" w:rsidRPr="007B4C6A" w:rsidRDefault="000C2723" w:rsidP="002E2B3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6AD4089" w14:textId="77777777" w:rsidR="000C2723" w:rsidRPr="007B4C6A" w:rsidRDefault="000C2723" w:rsidP="002E2B3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F916C8F" w14:textId="0575FAFA" w:rsidR="000C2723" w:rsidRPr="00D64A2F" w:rsidRDefault="000C2723" w:rsidP="00D64A2F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4C0175" w:rsidRPr="00282DB9">
              <w:rPr>
                <w:rFonts w:ascii="Angsana New" w:hAnsi="Angsana New"/>
                <w:spacing w:val="-10"/>
                <w:sz w:val="30"/>
                <w:szCs w:val="30"/>
                <w:cs/>
              </w:rPr>
              <w:t>วางแผน</w:t>
            </w:r>
            <w:r w:rsidRPr="00D64A2F">
              <w:rPr>
                <w:rFonts w:ascii="Angsana New" w:hAnsi="Angsana New"/>
                <w:spacing w:val="-10"/>
                <w:sz w:val="30"/>
                <w:szCs w:val="30"/>
                <w:cs/>
              </w:rPr>
              <w:br/>
              <w:t xml:space="preserve">   สั่งการและควบคุมกิจกรรมต่างๆ</w:t>
            </w:r>
            <w:r w:rsidR="004C0175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D64A2F">
              <w:rPr>
                <w:rFonts w:ascii="Angsana New" w:hAnsi="Angsana New"/>
                <w:spacing w:val="-10"/>
                <w:sz w:val="30"/>
                <w:szCs w:val="30"/>
                <w:cs/>
              </w:rPr>
              <w:t>ของกิจกา</w:t>
            </w:r>
            <w:r w:rsidR="004C017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</w:t>
            </w:r>
            <w:r w:rsidR="004C0175">
              <w:rPr>
                <w:rFonts w:ascii="Angsana New" w:hAnsi="Angsana New"/>
                <w:spacing w:val="-10"/>
                <w:sz w:val="30"/>
                <w:szCs w:val="30"/>
                <w:cs/>
              </w:rPr>
              <w:br/>
            </w:r>
            <w:r w:rsidR="004C017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</w:t>
            </w:r>
            <w:r w:rsidRPr="00D64A2F">
              <w:rPr>
                <w:rFonts w:ascii="Angsana New" w:hAnsi="Angsana New"/>
                <w:spacing w:val="-10"/>
                <w:sz w:val="30"/>
                <w:szCs w:val="30"/>
                <w:cs/>
              </w:rPr>
              <w:t>ไม่ว่าทางตรงหรือทางอ้อม ทั้งนี้</w:t>
            </w:r>
            <w:r w:rsidR="004C0175" w:rsidRPr="00D64A2F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รวมถึง</w:t>
            </w:r>
            <w:r w:rsidR="004C0175">
              <w:rPr>
                <w:rFonts w:ascii="Angsana New" w:hAnsi="Angsana New"/>
                <w:spacing w:val="-10"/>
                <w:sz w:val="30"/>
                <w:szCs w:val="30"/>
                <w:cs/>
              </w:rPr>
              <w:br/>
            </w:r>
            <w:r w:rsidR="004C017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ก</w:t>
            </w:r>
            <w:r w:rsidRPr="00D64A2F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รรมการของกลุ่มบริษัท (ไม่ว่าจะทำหน้าที่</w:t>
            </w:r>
            <w:r w:rsidR="004C0175">
              <w:rPr>
                <w:rFonts w:ascii="Angsana New" w:hAnsi="Angsana New"/>
                <w:spacing w:val="-10"/>
                <w:sz w:val="30"/>
                <w:szCs w:val="30"/>
                <w:cs/>
              </w:rPr>
              <w:br/>
            </w:r>
            <w:r w:rsidR="004C017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</w:t>
            </w:r>
            <w:r w:rsidRPr="00D64A2F">
              <w:rPr>
                <w:rFonts w:ascii="Angsana New" w:hAnsi="Angsana New"/>
                <w:spacing w:val="-10"/>
                <w:sz w:val="30"/>
                <w:szCs w:val="30"/>
                <w:cs/>
              </w:rPr>
              <w:t>ในระดับ</w:t>
            </w:r>
            <w:r w:rsidR="004C0175" w:rsidRPr="00D64A2F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บริหารหรือไม่</w:t>
            </w:r>
            <w:r w:rsidR="007F58C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)</w:t>
            </w:r>
          </w:p>
        </w:tc>
      </w:tr>
    </w:tbl>
    <w:p w14:paraId="3EC675B3" w14:textId="77777777" w:rsidR="005120B3" w:rsidRPr="007B4C6A" w:rsidRDefault="005120B3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254A2264" w14:textId="77777777" w:rsidR="00B01274" w:rsidRDefault="00B01274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ECD7417" w14:textId="2C67CDAD" w:rsidR="00C8500E" w:rsidRPr="007B4C6A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</w:t>
      </w:r>
      <w:r w:rsidR="00AF6384" w:rsidRPr="007B4C6A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7B4C6A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14:paraId="6AEB61CE" w14:textId="77777777" w:rsidR="001D12FC" w:rsidRPr="00D64A2F" w:rsidRDefault="001D12FC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4860"/>
      </w:tblGrid>
      <w:tr w:rsidR="00C8500E" w:rsidRPr="007B4C6A" w14:paraId="346D1563" w14:textId="77777777" w:rsidTr="00D64A2F">
        <w:trPr>
          <w:cantSplit/>
          <w:trHeight w:val="20"/>
          <w:tblHeader/>
        </w:trPr>
        <w:tc>
          <w:tcPr>
            <w:tcW w:w="4338" w:type="dxa"/>
          </w:tcPr>
          <w:p w14:paraId="631418AA" w14:textId="77777777" w:rsidR="00C8500E" w:rsidRPr="007B4C6A" w:rsidRDefault="00C8500E" w:rsidP="00C8500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60" w:type="dxa"/>
          </w:tcPr>
          <w:p w14:paraId="15032347" w14:textId="77777777" w:rsidR="00C8500E" w:rsidRPr="007B4C6A" w:rsidRDefault="00C8500E" w:rsidP="00C8500E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13728" w:rsidRPr="007B4C6A" w14:paraId="47A52E36" w14:textId="77777777" w:rsidTr="00D64A2F">
        <w:trPr>
          <w:cantSplit/>
          <w:trHeight w:val="20"/>
        </w:trPr>
        <w:tc>
          <w:tcPr>
            <w:tcW w:w="4338" w:type="dxa"/>
          </w:tcPr>
          <w:p w14:paraId="57DA5273" w14:textId="0F3D2297" w:rsidR="00E13728" w:rsidRPr="007B4C6A" w:rsidRDefault="00E1372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รายได้จากการขายอสังหาริมทรัพย์</w:t>
            </w:r>
            <w:r w:rsidR="008D119A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4860" w:type="dxa"/>
            <w:shd w:val="clear" w:color="auto" w:fill="auto"/>
          </w:tcPr>
          <w:p w14:paraId="6D99FDA9" w14:textId="77777777" w:rsidR="00E13728" w:rsidRPr="007B4C6A" w:rsidRDefault="000B3F90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ตามอัตราที่ตกลงร่วมกันตามสัญญา</w:t>
            </w:r>
          </w:p>
        </w:tc>
      </w:tr>
      <w:tr w:rsidR="00AA29A1" w:rsidRPr="007B4C6A" w14:paraId="66E4358C" w14:textId="77777777" w:rsidTr="00D64A2F">
        <w:trPr>
          <w:cantSplit/>
          <w:trHeight w:val="20"/>
        </w:trPr>
        <w:tc>
          <w:tcPr>
            <w:tcW w:w="4338" w:type="dxa"/>
          </w:tcPr>
          <w:p w14:paraId="26EAA429" w14:textId="599E02CE" w:rsidR="00AA29A1" w:rsidRPr="007B4C6A" w:rsidRDefault="00AA29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D521DF"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เช่าและบริก</w:t>
            </w:r>
            <w:r w:rsidR="009C55C0" w:rsidRPr="007B4C6A">
              <w:rPr>
                <w:rFonts w:ascii="Angsana New" w:hAnsi="Angsana New"/>
                <w:sz w:val="30"/>
                <w:szCs w:val="30"/>
                <w:cs/>
              </w:rPr>
              <w:t>าร</w:t>
            </w:r>
          </w:p>
        </w:tc>
        <w:tc>
          <w:tcPr>
            <w:tcW w:w="4860" w:type="dxa"/>
          </w:tcPr>
          <w:p w14:paraId="12A88ADF" w14:textId="77777777" w:rsidR="00AA29A1" w:rsidRPr="007B4C6A" w:rsidRDefault="00AA29A1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ตามอัตราที่ตกลงร่วมกันตามสัญญา</w:t>
            </w:r>
          </w:p>
        </w:tc>
      </w:tr>
      <w:tr w:rsidR="000C2723" w:rsidRPr="007B4C6A" w14:paraId="4C856870" w14:textId="77777777" w:rsidTr="00D64A2F">
        <w:trPr>
          <w:cantSplit/>
          <w:trHeight w:val="20"/>
        </w:trPr>
        <w:tc>
          <w:tcPr>
            <w:tcW w:w="4338" w:type="dxa"/>
          </w:tcPr>
          <w:p w14:paraId="5BE71FF6" w14:textId="77777777" w:rsidR="000C2723" w:rsidRPr="007B4C6A" w:rsidRDefault="000C272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4860" w:type="dxa"/>
          </w:tcPr>
          <w:p w14:paraId="4CC213FB" w14:textId="77777777" w:rsidR="000C2723" w:rsidRPr="007B4C6A" w:rsidRDefault="000C2723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ตามอัตราที่ตกลงร่วมกันตามสัญญา</w:t>
            </w:r>
          </w:p>
        </w:tc>
      </w:tr>
      <w:tr w:rsidR="00AA29A1" w:rsidRPr="007B4C6A" w14:paraId="179E4DE8" w14:textId="77777777" w:rsidTr="00D64A2F">
        <w:trPr>
          <w:cantSplit/>
          <w:trHeight w:val="20"/>
        </w:trPr>
        <w:tc>
          <w:tcPr>
            <w:tcW w:w="4338" w:type="dxa"/>
          </w:tcPr>
          <w:p w14:paraId="35046BE0" w14:textId="77777777" w:rsidR="00AA29A1" w:rsidRPr="007B4C6A" w:rsidRDefault="00AA29A1" w:rsidP="00AA29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4860" w:type="dxa"/>
          </w:tcPr>
          <w:p w14:paraId="05AB4C64" w14:textId="77777777" w:rsidR="00AA29A1" w:rsidRPr="007B4C6A" w:rsidRDefault="00AA29A1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ตามอัตราที่ตกลงร่วมกันตามสัญญา</w:t>
            </w:r>
          </w:p>
        </w:tc>
      </w:tr>
      <w:tr w:rsidR="00AA29A1" w:rsidRPr="007B4C6A" w14:paraId="76A06C4C" w14:textId="77777777" w:rsidTr="00D64A2F">
        <w:trPr>
          <w:cantSplit/>
          <w:trHeight w:val="20"/>
        </w:trPr>
        <w:tc>
          <w:tcPr>
            <w:tcW w:w="4338" w:type="dxa"/>
          </w:tcPr>
          <w:p w14:paraId="2F1F6BE3" w14:textId="77777777" w:rsidR="00AA29A1" w:rsidRPr="007B4C6A" w:rsidRDefault="00AA29A1" w:rsidP="008F1A2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637ABC8E" w14:textId="77777777" w:rsidR="00AA29A1" w:rsidRPr="007B4C6A" w:rsidRDefault="00AA29A1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ตามอัตราที่ตกลงร่วมกันตามสัญญา</w:t>
            </w:r>
          </w:p>
        </w:tc>
      </w:tr>
      <w:tr w:rsidR="000C2723" w:rsidRPr="007B4C6A" w14:paraId="182DB390" w14:textId="77777777" w:rsidTr="00D64A2F">
        <w:trPr>
          <w:cantSplit/>
          <w:trHeight w:val="20"/>
        </w:trPr>
        <w:tc>
          <w:tcPr>
            <w:tcW w:w="4338" w:type="dxa"/>
          </w:tcPr>
          <w:p w14:paraId="0367A237" w14:textId="77777777" w:rsidR="000C2723" w:rsidRPr="007B4C6A" w:rsidRDefault="000C2723" w:rsidP="008F1A2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4860" w:type="dxa"/>
          </w:tcPr>
          <w:p w14:paraId="39C6BC2C" w14:textId="77777777" w:rsidR="000C2723" w:rsidRPr="007B4C6A" w:rsidRDefault="000C2723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ต้นทุนบวกด้วยกำไรส่วนเพิ่ม</w:t>
            </w:r>
          </w:p>
        </w:tc>
      </w:tr>
      <w:tr w:rsidR="007A43FE" w:rsidRPr="007B4C6A" w14:paraId="2070DCF2" w14:textId="77777777" w:rsidTr="00D64A2F">
        <w:trPr>
          <w:cantSplit/>
          <w:trHeight w:val="20"/>
        </w:trPr>
        <w:tc>
          <w:tcPr>
            <w:tcW w:w="4338" w:type="dxa"/>
          </w:tcPr>
          <w:p w14:paraId="2C4E4B0B" w14:textId="77777777" w:rsidR="007A43FE" w:rsidRPr="007B4C6A" w:rsidRDefault="007A43F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4860" w:type="dxa"/>
          </w:tcPr>
          <w:p w14:paraId="52A1B385" w14:textId="77777777" w:rsidR="007A43FE" w:rsidRPr="007B4C6A" w:rsidRDefault="007A43FE" w:rsidP="007A43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164A5E" w:rsidRPr="007B4C6A" w14:paraId="170A2CB1" w14:textId="77777777" w:rsidTr="00D64A2F">
        <w:trPr>
          <w:cantSplit/>
          <w:trHeight w:val="20"/>
        </w:trPr>
        <w:tc>
          <w:tcPr>
            <w:tcW w:w="4338" w:type="dxa"/>
          </w:tcPr>
          <w:p w14:paraId="24D8EB69" w14:textId="77777777" w:rsidR="00164A5E" w:rsidRPr="007B4C6A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60" w:type="dxa"/>
          </w:tcPr>
          <w:p w14:paraId="30CBD72A" w14:textId="77777777" w:rsidR="00164A5E" w:rsidRPr="007B4C6A" w:rsidRDefault="00164A5E" w:rsidP="00164A5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0C2723" w:rsidRPr="007B4C6A" w14:paraId="75D9DFB8" w14:textId="77777777" w:rsidTr="00D64A2F">
        <w:trPr>
          <w:cantSplit/>
          <w:trHeight w:val="20"/>
        </w:trPr>
        <w:tc>
          <w:tcPr>
            <w:tcW w:w="4338" w:type="dxa"/>
          </w:tcPr>
          <w:p w14:paraId="7C61523F" w14:textId="77777777" w:rsidR="000C2723" w:rsidRPr="007B4C6A" w:rsidRDefault="000C2723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4860" w:type="dxa"/>
          </w:tcPr>
          <w:p w14:paraId="3C9D33D2" w14:textId="1DDE86B8" w:rsidR="000C2723" w:rsidRPr="007B4C6A" w:rsidRDefault="003B379A" w:rsidP="00164A5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164A5E" w:rsidRPr="007B4C6A" w14:paraId="798492D4" w14:textId="77777777" w:rsidTr="00D64A2F">
        <w:trPr>
          <w:cantSplit/>
          <w:trHeight w:val="20"/>
        </w:trPr>
        <w:tc>
          <w:tcPr>
            <w:tcW w:w="4338" w:type="dxa"/>
          </w:tcPr>
          <w:p w14:paraId="42688D48" w14:textId="77777777" w:rsidR="00164A5E" w:rsidRPr="007B4C6A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60" w:type="dxa"/>
          </w:tcPr>
          <w:p w14:paraId="4000CB50" w14:textId="77777777" w:rsidR="00164A5E" w:rsidRPr="007B4C6A" w:rsidRDefault="00164A5E" w:rsidP="00164A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164A5E" w:rsidRPr="007B4C6A" w14:paraId="250FA8BF" w14:textId="77777777" w:rsidTr="00D64A2F">
        <w:trPr>
          <w:cantSplit/>
          <w:trHeight w:val="20"/>
        </w:trPr>
        <w:tc>
          <w:tcPr>
            <w:tcW w:w="4338" w:type="dxa"/>
          </w:tcPr>
          <w:p w14:paraId="6E01B5E4" w14:textId="77777777" w:rsidR="00164A5E" w:rsidRPr="007B4C6A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60" w:type="dxa"/>
          </w:tcPr>
          <w:p w14:paraId="52ABD4CD" w14:textId="739A5428" w:rsidR="00164A5E" w:rsidRPr="007B4C6A" w:rsidRDefault="00164A5E" w:rsidP="00D64A2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อัตราที่ตกลงร่วมกันโดยอ้างอิงจากอัตราดอกเบี้ย</w:t>
            </w:r>
            <w:r w:rsidR="002073BE" w:rsidRPr="007B4C6A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="002073BE" w:rsidRPr="007B4C6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สถาบันการเงิน / อัตราต้นทุนของการกู้ยืมบวกอัตราคงที่</w:t>
            </w:r>
          </w:p>
        </w:tc>
      </w:tr>
      <w:tr w:rsidR="001B6695" w:rsidRPr="007B4C6A" w14:paraId="11FA5C0F" w14:textId="77777777" w:rsidTr="00D64A2F">
        <w:trPr>
          <w:cantSplit/>
          <w:trHeight w:val="20"/>
        </w:trPr>
        <w:tc>
          <w:tcPr>
            <w:tcW w:w="4338" w:type="dxa"/>
          </w:tcPr>
          <w:p w14:paraId="78172AC8" w14:textId="77777777" w:rsidR="001B6695" w:rsidRPr="007B4C6A" w:rsidRDefault="001B6695" w:rsidP="00AE778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4860" w:type="dxa"/>
          </w:tcPr>
          <w:p w14:paraId="2BD1280E" w14:textId="77777777" w:rsidR="001B6695" w:rsidRPr="007B4C6A" w:rsidRDefault="001B6695" w:rsidP="00AE778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1B6695" w:rsidRPr="007B4C6A" w14:paraId="14E839B4" w14:textId="77777777" w:rsidTr="00D64A2F">
        <w:trPr>
          <w:cantSplit/>
          <w:trHeight w:val="20"/>
        </w:trPr>
        <w:tc>
          <w:tcPr>
            <w:tcW w:w="4338" w:type="dxa"/>
          </w:tcPr>
          <w:p w14:paraId="768D6928" w14:textId="77777777" w:rsidR="001B6695" w:rsidRPr="007B4C6A" w:rsidRDefault="001B6695" w:rsidP="00AE778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ค่าบริการสาธารณูปโภค</w:t>
            </w:r>
          </w:p>
        </w:tc>
        <w:tc>
          <w:tcPr>
            <w:tcW w:w="4860" w:type="dxa"/>
          </w:tcPr>
          <w:p w14:paraId="2A08210A" w14:textId="77777777" w:rsidR="001B6695" w:rsidRPr="007B4C6A" w:rsidRDefault="001B6695" w:rsidP="00AE778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A619A4" w:rsidRPr="007B4C6A" w14:paraId="6CE6B559" w14:textId="77777777" w:rsidTr="00B01274">
        <w:trPr>
          <w:cantSplit/>
          <w:trHeight w:val="20"/>
        </w:trPr>
        <w:tc>
          <w:tcPr>
            <w:tcW w:w="4338" w:type="dxa"/>
          </w:tcPr>
          <w:p w14:paraId="1574F3FA" w14:textId="77777777" w:rsidR="00A619A4" w:rsidRPr="007B4C6A" w:rsidRDefault="00A619A4" w:rsidP="00AE778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42C078CA" w14:textId="77777777" w:rsidR="00A619A4" w:rsidRPr="007B4C6A" w:rsidRDefault="00A619A4" w:rsidP="00AE778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6022" w:rsidRPr="007B4C6A" w14:paraId="36828EC0" w14:textId="77777777" w:rsidTr="00D64A2F">
        <w:trPr>
          <w:cantSplit/>
          <w:trHeight w:val="20"/>
        </w:trPr>
        <w:tc>
          <w:tcPr>
            <w:tcW w:w="4338" w:type="dxa"/>
          </w:tcPr>
          <w:p w14:paraId="1F2A88CA" w14:textId="77777777" w:rsidR="006E6022" w:rsidRPr="007B4C6A" w:rsidRDefault="006E6022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860" w:type="dxa"/>
          </w:tcPr>
          <w:p w14:paraId="3DCE82F4" w14:textId="77777777" w:rsidR="006E6022" w:rsidRPr="007B4C6A" w:rsidRDefault="006E6022" w:rsidP="006212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0C2723" w:rsidRPr="007B4C6A" w14:paraId="2E9E5B77" w14:textId="77777777" w:rsidTr="00D64A2F">
        <w:trPr>
          <w:cantSplit/>
          <w:trHeight w:val="20"/>
        </w:trPr>
        <w:tc>
          <w:tcPr>
            <w:tcW w:w="4338" w:type="dxa"/>
          </w:tcPr>
          <w:p w14:paraId="03D61B1C" w14:textId="77777777" w:rsidR="000C2723" w:rsidRPr="007B4C6A" w:rsidRDefault="000C2723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ซื้อที่ดิน</w:t>
            </w:r>
          </w:p>
        </w:tc>
        <w:tc>
          <w:tcPr>
            <w:tcW w:w="4860" w:type="dxa"/>
          </w:tcPr>
          <w:p w14:paraId="47DAC402" w14:textId="77777777" w:rsidR="000C2723" w:rsidRPr="007B4C6A" w:rsidRDefault="000C2723" w:rsidP="006212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0C2723" w:rsidRPr="007B4C6A" w14:paraId="0F1D0ADE" w14:textId="77777777" w:rsidTr="00D64A2F">
        <w:trPr>
          <w:cantSplit/>
          <w:trHeight w:val="20"/>
        </w:trPr>
        <w:tc>
          <w:tcPr>
            <w:tcW w:w="4338" w:type="dxa"/>
          </w:tcPr>
          <w:p w14:paraId="0C27BCCD" w14:textId="77777777" w:rsidR="000C2723" w:rsidRPr="007B4C6A" w:rsidRDefault="000C2723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4860" w:type="dxa"/>
          </w:tcPr>
          <w:p w14:paraId="6B82AC68" w14:textId="77777777" w:rsidR="000C2723" w:rsidRPr="007B4C6A" w:rsidRDefault="000C2723" w:rsidP="006212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164A5E" w:rsidRPr="007B4C6A" w14:paraId="6240DB8F" w14:textId="77777777" w:rsidTr="00D64A2F">
        <w:trPr>
          <w:cantSplit/>
          <w:trHeight w:val="20"/>
        </w:trPr>
        <w:tc>
          <w:tcPr>
            <w:tcW w:w="4338" w:type="dxa"/>
          </w:tcPr>
          <w:p w14:paraId="0F0E3F63" w14:textId="77777777" w:rsidR="00164A5E" w:rsidRPr="007B4C6A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60" w:type="dxa"/>
          </w:tcPr>
          <w:p w14:paraId="30A26D1E" w14:textId="7CE315F5" w:rsidR="00164A5E" w:rsidRPr="007B4C6A" w:rsidRDefault="002073BE" w:rsidP="006212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อัตราที่ตกลงร่วมกันโดยอ้างอิงจากอัตราดอกเบี้ยจาก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สถาบันการเงิน / อัตราต้นทุนของการกู้ยืมบวกอัตราคงที่</w:t>
            </w:r>
          </w:p>
        </w:tc>
      </w:tr>
      <w:tr w:rsidR="004E0009" w:rsidRPr="007B4C6A" w14:paraId="5D59C013" w14:textId="77777777" w:rsidTr="00D64A2F">
        <w:trPr>
          <w:cantSplit/>
          <w:trHeight w:val="20"/>
        </w:trPr>
        <w:tc>
          <w:tcPr>
            <w:tcW w:w="4338" w:type="dxa"/>
          </w:tcPr>
          <w:p w14:paraId="1CC68FB9" w14:textId="77777777" w:rsidR="004E0009" w:rsidRPr="007B4C6A" w:rsidRDefault="004E0009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860" w:type="dxa"/>
          </w:tcPr>
          <w:p w14:paraId="08847A70" w14:textId="77777777" w:rsidR="004E0009" w:rsidRPr="007B4C6A" w:rsidRDefault="004E0009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4E0009" w:rsidRPr="007B4C6A" w14:paraId="4A922C4D" w14:textId="77777777" w:rsidTr="00D64A2F">
        <w:trPr>
          <w:cantSplit/>
          <w:trHeight w:val="20"/>
        </w:trPr>
        <w:tc>
          <w:tcPr>
            <w:tcW w:w="4338" w:type="dxa"/>
          </w:tcPr>
          <w:p w14:paraId="572A8B3E" w14:textId="77777777" w:rsidR="004E0009" w:rsidRPr="007B4C6A" w:rsidRDefault="004E0009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60" w:type="dxa"/>
          </w:tcPr>
          <w:p w14:paraId="162CAA69" w14:textId="77777777" w:rsidR="004E0009" w:rsidRPr="007B4C6A" w:rsidRDefault="004E0009" w:rsidP="004E00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6E6022" w:rsidRPr="007B4C6A" w14:paraId="686A0F4E" w14:textId="77777777" w:rsidTr="00D64A2F">
        <w:trPr>
          <w:cantSplit/>
          <w:trHeight w:val="20"/>
        </w:trPr>
        <w:tc>
          <w:tcPr>
            <w:tcW w:w="4338" w:type="dxa"/>
          </w:tcPr>
          <w:p w14:paraId="64BA5B9D" w14:textId="10C4B6B3" w:rsidR="006E6022" w:rsidRPr="007B4C6A" w:rsidRDefault="006E6022" w:rsidP="006E602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ประมาณหนี้สินที่เกี่ยวข้องกับการขาย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อสังหาริมทรัพย์</w:t>
            </w:r>
            <w:r w:rsidR="008D119A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4860" w:type="dxa"/>
          </w:tcPr>
          <w:p w14:paraId="71AF2D4E" w14:textId="77777777" w:rsidR="006E6022" w:rsidRPr="007B4C6A" w:rsidRDefault="006E6022" w:rsidP="004E00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</w:tbl>
    <w:p w14:paraId="49A6BE5B" w14:textId="1CE18CDE" w:rsidR="005120B3" w:rsidRDefault="005120B3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13E5D207" w14:textId="77777777" w:rsidR="005120B3" w:rsidRPr="00D64A2F" w:rsidRDefault="005120B3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1544C5CF" w14:textId="77777777" w:rsidR="008F7D86" w:rsidRPr="00D64A2F" w:rsidRDefault="008F7D86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0A655AE9" w14:textId="592596A5" w:rsidR="00C8500E" w:rsidRDefault="00C8500E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7B4C6A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</w:t>
      </w:r>
      <w:r w:rsidR="001E0FFB" w:rsidRPr="007B4C6A">
        <w:rPr>
          <w:rFonts w:ascii="Angsana New" w:hAnsi="Angsana New"/>
          <w:b/>
          <w:sz w:val="30"/>
          <w:szCs w:val="30"/>
          <w:cs/>
        </w:rPr>
        <w:t>อกิจการที่เกี่ยวข้องกันสำหรับ</w:t>
      </w:r>
      <w:r w:rsidR="00C12956" w:rsidRPr="007B4C6A">
        <w:rPr>
          <w:rFonts w:ascii="Angsana New" w:hAnsi="Angsana New"/>
          <w:b/>
          <w:sz w:val="30"/>
          <w:szCs w:val="30"/>
          <w:cs/>
        </w:rPr>
        <w:t xml:space="preserve">ปีสิ้นสุด </w:t>
      </w:r>
      <w:r w:rsidR="00C12956" w:rsidRPr="007B4C6A">
        <w:rPr>
          <w:rFonts w:ascii="Angsana New" w:hAnsi="Angsana New"/>
          <w:bCs/>
          <w:sz w:val="30"/>
          <w:szCs w:val="30"/>
        </w:rPr>
        <w:t>30</w:t>
      </w:r>
      <w:r w:rsidR="00C12956" w:rsidRPr="007B4C6A">
        <w:rPr>
          <w:rFonts w:ascii="Angsana New" w:hAnsi="Angsana New"/>
          <w:bCs/>
          <w:sz w:val="30"/>
          <w:szCs w:val="30"/>
          <w:cs/>
        </w:rPr>
        <w:t xml:space="preserve"> </w:t>
      </w:r>
      <w:r w:rsidR="00C12956" w:rsidRPr="007B4C6A">
        <w:rPr>
          <w:rFonts w:ascii="Angsana New" w:hAnsi="Angsana New"/>
          <w:b/>
          <w:sz w:val="30"/>
          <w:szCs w:val="30"/>
          <w:cs/>
        </w:rPr>
        <w:t xml:space="preserve">กันยายน </w:t>
      </w:r>
      <w:r w:rsidR="00C12956" w:rsidRPr="007B4C6A">
        <w:rPr>
          <w:rFonts w:ascii="Angsana New" w:hAnsi="Angsana New"/>
          <w:bCs/>
          <w:sz w:val="30"/>
          <w:szCs w:val="30"/>
        </w:rPr>
        <w:t>2562</w:t>
      </w:r>
      <w:r w:rsidR="00C65949" w:rsidRPr="007B4C6A">
        <w:rPr>
          <w:rFonts w:ascii="Angsana New" w:hAnsi="Angsana New"/>
          <w:bCs/>
          <w:sz w:val="30"/>
          <w:szCs w:val="30"/>
          <w:cs/>
        </w:rPr>
        <w:t xml:space="preserve"> </w:t>
      </w:r>
      <w:r w:rsidR="00C65949" w:rsidRPr="007B4C6A">
        <w:rPr>
          <w:rFonts w:ascii="Angsana New" w:hAnsi="Angsana New"/>
          <w:b/>
          <w:sz w:val="30"/>
          <w:szCs w:val="30"/>
          <w:cs/>
        </w:rPr>
        <w:t>และสำหรับ</w:t>
      </w:r>
      <w:r w:rsidR="006E6022" w:rsidRPr="007B4C6A">
        <w:rPr>
          <w:rFonts w:ascii="Angsana New" w:hAnsi="Angsana New"/>
          <w:b/>
          <w:sz w:val="30"/>
          <w:szCs w:val="30"/>
          <w:cs/>
        </w:rPr>
        <w:t xml:space="preserve">รอบระยะเวลาบัญชีตั้งแต่วันที่ </w:t>
      </w:r>
      <w:r w:rsidR="006E6022" w:rsidRPr="007B4C6A">
        <w:rPr>
          <w:rFonts w:ascii="Angsana New" w:hAnsi="Angsana New"/>
          <w:bCs/>
          <w:sz w:val="30"/>
          <w:szCs w:val="30"/>
        </w:rPr>
        <w:t xml:space="preserve">1 </w:t>
      </w:r>
      <w:r w:rsidR="006E6022" w:rsidRPr="007B4C6A">
        <w:rPr>
          <w:rFonts w:ascii="Angsana New" w:hAnsi="Angsana New"/>
          <w:b/>
          <w:sz w:val="30"/>
          <w:szCs w:val="30"/>
          <w:cs/>
        </w:rPr>
        <w:t xml:space="preserve">มกราคม </w:t>
      </w:r>
      <w:r w:rsidR="006E6022" w:rsidRPr="007B4C6A">
        <w:rPr>
          <w:rFonts w:ascii="Angsana New" w:hAnsi="Angsana New"/>
          <w:bCs/>
          <w:sz w:val="30"/>
          <w:szCs w:val="30"/>
        </w:rPr>
        <w:t>2561</w:t>
      </w:r>
      <w:r w:rsidR="006E6022" w:rsidRPr="007B4C6A">
        <w:rPr>
          <w:rFonts w:ascii="Angsana New" w:hAnsi="Angsana New"/>
          <w:b/>
          <w:sz w:val="30"/>
          <w:szCs w:val="30"/>
          <w:cs/>
        </w:rPr>
        <w:t xml:space="preserve"> ถึง</w:t>
      </w:r>
      <w:r w:rsidRPr="007B4C6A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="0047002A" w:rsidRPr="007B4C6A">
        <w:rPr>
          <w:rFonts w:ascii="Angsana New" w:hAnsi="Angsana New"/>
          <w:color w:val="000000"/>
          <w:sz w:val="30"/>
          <w:szCs w:val="30"/>
        </w:rPr>
        <w:t>30</w:t>
      </w:r>
      <w:r w:rsidR="0047002A" w:rsidRPr="007B4C6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E0FFB" w:rsidRPr="007B4C6A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645AF5" w:rsidRPr="007B4C6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645AF5" w:rsidRPr="007B4C6A">
        <w:rPr>
          <w:rFonts w:ascii="Angsana New" w:hAnsi="Angsana New"/>
          <w:bCs/>
          <w:sz w:val="30"/>
          <w:szCs w:val="30"/>
        </w:rPr>
        <w:t xml:space="preserve">2561 </w:t>
      </w:r>
      <w:r w:rsidRPr="007B4C6A">
        <w:rPr>
          <w:rFonts w:ascii="Angsana New" w:hAnsi="Angsana New"/>
          <w:b/>
          <w:sz w:val="30"/>
          <w:szCs w:val="30"/>
          <w:cs/>
        </w:rPr>
        <w:t xml:space="preserve">สรุปได้ดังนี้ </w:t>
      </w:r>
    </w:p>
    <w:p w14:paraId="121122B8" w14:textId="366D9A1A" w:rsidR="006D1453" w:rsidRDefault="006D1453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1620"/>
        <w:gridCol w:w="1440"/>
        <w:gridCol w:w="1620"/>
      </w:tblGrid>
      <w:tr w:rsidR="00F03A94" w:rsidRPr="00967969" w14:paraId="59F8BCAF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3316418F" w14:textId="77777777" w:rsidR="00F03A94" w:rsidRPr="00967969" w:rsidRDefault="00F03A94" w:rsidP="0093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7DDE2B0" w14:textId="77777777" w:rsidR="00F03A94" w:rsidRPr="00D64A2F" w:rsidRDefault="00F03A94" w:rsidP="00931A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96796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64E6EAE" w14:textId="77777777" w:rsidR="00F03A94" w:rsidRPr="00D64A2F" w:rsidRDefault="00F03A94" w:rsidP="00931A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96796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5949" w:rsidRPr="00967969" w14:paraId="55DC756F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366B7D9C" w14:textId="77777777" w:rsidR="00C65949" w:rsidRPr="00967969" w:rsidRDefault="00C65949" w:rsidP="00C6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BEA30F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0826B0A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512A63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2D3E3F1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สำหรับรอบระยะ</w:t>
            </w:r>
          </w:p>
        </w:tc>
      </w:tr>
      <w:tr w:rsidR="00C65949" w:rsidRPr="00967969" w14:paraId="639D9E87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0591F7D9" w14:textId="77777777" w:rsidR="00C65949" w:rsidRPr="00967969" w:rsidRDefault="00C65949" w:rsidP="00C6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DDEF1D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C2AF69E" w14:textId="77777777" w:rsidR="00C65949" w:rsidRPr="00D64A2F" w:rsidRDefault="00C65949" w:rsidP="00C65949">
            <w:pPr>
              <w:pStyle w:val="BodyText"/>
              <w:tabs>
                <w:tab w:val="clear" w:pos="907"/>
                <w:tab w:val="clear" w:pos="164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เวลาบัญชีตั้งแต่วันที่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43BF06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D0428CA" w14:textId="77777777" w:rsidR="00C65949" w:rsidRPr="00D64A2F" w:rsidRDefault="00C65949" w:rsidP="00C65949">
            <w:pPr>
              <w:pStyle w:val="BodyText"/>
              <w:tabs>
                <w:tab w:val="clear" w:pos="907"/>
                <w:tab w:val="clear" w:pos="164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เวลาบัญชีตั้งแต่วันที่</w:t>
            </w:r>
          </w:p>
        </w:tc>
      </w:tr>
      <w:tr w:rsidR="00C65949" w:rsidRPr="00967969" w14:paraId="054F7AC5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30D79662" w14:textId="77777777" w:rsidR="00C65949" w:rsidRPr="00967969" w:rsidRDefault="00C65949" w:rsidP="00C6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B0F24F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44CB031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D64A2F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102C6E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854FB4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D64A2F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C65949" w:rsidRPr="00967969" w14:paraId="7EECFC30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55258AE4" w14:textId="77777777" w:rsidR="00C65949" w:rsidRPr="00967969" w:rsidRDefault="00C65949" w:rsidP="00C6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4E36EE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F9E03BA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ถึงวันที่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01EA68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8A9118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ถึงวันที่ </w:t>
            </w:r>
          </w:p>
        </w:tc>
      </w:tr>
      <w:tr w:rsidR="00C65949" w:rsidRPr="00967969" w14:paraId="32E9B30C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6493BFA9" w14:textId="77777777" w:rsidR="00C65949" w:rsidRPr="00967969" w:rsidRDefault="00C65949" w:rsidP="00C6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2CAAE9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A5716E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D64A2F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FD590F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E4E74F5" w14:textId="77777777" w:rsidR="00C65949" w:rsidRPr="00D64A2F" w:rsidRDefault="00C6594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D64A2F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7E7C69" w:rsidRPr="00967969" w14:paraId="5F9538B6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27DADEF1" w14:textId="77777777" w:rsidR="007E7C69" w:rsidRPr="00967969" w:rsidRDefault="007E7C69" w:rsidP="00C6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2A782DE" w14:textId="77777777" w:rsidR="007E7C69" w:rsidRPr="00D64A2F" w:rsidRDefault="007E7C6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F5444C8" w14:textId="14AAAA8B" w:rsidR="007E7C69" w:rsidRPr="00D64A2F" w:rsidRDefault="007E7C6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D6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DF8719" w14:textId="77777777" w:rsidR="007E7C69" w:rsidRPr="00D64A2F" w:rsidRDefault="007E7C6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04E86C7" w14:textId="77777777" w:rsidR="007E7C69" w:rsidRPr="00D64A2F" w:rsidRDefault="007E7C69" w:rsidP="00C65949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F03A94" w:rsidRPr="00967969" w14:paraId="48E6FEF4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4A86973E" w14:textId="77777777" w:rsidR="00F03A94" w:rsidRPr="00967969" w:rsidRDefault="00F03A94" w:rsidP="0093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28651518" w14:textId="77777777" w:rsidR="00F03A94" w:rsidRPr="00967969" w:rsidRDefault="00C65949" w:rsidP="00F03A9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6796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</w:t>
            </w:r>
            <w:r w:rsidR="00F03A94" w:rsidRPr="0096796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03A94" w:rsidRPr="00967969" w14:paraId="7048B6BB" w14:textId="77777777" w:rsidTr="00D64A2F">
        <w:tc>
          <w:tcPr>
            <w:tcW w:w="3150" w:type="dxa"/>
            <w:shd w:val="clear" w:color="auto" w:fill="auto"/>
          </w:tcPr>
          <w:p w14:paraId="60CFAA2F" w14:textId="77777777" w:rsidR="00F03A94" w:rsidRPr="00967969" w:rsidRDefault="00F03A94" w:rsidP="0093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67969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C0BB39" w14:textId="77777777" w:rsidR="00F03A94" w:rsidRPr="008D119A" w:rsidRDefault="00F03A94" w:rsidP="00931A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DB2DA3" w14:textId="77777777" w:rsidR="00F03A94" w:rsidRPr="008D119A" w:rsidRDefault="00F03A94" w:rsidP="00931A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274F9" w14:textId="77777777" w:rsidR="00F03A94" w:rsidRPr="00967969" w:rsidRDefault="00F03A94" w:rsidP="00931AB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FE351E" w14:textId="77777777" w:rsidR="00F03A94" w:rsidRPr="00967969" w:rsidRDefault="00F03A94" w:rsidP="00931A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87D21" w:rsidRPr="00967969" w14:paraId="3203EED9" w14:textId="77777777" w:rsidTr="00D64A2F">
        <w:tc>
          <w:tcPr>
            <w:tcW w:w="3150" w:type="dxa"/>
            <w:shd w:val="clear" w:color="auto" w:fill="auto"/>
          </w:tcPr>
          <w:p w14:paraId="30972749" w14:textId="27180215" w:rsidR="00D87D21" w:rsidRPr="00967969" w:rsidRDefault="00D87D21" w:rsidP="00D8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รายได้จากการขายอสังหาริมทรัพย์</w:t>
            </w:r>
            <w:r w:rsidR="008D119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D119A"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CADF08" w14:textId="77777777" w:rsidR="00D87D21" w:rsidRPr="00D64A2F" w:rsidRDefault="00D87D21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DB02A2" w14:textId="77777777" w:rsidR="00D87D21" w:rsidRPr="00D64A2F" w:rsidRDefault="00D87D21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0DAB1" w14:textId="77777777" w:rsidR="00D87D21" w:rsidRPr="00D64A2F" w:rsidRDefault="00D87D21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D289FA" w14:textId="77777777" w:rsidR="00D87D21" w:rsidRPr="00967969" w:rsidRDefault="00D87D21" w:rsidP="00D64A2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8A6382"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87D21" w:rsidRPr="00967969" w14:paraId="1E02F35A" w14:textId="77777777" w:rsidTr="00D64A2F">
        <w:tc>
          <w:tcPr>
            <w:tcW w:w="3150" w:type="dxa"/>
            <w:shd w:val="clear" w:color="auto" w:fill="auto"/>
          </w:tcPr>
          <w:p w14:paraId="14ECAF2D" w14:textId="711F60F9" w:rsidR="00D87D21" w:rsidRPr="00D64A2F" w:rsidRDefault="00D87D21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A01A3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3F479E" w:rsidRPr="00D64A2F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0907BF" w14:textId="5BD81383" w:rsidR="00D87D21" w:rsidRPr="00D64A2F" w:rsidRDefault="00D87D21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7AFF49" w14:textId="0B716787" w:rsidR="00D87D21" w:rsidRPr="00D64A2F" w:rsidRDefault="00D87D21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03F47" w14:textId="684C2BCE" w:rsidR="00D87D21" w:rsidRPr="00967969" w:rsidRDefault="00D87D21" w:rsidP="008A638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A863A0" w14:textId="2DF92198" w:rsidR="00D87D21" w:rsidRPr="00967969" w:rsidRDefault="00D87D21" w:rsidP="00D64A2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F479E" w:rsidRPr="00967969" w14:paraId="37F3B466" w14:textId="77777777" w:rsidTr="00D64A2F">
        <w:tc>
          <w:tcPr>
            <w:tcW w:w="3150" w:type="dxa"/>
            <w:shd w:val="clear" w:color="auto" w:fill="auto"/>
          </w:tcPr>
          <w:p w14:paraId="23C29A3B" w14:textId="3EAC42E3" w:rsidR="003F479E" w:rsidRPr="00967969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 xml:space="preserve">   อสังหาริมทรัพย์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39F86" w14:textId="0422D59A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2BCC91" w14:textId="47693A54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3BE4D" w14:textId="2AEF8A00" w:rsidR="003F479E" w:rsidRPr="00967969" w:rsidRDefault="003F479E" w:rsidP="003F47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B871D4" w14:textId="428DE18A" w:rsidR="003F479E" w:rsidRPr="00967969" w:rsidRDefault="003F479E" w:rsidP="00D64A2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</w:p>
        </w:tc>
      </w:tr>
      <w:tr w:rsidR="003F479E" w:rsidRPr="00967969" w14:paraId="616A43D6" w14:textId="77777777" w:rsidTr="00D64A2F">
        <w:tc>
          <w:tcPr>
            <w:tcW w:w="3150" w:type="dxa"/>
            <w:shd w:val="clear" w:color="auto" w:fill="auto"/>
          </w:tcPr>
          <w:p w14:paraId="723E91D8" w14:textId="77777777" w:rsidR="003F479E" w:rsidRPr="00967969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DF69D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9ADBA6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E93763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FEA0C4" w14:textId="77777777" w:rsidR="003F479E" w:rsidRPr="00967969" w:rsidRDefault="003F479E" w:rsidP="00D64A2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3F479E" w:rsidRPr="00967969" w14:paraId="0E553E9D" w14:textId="77777777" w:rsidTr="00D64A2F">
        <w:tc>
          <w:tcPr>
            <w:tcW w:w="3150" w:type="dxa"/>
            <w:shd w:val="clear" w:color="auto" w:fill="auto"/>
          </w:tcPr>
          <w:p w14:paraId="44B95144" w14:textId="77777777" w:rsidR="003F479E" w:rsidRPr="00967969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F8675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85E76F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0C5841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A281AA" w14:textId="77777777" w:rsidR="003F479E" w:rsidRPr="00967969" w:rsidRDefault="003F479E" w:rsidP="00D64A2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</w:tr>
      <w:tr w:rsidR="003F479E" w:rsidRPr="00967969" w14:paraId="74AB9A49" w14:textId="77777777" w:rsidTr="00D64A2F">
        <w:tc>
          <w:tcPr>
            <w:tcW w:w="3150" w:type="dxa"/>
            <w:shd w:val="clear" w:color="auto" w:fill="auto"/>
          </w:tcPr>
          <w:p w14:paraId="774FB737" w14:textId="77777777" w:rsidR="003F479E" w:rsidRPr="00967969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4C34C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352070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A3CC2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69B0AC" w14:textId="77777777" w:rsidR="003F479E" w:rsidRPr="00967969" w:rsidRDefault="003F479E" w:rsidP="00D64A2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414</w:t>
            </w:r>
          </w:p>
        </w:tc>
      </w:tr>
      <w:tr w:rsidR="00A619A4" w:rsidRPr="00FD2449" w14:paraId="569E902C" w14:textId="77777777" w:rsidTr="00B01274">
        <w:tc>
          <w:tcPr>
            <w:tcW w:w="3150" w:type="dxa"/>
            <w:shd w:val="clear" w:color="auto" w:fill="auto"/>
          </w:tcPr>
          <w:p w14:paraId="61705052" w14:textId="77777777" w:rsidR="00A619A4" w:rsidRPr="00D64A2F" w:rsidRDefault="00A619A4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C6376A" w14:textId="77777777" w:rsidR="00A619A4" w:rsidRPr="00D64A2F" w:rsidRDefault="00A619A4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Times New Roman" w:eastAsia="Times New Roman" w:hAnsi="Times New Roman" w:cstheme="minorBidi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B48A297" w14:textId="77777777" w:rsidR="00A619A4" w:rsidRPr="00D64A2F" w:rsidRDefault="00A619A4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Times New Roman" w:eastAsia="Times New Roman" w:hAnsi="Times New Roman" w:cstheme="min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3C9266D4" w14:textId="77777777" w:rsidR="00A619A4" w:rsidRPr="00D64A2F" w:rsidRDefault="00A619A4" w:rsidP="003F479E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77FA30A" w14:textId="77777777" w:rsidR="00A619A4" w:rsidRPr="00D64A2F" w:rsidRDefault="00A619A4">
            <w:pPr>
              <w:pStyle w:val="acctfourfigures"/>
              <w:tabs>
                <w:tab w:val="clear" w:pos="765"/>
                <w:tab w:val="decimal" w:pos="1152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3F479E" w:rsidRPr="00967969" w14:paraId="766B03AF" w14:textId="77777777" w:rsidTr="00D64A2F">
        <w:tc>
          <w:tcPr>
            <w:tcW w:w="3150" w:type="dxa"/>
            <w:shd w:val="clear" w:color="auto" w:fill="auto"/>
          </w:tcPr>
          <w:p w14:paraId="20389244" w14:textId="77777777" w:rsidR="003F479E" w:rsidRPr="00967969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67969">
              <w:rPr>
                <w:rFonts w:ascii="Angsana New" w:hAnsi="Angsana New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440" w:type="dxa"/>
            <w:shd w:val="clear" w:color="auto" w:fill="auto"/>
          </w:tcPr>
          <w:p w14:paraId="354FF6CC" w14:textId="77777777" w:rsidR="003F479E" w:rsidRPr="00D64A2F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Times New Roman" w:eastAsia="Times New Roman" w:hAnsi="Times New Roman" w:cstheme="min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7BBBD82" w14:textId="77777777" w:rsidR="003F479E" w:rsidRPr="00D64A2F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Times New Roman" w:eastAsia="Times New Roman" w:hAnsi="Times New Roman" w:cstheme="min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62166B" w14:textId="77777777" w:rsidR="003F479E" w:rsidRPr="00D64A2F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Times New Roman" w:eastAsia="Times New Roman" w:hAnsi="Times New Roman" w:cstheme="min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02D9D1" w14:textId="77777777" w:rsidR="003F479E" w:rsidRPr="00D64A2F" w:rsidRDefault="003F479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1152"/>
              </w:tabs>
              <w:ind w:left="540" w:right="-43" w:hanging="540"/>
              <w:jc w:val="center"/>
              <w:rPr>
                <w:rFonts w:ascii="Times New Roman" w:eastAsia="Times New Roman" w:hAnsi="Times New Roman" w:cstheme="minorBidi"/>
                <w:sz w:val="30"/>
                <w:szCs w:val="30"/>
              </w:rPr>
            </w:pPr>
          </w:p>
        </w:tc>
      </w:tr>
      <w:tr w:rsidR="003F479E" w:rsidRPr="00967969" w14:paraId="41103C91" w14:textId="77777777" w:rsidTr="00D64A2F">
        <w:tc>
          <w:tcPr>
            <w:tcW w:w="3150" w:type="dxa"/>
            <w:shd w:val="clear" w:color="auto" w:fill="auto"/>
          </w:tcPr>
          <w:p w14:paraId="02794BD6" w14:textId="77777777" w:rsidR="003F479E" w:rsidRPr="00967969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440" w:type="dxa"/>
            <w:shd w:val="clear" w:color="auto" w:fill="auto"/>
          </w:tcPr>
          <w:p w14:paraId="025EFC94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1620" w:type="dxa"/>
            <w:shd w:val="clear" w:color="auto" w:fill="auto"/>
          </w:tcPr>
          <w:p w14:paraId="110C7736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61AFF" w14:textId="77777777" w:rsidR="003F479E" w:rsidRPr="00967969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A866652" w14:textId="77777777" w:rsidR="003F479E" w:rsidRPr="00967969" w:rsidRDefault="003F479E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F479E" w:rsidRPr="00967969" w14:paraId="51C21B4D" w14:textId="77777777" w:rsidTr="00D64A2F">
        <w:tc>
          <w:tcPr>
            <w:tcW w:w="3150" w:type="dxa"/>
            <w:shd w:val="clear" w:color="auto" w:fill="auto"/>
          </w:tcPr>
          <w:p w14:paraId="26F06C48" w14:textId="0CC72134" w:rsidR="003F479E" w:rsidRPr="00967969" w:rsidRDefault="000D29E4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F479E" w:rsidRPr="00967969">
              <w:rPr>
                <w:rFonts w:ascii="Angsana New" w:hAnsi="Angsana New"/>
                <w:sz w:val="30"/>
                <w:szCs w:val="30"/>
                <w:cs/>
              </w:rPr>
              <w:t>จากการขายอสังหาริมทรัพย์</w:t>
            </w:r>
            <w:r w:rsidR="008D119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D119A"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เพื่อการลงทุน</w:t>
            </w:r>
            <w:r w:rsidR="00FD24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2449">
              <w:rPr>
                <w:rFonts w:ascii="Angsana New" w:hAnsi="Angsana New" w:hint="cs"/>
                <w:sz w:val="30"/>
                <w:szCs w:val="30"/>
                <w:cs/>
              </w:rPr>
              <w:t>(ดูสัญญาที่ทำกับ</w:t>
            </w:r>
            <w:r w:rsidR="00612891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FD2449">
              <w:rPr>
                <w:rFonts w:ascii="Angsana New" w:hAnsi="Angsana New"/>
                <w:sz w:val="30"/>
                <w:szCs w:val="30"/>
              </w:rPr>
              <w:t>FTREIT</w:t>
            </w:r>
            <w:r w:rsidR="00FD24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4259BEF" w14:textId="088BB18E" w:rsidR="008D119A" w:rsidRDefault="008D119A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2274D27" w14:textId="77777777" w:rsidR="00FD2449" w:rsidRDefault="00FD2449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076C551" w14:textId="288904B7" w:rsidR="003F479E" w:rsidRPr="00967969" w:rsidRDefault="000D29E4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F479E"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620" w:type="dxa"/>
            <w:shd w:val="clear" w:color="auto" w:fill="auto"/>
          </w:tcPr>
          <w:p w14:paraId="0EC68347" w14:textId="68C7D6B0" w:rsidR="008D119A" w:rsidRDefault="008D119A" w:rsidP="003F479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5841226" w14:textId="77777777" w:rsidR="00FD2449" w:rsidRDefault="00FD2449" w:rsidP="003F479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77CB95A" w14:textId="2B86B85F" w:rsidR="003F479E" w:rsidRPr="00967969" w:rsidRDefault="000D29E4" w:rsidP="003F479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440" w:type="dxa"/>
            <w:shd w:val="clear" w:color="auto" w:fill="auto"/>
          </w:tcPr>
          <w:p w14:paraId="51150775" w14:textId="46B93171" w:rsidR="008D119A" w:rsidRDefault="008D119A" w:rsidP="003F47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9AA9CA2" w14:textId="77777777" w:rsidR="00FD2449" w:rsidRDefault="00FD2449" w:rsidP="003F47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6DF6E2A" w14:textId="6A5BF0D2" w:rsidR="003F479E" w:rsidRPr="00967969" w:rsidRDefault="000D29E4" w:rsidP="003F47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620" w:type="dxa"/>
            <w:shd w:val="clear" w:color="auto" w:fill="auto"/>
          </w:tcPr>
          <w:p w14:paraId="6422EF2F" w14:textId="3147D1DD" w:rsidR="008D119A" w:rsidRDefault="008D119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B4ACB0D" w14:textId="77777777" w:rsidR="00FD2449" w:rsidRDefault="00FD244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4920B23" w14:textId="6432A019" w:rsidR="003F479E" w:rsidRPr="00967969" w:rsidRDefault="003F479E" w:rsidP="00D64A2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D29E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3F479E" w:rsidRPr="00967969" w14:paraId="49BE3CD6" w14:textId="77777777" w:rsidTr="00D64A2F">
        <w:tc>
          <w:tcPr>
            <w:tcW w:w="3150" w:type="dxa"/>
            <w:shd w:val="clear" w:color="auto" w:fill="auto"/>
          </w:tcPr>
          <w:p w14:paraId="1E9E2DCB" w14:textId="77777777" w:rsidR="003F479E" w:rsidRPr="00967969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440" w:type="dxa"/>
            <w:shd w:val="clear" w:color="auto" w:fill="auto"/>
          </w:tcPr>
          <w:p w14:paraId="354F8FE6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620" w:type="dxa"/>
            <w:shd w:val="clear" w:color="auto" w:fill="auto"/>
          </w:tcPr>
          <w:p w14:paraId="48504B83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440" w:type="dxa"/>
            <w:shd w:val="clear" w:color="auto" w:fill="auto"/>
          </w:tcPr>
          <w:p w14:paraId="4B6DBC14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4BD51CCA" w14:textId="77777777" w:rsidR="003F479E" w:rsidRPr="00967969" w:rsidRDefault="003F479E" w:rsidP="00D64A2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3F479E" w:rsidRPr="00967969" w14:paraId="1F0C8C3B" w14:textId="77777777" w:rsidTr="00D64A2F">
        <w:tc>
          <w:tcPr>
            <w:tcW w:w="3150" w:type="dxa"/>
            <w:shd w:val="clear" w:color="auto" w:fill="auto"/>
          </w:tcPr>
          <w:p w14:paraId="417E469F" w14:textId="3543DF5A" w:rsidR="003F479E" w:rsidRPr="00967969" w:rsidRDefault="003F479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</w:t>
            </w:r>
            <w:r w:rsidR="00427B8B" w:rsidRPr="00D64A2F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96796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7E75B3B5" w14:textId="77777777" w:rsidR="00427B8B" w:rsidRPr="00967969" w:rsidRDefault="00427B8B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7F22063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620" w:type="dxa"/>
            <w:shd w:val="clear" w:color="auto" w:fill="auto"/>
          </w:tcPr>
          <w:p w14:paraId="2C1CFDAA" w14:textId="77777777" w:rsidR="00427B8B" w:rsidRPr="00967969" w:rsidRDefault="00427B8B" w:rsidP="003F479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D939328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13ED9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54D217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F479E" w:rsidRPr="00967969" w14:paraId="5C487E96" w14:textId="77777777" w:rsidTr="00D64A2F">
        <w:tc>
          <w:tcPr>
            <w:tcW w:w="3150" w:type="dxa"/>
            <w:shd w:val="clear" w:color="auto" w:fill="auto"/>
          </w:tcPr>
          <w:p w14:paraId="3F6C7F09" w14:textId="77777777" w:rsidR="003F479E" w:rsidRPr="00967969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auto"/>
          </w:tcPr>
          <w:p w14:paraId="405260AC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620" w:type="dxa"/>
            <w:shd w:val="clear" w:color="auto" w:fill="auto"/>
          </w:tcPr>
          <w:p w14:paraId="33538F9C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B92772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2AF6BE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F479E" w:rsidRPr="00967969" w14:paraId="220D3630" w14:textId="77777777" w:rsidTr="00D64A2F">
        <w:tc>
          <w:tcPr>
            <w:tcW w:w="3150" w:type="dxa"/>
            <w:shd w:val="clear" w:color="auto" w:fill="auto"/>
          </w:tcPr>
          <w:p w14:paraId="642D16BC" w14:textId="77777777" w:rsidR="003F479E" w:rsidRPr="00967969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30CE06C2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620" w:type="dxa"/>
            <w:shd w:val="clear" w:color="auto" w:fill="auto"/>
          </w:tcPr>
          <w:p w14:paraId="6AE61FDC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611D88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B69F62" w14:textId="77777777" w:rsidR="003F479E" w:rsidRPr="00967969" w:rsidRDefault="003F479E" w:rsidP="00D64A2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3F479E" w:rsidRPr="00967969" w14:paraId="44DD617B" w14:textId="77777777" w:rsidTr="00D64A2F">
        <w:tc>
          <w:tcPr>
            <w:tcW w:w="3150" w:type="dxa"/>
            <w:shd w:val="clear" w:color="auto" w:fill="auto"/>
          </w:tcPr>
          <w:p w14:paraId="6FE4A321" w14:textId="77777777" w:rsidR="003F479E" w:rsidRPr="00967969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32512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C1F596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7515B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F91668" w14:textId="07DC563E" w:rsidR="003F479E" w:rsidRPr="00967969" w:rsidRDefault="003F479E" w:rsidP="00D64A2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3F479E" w:rsidRPr="00967969" w14:paraId="04900DD9" w14:textId="77777777" w:rsidTr="00D64A2F">
        <w:tc>
          <w:tcPr>
            <w:tcW w:w="3150" w:type="dxa"/>
            <w:shd w:val="clear" w:color="auto" w:fill="auto"/>
          </w:tcPr>
          <w:p w14:paraId="7BF19362" w14:textId="77777777" w:rsidR="003F479E" w:rsidRPr="00967969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FFF6C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E6D6EE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D05CAD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80281F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F479E" w:rsidRPr="00967969" w14:paraId="4BB340A5" w14:textId="77777777" w:rsidTr="00D64A2F">
        <w:tc>
          <w:tcPr>
            <w:tcW w:w="3150" w:type="dxa"/>
            <w:shd w:val="clear" w:color="auto" w:fill="auto"/>
          </w:tcPr>
          <w:p w14:paraId="46749F15" w14:textId="77777777" w:rsidR="003F479E" w:rsidRPr="00967969" w:rsidRDefault="003F479E" w:rsidP="002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440" w:type="dxa"/>
            <w:shd w:val="clear" w:color="auto" w:fill="auto"/>
          </w:tcPr>
          <w:p w14:paraId="0307C1CC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620" w:type="dxa"/>
            <w:shd w:val="clear" w:color="auto" w:fill="auto"/>
          </w:tcPr>
          <w:p w14:paraId="5BA2686E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8D1C15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7B0D1F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F479E" w:rsidRPr="00967969" w14:paraId="76109EAF" w14:textId="77777777" w:rsidTr="00D64A2F">
        <w:tc>
          <w:tcPr>
            <w:tcW w:w="3150" w:type="dxa"/>
            <w:shd w:val="clear" w:color="auto" w:fill="auto"/>
          </w:tcPr>
          <w:p w14:paraId="1158865A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A01A3">
              <w:rPr>
                <w:rFonts w:ascii="Angsana New" w:hAnsi="Angsana New"/>
                <w:sz w:val="30"/>
                <w:szCs w:val="30"/>
                <w:cs/>
              </w:rPr>
              <w:t>ประมาณหนี้สินที่เกี่ยวข้องกับ</w:t>
            </w:r>
          </w:p>
        </w:tc>
        <w:tc>
          <w:tcPr>
            <w:tcW w:w="1440" w:type="dxa"/>
            <w:shd w:val="clear" w:color="auto" w:fill="auto"/>
          </w:tcPr>
          <w:p w14:paraId="0C26F4BA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D8748BB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DFA82" w14:textId="77777777" w:rsidR="003F479E" w:rsidRPr="00D64A2F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Times New Roman" w:eastAsia="Times New Roman" w:hAnsi="Times New Roman" w:cstheme="min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F803F7D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479E" w:rsidRPr="00967969" w14:paraId="3CE4FD4F" w14:textId="77777777" w:rsidTr="00D64A2F">
        <w:tc>
          <w:tcPr>
            <w:tcW w:w="3150" w:type="dxa"/>
            <w:shd w:val="clear" w:color="auto" w:fill="auto"/>
          </w:tcPr>
          <w:p w14:paraId="76A49E93" w14:textId="77777777" w:rsidR="003F479E" w:rsidRPr="00967969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 xml:space="preserve">   การขายอสังหาริมทรัพย์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2464691C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14:paraId="3B212CD1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11902" w14:textId="77777777" w:rsidR="003F479E" w:rsidRPr="00967969" w:rsidRDefault="003F479E" w:rsidP="003F479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E9155A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F479E" w:rsidRPr="00967969" w14:paraId="455B8CF2" w14:textId="77777777" w:rsidTr="00D64A2F">
        <w:tc>
          <w:tcPr>
            <w:tcW w:w="3150" w:type="dxa"/>
            <w:shd w:val="clear" w:color="auto" w:fill="auto"/>
          </w:tcPr>
          <w:p w14:paraId="37D6817D" w14:textId="77777777" w:rsidR="003F479E" w:rsidRPr="00967969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ค่าบริการส่วนกลาง </w:t>
            </w:r>
          </w:p>
        </w:tc>
        <w:tc>
          <w:tcPr>
            <w:tcW w:w="1440" w:type="dxa"/>
            <w:shd w:val="clear" w:color="auto" w:fill="auto"/>
          </w:tcPr>
          <w:p w14:paraId="3B325E52" w14:textId="77777777" w:rsidR="003F479E" w:rsidRPr="00D64A2F" w:rsidRDefault="003F479E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</w:p>
        </w:tc>
        <w:tc>
          <w:tcPr>
            <w:tcW w:w="1620" w:type="dxa"/>
            <w:shd w:val="clear" w:color="auto" w:fill="auto"/>
          </w:tcPr>
          <w:p w14:paraId="16593553" w14:textId="77777777" w:rsidR="003F479E" w:rsidRPr="00D64A2F" w:rsidRDefault="003F479E" w:rsidP="003F479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F7A34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E020EB" w14:textId="2AE53422" w:rsidR="003F479E" w:rsidRPr="00D64A2F" w:rsidRDefault="00DD6835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1274" w:rsidRPr="00206DCE" w14:paraId="33DDCE6B" w14:textId="77777777" w:rsidTr="00D64A2F">
        <w:trPr>
          <w:trHeight w:val="20"/>
        </w:trPr>
        <w:tc>
          <w:tcPr>
            <w:tcW w:w="3150" w:type="dxa"/>
            <w:shd w:val="clear" w:color="auto" w:fill="auto"/>
          </w:tcPr>
          <w:p w14:paraId="2281DD3D" w14:textId="1F2E384C" w:rsidR="00B01274" w:rsidRPr="00D64A2F" w:rsidRDefault="00B01274" w:rsidP="0042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112401" w14:textId="77777777" w:rsidR="00B01274" w:rsidRPr="00D64A2F" w:rsidRDefault="00B01274" w:rsidP="003F479E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9F3912" w14:textId="77777777" w:rsidR="00B01274" w:rsidRPr="00D64A2F" w:rsidRDefault="00B01274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978"/>
              </w:tabs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5D2102" w14:textId="77777777" w:rsidR="00B01274" w:rsidRPr="00D64A2F" w:rsidRDefault="00B01274" w:rsidP="003F479E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C82FC7" w14:textId="77777777" w:rsidR="00B01274" w:rsidRPr="00D64A2F" w:rsidRDefault="00B01274" w:rsidP="006D145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</w:tr>
      <w:tr w:rsidR="003F479E" w:rsidRPr="00967969" w14:paraId="1D07C9EF" w14:textId="77777777" w:rsidTr="00D64A2F">
        <w:tc>
          <w:tcPr>
            <w:tcW w:w="3150" w:type="dxa"/>
            <w:shd w:val="clear" w:color="auto" w:fill="auto"/>
          </w:tcPr>
          <w:p w14:paraId="2D8831CC" w14:textId="77777777" w:rsidR="003F479E" w:rsidRPr="00D64A2F" w:rsidRDefault="003F479E" w:rsidP="002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5CEB2504" w14:textId="77777777" w:rsidR="003F479E" w:rsidRPr="00D64A2F" w:rsidRDefault="003F479E" w:rsidP="003F479E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F7F65A" w14:textId="77777777" w:rsidR="003F479E" w:rsidRPr="00D64A2F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B2A3C1" w14:textId="77777777" w:rsidR="003F479E" w:rsidRPr="00D64A2F" w:rsidRDefault="003F479E" w:rsidP="003F479E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40DA69" w14:textId="77777777" w:rsidR="003F479E" w:rsidRPr="00D64A2F" w:rsidRDefault="003F479E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F479E" w:rsidRPr="00967969" w14:paraId="0A1CB3BF" w14:textId="77777777" w:rsidTr="00D64A2F">
        <w:tc>
          <w:tcPr>
            <w:tcW w:w="3150" w:type="dxa"/>
            <w:shd w:val="clear" w:color="auto" w:fill="auto"/>
          </w:tcPr>
          <w:p w14:paraId="4EDA9CDB" w14:textId="360DCB41" w:rsidR="003F479E" w:rsidRPr="00D64A2F" w:rsidRDefault="000D29E4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3F479E"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จากการขายอสังหาริมทรัพย์</w:t>
            </w:r>
            <w:r w:rsidR="008D119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D11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1B337E90" w14:textId="77777777" w:rsidR="008D119A" w:rsidRDefault="008D119A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3C05EE4" w14:textId="4A3B3A5B" w:rsidR="003F479E" w:rsidRPr="00967969" w:rsidRDefault="000D29E4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0528CA" w14:textId="77777777" w:rsidR="003F479E" w:rsidRPr="00D64A2F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AD707" w14:textId="77777777" w:rsidR="003F479E" w:rsidRPr="00D64A2F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17F4F2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F479E" w:rsidRPr="00967969" w14:paraId="58D82A89" w14:textId="77777777" w:rsidTr="00D64A2F">
        <w:tc>
          <w:tcPr>
            <w:tcW w:w="3150" w:type="dxa"/>
            <w:shd w:val="clear" w:color="auto" w:fill="auto"/>
          </w:tcPr>
          <w:p w14:paraId="0323509F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auto"/>
          </w:tcPr>
          <w:p w14:paraId="7CD89A9B" w14:textId="5D3A824F" w:rsidR="003F479E" w:rsidRPr="00967969" w:rsidRDefault="00DD6835" w:rsidP="003F479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620" w:type="dxa"/>
            <w:shd w:val="clear" w:color="auto" w:fill="auto"/>
          </w:tcPr>
          <w:p w14:paraId="1CB02B04" w14:textId="28A5F4F4" w:rsidR="003F479E" w:rsidRPr="00967969" w:rsidRDefault="00DD6835" w:rsidP="003F479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F08DA" w14:textId="77777777" w:rsidR="003F479E" w:rsidRPr="00D64A2F" w:rsidRDefault="003F479E" w:rsidP="003F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B36937" w14:textId="77777777" w:rsidR="003F479E" w:rsidRPr="00D64A2F" w:rsidRDefault="003F479E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1A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A0B2A" w:rsidRPr="00FD2449" w14:paraId="4891B07E" w14:textId="77777777" w:rsidTr="00B01274">
        <w:tc>
          <w:tcPr>
            <w:tcW w:w="3150" w:type="dxa"/>
            <w:shd w:val="clear" w:color="auto" w:fill="auto"/>
          </w:tcPr>
          <w:p w14:paraId="0CBE8959" w14:textId="77777777" w:rsidR="001A0B2A" w:rsidRPr="00D64A2F" w:rsidRDefault="001A0B2A" w:rsidP="001A0B2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161" w:right="-79" w:hanging="90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7DDCC" w14:textId="77777777" w:rsidR="001A0B2A" w:rsidRPr="00D64A2F" w:rsidRDefault="001A0B2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F49302" w14:textId="77777777" w:rsidR="001A0B2A" w:rsidRPr="00D64A2F" w:rsidRDefault="001A0B2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B87A88" w14:textId="77777777" w:rsidR="001A0B2A" w:rsidRPr="00D64A2F" w:rsidRDefault="001A0B2A" w:rsidP="00DD68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41A632" w14:textId="77777777" w:rsidR="001A0B2A" w:rsidRPr="00D64A2F" w:rsidRDefault="001A0B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6835" w:rsidRPr="00967969" w14:paraId="61A4BC76" w14:textId="77777777" w:rsidTr="00D64A2F">
        <w:tc>
          <w:tcPr>
            <w:tcW w:w="3150" w:type="dxa"/>
            <w:shd w:val="clear" w:color="auto" w:fill="auto"/>
          </w:tcPr>
          <w:p w14:paraId="4B7D9629" w14:textId="77777777" w:rsidR="00DD6835" w:rsidRPr="00D64A2F" w:rsidRDefault="00DD6835" w:rsidP="00DD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BF685BA" w14:textId="77777777" w:rsidR="00DD6835" w:rsidRPr="00967969" w:rsidRDefault="00DD6835" w:rsidP="00DD683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74FA74" w14:textId="77777777" w:rsidR="00DD6835" w:rsidRPr="00D64A2F" w:rsidRDefault="00DD6835" w:rsidP="00D64A2F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B8EB5D" w14:textId="77777777" w:rsidR="00DD6835" w:rsidRPr="00D64A2F" w:rsidRDefault="00DD6835" w:rsidP="00DD6835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E2A239A" w14:textId="77777777" w:rsidR="00DD6835" w:rsidRPr="00967969" w:rsidRDefault="00DD6835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D6835" w:rsidRPr="00967969" w14:paraId="793AE396" w14:textId="77777777" w:rsidTr="00D64A2F">
        <w:tc>
          <w:tcPr>
            <w:tcW w:w="3150" w:type="dxa"/>
            <w:shd w:val="clear" w:color="auto" w:fill="auto"/>
          </w:tcPr>
          <w:p w14:paraId="07DEDBE7" w14:textId="4D731407" w:rsidR="00DD6835" w:rsidRPr="00D64A2F" w:rsidRDefault="00DD6835" w:rsidP="00DD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D521D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1440" w:type="dxa"/>
            <w:shd w:val="clear" w:color="auto" w:fill="auto"/>
          </w:tcPr>
          <w:p w14:paraId="0BA6E904" w14:textId="77777777" w:rsidR="00DD6835" w:rsidRPr="00967969" w:rsidRDefault="00DD6835" w:rsidP="00DD683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34</w:t>
            </w:r>
          </w:p>
        </w:tc>
        <w:tc>
          <w:tcPr>
            <w:tcW w:w="1620" w:type="dxa"/>
            <w:shd w:val="clear" w:color="auto" w:fill="auto"/>
          </w:tcPr>
          <w:p w14:paraId="1D45E57E" w14:textId="77777777" w:rsidR="00DD6835" w:rsidRPr="00967969" w:rsidRDefault="00DD6835" w:rsidP="00DD6835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1DE9A" w14:textId="77777777" w:rsidR="00DD6835" w:rsidRPr="00D64A2F" w:rsidRDefault="00DD6835" w:rsidP="00DD68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458CE5" w14:textId="77777777" w:rsidR="00DD6835" w:rsidRPr="00D64A2F" w:rsidRDefault="00DD6835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D6835" w:rsidRPr="00967969" w14:paraId="7D0B4D6B" w14:textId="77777777" w:rsidTr="00D64A2F">
        <w:tc>
          <w:tcPr>
            <w:tcW w:w="3150" w:type="dxa"/>
            <w:shd w:val="clear" w:color="auto" w:fill="auto"/>
          </w:tcPr>
          <w:p w14:paraId="75704261" w14:textId="77777777" w:rsidR="00DD6835" w:rsidRPr="00D64A2F" w:rsidRDefault="00DD6835" w:rsidP="00D64A2F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6EAF8B3B" w14:textId="77777777" w:rsidR="00DD6835" w:rsidRPr="00967969" w:rsidRDefault="00DD6835" w:rsidP="00DD683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22</w:t>
            </w:r>
          </w:p>
        </w:tc>
        <w:tc>
          <w:tcPr>
            <w:tcW w:w="1620" w:type="dxa"/>
            <w:shd w:val="clear" w:color="auto" w:fill="auto"/>
          </w:tcPr>
          <w:p w14:paraId="5F7D4A59" w14:textId="77777777" w:rsidR="00DD6835" w:rsidRPr="00967969" w:rsidRDefault="00DD6835" w:rsidP="00DD6835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A122B" w14:textId="77777777" w:rsidR="00DD6835" w:rsidRPr="00967969" w:rsidRDefault="00DD6835" w:rsidP="00DD68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B7F3A9" w14:textId="77777777" w:rsidR="00DD6835" w:rsidRPr="00D64A2F" w:rsidRDefault="00DD6835" w:rsidP="00D64A2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</w:tr>
      <w:tr w:rsidR="00DD6835" w:rsidRPr="00967969" w14:paraId="741C2021" w14:textId="77777777" w:rsidTr="00D64A2F">
        <w:tc>
          <w:tcPr>
            <w:tcW w:w="3150" w:type="dxa"/>
            <w:shd w:val="clear" w:color="auto" w:fill="auto"/>
          </w:tcPr>
          <w:p w14:paraId="4C87CA9E" w14:textId="77777777" w:rsidR="00DD6835" w:rsidRPr="00D64A2F" w:rsidRDefault="00DD6835" w:rsidP="00D64A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1A3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</w:t>
            </w:r>
          </w:p>
        </w:tc>
        <w:tc>
          <w:tcPr>
            <w:tcW w:w="1440" w:type="dxa"/>
            <w:shd w:val="clear" w:color="auto" w:fill="auto"/>
          </w:tcPr>
          <w:p w14:paraId="1074E5F2" w14:textId="77777777" w:rsidR="00DD6835" w:rsidRPr="00D64A2F" w:rsidRDefault="00DD6835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A62085" w14:textId="77777777" w:rsidR="00DD6835" w:rsidRPr="00D64A2F" w:rsidRDefault="00DD6835" w:rsidP="00DD68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A8394" w14:textId="77777777" w:rsidR="00DD6835" w:rsidRPr="00D64A2F" w:rsidRDefault="00DD6835" w:rsidP="00DD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D6A8F3" w14:textId="77777777" w:rsidR="00DD6835" w:rsidRPr="00D64A2F" w:rsidRDefault="00DD6835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A01A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D6835" w:rsidRPr="00967969" w14:paraId="455D6428" w14:textId="77777777" w:rsidTr="00D64A2F">
        <w:tc>
          <w:tcPr>
            <w:tcW w:w="3150" w:type="dxa"/>
            <w:shd w:val="clear" w:color="auto" w:fill="auto"/>
          </w:tcPr>
          <w:p w14:paraId="7609987B" w14:textId="77777777" w:rsidR="00DD6835" w:rsidRPr="00D64A2F" w:rsidRDefault="00DD6835" w:rsidP="00DD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96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440" w:type="dxa"/>
            <w:shd w:val="clear" w:color="auto" w:fill="auto"/>
          </w:tcPr>
          <w:p w14:paraId="692BA8AF" w14:textId="77777777" w:rsidR="00DD6835" w:rsidRPr="00967969" w:rsidRDefault="00DD6835" w:rsidP="00DD683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F3211C" w14:textId="77777777" w:rsidR="00DD6835" w:rsidRPr="00D64A2F" w:rsidRDefault="00DD6835" w:rsidP="00DD68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9F959" w14:textId="77777777" w:rsidR="00DD6835" w:rsidRPr="00D64A2F" w:rsidRDefault="00DD6835" w:rsidP="00DD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EFC4CA" w14:textId="77777777" w:rsidR="00DD6835" w:rsidRPr="00D64A2F" w:rsidRDefault="00DD6835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A01A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D6835" w:rsidRPr="00967969" w14:paraId="5EE35EA0" w14:textId="77777777" w:rsidTr="00D64A2F">
        <w:tc>
          <w:tcPr>
            <w:tcW w:w="3150" w:type="dxa"/>
            <w:shd w:val="clear" w:color="auto" w:fill="auto"/>
          </w:tcPr>
          <w:p w14:paraId="2AD8263A" w14:textId="77777777" w:rsidR="00DD6835" w:rsidRPr="00D64A2F" w:rsidRDefault="00DD6835" w:rsidP="00DD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969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440" w:type="dxa"/>
            <w:shd w:val="clear" w:color="auto" w:fill="auto"/>
          </w:tcPr>
          <w:p w14:paraId="413F54CA" w14:textId="77777777" w:rsidR="00DD6835" w:rsidRPr="00967969" w:rsidRDefault="00DD6835" w:rsidP="00DD683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A49B6E" w14:textId="77777777" w:rsidR="00DD6835" w:rsidRPr="00D64A2F" w:rsidRDefault="00DD6835" w:rsidP="00DD68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EBA0D5" w14:textId="77777777" w:rsidR="00DD6835" w:rsidRPr="00D64A2F" w:rsidRDefault="00DD6835" w:rsidP="00DD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85C500" w14:textId="77777777" w:rsidR="00DD6835" w:rsidRPr="00D64A2F" w:rsidRDefault="00DD6835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A01A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A249B" w:rsidRPr="00967969" w14:paraId="168AB9AC" w14:textId="77777777" w:rsidTr="00D64A2F">
        <w:tc>
          <w:tcPr>
            <w:tcW w:w="3150" w:type="dxa"/>
            <w:shd w:val="clear" w:color="auto" w:fill="auto"/>
          </w:tcPr>
          <w:p w14:paraId="0124578D" w14:textId="77777777" w:rsidR="002A249B" w:rsidRPr="00D64A2F" w:rsidRDefault="002A249B" w:rsidP="00D64A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6A3F6D60" w14:textId="52D42C7B" w:rsidR="002A249B" w:rsidRPr="00967969" w:rsidRDefault="002A249B" w:rsidP="002A249B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64CD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53DBB6" w14:textId="30BB56A8" w:rsidR="002A249B" w:rsidRPr="00D64A2F" w:rsidRDefault="00F64CD0" w:rsidP="002A24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20A046" w14:textId="77777777" w:rsidR="002A249B" w:rsidRPr="00D64A2F" w:rsidRDefault="002A249B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B15807" w14:textId="77777777" w:rsidR="002A249B" w:rsidRPr="00D64A2F" w:rsidRDefault="002A249B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1A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A249B" w:rsidRPr="00967969" w14:paraId="3F449422" w14:textId="77777777" w:rsidTr="00D64A2F">
        <w:tc>
          <w:tcPr>
            <w:tcW w:w="3150" w:type="dxa"/>
            <w:shd w:val="clear" w:color="auto" w:fill="auto"/>
          </w:tcPr>
          <w:p w14:paraId="6301A6A4" w14:textId="77777777" w:rsidR="002A249B" w:rsidRPr="00D64A2F" w:rsidRDefault="002A249B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</w:tcPr>
          <w:p w14:paraId="5162D365" w14:textId="77777777" w:rsidR="002A249B" w:rsidRPr="00967969" w:rsidRDefault="002A249B" w:rsidP="002A249B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620" w:type="dxa"/>
            <w:shd w:val="clear" w:color="auto" w:fill="auto"/>
          </w:tcPr>
          <w:p w14:paraId="5754A028" w14:textId="77777777" w:rsidR="002A249B" w:rsidRPr="00967969" w:rsidRDefault="002A249B" w:rsidP="002A249B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10FE5" w14:textId="77777777" w:rsidR="002A249B" w:rsidRPr="00967969" w:rsidRDefault="002A249B" w:rsidP="002A24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1BBD94" w14:textId="77777777" w:rsidR="002A249B" w:rsidRPr="00D64A2F" w:rsidRDefault="002A249B" w:rsidP="00D64A2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206DCE" w:rsidRPr="00206DCE" w14:paraId="1747C8F1" w14:textId="77777777" w:rsidTr="00B01274">
        <w:tc>
          <w:tcPr>
            <w:tcW w:w="3150" w:type="dxa"/>
            <w:shd w:val="clear" w:color="auto" w:fill="auto"/>
          </w:tcPr>
          <w:p w14:paraId="4B9BD510" w14:textId="77777777" w:rsidR="00206DCE" w:rsidRPr="00D64A2F" w:rsidRDefault="00206DCE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449A825" w14:textId="77777777" w:rsidR="00206DCE" w:rsidRPr="00D64A2F" w:rsidRDefault="00206DCE" w:rsidP="00967969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08C46B69" w14:textId="77777777" w:rsidR="00206DCE" w:rsidRPr="00D64A2F" w:rsidRDefault="00206DCE" w:rsidP="009679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59580F" w14:textId="77777777" w:rsidR="00206DCE" w:rsidRPr="00D64A2F" w:rsidRDefault="00206DCE" w:rsidP="0096796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8942B23" w14:textId="77777777" w:rsidR="00206DCE" w:rsidRPr="00D64A2F" w:rsidRDefault="00206DCE" w:rsidP="006D1453">
            <w:pPr>
              <w:pStyle w:val="acctfourfigures"/>
              <w:tabs>
                <w:tab w:val="clear" w:pos="765"/>
                <w:tab w:val="decimal" w:pos="1152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D2449" w:rsidRPr="00206DCE" w14:paraId="27D37E1D" w14:textId="77777777" w:rsidTr="00B01274">
        <w:tc>
          <w:tcPr>
            <w:tcW w:w="3150" w:type="dxa"/>
            <w:shd w:val="clear" w:color="auto" w:fill="auto"/>
          </w:tcPr>
          <w:p w14:paraId="7E39758C" w14:textId="77777777" w:rsidR="00FD2449" w:rsidRPr="00206DCE" w:rsidRDefault="00FD2449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D5F813A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3ED9A8F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4F4FF7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BBA5C6" w14:textId="77777777" w:rsidR="00FD2449" w:rsidRPr="00206DCE" w:rsidRDefault="00FD2449" w:rsidP="006D1453">
            <w:pPr>
              <w:pStyle w:val="acctfourfigures"/>
              <w:tabs>
                <w:tab w:val="clear" w:pos="765"/>
                <w:tab w:val="decimal" w:pos="1152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D2449" w:rsidRPr="00206DCE" w14:paraId="29BBA7D1" w14:textId="77777777" w:rsidTr="00B01274">
        <w:tc>
          <w:tcPr>
            <w:tcW w:w="3150" w:type="dxa"/>
            <w:shd w:val="clear" w:color="auto" w:fill="auto"/>
          </w:tcPr>
          <w:p w14:paraId="55652E65" w14:textId="77777777" w:rsidR="00FD2449" w:rsidRPr="00206DCE" w:rsidRDefault="00FD2449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B1BDEC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ECFC96C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F0108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879713" w14:textId="77777777" w:rsidR="00FD2449" w:rsidRPr="00206DCE" w:rsidRDefault="00FD2449" w:rsidP="006D1453">
            <w:pPr>
              <w:pStyle w:val="acctfourfigures"/>
              <w:tabs>
                <w:tab w:val="clear" w:pos="765"/>
                <w:tab w:val="decimal" w:pos="1152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D2449" w:rsidRPr="00206DCE" w14:paraId="4968AD79" w14:textId="77777777" w:rsidTr="00B01274">
        <w:tc>
          <w:tcPr>
            <w:tcW w:w="3150" w:type="dxa"/>
            <w:shd w:val="clear" w:color="auto" w:fill="auto"/>
          </w:tcPr>
          <w:p w14:paraId="29FB8EB9" w14:textId="77777777" w:rsidR="00FD2449" w:rsidRPr="00206DCE" w:rsidRDefault="00FD2449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9F2633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E8947F3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99EB74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2EA8122" w14:textId="77777777" w:rsidR="00FD2449" w:rsidRPr="00206DCE" w:rsidRDefault="00FD2449" w:rsidP="006D1453">
            <w:pPr>
              <w:pStyle w:val="acctfourfigures"/>
              <w:tabs>
                <w:tab w:val="clear" w:pos="765"/>
                <w:tab w:val="decimal" w:pos="1152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D2449" w:rsidRPr="00206DCE" w14:paraId="6BEBC9FA" w14:textId="77777777" w:rsidTr="00B01274">
        <w:tc>
          <w:tcPr>
            <w:tcW w:w="3150" w:type="dxa"/>
            <w:shd w:val="clear" w:color="auto" w:fill="auto"/>
          </w:tcPr>
          <w:p w14:paraId="7640B5EF" w14:textId="77777777" w:rsidR="00FD2449" w:rsidRPr="00206DCE" w:rsidRDefault="00FD2449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B9098E2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545EC7E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8E882C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50AD720" w14:textId="77777777" w:rsidR="00FD2449" w:rsidRPr="00206DCE" w:rsidRDefault="00FD2449" w:rsidP="006D1453">
            <w:pPr>
              <w:pStyle w:val="acctfourfigures"/>
              <w:tabs>
                <w:tab w:val="clear" w:pos="765"/>
                <w:tab w:val="decimal" w:pos="1152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D2449" w:rsidRPr="00206DCE" w14:paraId="101EE1D0" w14:textId="77777777" w:rsidTr="00B01274">
        <w:tc>
          <w:tcPr>
            <w:tcW w:w="3150" w:type="dxa"/>
            <w:shd w:val="clear" w:color="auto" w:fill="auto"/>
          </w:tcPr>
          <w:p w14:paraId="5B58EDAC" w14:textId="77777777" w:rsidR="00FD2449" w:rsidRPr="00206DCE" w:rsidRDefault="00FD2449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DA2D5A5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AEB05F0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4FB0B6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3B1EF0" w14:textId="77777777" w:rsidR="00FD2449" w:rsidRPr="00206DCE" w:rsidRDefault="00FD2449" w:rsidP="006D1453">
            <w:pPr>
              <w:pStyle w:val="acctfourfigures"/>
              <w:tabs>
                <w:tab w:val="clear" w:pos="765"/>
                <w:tab w:val="decimal" w:pos="1152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D2449" w:rsidRPr="00206DCE" w14:paraId="004B3C6C" w14:textId="77777777" w:rsidTr="00B01274">
        <w:tc>
          <w:tcPr>
            <w:tcW w:w="3150" w:type="dxa"/>
            <w:shd w:val="clear" w:color="auto" w:fill="auto"/>
          </w:tcPr>
          <w:p w14:paraId="52D7AE69" w14:textId="77777777" w:rsidR="00FD2449" w:rsidRPr="00206DCE" w:rsidRDefault="00FD2449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4ADEDE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E54B3A1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7BFE2F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9D30A9F" w14:textId="77777777" w:rsidR="00FD2449" w:rsidRPr="00206DCE" w:rsidRDefault="00FD2449" w:rsidP="006D1453">
            <w:pPr>
              <w:pStyle w:val="acctfourfigures"/>
              <w:tabs>
                <w:tab w:val="clear" w:pos="765"/>
                <w:tab w:val="decimal" w:pos="1152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D2449" w:rsidRPr="00206DCE" w14:paraId="6A738325" w14:textId="77777777" w:rsidTr="00B01274">
        <w:tc>
          <w:tcPr>
            <w:tcW w:w="3150" w:type="dxa"/>
            <w:shd w:val="clear" w:color="auto" w:fill="auto"/>
          </w:tcPr>
          <w:p w14:paraId="398DFE9F" w14:textId="77777777" w:rsidR="00FD2449" w:rsidRPr="00206DCE" w:rsidRDefault="00FD2449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6DF8A0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0E7C3F3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553977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E8A4B32" w14:textId="77777777" w:rsidR="00FD2449" w:rsidRPr="00206DCE" w:rsidRDefault="00FD2449" w:rsidP="006D1453">
            <w:pPr>
              <w:pStyle w:val="acctfourfigures"/>
              <w:tabs>
                <w:tab w:val="clear" w:pos="765"/>
                <w:tab w:val="decimal" w:pos="1152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D2449" w:rsidRPr="00206DCE" w14:paraId="1E03CB90" w14:textId="77777777" w:rsidTr="00B01274">
        <w:tc>
          <w:tcPr>
            <w:tcW w:w="3150" w:type="dxa"/>
            <w:shd w:val="clear" w:color="auto" w:fill="auto"/>
          </w:tcPr>
          <w:p w14:paraId="7A593367" w14:textId="77777777" w:rsidR="00FD2449" w:rsidRPr="00206DCE" w:rsidRDefault="00FD2449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15FEB6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5D9758B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7F1EC7" w14:textId="77777777" w:rsidR="00FD2449" w:rsidRPr="00206DCE" w:rsidRDefault="00FD2449" w:rsidP="0096796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1CC8480" w14:textId="77777777" w:rsidR="00FD2449" w:rsidRPr="00206DCE" w:rsidRDefault="00FD2449" w:rsidP="006D1453">
            <w:pPr>
              <w:pStyle w:val="acctfourfigures"/>
              <w:tabs>
                <w:tab w:val="clear" w:pos="765"/>
                <w:tab w:val="decimal" w:pos="1152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2A249B" w:rsidRPr="00967969" w14:paraId="1AA4DC8F" w14:textId="77777777" w:rsidTr="00D64A2F">
        <w:tc>
          <w:tcPr>
            <w:tcW w:w="3150" w:type="dxa"/>
            <w:shd w:val="clear" w:color="auto" w:fill="auto"/>
          </w:tcPr>
          <w:p w14:paraId="72539014" w14:textId="77777777" w:rsidR="002A249B" w:rsidRPr="00D64A2F" w:rsidRDefault="002A249B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14:paraId="0ACB5684" w14:textId="77777777" w:rsidR="002A249B" w:rsidRPr="00967969" w:rsidRDefault="002A249B" w:rsidP="00D64A2F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35C2B42F" w14:textId="77777777" w:rsidR="002A249B" w:rsidRPr="00967969" w:rsidRDefault="002A249B" w:rsidP="00D64A2F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874BB0" w14:textId="77777777" w:rsidR="002A249B" w:rsidRPr="00967969" w:rsidRDefault="002A249B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66F65E5" w14:textId="77777777" w:rsidR="002A249B" w:rsidRPr="00D64A2F" w:rsidRDefault="002A249B" w:rsidP="00D64A2F">
            <w:pPr>
              <w:pStyle w:val="acctfourfigures"/>
              <w:tabs>
                <w:tab w:val="clear" w:pos="765"/>
                <w:tab w:val="decimal" w:pos="1152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249B" w:rsidRPr="00967969" w14:paraId="467205D9" w14:textId="77777777" w:rsidTr="00D64A2F">
        <w:tc>
          <w:tcPr>
            <w:tcW w:w="3150" w:type="dxa"/>
            <w:shd w:val="clear" w:color="auto" w:fill="auto"/>
          </w:tcPr>
          <w:p w14:paraId="41AE0FAC" w14:textId="77777777" w:rsidR="002A249B" w:rsidRPr="00D64A2F" w:rsidRDefault="002A249B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14:paraId="4D9C1C64" w14:textId="77777777" w:rsidR="002A249B" w:rsidRPr="00967969" w:rsidRDefault="002A249B" w:rsidP="00D64A2F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8F9F92C" w14:textId="77777777" w:rsidR="002A249B" w:rsidRPr="00967969" w:rsidRDefault="002A249B" w:rsidP="00D64A2F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90CD0" w14:textId="77777777" w:rsidR="002A249B" w:rsidRPr="00967969" w:rsidRDefault="002A249B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CD5CE8" w14:textId="77777777" w:rsidR="002A249B" w:rsidRPr="00D64A2F" w:rsidRDefault="002A249B" w:rsidP="00D64A2F">
            <w:pPr>
              <w:pStyle w:val="acctfourfigures"/>
              <w:tabs>
                <w:tab w:val="clear" w:pos="765"/>
                <w:tab w:val="decimal" w:pos="1152"/>
                <w:tab w:val="decimal" w:pos="12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249B" w:rsidRPr="00967969" w14:paraId="31F1D65C" w14:textId="77777777" w:rsidTr="00D64A2F">
        <w:tc>
          <w:tcPr>
            <w:tcW w:w="3150" w:type="dxa"/>
            <w:shd w:val="clear" w:color="auto" w:fill="auto"/>
          </w:tcPr>
          <w:p w14:paraId="1F57404F" w14:textId="77777777" w:rsidR="002A249B" w:rsidRPr="00D64A2F" w:rsidRDefault="002A249B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4A2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440" w:type="dxa"/>
            <w:shd w:val="clear" w:color="auto" w:fill="auto"/>
          </w:tcPr>
          <w:p w14:paraId="714ACE71" w14:textId="77777777" w:rsidR="002A249B" w:rsidRPr="00967969" w:rsidRDefault="002A249B" w:rsidP="00D64A2F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620" w:type="dxa"/>
            <w:shd w:val="clear" w:color="auto" w:fill="auto"/>
          </w:tcPr>
          <w:p w14:paraId="5DDECAA5" w14:textId="77777777" w:rsidR="002A249B" w:rsidRPr="00967969" w:rsidRDefault="002A249B" w:rsidP="002A249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1170C" w14:textId="77777777" w:rsidR="002A249B" w:rsidRPr="00967969" w:rsidRDefault="002A249B" w:rsidP="002A24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114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AE11E8" w14:textId="77777777" w:rsidR="002A249B" w:rsidRPr="00D64A2F" w:rsidRDefault="002A249B" w:rsidP="00D64A2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</w:tr>
      <w:tr w:rsidR="002A249B" w:rsidRPr="00967969" w14:paraId="2328A82B" w14:textId="77777777" w:rsidTr="00D64A2F">
        <w:trPr>
          <w:trHeight w:val="73"/>
        </w:trPr>
        <w:tc>
          <w:tcPr>
            <w:tcW w:w="3150" w:type="dxa"/>
            <w:shd w:val="clear" w:color="auto" w:fill="auto"/>
          </w:tcPr>
          <w:p w14:paraId="25B9629D" w14:textId="77777777" w:rsidR="002A249B" w:rsidRPr="00D64A2F" w:rsidRDefault="002A249B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5408D6AF" w14:textId="77777777" w:rsidR="002A249B" w:rsidRPr="00967969" w:rsidRDefault="002A249B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14:paraId="7220D382" w14:textId="77777777" w:rsidR="002A249B" w:rsidRPr="00967969" w:rsidRDefault="002A249B" w:rsidP="002A249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F1D8E" w14:textId="77777777" w:rsidR="002A249B" w:rsidRPr="00967969" w:rsidRDefault="002A249B" w:rsidP="002A249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9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FDD031" w14:textId="77777777" w:rsidR="002A249B" w:rsidRPr="00D64A2F" w:rsidRDefault="002A249B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A249B" w:rsidRPr="00967969" w14:paraId="0AC7FCC0" w14:textId="77777777" w:rsidTr="00D64A2F">
        <w:tc>
          <w:tcPr>
            <w:tcW w:w="3150" w:type="dxa"/>
            <w:shd w:val="clear" w:color="auto" w:fill="auto"/>
          </w:tcPr>
          <w:p w14:paraId="69C82E38" w14:textId="77777777" w:rsidR="002A249B" w:rsidRPr="00D64A2F" w:rsidRDefault="002A249B" w:rsidP="002A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14:paraId="3FA207D0" w14:textId="77777777" w:rsidR="002A249B" w:rsidRPr="00967969" w:rsidRDefault="002A249B" w:rsidP="00D64A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79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620" w:type="dxa"/>
            <w:shd w:val="clear" w:color="auto" w:fill="auto"/>
          </w:tcPr>
          <w:p w14:paraId="46129EDD" w14:textId="77777777" w:rsidR="002A249B" w:rsidRPr="00967969" w:rsidRDefault="002A249B" w:rsidP="002A249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79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55821" w14:textId="77777777" w:rsidR="002A249B" w:rsidRPr="00967969" w:rsidRDefault="002A249B" w:rsidP="002A249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121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F2CDA4" w14:textId="77777777" w:rsidR="002A249B" w:rsidRPr="00D64A2F" w:rsidRDefault="002A249B" w:rsidP="00D64A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</w:tr>
    </w:tbl>
    <w:p w14:paraId="667BC7D5" w14:textId="77777777" w:rsidR="00FD2449" w:rsidRDefault="00FD2449">
      <w:pPr>
        <w:rPr>
          <w:rFonts w:ascii="Angsana New" w:hAnsi="Angsana New"/>
          <w:b/>
          <w:sz w:val="20"/>
          <w:szCs w:val="20"/>
        </w:rPr>
      </w:pPr>
    </w:p>
    <w:p w14:paraId="40B4992D" w14:textId="0CA66186" w:rsidR="007A03F1" w:rsidRPr="00D64A2F" w:rsidRDefault="00C8500E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127975" w:rsidRPr="00D64A2F">
        <w:rPr>
          <w:rFonts w:ascii="Angsana New" w:hAnsi="Angsana New"/>
          <w:sz w:val="30"/>
          <w:szCs w:val="30"/>
        </w:rPr>
        <w:t>30</w:t>
      </w:r>
      <w:r w:rsidR="00127975" w:rsidRPr="00D64A2F">
        <w:rPr>
          <w:rFonts w:ascii="Angsana New" w:hAnsi="Angsana New"/>
          <w:sz w:val="30"/>
          <w:szCs w:val="30"/>
          <w:cs/>
        </w:rPr>
        <w:t xml:space="preserve"> </w:t>
      </w:r>
      <w:r w:rsidR="00645AF5" w:rsidRPr="00D64A2F">
        <w:rPr>
          <w:rFonts w:ascii="Angsana New" w:hAnsi="Angsana New"/>
          <w:sz w:val="30"/>
          <w:szCs w:val="30"/>
          <w:cs/>
        </w:rPr>
        <w:t>กันยายน</w:t>
      </w:r>
      <w:r w:rsidR="008C543E" w:rsidRPr="00D64A2F">
        <w:rPr>
          <w:rFonts w:ascii="Angsana New" w:hAnsi="Angsana New"/>
          <w:sz w:val="30"/>
          <w:szCs w:val="30"/>
          <w:cs/>
        </w:rPr>
        <w:t xml:space="preserve"> 2562 และ </w:t>
      </w:r>
      <w:r w:rsidR="00E1250D" w:rsidRPr="00D64A2F">
        <w:rPr>
          <w:rFonts w:ascii="Angsana New" w:hAnsi="Angsana New"/>
          <w:sz w:val="30"/>
          <w:szCs w:val="30"/>
        </w:rPr>
        <w:t>2561</w:t>
      </w:r>
      <w:r w:rsidR="004954B4"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z w:val="30"/>
          <w:szCs w:val="30"/>
          <w:cs/>
        </w:rPr>
        <w:t>มีดังนี้</w:t>
      </w:r>
    </w:p>
    <w:p w14:paraId="6B651A01" w14:textId="77777777" w:rsidR="00396A85" w:rsidRPr="007B4C6A" w:rsidRDefault="00396A85" w:rsidP="00E125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080"/>
        <w:gridCol w:w="252"/>
        <w:gridCol w:w="1098"/>
        <w:gridCol w:w="270"/>
        <w:gridCol w:w="1080"/>
        <w:gridCol w:w="262"/>
        <w:gridCol w:w="1250"/>
      </w:tblGrid>
      <w:tr w:rsidR="005D4013" w:rsidRPr="007B4C6A" w14:paraId="1E2BC2CD" w14:textId="77777777" w:rsidTr="00D64A2F">
        <w:trPr>
          <w:trHeight w:val="461"/>
          <w:tblHeader/>
        </w:trPr>
        <w:tc>
          <w:tcPr>
            <w:tcW w:w="3978" w:type="dxa"/>
            <w:shd w:val="clear" w:color="auto" w:fill="auto"/>
          </w:tcPr>
          <w:p w14:paraId="20A37D38" w14:textId="77777777" w:rsidR="005D4013" w:rsidRPr="007B4C6A" w:rsidRDefault="005D4013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B0793B4" w14:textId="77777777" w:rsidR="005D4013" w:rsidRPr="007B4C6A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CBA295F" w14:textId="77777777" w:rsidR="005D4013" w:rsidRPr="007B4C6A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shd w:val="clear" w:color="auto" w:fill="auto"/>
          </w:tcPr>
          <w:p w14:paraId="7CD1F833" w14:textId="77777777" w:rsidR="005D4013" w:rsidRPr="007B4C6A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013" w:rsidRPr="007B4C6A" w14:paraId="08A986B3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0FDCF922" w14:textId="77777777" w:rsidR="005D4013" w:rsidRPr="007B4C6A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4E4BD8" w14:textId="77777777" w:rsidR="005D4013" w:rsidRPr="007B4C6A" w:rsidRDefault="008C543E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52" w:type="dxa"/>
            <w:shd w:val="clear" w:color="auto" w:fill="auto"/>
          </w:tcPr>
          <w:p w14:paraId="75C063AC" w14:textId="77777777" w:rsidR="005D4013" w:rsidRPr="007B4C6A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0BCC540" w14:textId="27F8182F" w:rsidR="005D4013" w:rsidRPr="007B4C6A" w:rsidRDefault="008C543E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14E82D8D" w14:textId="77777777" w:rsidR="005D4013" w:rsidRPr="007B4C6A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283318" w14:textId="77777777" w:rsidR="005D4013" w:rsidRPr="007B4C6A" w:rsidRDefault="008C543E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633CF463" w14:textId="77777777" w:rsidR="005D4013" w:rsidRPr="007B4C6A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4785D8C" w14:textId="77777777" w:rsidR="005D4013" w:rsidRPr="007B4C6A" w:rsidRDefault="008C543E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7E7C69" w:rsidRPr="007B4C6A" w14:paraId="376AC238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46E5BCBE" w14:textId="77777777" w:rsidR="007E7C69" w:rsidRPr="007B4C6A" w:rsidRDefault="007E7C69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86B09E" w14:textId="77777777" w:rsidR="007E7C69" w:rsidRPr="007B4C6A" w:rsidRDefault="007E7C69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2832974F" w14:textId="77777777" w:rsidR="007E7C69" w:rsidRPr="007B4C6A" w:rsidRDefault="007E7C69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7E3798E" w14:textId="6994C164" w:rsidR="007E7C69" w:rsidRPr="00D64A2F" w:rsidRDefault="0096796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33948">
              <w:rPr>
                <w:rFonts w:ascii="Angsana New" w:hAnsi="Angsana New"/>
                <w:spacing w:val="-16"/>
                <w:sz w:val="30"/>
                <w:szCs w:val="30"/>
              </w:rPr>
              <w:t>(</w:t>
            </w:r>
            <w:r w:rsidRPr="00633948">
              <w:rPr>
                <w:rFonts w:ascii="Angsana New" w:hAnsi="Angsana New"/>
                <w:spacing w:val="-16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2CBB1DD8" w14:textId="77777777" w:rsidR="007E7C69" w:rsidRPr="007B4C6A" w:rsidRDefault="007E7C69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74B878" w14:textId="77777777" w:rsidR="007E7C69" w:rsidRPr="007B4C6A" w:rsidRDefault="007E7C69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5D594A2" w14:textId="77777777" w:rsidR="007E7C69" w:rsidRPr="007B4C6A" w:rsidRDefault="007E7C69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DB3D7CE" w14:textId="77777777" w:rsidR="007E7C69" w:rsidRPr="007B4C6A" w:rsidRDefault="007E7C69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D4013" w:rsidRPr="007B4C6A" w14:paraId="6EB5F9D8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6AA13566" w14:textId="77777777" w:rsidR="005D4013" w:rsidRPr="007B4C6A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7"/>
            <w:shd w:val="clear" w:color="auto" w:fill="auto"/>
          </w:tcPr>
          <w:p w14:paraId="458A88FC" w14:textId="77777777" w:rsidR="005D4013" w:rsidRPr="007B4C6A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2412E"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</w:t>
            </w: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C543E" w:rsidRPr="007B4C6A" w14:paraId="0E79BCE1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563ECC8D" w14:textId="77777777" w:rsidR="008C543E" w:rsidRPr="007B4C6A" w:rsidRDefault="008C543E" w:rsidP="008C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23A2B71" w14:textId="77777777" w:rsidR="008C543E" w:rsidRPr="007B4C6A" w:rsidRDefault="007E4670" w:rsidP="005E58B6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5E58B6"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4CA16F4F" w14:textId="77777777" w:rsidR="008C543E" w:rsidRPr="007B4C6A" w:rsidRDefault="008C543E" w:rsidP="008C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6837FAB2" w14:textId="77777777" w:rsidR="008C543E" w:rsidRPr="007B4C6A" w:rsidRDefault="005E58B6" w:rsidP="00A241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46996611" w14:textId="77777777" w:rsidR="008C543E" w:rsidRPr="007B4C6A" w:rsidRDefault="008C543E" w:rsidP="008C543E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5ED6722" w14:textId="77777777" w:rsidR="008C543E" w:rsidRPr="007B4C6A" w:rsidRDefault="00A1055C" w:rsidP="005E58B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23</w:t>
            </w:r>
          </w:p>
        </w:tc>
        <w:tc>
          <w:tcPr>
            <w:tcW w:w="262" w:type="dxa"/>
            <w:shd w:val="clear" w:color="auto" w:fill="auto"/>
          </w:tcPr>
          <w:p w14:paraId="7F9A255E" w14:textId="77777777" w:rsidR="008C543E" w:rsidRPr="007B4C6A" w:rsidRDefault="008C543E" w:rsidP="008C543E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shd w:val="clear" w:color="auto" w:fill="auto"/>
          </w:tcPr>
          <w:p w14:paraId="579872D2" w14:textId="77777777" w:rsidR="008C543E" w:rsidRPr="007B4C6A" w:rsidRDefault="008C543E" w:rsidP="005E58B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</w:tr>
    </w:tbl>
    <w:p w14:paraId="63ACC2B0" w14:textId="77777777" w:rsidR="00717C02" w:rsidRPr="00D64A2F" w:rsidRDefault="00717C02" w:rsidP="00D64A2F">
      <w:pPr>
        <w:rPr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080"/>
        <w:gridCol w:w="252"/>
        <w:gridCol w:w="10"/>
        <w:gridCol w:w="1088"/>
        <w:gridCol w:w="270"/>
        <w:gridCol w:w="1080"/>
        <w:gridCol w:w="262"/>
        <w:gridCol w:w="1178"/>
      </w:tblGrid>
      <w:tr w:rsidR="00396A85" w:rsidRPr="007B4C6A" w14:paraId="4645377F" w14:textId="77777777" w:rsidTr="00D64A2F">
        <w:trPr>
          <w:trHeight w:val="461"/>
          <w:tblHeader/>
        </w:trPr>
        <w:tc>
          <w:tcPr>
            <w:tcW w:w="3978" w:type="dxa"/>
            <w:shd w:val="clear" w:color="auto" w:fill="auto"/>
          </w:tcPr>
          <w:p w14:paraId="75B5D258" w14:textId="77777777" w:rsidR="00396A85" w:rsidRPr="007B4C6A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430" w:type="dxa"/>
            <w:gridSpan w:val="4"/>
            <w:shd w:val="clear" w:color="auto" w:fill="auto"/>
          </w:tcPr>
          <w:p w14:paraId="5B537633" w14:textId="77777777" w:rsidR="00396A85" w:rsidRPr="007B4C6A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BEA62A9" w14:textId="77777777" w:rsidR="00396A85" w:rsidRPr="007B4C6A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9D7C8F5" w14:textId="77777777" w:rsidR="00396A85" w:rsidRPr="007B4C6A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43E" w:rsidRPr="007B4C6A" w14:paraId="4E4B7B66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686ECA77" w14:textId="77777777" w:rsidR="008C543E" w:rsidRPr="007B4C6A" w:rsidRDefault="008C543E" w:rsidP="008C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5A346F" w14:textId="77777777" w:rsidR="008C543E" w:rsidRPr="007B4C6A" w:rsidRDefault="008C543E" w:rsidP="008C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52" w:type="dxa"/>
            <w:shd w:val="clear" w:color="auto" w:fill="auto"/>
          </w:tcPr>
          <w:p w14:paraId="089A742C" w14:textId="77777777" w:rsidR="008C543E" w:rsidRPr="007B4C6A" w:rsidRDefault="008C543E" w:rsidP="008C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28677A8D" w14:textId="77777777" w:rsidR="008C543E" w:rsidRPr="007B4C6A" w:rsidRDefault="008C543E" w:rsidP="008C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24D54067" w14:textId="77777777" w:rsidR="008C543E" w:rsidRPr="007B4C6A" w:rsidRDefault="008C543E" w:rsidP="008C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146658" w14:textId="77777777" w:rsidR="008C543E" w:rsidRPr="007B4C6A" w:rsidRDefault="008C543E" w:rsidP="008C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3DA6F6EA" w14:textId="77777777" w:rsidR="008C543E" w:rsidRPr="007B4C6A" w:rsidRDefault="008C543E" w:rsidP="008C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495B4AA5" w14:textId="77777777" w:rsidR="008C543E" w:rsidRPr="007B4C6A" w:rsidRDefault="008C543E" w:rsidP="008C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7D6943" w:rsidRPr="007B4C6A" w14:paraId="321AFEFE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1CF79B63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10F669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3FCA04FE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442E5EDD" w14:textId="2D5577FA" w:rsidR="007D6943" w:rsidRPr="00D64A2F" w:rsidRDefault="007D694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 w:rsidRPr="00633948">
              <w:rPr>
                <w:rFonts w:ascii="Angsana New" w:hAnsi="Angsana New"/>
                <w:spacing w:val="-18"/>
                <w:sz w:val="30"/>
                <w:szCs w:val="30"/>
              </w:rPr>
              <w:t>(</w:t>
            </w:r>
            <w:r w:rsidRPr="00633948">
              <w:rPr>
                <w:rFonts w:ascii="Angsana New" w:hAnsi="Angsana New"/>
                <w:spacing w:val="-18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41FA0EEA" w14:textId="77777777" w:rsidR="007D6943" w:rsidRPr="00D64A2F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16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1AFD8D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37DDC31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E753910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543E" w:rsidRPr="007B4C6A" w14:paraId="3CDE47B7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40C9E1A1" w14:textId="77777777" w:rsidR="008C543E" w:rsidRPr="007B4C6A" w:rsidRDefault="008C543E" w:rsidP="008C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8"/>
            <w:shd w:val="clear" w:color="auto" w:fill="auto"/>
          </w:tcPr>
          <w:p w14:paraId="1BE1B4B5" w14:textId="77777777" w:rsidR="008C543E" w:rsidRPr="007B4C6A" w:rsidRDefault="008C543E" w:rsidP="008C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2412E"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</w:t>
            </w: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7C02" w:rsidRPr="007B4C6A" w14:paraId="1DAFAD8F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367207A8" w14:textId="77777777" w:rsidR="00717C02" w:rsidRPr="007B4C6A" w:rsidRDefault="00717C02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F9C7925" w14:textId="77777777" w:rsidR="00717C02" w:rsidRPr="007B4C6A" w:rsidRDefault="00717C02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0E0545D" w14:textId="77777777" w:rsidR="00717C02" w:rsidRPr="007B4C6A" w:rsidRDefault="00717C02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7911380B" w14:textId="77777777" w:rsidR="00717C02" w:rsidRPr="007B4C6A" w:rsidRDefault="00717C02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9FEA0B" w14:textId="77777777" w:rsidR="00717C02" w:rsidRPr="007B4C6A" w:rsidRDefault="00717C02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E27F24" w14:textId="77777777" w:rsidR="00717C02" w:rsidRPr="007B4C6A" w:rsidRDefault="00717C02" w:rsidP="005E58B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7D344511" w14:textId="77777777" w:rsidR="00717C02" w:rsidRPr="007B4C6A" w:rsidRDefault="00717C02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94A97D5" w14:textId="77777777" w:rsidR="00717C02" w:rsidRPr="007B4C6A" w:rsidRDefault="005E58B6" w:rsidP="000409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717C02" w:rsidRPr="007B4C6A" w14:paraId="6251BCCC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77A1FEFE" w14:textId="77777777" w:rsidR="00717C02" w:rsidRPr="007B4C6A" w:rsidRDefault="00717C02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CC05162" w14:textId="77777777" w:rsidR="00717C02" w:rsidRPr="007B4C6A" w:rsidRDefault="00717C02" w:rsidP="00D64A2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E58B6"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18FEE0DD" w14:textId="77777777" w:rsidR="00717C02" w:rsidRPr="007B4C6A" w:rsidRDefault="00717C02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050543F9" w14:textId="77777777" w:rsidR="00717C02" w:rsidRPr="007B4C6A" w:rsidRDefault="00717C02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360D5816" w14:textId="77777777" w:rsidR="00717C02" w:rsidRPr="007B4C6A" w:rsidRDefault="00717C02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F91969" w14:textId="77777777" w:rsidR="00717C02" w:rsidRPr="007B4C6A" w:rsidRDefault="00717C02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750ADAE" w14:textId="77777777" w:rsidR="00717C02" w:rsidRPr="007B4C6A" w:rsidRDefault="00717C02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D23D28F" w14:textId="77777777" w:rsidR="00717C02" w:rsidRPr="007B4C6A" w:rsidRDefault="00717C02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17C02" w:rsidRPr="007B4C6A" w14:paraId="402398CF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74C4B9E5" w14:textId="77777777" w:rsidR="00717C02" w:rsidRPr="007B4C6A" w:rsidRDefault="00717C02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3A1C7396" w14:textId="77777777" w:rsidR="00717C02" w:rsidRPr="007B4C6A" w:rsidRDefault="005E58B6" w:rsidP="00D64A2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52" w:type="dxa"/>
            <w:shd w:val="clear" w:color="auto" w:fill="auto"/>
          </w:tcPr>
          <w:p w14:paraId="708B22D2" w14:textId="77777777" w:rsidR="00717C02" w:rsidRPr="007B4C6A" w:rsidRDefault="00717C02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24C3D09F" w14:textId="77777777" w:rsidR="00717C02" w:rsidRPr="007B4C6A" w:rsidRDefault="00717C02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072720D5" w14:textId="77777777" w:rsidR="00717C02" w:rsidRPr="007B4C6A" w:rsidRDefault="00717C02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234048" w14:textId="77777777" w:rsidR="00717C02" w:rsidRPr="007B4C6A" w:rsidRDefault="00717C02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A65C6C5" w14:textId="77777777" w:rsidR="00717C02" w:rsidRPr="007B4C6A" w:rsidRDefault="00717C02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D8771C0" w14:textId="77777777" w:rsidR="00717C02" w:rsidRPr="007B4C6A" w:rsidRDefault="00717C02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E2757" w:rsidRPr="007B4C6A" w14:paraId="1C5EAEA9" w14:textId="77777777" w:rsidTr="00D64A2F">
        <w:trPr>
          <w:trHeight w:val="508"/>
          <w:tblHeader/>
        </w:trPr>
        <w:tc>
          <w:tcPr>
            <w:tcW w:w="3978" w:type="dxa"/>
            <w:shd w:val="clear" w:color="auto" w:fill="auto"/>
          </w:tcPr>
          <w:p w14:paraId="30AA10AC" w14:textId="77777777" w:rsidR="00AE2757" w:rsidRPr="007B4C6A" w:rsidRDefault="00AE2757" w:rsidP="00AE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E574D" w14:textId="77777777" w:rsidR="00AE2757" w:rsidRPr="007B4C6A" w:rsidRDefault="00AE275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52" w:type="dxa"/>
            <w:shd w:val="clear" w:color="auto" w:fill="auto"/>
          </w:tcPr>
          <w:p w14:paraId="6377DD04" w14:textId="77777777" w:rsidR="00AE2757" w:rsidRPr="007B4C6A" w:rsidRDefault="00AE2757" w:rsidP="00AE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6DD90" w14:textId="77777777" w:rsidR="00AE2757" w:rsidRPr="007B4C6A" w:rsidRDefault="00AE2757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6D4EA17F" w14:textId="77777777" w:rsidR="00AE2757" w:rsidRPr="007B4C6A" w:rsidRDefault="00AE2757" w:rsidP="00AE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66A36" w14:textId="77777777" w:rsidR="00AE2757" w:rsidRPr="007B4C6A" w:rsidRDefault="00AE2757" w:rsidP="00AE27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31759B2B" w14:textId="77777777" w:rsidR="00AE2757" w:rsidRPr="007B4C6A" w:rsidRDefault="00AE2757" w:rsidP="00AE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E9CB6" w14:textId="77777777" w:rsidR="00AE2757" w:rsidRPr="007B4C6A" w:rsidRDefault="00AE2757" w:rsidP="00AE27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BF4038" w:rsidRPr="007B4C6A" w14:paraId="102FE186" w14:textId="77777777" w:rsidTr="00D64A2F">
        <w:trPr>
          <w:trHeight w:val="461"/>
          <w:tblHeader/>
        </w:trPr>
        <w:tc>
          <w:tcPr>
            <w:tcW w:w="3978" w:type="dxa"/>
            <w:shd w:val="clear" w:color="auto" w:fill="auto"/>
          </w:tcPr>
          <w:p w14:paraId="00BF2042" w14:textId="77777777" w:rsidR="00C8500E" w:rsidRPr="007B4C6A" w:rsidRDefault="00E1250D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4" w:name="_Toc221518862"/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 - กิจการ</w:t>
            </w:r>
            <w:bookmarkEnd w:id="4"/>
            <w:r w:rsidR="005B4225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430" w:type="dxa"/>
            <w:gridSpan w:val="4"/>
            <w:shd w:val="clear" w:color="auto" w:fill="auto"/>
          </w:tcPr>
          <w:p w14:paraId="3F45332F" w14:textId="77777777" w:rsidR="00C8500E" w:rsidRPr="007B4C6A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CC9562F" w14:textId="77777777" w:rsidR="00C8500E" w:rsidRPr="007B4C6A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2FC32A6" w14:textId="77777777" w:rsidR="00C8500E" w:rsidRPr="007B4C6A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B3A" w:rsidRPr="007B4C6A" w14:paraId="4440BE1A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17EB95A4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D884C0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469A139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35B01FD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15683189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411A74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31A0AB22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BD20CC4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614DE2" w:rsidRPr="007B4C6A" w14:paraId="1F66D3E6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0D15C86C" w14:textId="77777777" w:rsidR="00614DE2" w:rsidRPr="007B4C6A" w:rsidRDefault="00614DE2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B68432" w14:textId="77777777" w:rsidR="00614DE2" w:rsidRPr="007B4C6A" w:rsidRDefault="00614DE2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4FFA250A" w14:textId="77777777" w:rsidR="00614DE2" w:rsidRPr="007B4C6A" w:rsidRDefault="00614DE2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A6BD749" w14:textId="0A0D6BA8" w:rsidR="00614DE2" w:rsidRPr="00D64A2F" w:rsidRDefault="0096796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93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pacing w:val="-18"/>
                <w:sz w:val="30"/>
                <w:szCs w:val="30"/>
              </w:rPr>
              <w:t>(</w:t>
            </w:r>
            <w:r w:rsidRPr="00D64A2F">
              <w:rPr>
                <w:rFonts w:ascii="Angsana New" w:hAnsi="Angsana New"/>
                <w:spacing w:val="-18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262EDF84" w14:textId="77777777" w:rsidR="00614DE2" w:rsidRPr="007B4C6A" w:rsidRDefault="00614DE2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41962E" w14:textId="77777777" w:rsidR="00614DE2" w:rsidRPr="007B4C6A" w:rsidRDefault="00614DE2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422B4AA3" w14:textId="77777777" w:rsidR="00614DE2" w:rsidRPr="007B4C6A" w:rsidRDefault="00614DE2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1DB26A9" w14:textId="77777777" w:rsidR="00614DE2" w:rsidRPr="007B4C6A" w:rsidRDefault="00614DE2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0B3A" w:rsidRPr="007B4C6A" w14:paraId="7993D5D2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02C9D1E0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8"/>
            <w:shd w:val="clear" w:color="auto" w:fill="auto"/>
          </w:tcPr>
          <w:p w14:paraId="13853D78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D3E9F"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</w:t>
            </w: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D0B3A" w:rsidRPr="007B4C6A" w14:paraId="6BFA1C34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377ED718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80E8CA9" w14:textId="77777777" w:rsidR="009D0B3A" w:rsidRPr="007B4C6A" w:rsidRDefault="007E4670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0136FA2D" w14:textId="77777777" w:rsidR="009D0B3A" w:rsidRPr="007B4C6A" w:rsidRDefault="009D0B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5284E77" w14:textId="77777777" w:rsidR="009D0B3A" w:rsidRPr="007B4C6A" w:rsidRDefault="009D0B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6F4F6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005C85" w14:textId="77777777" w:rsidR="009D0B3A" w:rsidRPr="007B4C6A" w:rsidRDefault="00DA6897" w:rsidP="00A105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75EA1FB2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1CEF783" w14:textId="3FE7B504" w:rsidR="009D0B3A" w:rsidRPr="007B4C6A" w:rsidRDefault="002073BE" w:rsidP="00080C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DA6897" w:rsidRPr="007B4C6A" w14:paraId="7D37ECAA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7518D8E5" w14:textId="77777777" w:rsidR="00DA6897" w:rsidRPr="007B4C6A" w:rsidRDefault="00DA6897" w:rsidP="00DA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545B982" w14:textId="77777777" w:rsidR="00DA6897" w:rsidRPr="007B4C6A" w:rsidRDefault="00B1283A" w:rsidP="00DA689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EEA94DA" w14:textId="77777777" w:rsidR="00DA6897" w:rsidRPr="007B4C6A" w:rsidRDefault="00DA6897" w:rsidP="00DA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85D6D3A" w14:textId="77777777" w:rsidR="00DA6897" w:rsidRPr="007B4C6A" w:rsidRDefault="003D5330" w:rsidP="00DA6897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A6897"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3411A0" w14:textId="77777777" w:rsidR="00DA6897" w:rsidRPr="007B4C6A" w:rsidRDefault="00DA6897" w:rsidP="00DA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9512E0" w14:textId="77777777" w:rsidR="00DA6897" w:rsidRPr="007B4C6A" w:rsidRDefault="00DA6897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01D6A6" w14:textId="77777777" w:rsidR="00DA6897" w:rsidRPr="007B4C6A" w:rsidRDefault="00DA6897" w:rsidP="00DA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294456B" w14:textId="77777777" w:rsidR="00DA6897" w:rsidRPr="007B4C6A" w:rsidRDefault="00DA6897" w:rsidP="00DA68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DA6897" w:rsidRPr="007B4C6A" w14:paraId="27C14FDB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657F2AF2" w14:textId="77777777" w:rsidR="00DA6897" w:rsidRPr="007B4C6A" w:rsidRDefault="00DA6897" w:rsidP="00DA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5A9F630C" w14:textId="77777777" w:rsidR="00DA6897" w:rsidRPr="007B4C6A" w:rsidRDefault="00DA6897" w:rsidP="00DA689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FA7BB19" w14:textId="77777777" w:rsidR="00DA6897" w:rsidRPr="007B4C6A" w:rsidRDefault="00DA6897" w:rsidP="00DA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0C16B99" w14:textId="77777777" w:rsidR="00DA6897" w:rsidRPr="007B4C6A" w:rsidRDefault="00DA6897" w:rsidP="00DA6897">
            <w:pPr>
              <w:pStyle w:val="acctfourfigures"/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749AB4B" w14:textId="77777777" w:rsidR="00DA6897" w:rsidRPr="007B4C6A" w:rsidRDefault="00DA6897" w:rsidP="00DA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3D2680" w14:textId="77777777" w:rsidR="00DA6897" w:rsidRPr="007B4C6A" w:rsidRDefault="00DA6897" w:rsidP="00DA68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4FAD690" w14:textId="77777777" w:rsidR="00DA6897" w:rsidRPr="007B4C6A" w:rsidRDefault="00DA6897" w:rsidP="00DA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60638E4" w14:textId="77777777" w:rsidR="00DA6897" w:rsidRPr="007B4C6A" w:rsidRDefault="00DA6897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0B3A" w:rsidRPr="007B4C6A" w14:paraId="015586E2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3E2153E8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1F9CD2D6" w14:textId="77777777" w:rsidR="009D0B3A" w:rsidRPr="007B4C6A" w:rsidRDefault="00B1283A" w:rsidP="00DA689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E511044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6E9E734" w14:textId="38A8FB41" w:rsidR="009D0B3A" w:rsidRPr="007B4C6A" w:rsidRDefault="00F2120B" w:rsidP="003D3E9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657A250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FAAA88" w14:textId="77777777" w:rsidR="009D0B3A" w:rsidRPr="007B4C6A" w:rsidRDefault="00DA6897" w:rsidP="00A105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D6D0A95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B3BD48A" w14:textId="77777777" w:rsidR="009D0B3A" w:rsidRPr="007B4C6A" w:rsidRDefault="009D0B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9D0B3A" w:rsidRPr="007B4C6A" w14:paraId="7503E057" w14:textId="77777777" w:rsidTr="00D64A2F">
        <w:trPr>
          <w:tblHeader/>
        </w:trPr>
        <w:tc>
          <w:tcPr>
            <w:tcW w:w="3978" w:type="dxa"/>
            <w:shd w:val="clear" w:color="auto" w:fill="auto"/>
          </w:tcPr>
          <w:p w14:paraId="492429EC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927D1" w14:textId="77777777" w:rsidR="009D0B3A" w:rsidRPr="007B4C6A" w:rsidRDefault="00B1283A" w:rsidP="00DA689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C293D23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1B5B1B" w14:textId="77777777" w:rsidR="009D0B3A" w:rsidRPr="007B4C6A" w:rsidRDefault="003D5330" w:rsidP="00DA6897">
            <w:pPr>
              <w:pStyle w:val="acctfourfigures"/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582EA28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DE815" w14:textId="77777777" w:rsidR="009D0B3A" w:rsidRPr="007B4C6A" w:rsidRDefault="00080C0A" w:rsidP="00DA68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3F9D48AB" w14:textId="77777777" w:rsidR="009D0B3A" w:rsidRPr="007B4C6A" w:rsidRDefault="009D0B3A" w:rsidP="009D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99633" w14:textId="45BBACC0" w:rsidR="009D0B3A" w:rsidRPr="007B4C6A" w:rsidRDefault="009D0B3A" w:rsidP="00DA68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CA5B39"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2B935CD4" w14:textId="77777777" w:rsidR="00206DCE" w:rsidRPr="00D64A2F" w:rsidRDefault="00206DCE" w:rsidP="00C8500E">
      <w:pPr>
        <w:rPr>
          <w:rFonts w:ascii="Angsana New" w:hAnsi="Angsana New"/>
          <w:color w:val="2E74B5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990"/>
        <w:gridCol w:w="270"/>
        <w:gridCol w:w="1080"/>
        <w:gridCol w:w="270"/>
        <w:gridCol w:w="1080"/>
        <w:gridCol w:w="270"/>
        <w:gridCol w:w="1170"/>
      </w:tblGrid>
      <w:tr w:rsidR="00E45529" w:rsidRPr="007B4C6A" w14:paraId="69721327" w14:textId="77777777" w:rsidTr="00D64A2F">
        <w:tc>
          <w:tcPr>
            <w:tcW w:w="3780" w:type="dxa"/>
          </w:tcPr>
          <w:p w14:paraId="54676D9A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eastAsia="Times New Roman"/>
                <w:cs/>
              </w:rPr>
              <w:br w:type="page"/>
            </w:r>
            <w:r w:rsidRPr="007B4C6A">
              <w:rPr>
                <w:rFonts w:eastAsia="Times New Roman"/>
                <w:cs/>
              </w:rPr>
              <w:br w:type="page"/>
            </w:r>
            <w:r w:rsidRPr="007B4C6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เงินมัดจำค่าเช่าและค่าบริการ</w:t>
            </w:r>
          </w:p>
        </w:tc>
        <w:tc>
          <w:tcPr>
            <w:tcW w:w="270" w:type="dxa"/>
          </w:tcPr>
          <w:p w14:paraId="1EE48570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FDFE105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C853A9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23E41E0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529" w:rsidRPr="007B4C6A" w14:paraId="6725A14A" w14:textId="77777777" w:rsidTr="00D64A2F">
        <w:tc>
          <w:tcPr>
            <w:tcW w:w="3780" w:type="dxa"/>
          </w:tcPr>
          <w:p w14:paraId="5855A4C5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- กิจการที่เกี่ยวข้องกัน</w:t>
            </w:r>
          </w:p>
        </w:tc>
        <w:tc>
          <w:tcPr>
            <w:tcW w:w="270" w:type="dxa"/>
          </w:tcPr>
          <w:p w14:paraId="689EFF18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D1A47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29D5F87A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AA1C44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2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690B1C2A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4471B0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ECA657F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A49CF2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2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61</w:t>
            </w:r>
          </w:p>
        </w:tc>
      </w:tr>
      <w:tr w:rsidR="007D6943" w:rsidRPr="007B4C6A" w14:paraId="7E8D99C9" w14:textId="77777777" w:rsidTr="00D64A2F">
        <w:tc>
          <w:tcPr>
            <w:tcW w:w="3780" w:type="dxa"/>
          </w:tcPr>
          <w:p w14:paraId="3B10464D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65C286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4849E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077A4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AAB0A" w14:textId="7C3F4650" w:rsidR="007D6943" w:rsidRPr="00D64A2F" w:rsidRDefault="007D694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80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 w:rsidRPr="00633948">
              <w:rPr>
                <w:rFonts w:ascii="Angsana New" w:hAnsi="Angsana New"/>
                <w:spacing w:val="-18"/>
                <w:sz w:val="30"/>
                <w:szCs w:val="30"/>
              </w:rPr>
              <w:t>(</w:t>
            </w:r>
            <w:r w:rsidRPr="00633948">
              <w:rPr>
                <w:rFonts w:ascii="Angsana New" w:hAnsi="Angsana New"/>
                <w:spacing w:val="-18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0" w:type="dxa"/>
          </w:tcPr>
          <w:p w14:paraId="3B407E04" w14:textId="77777777" w:rsidR="007D6943" w:rsidRPr="00D64A2F" w:rsidRDefault="007D694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84"/>
              <w:rPr>
                <w:rFonts w:ascii="Angsana New" w:hAnsi="Angsana New"/>
                <w:spacing w:val="-1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F420F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614CA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584CF8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E45529" w:rsidRPr="007B4C6A" w14:paraId="3FB46102" w14:textId="77777777" w:rsidTr="00D64A2F">
        <w:tc>
          <w:tcPr>
            <w:tcW w:w="3780" w:type="dxa"/>
          </w:tcPr>
          <w:p w14:paraId="29A9889F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EB1573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A2C6E0" w14:textId="77777777" w:rsidR="00E45529" w:rsidRPr="007B4C6A" w:rsidRDefault="00E45529" w:rsidP="009A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283A" w:rsidRPr="007B4C6A" w14:paraId="2D3582F1" w14:textId="77777777" w:rsidTr="00D64A2F">
        <w:tc>
          <w:tcPr>
            <w:tcW w:w="3780" w:type="dxa"/>
            <w:shd w:val="clear" w:color="auto" w:fill="auto"/>
          </w:tcPr>
          <w:p w14:paraId="05FA5735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6FF038AF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BB86C2" w14:textId="77777777" w:rsidR="00B1283A" w:rsidRPr="007B4C6A" w:rsidRDefault="00B1283A" w:rsidP="00B1283A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E2DC3FA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C41F44" w14:textId="77777777" w:rsidR="00B1283A" w:rsidRPr="007B4C6A" w:rsidRDefault="00B1283A" w:rsidP="00B1283A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AF05E8E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6821D0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E5F331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AF7557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83A" w:rsidRPr="007B4C6A" w14:paraId="680B27E4" w14:textId="77777777" w:rsidTr="00D64A2F">
        <w:tc>
          <w:tcPr>
            <w:tcW w:w="3780" w:type="dxa"/>
            <w:shd w:val="clear" w:color="auto" w:fill="auto"/>
          </w:tcPr>
          <w:p w14:paraId="78ED2699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3CEEADA0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879849" w14:textId="77777777" w:rsidR="00B1283A" w:rsidRPr="007B4C6A" w:rsidRDefault="00B1283A" w:rsidP="00B1283A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</w:tcPr>
          <w:p w14:paraId="0BE9F51A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6C8BFC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31C76" w14:textId="77777777" w:rsidR="00B1283A" w:rsidRPr="007B4C6A" w:rsidRDefault="00B1283A" w:rsidP="0074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30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A7B382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E5780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8F71BD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83A" w:rsidRPr="007B4C6A" w14:paraId="5085FADF" w14:textId="77777777" w:rsidTr="00D64A2F">
        <w:tc>
          <w:tcPr>
            <w:tcW w:w="3780" w:type="dxa"/>
            <w:shd w:val="clear" w:color="auto" w:fill="auto"/>
          </w:tcPr>
          <w:p w14:paraId="0F063391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270" w:type="dxa"/>
          </w:tcPr>
          <w:p w14:paraId="7BF4FE11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C3BB74" w14:textId="77777777" w:rsidR="00B1283A" w:rsidRPr="007B4C6A" w:rsidRDefault="00B1283A" w:rsidP="00B1283A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6FFB0C8E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1DA55E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5DB6E1" w14:textId="77777777" w:rsidR="00B1283A" w:rsidRPr="007B4C6A" w:rsidRDefault="00B1283A" w:rsidP="0074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30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3DA444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385F7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C73697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83A" w:rsidRPr="007B4C6A" w14:paraId="22F2E159" w14:textId="77777777" w:rsidTr="00D64A2F">
        <w:tc>
          <w:tcPr>
            <w:tcW w:w="3780" w:type="dxa"/>
            <w:shd w:val="clear" w:color="auto" w:fill="auto"/>
          </w:tcPr>
          <w:p w14:paraId="3EF629CF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4AEBA27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81660" w14:textId="77777777" w:rsidR="00B1283A" w:rsidRPr="007B4C6A" w:rsidRDefault="00B1283A" w:rsidP="00B1283A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22EF4129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38508" w14:textId="77777777" w:rsidR="00B1283A" w:rsidRPr="007B4C6A" w:rsidRDefault="00B1283A" w:rsidP="00B1283A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F335427" w14:textId="77777777" w:rsidR="00B1283A" w:rsidRPr="007B4C6A" w:rsidRDefault="00B1283A" w:rsidP="00B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304A9C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AB38D5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B02E74" w14:textId="77777777" w:rsidR="00B1283A" w:rsidRPr="007B4C6A" w:rsidRDefault="00B1283A" w:rsidP="00FF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ABBD891" w14:textId="77777777" w:rsidR="00E45529" w:rsidRPr="007B4C6A" w:rsidRDefault="00E45529"/>
    <w:p w14:paraId="45BFE8AB" w14:textId="79BF09F1" w:rsidR="00FD337B" w:rsidRDefault="00FD337B"/>
    <w:p w14:paraId="30ED5318" w14:textId="77777777" w:rsidR="00FD337B" w:rsidRPr="007B4C6A" w:rsidRDefault="00FD337B"/>
    <w:p w14:paraId="6E9FAFEC" w14:textId="77777777" w:rsidR="008D119A" w:rsidRDefault="008D1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BAB807D" w14:textId="218B0DDE" w:rsidR="00B01274" w:rsidRDefault="00B66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และดอกเบี้ยค้างรับแก่กิจการที่เกี่ยวข้องกันสำหรับปีสิ้นสุดวันที่ </w:t>
      </w:r>
      <w:r w:rsidRPr="007B4C6A">
        <w:rPr>
          <w:rFonts w:ascii="Angsana New" w:hAnsi="Angsana New"/>
          <w:sz w:val="30"/>
          <w:szCs w:val="30"/>
          <w:cs/>
        </w:rPr>
        <w:br/>
        <w:t>30 กันยายน</w:t>
      </w:r>
      <w:r w:rsidR="009525F4" w:rsidRPr="007B4C6A">
        <w:rPr>
          <w:rFonts w:ascii="Angsana New" w:hAnsi="Angsana New"/>
          <w:sz w:val="30"/>
          <w:szCs w:val="30"/>
          <w:cs/>
        </w:rPr>
        <w:t xml:space="preserve"> 2562</w:t>
      </w:r>
      <w:r w:rsidRPr="007B4C6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DA7E000" w14:textId="77777777" w:rsidR="00FD337B" w:rsidRDefault="00FD3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59"/>
        <w:gridCol w:w="101"/>
        <w:gridCol w:w="738"/>
        <w:gridCol w:w="810"/>
        <w:gridCol w:w="252"/>
        <w:gridCol w:w="990"/>
        <w:gridCol w:w="900"/>
        <w:gridCol w:w="900"/>
        <w:gridCol w:w="1350"/>
        <w:gridCol w:w="1080"/>
      </w:tblGrid>
      <w:tr w:rsidR="00B66948" w:rsidRPr="007B4C6A" w14:paraId="423E58E9" w14:textId="77777777" w:rsidTr="00D64A2F">
        <w:trPr>
          <w:tblHeader/>
        </w:trPr>
        <w:tc>
          <w:tcPr>
            <w:tcW w:w="2059" w:type="dxa"/>
            <w:shd w:val="clear" w:color="auto" w:fill="auto"/>
            <w:vAlign w:val="bottom"/>
          </w:tcPr>
          <w:p w14:paraId="0CEC08E4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9" w:type="dxa"/>
            <w:gridSpan w:val="3"/>
            <w:shd w:val="clear" w:color="auto" w:fill="auto"/>
            <w:vAlign w:val="bottom"/>
          </w:tcPr>
          <w:p w14:paraId="561DCB66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10E737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3382F6AF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6948" w:rsidRPr="007B4C6A" w14:paraId="4B67F648" w14:textId="77777777" w:rsidTr="00D64A2F">
        <w:trPr>
          <w:tblHeader/>
        </w:trPr>
        <w:tc>
          <w:tcPr>
            <w:tcW w:w="2059" w:type="dxa"/>
            <w:shd w:val="clear" w:color="auto" w:fill="auto"/>
            <w:vAlign w:val="bottom"/>
          </w:tcPr>
          <w:p w14:paraId="6CE5CB77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46BB98DA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E3D085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2FC33251" w14:textId="77777777" w:rsidR="00B66948" w:rsidRPr="00D64A2F" w:rsidRDefault="00B6694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6E2983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3B6980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694AFDFB" w14:textId="77777777" w:rsidR="00B66948" w:rsidRPr="00D64A2F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64A2F">
              <w:rPr>
                <w:rFonts w:ascii="Angsana New" w:hAnsi="Angsana New"/>
                <w:spacing w:val="-12"/>
                <w:sz w:val="30"/>
                <w:szCs w:val="30"/>
                <w:cs/>
              </w:rPr>
              <w:t>ผลต่างจากการเปลี่ยนแปลงอัตราแลกเปลี่ยนงินตรา</w:t>
            </w:r>
            <w:r w:rsidRPr="00D64A2F">
              <w:rPr>
                <w:rFonts w:ascii="Angsana New" w:hAnsi="Angsana New"/>
                <w:spacing w:val="-12"/>
                <w:sz w:val="30"/>
                <w:szCs w:val="30"/>
              </w:rPr>
              <w:br/>
            </w:r>
            <w:r w:rsidRPr="00D64A2F">
              <w:rPr>
                <w:rFonts w:ascii="Angsana New" w:hAnsi="Angsana New"/>
                <w:spacing w:val="-12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FE8602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B66948" w:rsidRPr="007B4C6A" w14:paraId="20322451" w14:textId="77777777" w:rsidTr="00D64A2F">
        <w:trPr>
          <w:tblHeader/>
        </w:trPr>
        <w:tc>
          <w:tcPr>
            <w:tcW w:w="2059" w:type="dxa"/>
            <w:shd w:val="clear" w:color="auto" w:fill="auto"/>
            <w:vAlign w:val="bottom"/>
          </w:tcPr>
          <w:p w14:paraId="6E601639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77418263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B4C6A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27340F92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</w:p>
          <w:p w14:paraId="13461468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898E63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B4C6A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72280CB5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057C640F" w14:textId="77777777" w:rsidR="00B66948" w:rsidRPr="00D64A2F" w:rsidRDefault="00B6694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D64A2F">
              <w:rPr>
                <w:rFonts w:ascii="Angsana New" w:hAnsi="Angsana New"/>
                <w:spacing w:val="-10"/>
                <w:sz w:val="30"/>
                <w:szCs w:val="30"/>
              </w:rPr>
              <w:t>30</w:t>
            </w:r>
          </w:p>
          <w:p w14:paraId="10175803" w14:textId="77777777" w:rsidR="00B66948" w:rsidRPr="00D64A2F" w:rsidRDefault="00B6694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D64A2F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กันยายน</w:t>
            </w:r>
          </w:p>
          <w:p w14:paraId="6A982648" w14:textId="77777777" w:rsidR="00B66948" w:rsidRPr="00D64A2F" w:rsidRDefault="00B6694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D64A2F">
              <w:rPr>
                <w:rFonts w:ascii="Angsana New" w:hAnsi="Angsana New"/>
                <w:spacing w:val="-10"/>
                <w:sz w:val="30"/>
                <w:szCs w:val="30"/>
              </w:rPr>
              <w:t>2561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018506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593475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143E6152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284116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B4C6A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7B55A89A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17980" w:rsidRPr="007B4C6A" w14:paraId="0C62D0F2" w14:textId="77777777" w:rsidTr="00D64A2F">
        <w:trPr>
          <w:tblHeader/>
        </w:trPr>
        <w:tc>
          <w:tcPr>
            <w:tcW w:w="2059" w:type="dxa"/>
            <w:shd w:val="clear" w:color="auto" w:fill="auto"/>
            <w:vAlign w:val="bottom"/>
          </w:tcPr>
          <w:p w14:paraId="2E6ACC29" w14:textId="77777777" w:rsidR="00317980" w:rsidRPr="007B4C6A" w:rsidRDefault="0031798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52271B42" w14:textId="77777777" w:rsidR="00317980" w:rsidRPr="007B4C6A" w:rsidRDefault="0031798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4D8F10" w14:textId="77777777" w:rsidR="00317980" w:rsidRPr="007B4C6A" w:rsidRDefault="0031798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57763BB7" w14:textId="17D391D7" w:rsidR="00317980" w:rsidRPr="00D64A2F" w:rsidRDefault="0031798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D64A2F">
              <w:rPr>
                <w:rFonts w:ascii="Angsana New" w:hAnsi="Angsana New"/>
                <w:spacing w:val="-10"/>
                <w:sz w:val="30"/>
                <w:szCs w:val="30"/>
              </w:rPr>
              <w:t>(</w:t>
            </w:r>
            <w:r w:rsidRPr="00D64A2F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ปรับปรุงใหม่</w:t>
            </w:r>
            <w:r w:rsidRPr="00D64A2F">
              <w:rPr>
                <w:rFonts w:ascii="Angsana New" w:hAnsi="Angsana New"/>
                <w:spacing w:val="-10"/>
                <w:sz w:val="30"/>
                <w:szCs w:val="30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DDD2B0" w14:textId="77777777" w:rsidR="00317980" w:rsidRPr="007B4C6A" w:rsidRDefault="0031798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E8A9C3" w14:textId="77777777" w:rsidR="00317980" w:rsidRPr="007B4C6A" w:rsidRDefault="0031798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C5998D" w14:textId="77777777" w:rsidR="00317980" w:rsidRPr="007B4C6A" w:rsidRDefault="0031798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06582" w14:textId="77777777" w:rsidR="00317980" w:rsidRPr="007B4C6A" w:rsidRDefault="0031798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B66948" w:rsidRPr="007B4C6A" w14:paraId="13CA68FD" w14:textId="77777777" w:rsidTr="00D64A2F">
        <w:trPr>
          <w:tblHeader/>
        </w:trPr>
        <w:tc>
          <w:tcPr>
            <w:tcW w:w="2059" w:type="dxa"/>
            <w:shd w:val="clear" w:color="auto" w:fill="auto"/>
          </w:tcPr>
          <w:p w14:paraId="3EA80161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9" w:type="dxa"/>
            <w:gridSpan w:val="3"/>
            <w:shd w:val="clear" w:color="auto" w:fill="auto"/>
          </w:tcPr>
          <w:p w14:paraId="4E49CACB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2" w:type="dxa"/>
            <w:shd w:val="clear" w:color="auto" w:fill="auto"/>
          </w:tcPr>
          <w:p w14:paraId="7FF59E71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shd w:val="clear" w:color="auto" w:fill="auto"/>
          </w:tcPr>
          <w:p w14:paraId="0CCC46F2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D50FB" w:rsidRPr="007B4C6A" w14:paraId="21E57D26" w14:textId="77777777" w:rsidTr="00D64A2F">
        <w:tc>
          <w:tcPr>
            <w:tcW w:w="2059" w:type="dxa"/>
            <w:shd w:val="clear" w:color="auto" w:fill="auto"/>
          </w:tcPr>
          <w:p w14:paraId="572A78CB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 w:rsidRPr="007B4C6A" w:rsidDel="00E107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และดอกเบี้ยค้างรับ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1368D725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8126049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404B30D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55CE18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DD0366C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7C4C6EB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0FFE9D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A78D52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792" w:rsidRPr="007B4C6A" w14:paraId="4C6C6D9D" w14:textId="77777777" w:rsidTr="00D64A2F">
        <w:tc>
          <w:tcPr>
            <w:tcW w:w="2059" w:type="dxa"/>
            <w:shd w:val="clear" w:color="auto" w:fill="auto"/>
          </w:tcPr>
          <w:p w14:paraId="7BFEE608" w14:textId="7384FA2E" w:rsidR="004F7792" w:rsidRPr="007B4C6A" w:rsidRDefault="00F81176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F7792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7CCBA8D4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C18CAD2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E29B33A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CDA937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CE16118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D56C5D0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EF8C37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E2D0AE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6948" w:rsidRPr="007B4C6A" w14:paraId="7A4BF9D3" w14:textId="77777777" w:rsidTr="00D64A2F">
        <w:tc>
          <w:tcPr>
            <w:tcW w:w="2059" w:type="dxa"/>
            <w:shd w:val="clear" w:color="auto" w:fill="auto"/>
          </w:tcPr>
          <w:p w14:paraId="76B60808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เงินให้กู้ยืมระยะสั้น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405F1F9B" w14:textId="77777777" w:rsidR="00B66948" w:rsidRPr="007B4C6A" w:rsidRDefault="00B66948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C4C4B29" w14:textId="77777777" w:rsidR="00B66948" w:rsidRPr="007B4C6A" w:rsidRDefault="00B66948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5EC332B" w14:textId="77777777" w:rsidR="00B66948" w:rsidRPr="007B4C6A" w:rsidRDefault="00B66948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73D934" w14:textId="77777777" w:rsidR="00B66948" w:rsidRPr="007B4C6A" w:rsidRDefault="00B66948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4607EE7" w14:textId="77777777" w:rsidR="00B66948" w:rsidRPr="007B4C6A" w:rsidRDefault="0063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6B6C60"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="006B6C60" w:rsidRPr="007B4C6A">
              <w:rPr>
                <w:rFonts w:ascii="Angsana New" w:hAnsi="Angsana New"/>
                <w:sz w:val="30"/>
                <w:szCs w:val="30"/>
                <w:cs/>
              </w:rPr>
              <w:t>260</w:t>
            </w:r>
          </w:p>
        </w:tc>
        <w:tc>
          <w:tcPr>
            <w:tcW w:w="900" w:type="dxa"/>
            <w:shd w:val="clear" w:color="auto" w:fill="auto"/>
          </w:tcPr>
          <w:p w14:paraId="54F123AE" w14:textId="77777777" w:rsidR="00B66948" w:rsidRPr="007B4C6A" w:rsidRDefault="0063642C" w:rsidP="006B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  <w:r w:rsidR="006B6C60" w:rsidRPr="007B4C6A">
              <w:rPr>
                <w:rFonts w:ascii="Angsana New" w:hAnsi="Angsana New"/>
                <w:sz w:val="30"/>
                <w:szCs w:val="30"/>
              </w:rPr>
              <w:t>,260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1F2BA27" w14:textId="77777777" w:rsidR="00B66948" w:rsidRPr="007B4C6A" w:rsidRDefault="00B66948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DC523F" w14:textId="77777777" w:rsidR="00B66948" w:rsidRPr="007B4C6A" w:rsidRDefault="00B66948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649B1" w:rsidRPr="007B4C6A" w14:paraId="1778EE08" w14:textId="77777777" w:rsidTr="00D64A2F">
        <w:tc>
          <w:tcPr>
            <w:tcW w:w="2059" w:type="dxa"/>
            <w:shd w:val="clear" w:color="auto" w:fill="auto"/>
          </w:tcPr>
          <w:p w14:paraId="4FBC03AB" w14:textId="77777777" w:rsidR="003649B1" w:rsidRPr="007B4C6A" w:rsidRDefault="003649B1" w:rsidP="00364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7AE5A63D" w14:textId="77777777" w:rsidR="003649B1" w:rsidRPr="007B4C6A" w:rsidRDefault="003649B1" w:rsidP="00364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7275A4F" w14:textId="77777777" w:rsidR="003649B1" w:rsidRPr="007B4C6A" w:rsidRDefault="003649B1" w:rsidP="00364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BC0751F" w14:textId="77777777" w:rsidR="003649B1" w:rsidRPr="007B4C6A" w:rsidRDefault="003649B1" w:rsidP="00364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59F9BB" w14:textId="77777777" w:rsidR="003649B1" w:rsidRPr="007B4C6A" w:rsidRDefault="003649B1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3CE621C" w14:textId="77777777" w:rsidR="003649B1" w:rsidRPr="007B4C6A" w:rsidRDefault="006B6C6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    14</w:t>
            </w:r>
          </w:p>
        </w:tc>
        <w:tc>
          <w:tcPr>
            <w:tcW w:w="900" w:type="dxa"/>
            <w:shd w:val="clear" w:color="auto" w:fill="auto"/>
          </w:tcPr>
          <w:p w14:paraId="0F96AA96" w14:textId="77777777" w:rsidR="003649B1" w:rsidRPr="007B4C6A" w:rsidRDefault="006B6C60" w:rsidP="006B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(14)</w:t>
            </w:r>
          </w:p>
        </w:tc>
        <w:tc>
          <w:tcPr>
            <w:tcW w:w="1350" w:type="dxa"/>
            <w:shd w:val="clear" w:color="auto" w:fill="auto"/>
          </w:tcPr>
          <w:p w14:paraId="221AEAE0" w14:textId="77777777" w:rsidR="003649B1" w:rsidRPr="007B4C6A" w:rsidRDefault="003649B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B1578E" w14:textId="77777777" w:rsidR="003649B1" w:rsidRPr="007B4C6A" w:rsidRDefault="003649B1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F7792" w:rsidRPr="007B4C6A" w14:paraId="6FC875EB" w14:textId="77777777" w:rsidTr="00D64A2F">
        <w:tc>
          <w:tcPr>
            <w:tcW w:w="2059" w:type="dxa"/>
            <w:shd w:val="clear" w:color="auto" w:fill="auto"/>
          </w:tcPr>
          <w:p w14:paraId="15505DBC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4728AAF2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E32E1D9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10F3D2B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A4D7F" w14:textId="77777777" w:rsidR="004F7792" w:rsidRPr="007B4C6A" w:rsidRDefault="004F779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06BE7CA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486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6A80FD8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87494AF" w14:textId="77777777" w:rsidR="004F7792" w:rsidRPr="007B4C6A" w:rsidRDefault="004F7792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8AE6D" w14:textId="77777777" w:rsidR="004F7792" w:rsidRPr="007B4C6A" w:rsidRDefault="004F779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D50FB" w:rsidRPr="007B4C6A" w14:paraId="6B290303" w14:textId="77777777" w:rsidTr="00D64A2F">
        <w:tc>
          <w:tcPr>
            <w:tcW w:w="2059" w:type="dxa"/>
            <w:shd w:val="clear" w:color="auto" w:fill="auto"/>
          </w:tcPr>
          <w:p w14:paraId="7860AEE8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39" w:type="dxa"/>
            <w:gridSpan w:val="2"/>
            <w:shd w:val="clear" w:color="auto" w:fill="auto"/>
          </w:tcPr>
          <w:p w14:paraId="3022E1E9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5416336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887F7F7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340A769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263112E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486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D96E7BB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144B87E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4667F29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50FB" w:rsidRPr="007B4C6A" w14:paraId="5CF795AB" w14:textId="77777777" w:rsidTr="00D64A2F">
        <w:tc>
          <w:tcPr>
            <w:tcW w:w="2898" w:type="dxa"/>
            <w:gridSpan w:val="3"/>
            <w:shd w:val="clear" w:color="auto" w:fill="auto"/>
          </w:tcPr>
          <w:p w14:paraId="023758A3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0500E51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A41F1E3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E969FF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B94133C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AB2B617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0093A1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2C6A51" w14:textId="77777777" w:rsidR="00BD50FB" w:rsidRPr="007B4C6A" w:rsidRDefault="00BD50F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6948" w:rsidRPr="007B4C6A" w14:paraId="72198460" w14:textId="77777777" w:rsidTr="00D64A2F">
        <w:tc>
          <w:tcPr>
            <w:tcW w:w="2059" w:type="dxa"/>
            <w:shd w:val="clear" w:color="auto" w:fill="auto"/>
          </w:tcPr>
          <w:p w14:paraId="21359EB5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เงินให้กู้ยืมระยะสั้น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21165A93" w14:textId="22796FD6" w:rsidR="00B66948" w:rsidRPr="007B4C6A" w:rsidRDefault="009401A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810" w:type="dxa"/>
            <w:shd w:val="clear" w:color="auto" w:fill="auto"/>
          </w:tcPr>
          <w:p w14:paraId="719D848D" w14:textId="27C4397D" w:rsidR="00B66948" w:rsidRPr="007B4C6A" w:rsidRDefault="009401A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252" w:type="dxa"/>
            <w:shd w:val="clear" w:color="auto" w:fill="auto"/>
          </w:tcPr>
          <w:p w14:paraId="42F31C8B" w14:textId="77777777" w:rsidR="00B66948" w:rsidRPr="007B4C6A" w:rsidRDefault="00B66948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39ADC23" w14:textId="77777777" w:rsidR="00B66948" w:rsidRPr="007B4C6A" w:rsidRDefault="00B66948" w:rsidP="00222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222236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66FBE3CF" w14:textId="77777777" w:rsidR="00B66948" w:rsidRPr="007B4C6A" w:rsidRDefault="0063642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85F65C5" w14:textId="77777777" w:rsidR="00B66948" w:rsidRPr="007B4C6A" w:rsidRDefault="0063642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D03426" w14:textId="77777777" w:rsidR="00B66948" w:rsidRPr="007B4C6A" w:rsidRDefault="0063642C" w:rsidP="00222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9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46D59C5" w14:textId="77777777" w:rsidR="00B66948" w:rsidRPr="007B4C6A" w:rsidRDefault="0063642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</w:tr>
      <w:tr w:rsidR="009D571C" w:rsidRPr="007B4C6A" w14:paraId="26DF9114" w14:textId="77777777" w:rsidTr="00D64A2F">
        <w:tc>
          <w:tcPr>
            <w:tcW w:w="2059" w:type="dxa"/>
            <w:shd w:val="clear" w:color="auto" w:fill="auto"/>
          </w:tcPr>
          <w:p w14:paraId="713AC21F" w14:textId="77777777" w:rsidR="009D571C" w:rsidRPr="007B4C6A" w:rsidRDefault="009D571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9" w:type="dxa"/>
            <w:gridSpan w:val="2"/>
            <w:shd w:val="clear" w:color="auto" w:fill="auto"/>
          </w:tcPr>
          <w:p w14:paraId="76360D07" w14:textId="77777777" w:rsidR="009D571C" w:rsidRPr="007B4C6A" w:rsidRDefault="009D571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29EC9CB" w14:textId="77777777" w:rsidR="009D571C" w:rsidRPr="007B4C6A" w:rsidRDefault="009D571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70B03B26" w14:textId="77777777" w:rsidR="009D571C" w:rsidRPr="007B4C6A" w:rsidRDefault="009D571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DA08CE" w14:textId="77777777" w:rsidR="009D571C" w:rsidRPr="007B4C6A" w:rsidRDefault="009D571C" w:rsidP="00222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90A52C" w14:textId="77777777" w:rsidR="009D571C" w:rsidRPr="007B4C6A" w:rsidRDefault="009D571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E1D56C3" w14:textId="77777777" w:rsidR="009D571C" w:rsidRPr="007B4C6A" w:rsidRDefault="009D571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6963F25" w14:textId="77777777" w:rsidR="009D571C" w:rsidRPr="007B4C6A" w:rsidRDefault="009D571C" w:rsidP="00222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015326" w14:textId="77777777" w:rsidR="009D571C" w:rsidRPr="007B4C6A" w:rsidRDefault="009D571C" w:rsidP="00222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571C" w:rsidRPr="007B4C6A" w14:paraId="36582E1C" w14:textId="77777777" w:rsidTr="00D64A2F">
        <w:tc>
          <w:tcPr>
            <w:tcW w:w="2059" w:type="dxa"/>
            <w:shd w:val="clear" w:color="auto" w:fill="auto"/>
          </w:tcPr>
          <w:p w14:paraId="10154CA3" w14:textId="2A9CBA26" w:rsidR="009D571C" w:rsidRPr="007B4C6A" w:rsidRDefault="009D571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 w:rsidRPr="007B4C6A" w:rsidDel="00E107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และดอกเบี้ยค้างรับ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1C29AFF5" w14:textId="77777777" w:rsidR="009D571C" w:rsidRPr="007B4C6A" w:rsidRDefault="009D571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64FF9F6" w14:textId="77777777" w:rsidR="009D571C" w:rsidRPr="007B4C6A" w:rsidRDefault="009D571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45350F6F" w14:textId="77777777" w:rsidR="009D571C" w:rsidRPr="007B4C6A" w:rsidRDefault="009D571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9DF097" w14:textId="77777777" w:rsidR="009D571C" w:rsidRPr="007B4C6A" w:rsidRDefault="009D571C" w:rsidP="00222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9238D7A" w14:textId="77777777" w:rsidR="009D571C" w:rsidRPr="007B4C6A" w:rsidRDefault="009D571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3F732C6" w14:textId="77777777" w:rsidR="009D571C" w:rsidRPr="007B4C6A" w:rsidRDefault="009D571C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D63AB46" w14:textId="77777777" w:rsidR="009D571C" w:rsidRPr="007B4C6A" w:rsidRDefault="009D571C" w:rsidP="00222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AE71FF" w14:textId="77777777" w:rsidR="009D571C" w:rsidRPr="007B4C6A" w:rsidRDefault="009D571C" w:rsidP="00222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571C" w:rsidRPr="007B4C6A" w14:paraId="4F0AA490" w14:textId="77777777" w:rsidTr="009D571C">
        <w:tc>
          <w:tcPr>
            <w:tcW w:w="2059" w:type="dxa"/>
            <w:shd w:val="clear" w:color="auto" w:fill="auto"/>
          </w:tcPr>
          <w:p w14:paraId="152243F5" w14:textId="69904579" w:rsidR="009D571C" w:rsidRPr="007B4C6A" w:rsidRDefault="00F81176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9D571C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5E95DDBA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6680C9A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50B8363A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053772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12CEB3A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348EF9B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01CD77C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83A981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571C" w:rsidRPr="007B4C6A" w14:paraId="2BCFCD6B" w14:textId="77777777" w:rsidTr="00D64A2F">
        <w:tc>
          <w:tcPr>
            <w:tcW w:w="2059" w:type="dxa"/>
            <w:shd w:val="clear" w:color="auto" w:fill="auto"/>
          </w:tcPr>
          <w:p w14:paraId="6657F4F6" w14:textId="3D80A871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575D7A9A" w14:textId="1BAACE78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4.425</w:t>
            </w:r>
          </w:p>
        </w:tc>
        <w:tc>
          <w:tcPr>
            <w:tcW w:w="810" w:type="dxa"/>
            <w:shd w:val="clear" w:color="auto" w:fill="auto"/>
          </w:tcPr>
          <w:p w14:paraId="38353BBD" w14:textId="02BF8779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4.425</w:t>
            </w:r>
          </w:p>
        </w:tc>
        <w:tc>
          <w:tcPr>
            <w:tcW w:w="252" w:type="dxa"/>
            <w:shd w:val="clear" w:color="auto" w:fill="auto"/>
          </w:tcPr>
          <w:p w14:paraId="6D419AAC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D7B099" w14:textId="52DB50CD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900" w:type="dxa"/>
            <w:shd w:val="clear" w:color="auto" w:fill="auto"/>
          </w:tcPr>
          <w:p w14:paraId="559E97A7" w14:textId="42B7A815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02CB2BE" w14:textId="1AB815C8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DD1EB08" w14:textId="23285F91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325ABC" w14:textId="5EE70335" w:rsidR="009D571C" w:rsidRPr="007B4C6A" w:rsidRDefault="009D571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9D571C" w:rsidRPr="007B4C6A" w14:paraId="5760A7CE" w14:textId="77777777" w:rsidTr="00D64A2F">
        <w:tc>
          <w:tcPr>
            <w:tcW w:w="2059" w:type="dxa"/>
            <w:shd w:val="clear" w:color="auto" w:fill="auto"/>
          </w:tcPr>
          <w:p w14:paraId="5E0843A8" w14:textId="0BCACF9F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7E18704D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A9925DF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304EA511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1F5AD6" w14:textId="5F72F7AC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900" w:type="dxa"/>
            <w:shd w:val="clear" w:color="auto" w:fill="auto"/>
          </w:tcPr>
          <w:p w14:paraId="51EC9F87" w14:textId="58945F25" w:rsidR="009D571C" w:rsidRPr="007B4C6A" w:rsidRDefault="009D571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14:paraId="7DB0EB6F" w14:textId="4F12EA3A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7450906" w14:textId="23B0A078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77DCDB" w14:textId="4A08D690" w:rsidR="009D571C" w:rsidRPr="007B4C6A" w:rsidRDefault="009D571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9D571C" w:rsidRPr="007B4C6A" w14:paraId="7312DA7B" w14:textId="77777777" w:rsidTr="00D64A2F">
        <w:tc>
          <w:tcPr>
            <w:tcW w:w="2059" w:type="dxa"/>
            <w:shd w:val="clear" w:color="auto" w:fill="auto"/>
          </w:tcPr>
          <w:p w14:paraId="6F0E150B" w14:textId="7E8BAEB2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0A4A4CAC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F6C17C2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50D84CEF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50C5667" w14:textId="501C2A4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900" w:type="dxa"/>
            <w:shd w:val="clear" w:color="auto" w:fill="auto"/>
          </w:tcPr>
          <w:p w14:paraId="155B5E46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D3C6763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1573780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F91120" w14:textId="638EC912" w:rsidR="009D571C" w:rsidRPr="007B4C6A" w:rsidRDefault="009D571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  <w:tr w:rsidR="009D571C" w:rsidRPr="00E058AF" w14:paraId="6F9DAC3F" w14:textId="77777777" w:rsidTr="00D64A2F">
        <w:tc>
          <w:tcPr>
            <w:tcW w:w="2059" w:type="dxa"/>
            <w:shd w:val="clear" w:color="auto" w:fill="auto"/>
          </w:tcPr>
          <w:p w14:paraId="35548311" w14:textId="77777777" w:rsidR="009D571C" w:rsidRPr="00D64A2F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gridSpan w:val="2"/>
            <w:shd w:val="clear" w:color="auto" w:fill="auto"/>
          </w:tcPr>
          <w:p w14:paraId="0634E9B0" w14:textId="77777777" w:rsidR="009D571C" w:rsidRPr="00D64A2F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6F5B57E" w14:textId="77777777" w:rsidR="009D571C" w:rsidRPr="00D64A2F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0B40713A" w14:textId="77777777" w:rsidR="009D571C" w:rsidRPr="00D64A2F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244785D" w14:textId="77777777" w:rsidR="009D571C" w:rsidRPr="00D64A2F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7CA6DC3" w14:textId="77777777" w:rsidR="009D571C" w:rsidRPr="00D64A2F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BE1B3D9" w14:textId="77777777" w:rsidR="009D571C" w:rsidRPr="00D64A2F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CBD55C9" w14:textId="77777777" w:rsidR="009D571C" w:rsidRPr="00D64A2F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90E493" w14:textId="77777777" w:rsidR="009D571C" w:rsidRPr="00D64A2F" w:rsidRDefault="009D571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D571C" w:rsidRPr="007B4C6A" w14:paraId="5F3AD108" w14:textId="77777777" w:rsidTr="00D64A2F">
        <w:tc>
          <w:tcPr>
            <w:tcW w:w="2160" w:type="dxa"/>
            <w:gridSpan w:val="2"/>
            <w:shd w:val="clear" w:color="auto" w:fill="auto"/>
          </w:tcPr>
          <w:p w14:paraId="0EE5ECB8" w14:textId="1EFBD31C" w:rsidR="009D571C" w:rsidRPr="00D64A2F" w:rsidRDefault="009D571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D64A2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38" w:type="dxa"/>
            <w:shd w:val="clear" w:color="auto" w:fill="auto"/>
          </w:tcPr>
          <w:p w14:paraId="25B6FDD3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8345D38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0BE917D2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438B1D" w14:textId="1FA1AF13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28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23C9760" w14:textId="18C636AF" w:rsidR="009D571C" w:rsidRPr="007B4C6A" w:rsidRDefault="009D571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pacing w:val="-4"/>
                <w:sz w:val="30"/>
                <w:szCs w:val="30"/>
              </w:rPr>
              <w:t>11</w:t>
            </w: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9880E6D" w14:textId="072C95B2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39E2930" w14:textId="54777108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9EFC1E" w14:textId="05380F8F" w:rsidR="009D571C" w:rsidRPr="007B4C6A" w:rsidRDefault="009D571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39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D571C" w:rsidRPr="007B4C6A" w14:paraId="4A420109" w14:textId="77777777" w:rsidTr="00D64A2F">
        <w:tc>
          <w:tcPr>
            <w:tcW w:w="2059" w:type="dxa"/>
            <w:shd w:val="clear" w:color="auto" w:fill="auto"/>
          </w:tcPr>
          <w:p w14:paraId="631FFCE9" w14:textId="193434A8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5D365FC4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A04DC57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7785ABED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19763" w14:textId="6600E0D2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900" w:type="dxa"/>
            <w:shd w:val="clear" w:color="auto" w:fill="auto"/>
          </w:tcPr>
          <w:p w14:paraId="49B98735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D84D8B7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C7AC3DE" w14:textId="77777777" w:rsidR="009D571C" w:rsidRPr="007B4C6A" w:rsidRDefault="009D571C" w:rsidP="009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8D7F8" w14:textId="287C151D" w:rsidR="009D571C" w:rsidRPr="007B4C6A" w:rsidRDefault="009D571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</w:tr>
    </w:tbl>
    <w:p w14:paraId="521E3F39" w14:textId="77777777" w:rsidR="00E058AF" w:rsidRDefault="00E058AF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70"/>
        <w:gridCol w:w="990"/>
        <w:gridCol w:w="236"/>
        <w:gridCol w:w="1114"/>
        <w:gridCol w:w="236"/>
        <w:gridCol w:w="934"/>
        <w:gridCol w:w="270"/>
        <w:gridCol w:w="900"/>
        <w:gridCol w:w="270"/>
        <w:gridCol w:w="1080"/>
      </w:tblGrid>
      <w:tr w:rsidR="00F72F8B" w:rsidRPr="007B4C6A" w14:paraId="4E267221" w14:textId="77777777" w:rsidTr="00D64A2F">
        <w:trPr>
          <w:trHeight w:val="182"/>
          <w:tblHeader/>
        </w:trPr>
        <w:tc>
          <w:tcPr>
            <w:tcW w:w="1890" w:type="dxa"/>
            <w:shd w:val="clear" w:color="auto" w:fill="auto"/>
            <w:vAlign w:val="bottom"/>
          </w:tcPr>
          <w:p w14:paraId="01EDE2D7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E24037C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67A6C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4" w:type="dxa"/>
            <w:gridSpan w:val="7"/>
            <w:shd w:val="clear" w:color="auto" w:fill="auto"/>
            <w:vAlign w:val="bottom"/>
          </w:tcPr>
          <w:p w14:paraId="1BB371EE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571C" w:rsidRPr="007B4C6A" w14:paraId="58A67593" w14:textId="77777777" w:rsidTr="00D64A2F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33F53E72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6968D0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0E6E5C2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8F00F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EE4C36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AEE9402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117DC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DED3034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F5F4091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3CAFF3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736DCBD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BF01DF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B79F3B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645E64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8618DD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B74BDE9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D571C" w:rsidRPr="007B4C6A" w14:paraId="71EF8F79" w14:textId="77777777" w:rsidTr="00D64A2F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04F971C1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8DBB6C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C14ED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9B70C8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29AB3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B358A0A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FD6046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633192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1AD91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1C7382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882847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7E14C5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D571C" w:rsidRPr="007B4C6A" w14:paraId="1220E2F6" w14:textId="77777777" w:rsidTr="00D64A2F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085341FB" w14:textId="77777777" w:rsidR="00614DE2" w:rsidRPr="007B4C6A" w:rsidRDefault="00614DE2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16E56A" w14:textId="77777777" w:rsidR="00614DE2" w:rsidRPr="007B4C6A" w:rsidRDefault="00614DE2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6C0C4A" w14:textId="77777777" w:rsidR="00614DE2" w:rsidRPr="007B4C6A" w:rsidRDefault="00614DE2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206B98" w14:textId="77777777" w:rsidR="00614DE2" w:rsidRPr="007B4C6A" w:rsidRDefault="00614DE2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CC71AD" w14:textId="77777777" w:rsidR="00614DE2" w:rsidRPr="007B4C6A" w:rsidRDefault="00614DE2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31A9F5" w14:textId="038B1FA4" w:rsidR="00614DE2" w:rsidRPr="00D64A2F" w:rsidRDefault="00614DE2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pacing w:val="-18"/>
                <w:sz w:val="30"/>
                <w:szCs w:val="30"/>
              </w:rPr>
            </w:pPr>
            <w:r w:rsidRPr="00D64A2F">
              <w:rPr>
                <w:rFonts w:ascii="Angsana New" w:hAnsi="Angsana New"/>
                <w:spacing w:val="-18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1C0A5" w14:textId="77777777" w:rsidR="00614DE2" w:rsidRPr="007B4C6A" w:rsidRDefault="00614DE2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9584CF7" w14:textId="77777777" w:rsidR="00614DE2" w:rsidRPr="007B4C6A" w:rsidRDefault="00614DE2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8D7419" w14:textId="77777777" w:rsidR="00614DE2" w:rsidRPr="007B4C6A" w:rsidRDefault="00614DE2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ABD126" w14:textId="77777777" w:rsidR="00614DE2" w:rsidRPr="007B4C6A" w:rsidRDefault="00614DE2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83987D" w14:textId="77777777" w:rsidR="00614DE2" w:rsidRPr="007B4C6A" w:rsidRDefault="00614DE2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DCCA6" w14:textId="77777777" w:rsidR="00614DE2" w:rsidRPr="007B4C6A" w:rsidRDefault="00614DE2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2F8B" w:rsidRPr="007B4C6A" w14:paraId="12A5172D" w14:textId="77777777" w:rsidTr="00D64A2F">
        <w:trPr>
          <w:tblHeader/>
        </w:trPr>
        <w:tc>
          <w:tcPr>
            <w:tcW w:w="1890" w:type="dxa"/>
            <w:shd w:val="clear" w:color="auto" w:fill="auto"/>
          </w:tcPr>
          <w:p w14:paraId="0E6000DB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40D9A9E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8F156B1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4" w:type="dxa"/>
            <w:gridSpan w:val="7"/>
            <w:shd w:val="clear" w:color="auto" w:fill="auto"/>
          </w:tcPr>
          <w:p w14:paraId="0D97C674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571C" w:rsidRPr="007B4C6A" w14:paraId="254F9D40" w14:textId="77777777" w:rsidTr="00D64A2F">
        <w:trPr>
          <w:tblHeader/>
        </w:trPr>
        <w:tc>
          <w:tcPr>
            <w:tcW w:w="1890" w:type="dxa"/>
            <w:shd w:val="clear" w:color="auto" w:fill="auto"/>
          </w:tcPr>
          <w:p w14:paraId="6276D450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14:paraId="03BBFF65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41829B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3C6800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26E8CDC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61EAAFD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192884B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1D83A407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3860E8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3EA7F3F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205AFE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4FAA92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D571C" w:rsidRPr="007B4C6A" w14:paraId="16A12A43" w14:textId="77777777" w:rsidTr="00D64A2F">
        <w:trPr>
          <w:tblHeader/>
        </w:trPr>
        <w:tc>
          <w:tcPr>
            <w:tcW w:w="1890" w:type="dxa"/>
            <w:shd w:val="clear" w:color="auto" w:fill="auto"/>
          </w:tcPr>
          <w:p w14:paraId="7A505D8A" w14:textId="77777777" w:rsidR="00F72F8B" w:rsidRPr="007B4C6A" w:rsidRDefault="00F72F8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7821674C" w14:textId="77777777" w:rsidR="00F72F8B" w:rsidRPr="007B4C6A" w:rsidRDefault="00F72F8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84CBAA" w14:textId="77777777" w:rsidR="00F72F8B" w:rsidRPr="007B4C6A" w:rsidRDefault="00F72F8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58618BD" w14:textId="77777777" w:rsidR="00F72F8B" w:rsidRPr="007B4C6A" w:rsidRDefault="00F72F8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6FFEA6" w14:textId="77777777" w:rsidR="00F72F8B" w:rsidRPr="007B4C6A" w:rsidRDefault="00F72F8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789070A" w14:textId="77777777" w:rsidR="00F72F8B" w:rsidRPr="007B4C6A" w:rsidRDefault="00F72F8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DFD138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0B6A08DF" w14:textId="77777777" w:rsidR="00F72F8B" w:rsidRPr="007B4C6A" w:rsidRDefault="00B37AB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A41FDC" w:rsidRPr="007B4C6A">
              <w:rPr>
                <w:rFonts w:ascii="Angsana New" w:hAnsi="Angsana New"/>
                <w:sz w:val="30"/>
                <w:szCs w:val="30"/>
              </w:rPr>
              <w:t>,260</w:t>
            </w:r>
          </w:p>
        </w:tc>
        <w:tc>
          <w:tcPr>
            <w:tcW w:w="270" w:type="dxa"/>
            <w:shd w:val="clear" w:color="auto" w:fill="auto"/>
          </w:tcPr>
          <w:p w14:paraId="7DE2F6F9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729B5DB" w14:textId="77777777" w:rsidR="00F72F8B" w:rsidRPr="007B4C6A" w:rsidRDefault="00B37AB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240" w:lineRule="auto"/>
              <w:ind w:left="135" w:right="-191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  <w:r w:rsidR="00A41FDC" w:rsidRPr="007B4C6A">
              <w:rPr>
                <w:rFonts w:ascii="Angsana New" w:hAnsi="Angsana New"/>
                <w:sz w:val="30"/>
                <w:szCs w:val="30"/>
              </w:rPr>
              <w:t>,260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324EB9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0309F1" w14:textId="77777777" w:rsidR="00F72F8B" w:rsidRPr="007B4C6A" w:rsidRDefault="00F72F8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571C" w:rsidRPr="007B4C6A" w14:paraId="34C12C2D" w14:textId="77777777" w:rsidTr="00D64A2F">
        <w:trPr>
          <w:tblHeader/>
        </w:trPr>
        <w:tc>
          <w:tcPr>
            <w:tcW w:w="1890" w:type="dxa"/>
            <w:shd w:val="clear" w:color="auto" w:fill="auto"/>
          </w:tcPr>
          <w:p w14:paraId="3FDEF94C" w14:textId="77777777" w:rsidR="00654DA5" w:rsidRPr="007B4C6A" w:rsidRDefault="00654DA5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990" w:type="dxa"/>
            <w:shd w:val="clear" w:color="auto" w:fill="auto"/>
          </w:tcPr>
          <w:p w14:paraId="680EB1D9" w14:textId="77777777" w:rsidR="00654DA5" w:rsidRPr="007B4C6A" w:rsidRDefault="00654DA5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C9B87D" w14:textId="77777777" w:rsidR="00654DA5" w:rsidRPr="007B4C6A" w:rsidRDefault="00654DA5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3B7410A" w14:textId="77777777" w:rsidR="00654DA5" w:rsidRPr="007B4C6A" w:rsidRDefault="00654DA5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470E3A" w14:textId="77777777" w:rsidR="00654DA5" w:rsidRPr="007B4C6A" w:rsidRDefault="00654DA5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8F988A3" w14:textId="77777777" w:rsidR="00654DA5" w:rsidRPr="007B4C6A" w:rsidRDefault="00654DA5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FB8638" w14:textId="77777777" w:rsidR="00654DA5" w:rsidRPr="007B4C6A" w:rsidRDefault="00654DA5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4758E43E" w14:textId="77777777" w:rsidR="00654DA5" w:rsidRPr="007B4C6A" w:rsidRDefault="00A41FD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838E675" w14:textId="77777777" w:rsidR="00654DA5" w:rsidRPr="007B4C6A" w:rsidRDefault="00654DA5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9EDD85D" w14:textId="77777777" w:rsidR="00A41FDC" w:rsidRPr="007B4C6A" w:rsidRDefault="009C597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left="135" w:right="-3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(</w:t>
            </w:r>
            <w:r w:rsidR="00A41FDC" w:rsidRPr="007B4C6A">
              <w:rPr>
                <w:rFonts w:ascii="Angsana New" w:hAnsi="Angsana New"/>
                <w:sz w:val="30"/>
                <w:szCs w:val="30"/>
              </w:rPr>
              <w:t>14</w:t>
            </w:r>
            <w:r w:rsidRPr="007B4C6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925B07" w14:textId="77777777" w:rsidR="00654DA5" w:rsidRPr="007B4C6A" w:rsidRDefault="00654DA5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BADD1A" w14:textId="77777777" w:rsidR="00654DA5" w:rsidRPr="007B4C6A" w:rsidRDefault="00654DA5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571C" w:rsidRPr="007B4C6A" w14:paraId="121CE26F" w14:textId="77777777" w:rsidTr="00D64A2F">
        <w:trPr>
          <w:tblHeader/>
        </w:trPr>
        <w:tc>
          <w:tcPr>
            <w:tcW w:w="1890" w:type="dxa"/>
            <w:shd w:val="clear" w:color="auto" w:fill="auto"/>
          </w:tcPr>
          <w:p w14:paraId="71C88C64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5BED48F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ED5214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72CB31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E9EF72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39753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20F364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7626228D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0866F9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D6319BA" w14:textId="77777777" w:rsidR="00F72F8B" w:rsidRPr="007B4C6A" w:rsidRDefault="00F72F8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DDEC20B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71928" w14:textId="77777777" w:rsidR="00F72F8B" w:rsidRPr="007B4C6A" w:rsidRDefault="00F72F8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D571C" w:rsidRPr="00E058AF" w14:paraId="33636224" w14:textId="77777777" w:rsidTr="00D64A2F">
        <w:trPr>
          <w:trHeight w:val="214"/>
          <w:tblHeader/>
        </w:trPr>
        <w:tc>
          <w:tcPr>
            <w:tcW w:w="1890" w:type="dxa"/>
            <w:shd w:val="clear" w:color="auto" w:fill="auto"/>
          </w:tcPr>
          <w:p w14:paraId="79277A10" w14:textId="77777777" w:rsidR="00F72F8B" w:rsidRPr="00D64A2F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82AB6C" w14:textId="77777777" w:rsidR="00F72F8B" w:rsidRPr="00D64A2F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10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F758EE" w14:textId="77777777" w:rsidR="00F72F8B" w:rsidRPr="00D64A2F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1B5E55" w14:textId="77777777" w:rsidR="00F72F8B" w:rsidRPr="00D64A2F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9FE9B60" w14:textId="77777777" w:rsidR="00F72F8B" w:rsidRPr="00D64A2F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79BA10F" w14:textId="77777777" w:rsidR="00F72F8B" w:rsidRPr="00D64A2F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87E9C6E" w14:textId="77777777" w:rsidR="00F72F8B" w:rsidRPr="00D64A2F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5C441BF3" w14:textId="77777777" w:rsidR="00F72F8B" w:rsidRPr="00D64A2F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F11A03" w14:textId="77777777" w:rsidR="00F72F8B" w:rsidRPr="00D64A2F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7FABAD" w14:textId="77777777" w:rsidR="00F72F8B" w:rsidRPr="00D64A2F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E9C35E" w14:textId="77777777" w:rsidR="00F72F8B" w:rsidRPr="00D64A2F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F8DDD7" w14:textId="77777777" w:rsidR="00F72F8B" w:rsidRPr="00D64A2F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9D571C" w:rsidRPr="007B4C6A" w14:paraId="4E4D0639" w14:textId="77777777" w:rsidTr="00D64A2F">
        <w:trPr>
          <w:tblHeader/>
        </w:trPr>
        <w:tc>
          <w:tcPr>
            <w:tcW w:w="1890" w:type="dxa"/>
            <w:shd w:val="clear" w:color="auto" w:fill="auto"/>
          </w:tcPr>
          <w:p w14:paraId="06B8BB2D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77F15462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03F25CC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99AFB2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FF5F610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9EDA713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D2F5919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3C79DBB7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EEC7D6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87513BD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831FF0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6D11B5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D571C" w:rsidRPr="007B4C6A" w14:paraId="5DAD1DED" w14:textId="77777777" w:rsidTr="00D64A2F">
        <w:trPr>
          <w:tblHeader/>
        </w:trPr>
        <w:tc>
          <w:tcPr>
            <w:tcW w:w="1890" w:type="dxa"/>
            <w:shd w:val="clear" w:color="auto" w:fill="auto"/>
          </w:tcPr>
          <w:p w14:paraId="7BF49EC2" w14:textId="77777777" w:rsidR="00F72F8B" w:rsidRPr="007B4C6A" w:rsidRDefault="00F72F8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727B6173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B4C6A">
              <w:rPr>
                <w:rFonts w:ascii="Angsana New" w:hAnsi="Angsana New"/>
                <w:spacing w:val="-10"/>
                <w:sz w:val="30"/>
                <w:szCs w:val="30"/>
              </w:rPr>
              <w:t>4</w:t>
            </w:r>
            <w:r w:rsidRPr="007B4C6A">
              <w:rPr>
                <w:rFonts w:ascii="Angsana New" w:hAnsi="Angsana New"/>
                <w:spacing w:val="-1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spacing w:val="-10"/>
                <w:sz w:val="30"/>
                <w:szCs w:val="30"/>
              </w:rPr>
              <w:t xml:space="preserve">48 </w:t>
            </w:r>
            <w:r w:rsidRPr="007B4C6A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- </w:t>
            </w:r>
            <w:r w:rsidRPr="007B4C6A">
              <w:rPr>
                <w:rFonts w:ascii="Angsana New" w:hAnsi="Angsana New"/>
                <w:spacing w:val="-10"/>
                <w:sz w:val="30"/>
                <w:szCs w:val="30"/>
              </w:rPr>
              <w:t>4</w:t>
            </w:r>
            <w:r w:rsidRPr="007B4C6A">
              <w:rPr>
                <w:rFonts w:ascii="Angsana New" w:hAnsi="Angsana New"/>
                <w:spacing w:val="-1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spacing w:val="-10"/>
                <w:sz w:val="30"/>
                <w:szCs w:val="30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0256650E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6F6955" w14:textId="77777777" w:rsidR="00F72F8B" w:rsidRPr="007B4C6A" w:rsidRDefault="00556C9C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B4C6A">
              <w:rPr>
                <w:rFonts w:ascii="Angsana New" w:hAnsi="Angsana New"/>
                <w:spacing w:val="-10"/>
                <w:sz w:val="30"/>
                <w:szCs w:val="30"/>
              </w:rPr>
              <w:t>4</w:t>
            </w:r>
            <w:r w:rsidRPr="007B4C6A">
              <w:rPr>
                <w:rFonts w:ascii="Angsana New" w:hAnsi="Angsana New"/>
                <w:spacing w:val="-1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spacing w:val="-10"/>
                <w:sz w:val="30"/>
                <w:szCs w:val="30"/>
              </w:rPr>
              <w:t>16</w:t>
            </w:r>
            <w:r w:rsidR="00C71F09" w:rsidRPr="007B4C6A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7B4C6A">
              <w:rPr>
                <w:rFonts w:ascii="Angsana New" w:hAnsi="Angsana New"/>
                <w:spacing w:val="-10"/>
                <w:sz w:val="30"/>
                <w:szCs w:val="30"/>
                <w:cs/>
              </w:rPr>
              <w:t>-</w:t>
            </w:r>
            <w:r w:rsidR="00C71F09" w:rsidRPr="007B4C6A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7B4C6A">
              <w:rPr>
                <w:rFonts w:ascii="Angsana New" w:hAnsi="Angsana New"/>
                <w:spacing w:val="-10"/>
                <w:sz w:val="30"/>
                <w:szCs w:val="30"/>
              </w:rPr>
              <w:t>4</w:t>
            </w:r>
            <w:r w:rsidRPr="007B4C6A">
              <w:rPr>
                <w:rFonts w:ascii="Angsana New" w:hAnsi="Angsana New"/>
                <w:spacing w:val="-1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spacing w:val="-10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1828B1E8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C3DDB75" w14:textId="77777777" w:rsidR="00F72F8B" w:rsidRPr="007B4C6A" w:rsidRDefault="00F72F8B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10,70</w:t>
            </w:r>
            <w:r w:rsidR="00654DA5" w:rsidRPr="007B4C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C1910F7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08AC9825" w14:textId="77777777" w:rsidR="00F72F8B" w:rsidRPr="007B4C6A" w:rsidRDefault="00B37AB2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2,133</w:t>
            </w:r>
          </w:p>
        </w:tc>
        <w:tc>
          <w:tcPr>
            <w:tcW w:w="270" w:type="dxa"/>
            <w:shd w:val="clear" w:color="auto" w:fill="auto"/>
          </w:tcPr>
          <w:p w14:paraId="605570B2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8D151C7" w14:textId="77777777" w:rsidR="00F72F8B" w:rsidRPr="00D64A2F" w:rsidRDefault="00B37AB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240" w:lineRule="auto"/>
              <w:ind w:left="135" w:right="-189" w:hanging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4A2F">
              <w:rPr>
                <w:rFonts w:ascii="Angsana New" w:hAnsi="Angsana New"/>
                <w:sz w:val="30"/>
                <w:szCs w:val="30"/>
              </w:rPr>
              <w:t>2,727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3B1576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B3255C" w14:textId="77777777" w:rsidR="00F72F8B" w:rsidRPr="007B4C6A" w:rsidRDefault="00B37AB2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10,1</w:t>
            </w:r>
            <w:r w:rsidR="00654DA5"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D571C" w:rsidRPr="007B4C6A" w14:paraId="435E2912" w14:textId="77777777" w:rsidTr="00D64A2F">
        <w:trPr>
          <w:tblHeader/>
        </w:trPr>
        <w:tc>
          <w:tcPr>
            <w:tcW w:w="1890" w:type="dxa"/>
            <w:shd w:val="clear" w:color="auto" w:fill="auto"/>
          </w:tcPr>
          <w:p w14:paraId="5561EF54" w14:textId="77777777" w:rsidR="00B37AB2" w:rsidRPr="007B4C6A" w:rsidRDefault="00B37AB2" w:rsidP="00B3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990" w:type="dxa"/>
            <w:shd w:val="clear" w:color="auto" w:fill="auto"/>
          </w:tcPr>
          <w:p w14:paraId="29274860" w14:textId="77777777" w:rsidR="00B37AB2" w:rsidRPr="007B4C6A" w:rsidRDefault="00B37AB2" w:rsidP="00B3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106310" w14:textId="77777777" w:rsidR="00B37AB2" w:rsidRPr="007B4C6A" w:rsidRDefault="00B37AB2" w:rsidP="00B3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6B55500" w14:textId="77777777" w:rsidR="00B37AB2" w:rsidRPr="007B4C6A" w:rsidRDefault="00B37AB2" w:rsidP="00B3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8AA1F6" w14:textId="77777777" w:rsidR="00B37AB2" w:rsidRPr="007B4C6A" w:rsidRDefault="00B37AB2" w:rsidP="00B3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27446B6" w14:textId="77777777" w:rsidR="00B37AB2" w:rsidRPr="007B4C6A" w:rsidRDefault="00654DA5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C9A722" w14:textId="77777777" w:rsidR="00B37AB2" w:rsidRPr="007B4C6A" w:rsidRDefault="00B37AB2" w:rsidP="00C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501D9639" w14:textId="77777777" w:rsidR="00B37AB2" w:rsidRPr="007B4C6A" w:rsidRDefault="00B37AB2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46</w:t>
            </w:r>
            <w:r w:rsidR="009C5975" w:rsidRPr="007B4C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A18DE81" w14:textId="77777777" w:rsidR="00B37AB2" w:rsidRPr="007B4C6A" w:rsidRDefault="00B37AB2" w:rsidP="00B3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71CAD84" w14:textId="77777777" w:rsidR="00B37AB2" w:rsidRPr="00D64A2F" w:rsidRDefault="00B37AB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4"/>
              </w:tabs>
              <w:spacing w:line="240" w:lineRule="auto"/>
              <w:ind w:left="135" w:right="-369" w:hanging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4A2F">
              <w:rPr>
                <w:rFonts w:ascii="Angsana New" w:hAnsi="Angsana New"/>
                <w:sz w:val="30"/>
                <w:szCs w:val="30"/>
              </w:rPr>
              <w:t>46</w:t>
            </w:r>
            <w:r w:rsidR="009C5975" w:rsidRPr="00D64A2F">
              <w:rPr>
                <w:rFonts w:ascii="Angsana New" w:hAnsi="Angsana New"/>
                <w:sz w:val="30"/>
                <w:szCs w:val="30"/>
              </w:rPr>
              <w:t>5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3972B3" w14:textId="77777777" w:rsidR="00B37AB2" w:rsidRPr="007B4C6A" w:rsidRDefault="00B37AB2" w:rsidP="00B3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F21D62" w14:textId="77777777" w:rsidR="00B37AB2" w:rsidRPr="007B4C6A" w:rsidRDefault="00654DA5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571C" w:rsidRPr="007B4C6A" w14:paraId="68DD7AC9" w14:textId="77777777" w:rsidTr="00D64A2F">
        <w:trPr>
          <w:tblHeader/>
        </w:trPr>
        <w:tc>
          <w:tcPr>
            <w:tcW w:w="1890" w:type="dxa"/>
            <w:shd w:val="clear" w:color="auto" w:fill="auto"/>
          </w:tcPr>
          <w:p w14:paraId="0E5A63AB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CAE5F94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957D0C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EAE563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6EF15C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E53EE" w14:textId="77777777" w:rsidR="00F72F8B" w:rsidRPr="007B4C6A" w:rsidRDefault="00F72F8B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10,70</w:t>
            </w:r>
            <w:r w:rsidR="00654DA5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6568E87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01A6AC50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2D2651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923E68A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501DEB" w14:textId="77777777" w:rsidR="00F72F8B" w:rsidRPr="007B4C6A" w:rsidRDefault="00F72F8B" w:rsidP="00F7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8756B" w14:textId="77777777" w:rsidR="00F72F8B" w:rsidRPr="007B4C6A" w:rsidRDefault="00B37AB2" w:rsidP="0065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10,1</w:t>
            </w:r>
            <w:r w:rsidR="00654DA5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3F84270D" w14:textId="77777777" w:rsidR="00D44DE1" w:rsidRPr="00D64A2F" w:rsidRDefault="00D44DE1">
      <w:pPr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80"/>
        <w:gridCol w:w="270"/>
        <w:gridCol w:w="1440"/>
        <w:gridCol w:w="270"/>
        <w:gridCol w:w="990"/>
        <w:gridCol w:w="270"/>
        <w:gridCol w:w="1440"/>
      </w:tblGrid>
      <w:tr w:rsidR="00F72F8B" w:rsidRPr="007B4C6A" w14:paraId="1B4AE998" w14:textId="77777777" w:rsidTr="00D64A2F">
        <w:tc>
          <w:tcPr>
            <w:tcW w:w="3420" w:type="dxa"/>
          </w:tcPr>
          <w:p w14:paraId="4BDAF9A9" w14:textId="77777777" w:rsidR="00F72F8B" w:rsidRPr="007B4C6A" w:rsidRDefault="00F72F8B" w:rsidP="00F72F8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AA89D5D" w14:textId="77777777" w:rsidR="00F72F8B" w:rsidRPr="00D64A2F" w:rsidRDefault="00F72F8B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A9D1E1" w14:textId="77777777" w:rsidR="00F72F8B" w:rsidRPr="007B4C6A" w:rsidRDefault="00F72F8B" w:rsidP="00F72F8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AE55718" w14:textId="77777777" w:rsidR="00F72F8B" w:rsidRPr="00D64A2F" w:rsidRDefault="00F72F8B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97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58AF" w:rsidRPr="007B4C6A" w14:paraId="000FA0FF" w14:textId="77777777" w:rsidTr="00D64A2F">
        <w:tc>
          <w:tcPr>
            <w:tcW w:w="3420" w:type="dxa"/>
          </w:tcPr>
          <w:p w14:paraId="7FAD058C" w14:textId="77777777" w:rsidR="002111D1" w:rsidRPr="007B4C6A" w:rsidRDefault="002111D1" w:rsidP="0021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BAD74D" w14:textId="662F94E5" w:rsidR="002111D1" w:rsidRPr="00D64A2F" w:rsidRDefault="002111D1" w:rsidP="002111D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E28029" w14:textId="77777777" w:rsidR="002111D1" w:rsidRPr="00D64A2F" w:rsidRDefault="002111D1" w:rsidP="002111D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5B80E8" w14:textId="2DDE3499" w:rsidR="002111D1" w:rsidRPr="00D64A2F" w:rsidRDefault="002111D1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7"/>
              <w:jc w:val="center"/>
              <w:rPr>
                <w:rFonts w:ascii="Angsana New" w:hAnsi="Angsana New"/>
                <w:spacing w:val="-16"/>
                <w:sz w:val="28"/>
                <w:szCs w:val="28"/>
                <w:cs/>
              </w:rPr>
            </w:pPr>
            <w:r w:rsidRPr="001A788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</w:t>
            </w:r>
          </w:p>
        </w:tc>
        <w:tc>
          <w:tcPr>
            <w:tcW w:w="270" w:type="dxa"/>
          </w:tcPr>
          <w:p w14:paraId="6E6D2037" w14:textId="77777777" w:rsidR="002111D1" w:rsidRPr="007B4C6A" w:rsidRDefault="002111D1" w:rsidP="002111D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B79D94F" w14:textId="77777777" w:rsidR="002111D1" w:rsidRPr="00D64A2F" w:rsidRDefault="002111D1" w:rsidP="002111D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C92AB4D" w14:textId="77777777" w:rsidR="002111D1" w:rsidRPr="00D64A2F" w:rsidRDefault="002111D1" w:rsidP="002111D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1C28FB3" w14:textId="4094904C" w:rsidR="002111D1" w:rsidRPr="00D64A2F" w:rsidRDefault="002111D1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97"/>
              <w:jc w:val="center"/>
              <w:rPr>
                <w:rFonts w:ascii="Angsana New" w:hAnsi="Angsana New"/>
                <w:spacing w:val="-16"/>
                <w:sz w:val="28"/>
                <w:szCs w:val="28"/>
                <w:cs/>
              </w:rPr>
            </w:pPr>
            <w:r w:rsidRPr="001A788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</w:t>
            </w:r>
          </w:p>
        </w:tc>
      </w:tr>
      <w:tr w:rsidR="00E058AF" w:rsidRPr="007B4C6A" w14:paraId="604926B1" w14:textId="77777777" w:rsidTr="00D64A2F">
        <w:tc>
          <w:tcPr>
            <w:tcW w:w="3420" w:type="dxa"/>
          </w:tcPr>
          <w:p w14:paraId="2D79AE58" w14:textId="77777777" w:rsidR="002111D1" w:rsidRPr="007B4C6A" w:rsidRDefault="002111D1" w:rsidP="0021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224175" w14:textId="6DC1D31F" w:rsidR="002111D1" w:rsidRPr="00D64A2F" w:rsidRDefault="002111D1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11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70" w:type="dxa"/>
          </w:tcPr>
          <w:p w14:paraId="2D35F707" w14:textId="77777777" w:rsidR="002111D1" w:rsidRPr="00D64A2F" w:rsidRDefault="002111D1" w:rsidP="002111D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529300" w14:textId="0EBC2A4C" w:rsidR="002111D1" w:rsidRPr="00D64A2F" w:rsidRDefault="002111D1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889">
              <w:rPr>
                <w:rFonts w:asciiTheme="majorBidi" w:hAnsiTheme="majorBidi" w:cstheme="majorBidi"/>
                <w:spacing w:val="-16"/>
                <w:sz w:val="28"/>
                <w:szCs w:val="28"/>
                <w:cs/>
              </w:rPr>
              <w:t>เวลาบัญชีตั้งแต่วันที่</w:t>
            </w:r>
          </w:p>
        </w:tc>
        <w:tc>
          <w:tcPr>
            <w:tcW w:w="270" w:type="dxa"/>
          </w:tcPr>
          <w:p w14:paraId="1CDE171B" w14:textId="77777777" w:rsidR="002111D1" w:rsidRPr="007B4C6A" w:rsidRDefault="002111D1" w:rsidP="002111D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2931D1" w14:textId="1330A36B" w:rsidR="002111D1" w:rsidRPr="00D64A2F" w:rsidRDefault="002111D1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7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70" w:type="dxa"/>
          </w:tcPr>
          <w:p w14:paraId="3A68CB95" w14:textId="77777777" w:rsidR="002111D1" w:rsidRPr="00D64A2F" w:rsidRDefault="002111D1" w:rsidP="002111D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156F6DB" w14:textId="38A910BC" w:rsidR="002111D1" w:rsidRPr="00D64A2F" w:rsidRDefault="002111D1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889">
              <w:rPr>
                <w:rFonts w:asciiTheme="majorBidi" w:hAnsiTheme="majorBidi" w:cstheme="majorBidi"/>
                <w:spacing w:val="-16"/>
                <w:sz w:val="28"/>
                <w:szCs w:val="28"/>
                <w:cs/>
              </w:rPr>
              <w:t>เวลาบัญชีตั้งแต่วันที่</w:t>
            </w:r>
          </w:p>
        </w:tc>
      </w:tr>
      <w:tr w:rsidR="00E058AF" w:rsidRPr="007B4C6A" w14:paraId="350CD98F" w14:textId="77777777" w:rsidTr="00D64A2F">
        <w:tc>
          <w:tcPr>
            <w:tcW w:w="3420" w:type="dxa"/>
          </w:tcPr>
          <w:p w14:paraId="7CD86EF2" w14:textId="77777777" w:rsidR="002111D1" w:rsidRPr="007B4C6A" w:rsidRDefault="002111D1" w:rsidP="0021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6254549" w14:textId="3FCD402D" w:rsidR="002111D1" w:rsidRPr="00D64A2F" w:rsidRDefault="002111D1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0" w:type="dxa"/>
          </w:tcPr>
          <w:p w14:paraId="2EDFAF4D" w14:textId="77777777" w:rsidR="002111D1" w:rsidRPr="00D64A2F" w:rsidRDefault="002111D1" w:rsidP="002111D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54F623" w14:textId="48F3DBAE" w:rsidR="002111D1" w:rsidRPr="00D64A2F" w:rsidRDefault="002111D1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88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788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A78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A788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14737C67" w14:textId="77777777" w:rsidR="002111D1" w:rsidRPr="007B4C6A" w:rsidRDefault="002111D1" w:rsidP="002111D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D782D2C" w14:textId="4BFA0B06" w:rsidR="002111D1" w:rsidRPr="00D64A2F" w:rsidRDefault="002111D1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0" w:type="dxa"/>
          </w:tcPr>
          <w:p w14:paraId="7669BBD6" w14:textId="77777777" w:rsidR="002111D1" w:rsidRPr="00D64A2F" w:rsidRDefault="002111D1" w:rsidP="002111D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157EC30" w14:textId="4E3F84D1" w:rsidR="002111D1" w:rsidRPr="00D64A2F" w:rsidRDefault="002111D1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88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788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A78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A788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E058AF" w:rsidRPr="007B4C6A" w14:paraId="3E4B9269" w14:textId="77777777" w:rsidTr="00D64A2F">
        <w:tc>
          <w:tcPr>
            <w:tcW w:w="3420" w:type="dxa"/>
          </w:tcPr>
          <w:p w14:paraId="6C9E8037" w14:textId="77777777" w:rsidR="00614DE2" w:rsidRPr="007B4C6A" w:rsidRDefault="00614DE2" w:rsidP="0061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7A9B498" w14:textId="4023D830" w:rsidR="00614DE2" w:rsidRPr="00D64A2F" w:rsidRDefault="00614DE2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64A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481F35F" w14:textId="77777777" w:rsidR="00614DE2" w:rsidRPr="00D64A2F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C08659" w14:textId="5FBFB04D" w:rsidR="00960640" w:rsidRDefault="0096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889">
              <w:rPr>
                <w:rFonts w:asciiTheme="majorBidi" w:hAnsiTheme="majorBidi" w:cstheme="majorBidi"/>
                <w:sz w:val="28"/>
                <w:szCs w:val="28"/>
                <w:cs/>
              </w:rPr>
              <w:t>ถึงวันที่</w:t>
            </w:r>
          </w:p>
          <w:p w14:paraId="686280A4" w14:textId="0F2C3381" w:rsidR="00614DE2" w:rsidRPr="00D64A2F" w:rsidRDefault="00614DE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30</w:t>
            </w:r>
            <w:r w:rsidRPr="00D64A2F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D64A2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25EDFA75" w14:textId="77777777" w:rsidR="00614DE2" w:rsidRPr="007B4C6A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5AE1D0B" w14:textId="5285C623" w:rsidR="00614DE2" w:rsidRPr="00D64A2F" w:rsidRDefault="00614DE2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64A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39CEDDC" w14:textId="77777777" w:rsidR="00614DE2" w:rsidRPr="00D64A2F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A9501FD" w14:textId="1F95D8FE" w:rsidR="00960640" w:rsidRDefault="0096064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7889">
              <w:rPr>
                <w:rFonts w:asciiTheme="majorBidi" w:hAnsiTheme="majorBidi" w:cstheme="majorBidi"/>
                <w:sz w:val="28"/>
                <w:szCs w:val="28"/>
                <w:cs/>
              </w:rPr>
              <w:t>ถึงวันที่</w:t>
            </w:r>
          </w:p>
          <w:p w14:paraId="665DF9F8" w14:textId="0828A6D6" w:rsidR="00614DE2" w:rsidRPr="00D64A2F" w:rsidRDefault="00614DE2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0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64A2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64A2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E058AF" w:rsidRPr="007B4C6A" w14:paraId="3D34FD94" w14:textId="77777777" w:rsidTr="00D64A2F">
        <w:tc>
          <w:tcPr>
            <w:tcW w:w="3420" w:type="dxa"/>
          </w:tcPr>
          <w:p w14:paraId="594A39CD" w14:textId="77777777" w:rsidR="00614DE2" w:rsidRPr="007B4C6A" w:rsidRDefault="00614DE2" w:rsidP="0061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F9854A7" w14:textId="77777777" w:rsidR="00614DE2" w:rsidRPr="00D64A2F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F442B6" w14:textId="77777777" w:rsidR="00614DE2" w:rsidRPr="00D64A2F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B03B39" w14:textId="125215E3" w:rsidR="00614DE2" w:rsidRPr="00D64A2F" w:rsidRDefault="00614DE2" w:rsidP="00D64A2F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202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6DDCE441" w14:textId="77777777" w:rsidR="00614DE2" w:rsidRPr="00D64A2F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E2D76D7" w14:textId="77777777" w:rsidR="00614DE2" w:rsidRPr="00D64A2F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34FF3B" w14:textId="77777777" w:rsidR="00614DE2" w:rsidRPr="00D64A2F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9304E35" w14:textId="77777777" w:rsidR="00614DE2" w:rsidRPr="00D64A2F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8AF" w:rsidRPr="007B4C6A" w14:paraId="550AA259" w14:textId="547D4B2A" w:rsidTr="00D64A2F">
        <w:tc>
          <w:tcPr>
            <w:tcW w:w="3420" w:type="dxa"/>
          </w:tcPr>
          <w:p w14:paraId="11EBB48B" w14:textId="77777777" w:rsidR="00E058AF" w:rsidRPr="007B4C6A" w:rsidRDefault="00E058AF" w:rsidP="0061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1A79FDCF" w14:textId="77777777" w:rsidR="00E058AF" w:rsidRPr="00D64A2F" w:rsidRDefault="00E058AF" w:rsidP="00614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36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058AF" w:rsidRPr="007B4C6A" w14:paraId="11B45A98" w14:textId="77777777" w:rsidTr="00D64A2F">
        <w:trPr>
          <w:trHeight w:val="847"/>
        </w:trPr>
        <w:tc>
          <w:tcPr>
            <w:tcW w:w="3420" w:type="dxa"/>
          </w:tcPr>
          <w:p w14:paraId="14031A5C" w14:textId="5923F14A" w:rsidR="00614DE2" w:rsidRPr="00D64A2F" w:rsidRDefault="00614DE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หนี้สูญและหนี้สงสัยจะสูญของเงินให้กู้ยืม</w:t>
            </w:r>
            <w:r w:rsidR="00E058AF" w:rsidRPr="00D64A2F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br/>
              <w:t xml:space="preserve">   </w:t>
            </w:r>
            <w:r w:rsidRPr="00D64A2F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และดอกเบี้ยค้างรับแก่กิจการที่เกี่ยวข้องกัน</w:t>
            </w:r>
            <w:r w:rsidR="00960640" w:rsidRPr="00D64A2F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br/>
              <w:t xml:space="preserve">   </w:t>
            </w:r>
            <w:r w:rsidRPr="00D64A2F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สำหรับปี/งวด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F75DCE" w14:textId="77777777" w:rsidR="00614DE2" w:rsidRPr="007B4C6A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463265" w14:textId="77777777" w:rsidR="002111D1" w:rsidRDefault="002111D1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D67A42" w14:textId="5FCA7061" w:rsidR="00614DE2" w:rsidRPr="007B4C6A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31D0853" w14:textId="77777777" w:rsidR="00614DE2" w:rsidRPr="007B4C6A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C0E7E8" w14:textId="77777777" w:rsidR="00614DE2" w:rsidRPr="007B4C6A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BD431E1" w14:textId="77777777" w:rsidR="002111D1" w:rsidRDefault="002111D1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8D7E67" w14:textId="440841E1" w:rsidR="00614DE2" w:rsidRPr="007B4C6A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</w:p>
        </w:tc>
        <w:tc>
          <w:tcPr>
            <w:tcW w:w="270" w:type="dxa"/>
          </w:tcPr>
          <w:p w14:paraId="00372E6E" w14:textId="77777777" w:rsidR="00614DE2" w:rsidRPr="007B4C6A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FD5437" w14:textId="77777777" w:rsidR="00614DE2" w:rsidRPr="007B4C6A" w:rsidRDefault="00614DE2" w:rsidP="0061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569644" w14:textId="77777777" w:rsidR="002111D1" w:rsidRDefault="002111D1" w:rsidP="0061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2947AA0" w14:textId="668A2FBF" w:rsidR="00614DE2" w:rsidRPr="007B4C6A" w:rsidRDefault="00614DE2" w:rsidP="0061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313240" w14:textId="77777777" w:rsidR="00614DE2" w:rsidRPr="007B4C6A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DD78D06" w14:textId="77777777" w:rsidR="00614DE2" w:rsidRPr="007B4C6A" w:rsidRDefault="00614DE2" w:rsidP="00614DE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70E5C3" w14:textId="77777777" w:rsidR="002111D1" w:rsidRDefault="002111D1" w:rsidP="0061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4A1280" w14:textId="3ACF8D6A" w:rsidR="00614DE2" w:rsidRPr="007B4C6A" w:rsidRDefault="00614DE2" w:rsidP="0061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05A865A" w14:textId="5BE1159E" w:rsidR="002111D1" w:rsidRDefault="002111D1" w:rsidP="00F57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 w:firstLine="142"/>
        <w:jc w:val="thaiDistribute"/>
        <w:rPr>
          <w:rFonts w:ascii="Angsana New" w:hAnsi="Angsana New"/>
          <w:sz w:val="30"/>
          <w:szCs w:val="30"/>
        </w:rPr>
      </w:pPr>
    </w:p>
    <w:p w14:paraId="65073007" w14:textId="4583734C" w:rsidR="002111D1" w:rsidRDefault="002111D1" w:rsidP="00F57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 w:firstLine="142"/>
        <w:jc w:val="thaiDistribute"/>
        <w:rPr>
          <w:rFonts w:ascii="Angsana New" w:hAnsi="Angsana New"/>
          <w:sz w:val="30"/>
          <w:szCs w:val="30"/>
        </w:rPr>
      </w:pPr>
    </w:p>
    <w:p w14:paraId="5EEAF7DC" w14:textId="77777777" w:rsidR="00E058AF" w:rsidRDefault="00E058AF" w:rsidP="00F57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 w:firstLine="142"/>
        <w:jc w:val="thaiDistribute"/>
        <w:rPr>
          <w:rFonts w:ascii="Angsana New" w:hAnsi="Angsana New"/>
          <w:sz w:val="30"/>
          <w:szCs w:val="30"/>
        </w:rPr>
      </w:pPr>
    </w:p>
    <w:p w14:paraId="55A40772" w14:textId="77777777" w:rsidR="00960640" w:rsidRPr="007B4C6A" w:rsidRDefault="00960640" w:rsidP="0020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88"/>
        <w:gridCol w:w="236"/>
        <w:gridCol w:w="1114"/>
        <w:gridCol w:w="262"/>
        <w:gridCol w:w="1178"/>
      </w:tblGrid>
      <w:tr w:rsidR="00BF4038" w:rsidRPr="007B4C6A" w14:paraId="75D225E2" w14:textId="77777777" w:rsidTr="00D64A2F">
        <w:trPr>
          <w:tblHeader/>
        </w:trPr>
        <w:tc>
          <w:tcPr>
            <w:tcW w:w="3780" w:type="dxa"/>
            <w:shd w:val="clear" w:color="auto" w:fill="auto"/>
          </w:tcPr>
          <w:p w14:paraId="2EA7B1D8" w14:textId="77777777" w:rsidR="00BF4038" w:rsidRPr="00D64A2F" w:rsidRDefault="00DB507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D6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  <w:r w:rsidR="0094437D" w:rsidRPr="007D6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254B5" w:rsidRPr="007D6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94437D" w:rsidRPr="007D6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254B5" w:rsidRPr="007D6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94437D" w:rsidRPr="00D64A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</w:p>
        </w:tc>
        <w:tc>
          <w:tcPr>
            <w:tcW w:w="2628" w:type="dxa"/>
            <w:gridSpan w:val="3"/>
            <w:shd w:val="clear" w:color="auto" w:fill="auto"/>
          </w:tcPr>
          <w:p w14:paraId="725E7C63" w14:textId="77777777" w:rsidR="00BF4038" w:rsidRPr="007B4C6A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DD6E8C3" w14:textId="77777777" w:rsidR="00BF4038" w:rsidRPr="007B4C6A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</w:tcPr>
          <w:p w14:paraId="28AC51FD" w14:textId="77777777" w:rsidR="00BF4038" w:rsidRPr="007B4C6A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F42" w:rsidRPr="007B4C6A" w14:paraId="6682FE6A" w14:textId="77777777" w:rsidTr="00D64A2F">
        <w:trPr>
          <w:tblHeader/>
        </w:trPr>
        <w:tc>
          <w:tcPr>
            <w:tcW w:w="3780" w:type="dxa"/>
            <w:shd w:val="clear" w:color="auto" w:fill="auto"/>
          </w:tcPr>
          <w:p w14:paraId="1A043A2D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</w:t>
            </w:r>
            <w:r w:rsidRPr="007B4C6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F38998E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967A1D2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7B7C8D6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30A08186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895CBF9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45BEBE36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419404A5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</w:tr>
      <w:tr w:rsidR="00614DE2" w:rsidRPr="007B4C6A" w14:paraId="3A5CCF79" w14:textId="77777777" w:rsidTr="00D64A2F">
        <w:trPr>
          <w:tblHeader/>
        </w:trPr>
        <w:tc>
          <w:tcPr>
            <w:tcW w:w="3780" w:type="dxa"/>
            <w:shd w:val="clear" w:color="auto" w:fill="auto"/>
          </w:tcPr>
          <w:p w14:paraId="0ED963BA" w14:textId="77777777" w:rsidR="00614DE2" w:rsidRPr="007B4C6A" w:rsidRDefault="00614DE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D39A88" w14:textId="77777777" w:rsidR="00614DE2" w:rsidRPr="007B4C6A" w:rsidRDefault="00614DE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2" w:right="-108" w:firstLine="2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DC2395" w14:textId="77777777" w:rsidR="00614DE2" w:rsidRPr="007B4C6A" w:rsidRDefault="00614DE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C4DCC3F" w14:textId="2A57D955" w:rsidR="00614DE2" w:rsidRPr="00D64A2F" w:rsidRDefault="00614DE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Cs/>
                <w:spacing w:val="-14"/>
                <w:sz w:val="30"/>
                <w:szCs w:val="30"/>
              </w:rPr>
              <w:t>(</w:t>
            </w:r>
            <w:r w:rsidRPr="00D64A2F"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36" w:type="dxa"/>
            <w:shd w:val="clear" w:color="auto" w:fill="auto"/>
          </w:tcPr>
          <w:p w14:paraId="1FA13A72" w14:textId="77777777" w:rsidR="00614DE2" w:rsidRPr="007B4C6A" w:rsidRDefault="00614DE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74BEBAD" w14:textId="77777777" w:rsidR="00614DE2" w:rsidRPr="007B4C6A" w:rsidRDefault="00614DE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069D1189" w14:textId="77777777" w:rsidR="00614DE2" w:rsidRPr="007B4C6A" w:rsidRDefault="00614DE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2B66566" w14:textId="77777777" w:rsidR="00614DE2" w:rsidRPr="007B4C6A" w:rsidRDefault="00614DE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C54F42" w:rsidRPr="007B4C6A" w14:paraId="62657929" w14:textId="77777777" w:rsidTr="00D64A2F">
        <w:trPr>
          <w:tblHeader/>
        </w:trPr>
        <w:tc>
          <w:tcPr>
            <w:tcW w:w="3780" w:type="dxa"/>
            <w:shd w:val="clear" w:color="auto" w:fill="auto"/>
          </w:tcPr>
          <w:p w14:paraId="4A67057E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  <w:shd w:val="clear" w:color="auto" w:fill="auto"/>
          </w:tcPr>
          <w:p w14:paraId="6D4A9C92" w14:textId="77777777" w:rsidR="00C54F42" w:rsidRPr="007B4C6A" w:rsidRDefault="00B70346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</w:t>
            </w:r>
            <w:r w:rsidR="00C54F42"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4F42" w:rsidRPr="007B4C6A" w14:paraId="68BC8CD4" w14:textId="77777777" w:rsidTr="00D64A2F">
        <w:trPr>
          <w:tblHeader/>
        </w:trPr>
        <w:tc>
          <w:tcPr>
            <w:tcW w:w="3780" w:type="dxa"/>
            <w:shd w:val="clear" w:color="auto" w:fill="auto"/>
          </w:tcPr>
          <w:p w14:paraId="69E5F7ED" w14:textId="77777777" w:rsidR="00C54F42" w:rsidRPr="00D64A2F" w:rsidRDefault="00C54F4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6653DBA" w14:textId="77777777" w:rsidR="00C54F42" w:rsidRPr="007B4C6A" w:rsidRDefault="00367C09" w:rsidP="00D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="00D407E6"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4FDE15C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7ABB69A0" w14:textId="77777777" w:rsidR="00C54F42" w:rsidRPr="007B4C6A" w:rsidRDefault="00C54F42" w:rsidP="00D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2D00BDA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02634CE4" w14:textId="77777777" w:rsidR="00C54F42" w:rsidRPr="007B4C6A" w:rsidRDefault="009B78EB" w:rsidP="00D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14:paraId="36897E21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53B88469" w14:textId="77777777" w:rsidR="00C54F42" w:rsidRPr="007B4C6A" w:rsidRDefault="00C54F42" w:rsidP="00D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2473954E" w14:textId="77777777" w:rsidR="00FB5201" w:rsidRPr="00D64A2F" w:rsidRDefault="00FB5201" w:rsidP="00BF1FA5">
      <w:pPr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88"/>
        <w:gridCol w:w="236"/>
        <w:gridCol w:w="1114"/>
        <w:gridCol w:w="342"/>
        <w:gridCol w:w="1098"/>
      </w:tblGrid>
      <w:tr w:rsidR="002B6A2B" w:rsidRPr="007B4C6A" w14:paraId="740C373F" w14:textId="77777777" w:rsidTr="00D64A2F">
        <w:trPr>
          <w:tblHeader/>
        </w:trPr>
        <w:tc>
          <w:tcPr>
            <w:tcW w:w="3780" w:type="dxa"/>
            <w:shd w:val="clear" w:color="auto" w:fill="auto"/>
          </w:tcPr>
          <w:p w14:paraId="57255174" w14:textId="77777777" w:rsidR="002B6A2B" w:rsidRPr="007B4C6A" w:rsidRDefault="002B6A2B" w:rsidP="002B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cs/>
              </w:rPr>
              <w:br w:type="page"/>
            </w:r>
            <w:r w:rsidRPr="007B4C6A">
              <w:rPr>
                <w:cs/>
              </w:rPr>
              <w:br w:type="page"/>
            </w:r>
            <w:r w:rsidRPr="007B4C6A">
              <w:rPr>
                <w:cs/>
              </w:rPr>
              <w:br w:type="page"/>
            </w:r>
            <w:r w:rsidRPr="007B4C6A">
              <w:rPr>
                <w:cs/>
              </w:rPr>
              <w:br w:type="page"/>
            </w:r>
            <w:r w:rsidRPr="007B4C6A">
              <w:rPr>
                <w:cs/>
              </w:rPr>
              <w:br w:type="page"/>
            </w:r>
            <w:r w:rsidRPr="007B4C6A">
              <w:rPr>
                <w:cs/>
              </w:rPr>
              <w:br w:type="page"/>
            </w:r>
            <w:r w:rsidRPr="007B4C6A">
              <w:rPr>
                <w:cs/>
              </w:rPr>
              <w:br w:type="page"/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</w:t>
            </w:r>
            <w:r w:rsidRPr="007B4C6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ข้องกัน</w:t>
            </w:r>
          </w:p>
        </w:tc>
        <w:tc>
          <w:tcPr>
            <w:tcW w:w="2628" w:type="dxa"/>
            <w:gridSpan w:val="3"/>
            <w:shd w:val="clear" w:color="auto" w:fill="auto"/>
          </w:tcPr>
          <w:p w14:paraId="4DB2BD36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D1193F0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</w:tcPr>
          <w:p w14:paraId="0665376E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6A2B" w:rsidRPr="007B4C6A" w14:paraId="66F2CF94" w14:textId="77777777" w:rsidTr="00D64A2F">
        <w:tc>
          <w:tcPr>
            <w:tcW w:w="3780" w:type="dxa"/>
            <w:shd w:val="clear" w:color="auto" w:fill="auto"/>
          </w:tcPr>
          <w:p w14:paraId="13B0663F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4F4A30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9DE0256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50C4A20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63847FE5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D2B5EF6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342" w:type="dxa"/>
            <w:shd w:val="clear" w:color="auto" w:fill="auto"/>
          </w:tcPr>
          <w:p w14:paraId="33E6FD5A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F923472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</w:tr>
      <w:tr w:rsidR="00642EF4" w:rsidRPr="007B4C6A" w14:paraId="6D3C3F1D" w14:textId="77777777" w:rsidTr="00D64A2F">
        <w:tc>
          <w:tcPr>
            <w:tcW w:w="3780" w:type="dxa"/>
            <w:shd w:val="clear" w:color="auto" w:fill="auto"/>
          </w:tcPr>
          <w:p w14:paraId="47947E68" w14:textId="77777777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C23818" w14:textId="77777777" w:rsidR="00642EF4" w:rsidRPr="007B4C6A" w:rsidRDefault="00642EF4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EEC22B" w14:textId="77777777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99BB01A" w14:textId="06B28D24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  <w:t>(ปรับปรุงใหม่</w:t>
            </w: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BFD665" w14:textId="77777777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E90D1C2" w14:textId="77777777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42" w:type="dxa"/>
            <w:shd w:val="clear" w:color="auto" w:fill="auto"/>
          </w:tcPr>
          <w:p w14:paraId="04CBDCFE" w14:textId="77777777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BE9A3C3" w14:textId="77777777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B6A2B" w:rsidRPr="007B4C6A" w14:paraId="16EDC9F0" w14:textId="77777777" w:rsidTr="00D64A2F">
        <w:tc>
          <w:tcPr>
            <w:tcW w:w="3780" w:type="dxa"/>
            <w:shd w:val="clear" w:color="auto" w:fill="auto"/>
          </w:tcPr>
          <w:p w14:paraId="0C125CA0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  <w:shd w:val="clear" w:color="auto" w:fill="auto"/>
          </w:tcPr>
          <w:p w14:paraId="37782344" w14:textId="77777777" w:rsidR="002B6A2B" w:rsidRPr="007B4C6A" w:rsidRDefault="002B6A2B" w:rsidP="002B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6A2B" w:rsidRPr="007B4C6A" w14:paraId="1C070132" w14:textId="77777777" w:rsidTr="00D64A2F">
        <w:tc>
          <w:tcPr>
            <w:tcW w:w="3780" w:type="dxa"/>
            <w:shd w:val="clear" w:color="auto" w:fill="auto"/>
          </w:tcPr>
          <w:p w14:paraId="3B68B4AF" w14:textId="77777777" w:rsidR="002B6A2B" w:rsidRPr="007B4C6A" w:rsidRDefault="002B6A2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AE875C4" w14:textId="77777777" w:rsidR="002B6A2B" w:rsidRPr="007B4C6A" w:rsidRDefault="00944417" w:rsidP="00944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GB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2FAB207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68C7781" w14:textId="77777777" w:rsidR="002B6A2B" w:rsidRPr="007B4C6A" w:rsidRDefault="00944417" w:rsidP="00F64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5D17C36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097071F" w14:textId="77777777" w:rsidR="002B6A2B" w:rsidRPr="007B4C6A" w:rsidRDefault="009B78E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14:paraId="7CF9127D" w14:textId="77777777" w:rsidR="002B6A2B" w:rsidRPr="007B4C6A" w:rsidRDefault="002B6A2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A474AA1" w14:textId="77777777" w:rsidR="002B6A2B" w:rsidRPr="007B4C6A" w:rsidRDefault="00F641A0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B6A2B" w:rsidRPr="007B4C6A" w14:paraId="5DAFA964" w14:textId="77777777" w:rsidTr="00D64A2F">
        <w:tc>
          <w:tcPr>
            <w:tcW w:w="3780" w:type="dxa"/>
            <w:shd w:val="clear" w:color="auto" w:fill="auto"/>
          </w:tcPr>
          <w:p w14:paraId="53C594A2" w14:textId="77777777" w:rsidR="002B6A2B" w:rsidRPr="007B4C6A" w:rsidRDefault="002B6A2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E3F0E7" w14:textId="77777777" w:rsidR="002B6A2B" w:rsidRPr="007B4C6A" w:rsidRDefault="00944417" w:rsidP="003F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C9DB6E5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97E3507" w14:textId="77777777" w:rsidR="002B6A2B" w:rsidRPr="007B4C6A" w:rsidRDefault="00944417" w:rsidP="00F64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9C50C1C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76E5B59" w14:textId="77777777" w:rsidR="002B6A2B" w:rsidRPr="007B4C6A" w:rsidRDefault="009B78E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14:paraId="1FB3429F" w14:textId="77777777" w:rsidR="002B6A2B" w:rsidRPr="007B4C6A" w:rsidRDefault="002B6A2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B0F86B5" w14:textId="77777777" w:rsidR="002B6A2B" w:rsidRPr="007B4C6A" w:rsidRDefault="00F641A0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B6A2B" w:rsidRPr="007B4C6A" w14:paraId="59296CAC" w14:textId="77777777" w:rsidTr="00D64A2F">
        <w:tc>
          <w:tcPr>
            <w:tcW w:w="3780" w:type="dxa"/>
            <w:shd w:val="clear" w:color="auto" w:fill="auto"/>
          </w:tcPr>
          <w:p w14:paraId="370240CA" w14:textId="77777777" w:rsidR="002B6A2B" w:rsidRPr="007D6943" w:rsidRDefault="002B6A2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C4897" w14:textId="77777777" w:rsidR="002B6A2B" w:rsidRPr="007B4C6A" w:rsidRDefault="00944417" w:rsidP="003F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6F9C66F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E7AA5" w14:textId="77777777" w:rsidR="002B6A2B" w:rsidRPr="007B4C6A" w:rsidRDefault="00944417" w:rsidP="00F64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2F4028D" w14:textId="77777777" w:rsidR="002B6A2B" w:rsidRPr="007B4C6A" w:rsidRDefault="002B6A2B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2C9AB" w14:textId="77777777" w:rsidR="002B6A2B" w:rsidRPr="007B4C6A" w:rsidRDefault="009B78E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14:paraId="59CF74EB" w14:textId="77777777" w:rsidR="002B6A2B" w:rsidRPr="007B4C6A" w:rsidRDefault="002B6A2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5465F" w14:textId="77777777" w:rsidR="002B6A2B" w:rsidRPr="007B4C6A" w:rsidRDefault="00F641A0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53AEB3C" w14:textId="77777777" w:rsidR="00332063" w:rsidRPr="00D64A2F" w:rsidRDefault="00332063" w:rsidP="00BF1FA5">
      <w:pPr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88"/>
        <w:gridCol w:w="236"/>
        <w:gridCol w:w="1114"/>
        <w:gridCol w:w="262"/>
        <w:gridCol w:w="1178"/>
      </w:tblGrid>
      <w:tr w:rsidR="00F641A0" w:rsidRPr="007B4C6A" w14:paraId="5F7148E9" w14:textId="77777777" w:rsidTr="00D64A2F">
        <w:trPr>
          <w:tblHeader/>
        </w:trPr>
        <w:tc>
          <w:tcPr>
            <w:tcW w:w="3780" w:type="dxa"/>
            <w:shd w:val="clear" w:color="auto" w:fill="auto"/>
          </w:tcPr>
          <w:p w14:paraId="192FB993" w14:textId="77777777" w:rsidR="00F641A0" w:rsidRPr="007B4C6A" w:rsidRDefault="00F641A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cs/>
              </w:rPr>
              <w:br w:type="page"/>
            </w:r>
            <w:r w:rsidRPr="007B4C6A">
              <w:rPr>
                <w:cs/>
              </w:rPr>
              <w:br w:type="page"/>
            </w:r>
            <w:r w:rsidRPr="007B4C6A">
              <w:rPr>
                <w:cs/>
              </w:rPr>
              <w:br w:type="page"/>
            </w:r>
            <w:r w:rsidRPr="007B4C6A">
              <w:rPr>
                <w:cs/>
              </w:rPr>
              <w:br w:type="page"/>
            </w:r>
            <w:r w:rsidRPr="007B4C6A">
              <w:rPr>
                <w:cs/>
              </w:rPr>
              <w:br w:type="page"/>
            </w:r>
            <w:r w:rsidRPr="007B4C6A">
              <w:rPr>
                <w:cs/>
              </w:rPr>
              <w:br w:type="page"/>
            </w:r>
            <w:r w:rsidRPr="007B4C6A">
              <w:rPr>
                <w:cs/>
              </w:rPr>
              <w:br w:type="page"/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</w:t>
            </w:r>
            <w:r w:rsidRPr="007B4C6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ข้องกัน</w:t>
            </w:r>
          </w:p>
        </w:tc>
        <w:tc>
          <w:tcPr>
            <w:tcW w:w="2628" w:type="dxa"/>
            <w:gridSpan w:val="3"/>
            <w:shd w:val="clear" w:color="auto" w:fill="auto"/>
          </w:tcPr>
          <w:p w14:paraId="56EEFDE3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98EE43A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</w:tcPr>
          <w:p w14:paraId="69D65B16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41A0" w:rsidRPr="007B4C6A" w14:paraId="5BC4B38D" w14:textId="77777777" w:rsidTr="00D64A2F">
        <w:tc>
          <w:tcPr>
            <w:tcW w:w="3780" w:type="dxa"/>
            <w:shd w:val="clear" w:color="auto" w:fill="auto"/>
          </w:tcPr>
          <w:p w14:paraId="1806FE65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5A23CF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01CA21B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5839A7D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24CA5520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1306A72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39704545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31E4834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</w:tr>
      <w:tr w:rsidR="00642EF4" w:rsidRPr="007B4C6A" w14:paraId="5260E131" w14:textId="77777777" w:rsidTr="00D64A2F">
        <w:tc>
          <w:tcPr>
            <w:tcW w:w="3780" w:type="dxa"/>
            <w:shd w:val="clear" w:color="auto" w:fill="auto"/>
          </w:tcPr>
          <w:p w14:paraId="2D9D5355" w14:textId="77777777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792BB19" w14:textId="77777777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20720B" w14:textId="77777777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EC3E02C" w14:textId="7DD4B62F" w:rsidR="00642EF4" w:rsidRPr="00D64A2F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</w:tcPr>
          <w:p w14:paraId="2B7BB919" w14:textId="77777777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478C800" w14:textId="77777777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689D929F" w14:textId="77777777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00EC9D0" w14:textId="77777777" w:rsidR="00642EF4" w:rsidRPr="007B4C6A" w:rsidRDefault="00642EF4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F641A0" w:rsidRPr="007B4C6A" w14:paraId="0EEF0F20" w14:textId="77777777" w:rsidTr="00D64A2F">
        <w:tc>
          <w:tcPr>
            <w:tcW w:w="3780" w:type="dxa"/>
            <w:shd w:val="clear" w:color="auto" w:fill="auto"/>
          </w:tcPr>
          <w:p w14:paraId="24291F10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  <w:shd w:val="clear" w:color="auto" w:fill="auto"/>
          </w:tcPr>
          <w:p w14:paraId="58995F6F" w14:textId="77777777" w:rsidR="00F641A0" w:rsidRPr="007B4C6A" w:rsidRDefault="00E76243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</w:t>
            </w:r>
            <w:r w:rsidR="00F641A0"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641A0" w:rsidRPr="007B4C6A" w14:paraId="2EE7405B" w14:textId="77777777" w:rsidTr="00D64A2F">
        <w:tc>
          <w:tcPr>
            <w:tcW w:w="3780" w:type="dxa"/>
            <w:shd w:val="clear" w:color="auto" w:fill="auto"/>
          </w:tcPr>
          <w:p w14:paraId="04240463" w14:textId="77777777" w:rsidR="00F641A0" w:rsidRPr="00D64A2F" w:rsidRDefault="00F641A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4C9018F" w14:textId="77777777" w:rsidR="00F641A0" w:rsidRPr="007B4C6A" w:rsidRDefault="0099300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4DC29C" w14:textId="77777777" w:rsidR="00F641A0" w:rsidRPr="007B4C6A" w:rsidRDefault="00F641A0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82FB7A8" w14:textId="77777777" w:rsidR="00F641A0" w:rsidRPr="007B4C6A" w:rsidRDefault="00F641A0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A591D5" w14:textId="77777777" w:rsidR="00F641A0" w:rsidRPr="007B4C6A" w:rsidRDefault="00F641A0" w:rsidP="00B6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FD85E23" w14:textId="77777777" w:rsidR="00F641A0" w:rsidRPr="007B4C6A" w:rsidRDefault="006C37B2" w:rsidP="009B7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1AA042AD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12AB826" w14:textId="77777777" w:rsidR="00F641A0" w:rsidRPr="007B4C6A" w:rsidRDefault="006C37B2" w:rsidP="006C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6C37B2" w:rsidRPr="007B4C6A" w14:paraId="35DF40A2" w14:textId="77777777" w:rsidTr="00D64A2F">
        <w:tc>
          <w:tcPr>
            <w:tcW w:w="3780" w:type="dxa"/>
            <w:shd w:val="clear" w:color="auto" w:fill="auto"/>
          </w:tcPr>
          <w:p w14:paraId="789C9F86" w14:textId="77777777" w:rsidR="006C37B2" w:rsidRPr="007B4C6A" w:rsidRDefault="006C37B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BA0C7ED" w14:textId="77777777" w:rsidR="006C37B2" w:rsidRPr="007B4C6A" w:rsidRDefault="006C37B2" w:rsidP="006C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GB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52228678" w14:textId="77777777" w:rsidR="006C37B2" w:rsidRPr="007B4C6A" w:rsidRDefault="006C37B2" w:rsidP="006C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18D8C5A" w14:textId="77777777" w:rsidR="006C37B2" w:rsidRPr="007B4C6A" w:rsidRDefault="006C37B2" w:rsidP="006C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GB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7E4E1B9A" w14:textId="77777777" w:rsidR="006C37B2" w:rsidRPr="007B4C6A" w:rsidRDefault="006C37B2" w:rsidP="006C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585EB05" w14:textId="77777777" w:rsidR="006C37B2" w:rsidRPr="007B4C6A" w:rsidRDefault="006C37B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D95CCE6" w14:textId="77777777" w:rsidR="006C37B2" w:rsidRPr="007B4C6A" w:rsidRDefault="006C37B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6E2623C" w14:textId="77777777" w:rsidR="006C37B2" w:rsidRPr="007B4C6A" w:rsidRDefault="006C37B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641A0" w:rsidRPr="007B4C6A" w14:paraId="61B7841B" w14:textId="77777777" w:rsidTr="00D64A2F">
        <w:tc>
          <w:tcPr>
            <w:tcW w:w="3780" w:type="dxa"/>
            <w:shd w:val="clear" w:color="auto" w:fill="auto"/>
          </w:tcPr>
          <w:p w14:paraId="50BF6077" w14:textId="77777777" w:rsidR="00F641A0" w:rsidRPr="007B4C6A" w:rsidRDefault="00F641A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E4985C" w14:textId="77777777" w:rsidR="00F641A0" w:rsidRPr="007B4C6A" w:rsidRDefault="006C37B2" w:rsidP="00993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54B5E72C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1727672" w14:textId="77777777" w:rsidR="00F641A0" w:rsidRPr="007B4C6A" w:rsidRDefault="00F641A0" w:rsidP="006C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="006C37B2" w:rsidRPr="007B4C6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F36F017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9A5AC25" w14:textId="77777777" w:rsidR="00F641A0" w:rsidRPr="007B4C6A" w:rsidRDefault="009B78EB" w:rsidP="006C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62" w:type="dxa"/>
            <w:shd w:val="clear" w:color="auto" w:fill="auto"/>
          </w:tcPr>
          <w:p w14:paraId="63CA0924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8CD941A" w14:textId="77777777" w:rsidR="00F641A0" w:rsidRPr="007B4C6A" w:rsidRDefault="00617C72" w:rsidP="006C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641A0" w:rsidRPr="007B4C6A" w14:paraId="32972A84" w14:textId="77777777" w:rsidTr="00D64A2F">
        <w:tc>
          <w:tcPr>
            <w:tcW w:w="3780" w:type="dxa"/>
            <w:shd w:val="clear" w:color="auto" w:fill="auto"/>
          </w:tcPr>
          <w:p w14:paraId="5853F7C5" w14:textId="77777777" w:rsidR="00F641A0" w:rsidRPr="007B4C6A" w:rsidRDefault="00F641A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512FD" w14:textId="77777777" w:rsidR="00F641A0" w:rsidRPr="007B4C6A" w:rsidRDefault="00AE66A2" w:rsidP="006C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62C64641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21D5A" w14:textId="77777777" w:rsidR="00F641A0" w:rsidRPr="007B4C6A" w:rsidRDefault="00AE66A2" w:rsidP="006C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C37B2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9ACFB8E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B6C25" w14:textId="77777777" w:rsidR="00F641A0" w:rsidRPr="007B4C6A" w:rsidRDefault="009B78EB" w:rsidP="006C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14:paraId="0EB0C77F" w14:textId="77777777" w:rsidR="00F641A0" w:rsidRPr="007B4C6A" w:rsidRDefault="00F641A0" w:rsidP="00B6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216F3" w14:textId="77777777" w:rsidR="00F641A0" w:rsidRPr="007B4C6A" w:rsidRDefault="006C37B2" w:rsidP="006C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6C46D34E" w14:textId="77777777" w:rsidR="00FB5201" w:rsidRPr="007B4C6A" w:rsidRDefault="00FB5201" w:rsidP="00BF1FA5"/>
    <w:p w14:paraId="742550DE" w14:textId="7EE96122" w:rsidR="00835AEC" w:rsidRDefault="00835AEC" w:rsidP="00BF1FA5"/>
    <w:p w14:paraId="5A4053D4" w14:textId="70DCDD3B" w:rsidR="00E058AF" w:rsidRDefault="00E058AF" w:rsidP="00BF1FA5"/>
    <w:p w14:paraId="64200BE1" w14:textId="49243FE6" w:rsidR="00E058AF" w:rsidRDefault="00E058AF" w:rsidP="00BF1FA5"/>
    <w:p w14:paraId="0EB4276F" w14:textId="30598EBD" w:rsidR="00856720" w:rsidRDefault="00856720" w:rsidP="00BF1FA5"/>
    <w:p w14:paraId="76C5B216" w14:textId="194DF67F" w:rsidR="00856720" w:rsidRDefault="00856720" w:rsidP="00BF1FA5"/>
    <w:p w14:paraId="5EF62D64" w14:textId="25384B91" w:rsidR="00856720" w:rsidRDefault="00856720" w:rsidP="00BF1FA5"/>
    <w:p w14:paraId="7BB7C546" w14:textId="77777777" w:rsidR="00856720" w:rsidRDefault="00856720" w:rsidP="00BF1FA5"/>
    <w:p w14:paraId="6198AFE1" w14:textId="39A04266" w:rsidR="00E058AF" w:rsidRDefault="00E058AF" w:rsidP="00BF1FA5"/>
    <w:p w14:paraId="54201FF7" w14:textId="77777777" w:rsidR="00E058AF" w:rsidRPr="007B4C6A" w:rsidRDefault="00E058AF" w:rsidP="00BF1FA5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88"/>
        <w:gridCol w:w="236"/>
        <w:gridCol w:w="1114"/>
        <w:gridCol w:w="262"/>
        <w:gridCol w:w="1160"/>
      </w:tblGrid>
      <w:tr w:rsidR="00FB5201" w:rsidRPr="007B4C6A" w14:paraId="1A814429" w14:textId="77777777" w:rsidTr="00D64A2F">
        <w:trPr>
          <w:tblHeader/>
        </w:trPr>
        <w:tc>
          <w:tcPr>
            <w:tcW w:w="3780" w:type="dxa"/>
            <w:shd w:val="clear" w:color="auto" w:fill="auto"/>
          </w:tcPr>
          <w:p w14:paraId="444819C6" w14:textId="31B572D4" w:rsidR="00FB5201" w:rsidRPr="00D64A2F" w:rsidRDefault="00FB520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D64A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D64A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D64A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D64A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D64A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ประมาณการหนี้สินที่เกี่ยวข้องกับการขาย</w:t>
            </w:r>
          </w:p>
        </w:tc>
        <w:tc>
          <w:tcPr>
            <w:tcW w:w="2628" w:type="dxa"/>
            <w:gridSpan w:val="3"/>
            <w:shd w:val="clear" w:color="auto" w:fill="auto"/>
          </w:tcPr>
          <w:p w14:paraId="1D1192E7" w14:textId="77777777" w:rsidR="00FB5201" w:rsidRPr="007B4C6A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3D76D1" w14:textId="77777777" w:rsidR="00FB5201" w:rsidRPr="007B4C6A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  <w:shd w:val="clear" w:color="auto" w:fill="auto"/>
          </w:tcPr>
          <w:p w14:paraId="3F041408" w14:textId="77777777" w:rsidR="00FB5201" w:rsidRPr="007B4C6A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B5201" w:rsidRPr="007B4C6A" w14:paraId="2A5C7B70" w14:textId="77777777" w:rsidTr="00D64A2F">
        <w:trPr>
          <w:tblHeader/>
        </w:trPr>
        <w:tc>
          <w:tcPr>
            <w:tcW w:w="3780" w:type="dxa"/>
            <w:shd w:val="clear" w:color="auto" w:fill="auto"/>
          </w:tcPr>
          <w:p w14:paraId="6C2096C8" w14:textId="77777777" w:rsidR="00FB5201" w:rsidRPr="00D64A2F" w:rsidRDefault="00FB520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อสังหาริมทรัพย์</w:t>
            </w:r>
            <w:r w:rsidR="00946049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946049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28" w:type="dxa"/>
            <w:gridSpan w:val="3"/>
            <w:shd w:val="clear" w:color="auto" w:fill="auto"/>
          </w:tcPr>
          <w:p w14:paraId="39457835" w14:textId="77777777" w:rsidR="00FB5201" w:rsidRPr="007B4C6A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9216557" w14:textId="77777777" w:rsidR="00FB5201" w:rsidRPr="007B4C6A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  <w:shd w:val="clear" w:color="auto" w:fill="auto"/>
          </w:tcPr>
          <w:p w14:paraId="51399D83" w14:textId="77777777" w:rsidR="00FB5201" w:rsidRPr="007B4C6A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F42" w:rsidRPr="007B4C6A" w14:paraId="7E1E7556" w14:textId="77777777" w:rsidTr="00D64A2F">
        <w:tc>
          <w:tcPr>
            <w:tcW w:w="3780" w:type="dxa"/>
            <w:shd w:val="clear" w:color="auto" w:fill="auto"/>
          </w:tcPr>
          <w:p w14:paraId="38F85127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94E1A5D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456296B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87FBA39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0717FA12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DE14474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060BEDA9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2A925DE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</w:tr>
      <w:tr w:rsidR="00642EF4" w:rsidRPr="007B4C6A" w14:paraId="3CD4A638" w14:textId="77777777" w:rsidTr="00D64A2F">
        <w:tc>
          <w:tcPr>
            <w:tcW w:w="3780" w:type="dxa"/>
            <w:shd w:val="clear" w:color="auto" w:fill="auto"/>
          </w:tcPr>
          <w:p w14:paraId="22F82498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A0B177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C4D854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1ABEDE6" w14:textId="49789C8F" w:rsidR="00642EF4" w:rsidRPr="00D64A2F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</w:tcPr>
          <w:p w14:paraId="6BD27328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398C73C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7200C76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438ABF2B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C54F42" w:rsidRPr="007B4C6A" w14:paraId="4DE03A39" w14:textId="77777777" w:rsidTr="00D64A2F">
        <w:tc>
          <w:tcPr>
            <w:tcW w:w="3780" w:type="dxa"/>
            <w:shd w:val="clear" w:color="auto" w:fill="auto"/>
          </w:tcPr>
          <w:p w14:paraId="71884D37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5072341" w14:textId="77777777" w:rsidR="00C54F42" w:rsidRPr="007B4C6A" w:rsidRDefault="0063561C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</w:t>
            </w:r>
            <w:r w:rsidR="00C54F42"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4F42" w:rsidRPr="007B4C6A" w14:paraId="1B63DAF5" w14:textId="77777777" w:rsidTr="00D64A2F">
        <w:trPr>
          <w:trHeight w:val="343"/>
        </w:trPr>
        <w:tc>
          <w:tcPr>
            <w:tcW w:w="3780" w:type="dxa"/>
            <w:shd w:val="clear" w:color="auto" w:fill="auto"/>
          </w:tcPr>
          <w:p w14:paraId="2E266CBB" w14:textId="77777777" w:rsidR="00C54F42" w:rsidRPr="007B4C6A" w:rsidRDefault="00C54F4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3261B7A" w14:textId="77777777" w:rsidR="00C54F42" w:rsidRPr="007B4C6A" w:rsidRDefault="00140F4C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7F8CD1F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5EE1E1C5" w14:textId="77777777" w:rsidR="00C54F42" w:rsidRPr="007B4C6A" w:rsidRDefault="00C54F42" w:rsidP="00140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1A9F35A9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68DA47DE" w14:textId="77777777" w:rsidR="00C54F42" w:rsidRPr="007B4C6A" w:rsidRDefault="00140F4C" w:rsidP="00135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190407B0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4AA79DF7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   </w:t>
            </w:r>
          </w:p>
        </w:tc>
      </w:tr>
    </w:tbl>
    <w:p w14:paraId="60D3B4C1" w14:textId="77777777" w:rsidR="00FB5201" w:rsidRPr="00D64A2F" w:rsidRDefault="00FB5201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4"/>
        <w:gridCol w:w="1010"/>
        <w:gridCol w:w="282"/>
        <w:gridCol w:w="1084"/>
        <w:gridCol w:w="269"/>
        <w:gridCol w:w="1155"/>
        <w:gridCol w:w="253"/>
        <w:gridCol w:w="873"/>
        <w:gridCol w:w="270"/>
        <w:gridCol w:w="990"/>
        <w:gridCol w:w="270"/>
        <w:gridCol w:w="1080"/>
      </w:tblGrid>
      <w:tr w:rsidR="00A148AF" w:rsidRPr="007B4C6A" w14:paraId="03CA1C7C" w14:textId="77777777" w:rsidTr="00D64A2F">
        <w:trPr>
          <w:tblHeader/>
        </w:trPr>
        <w:tc>
          <w:tcPr>
            <w:tcW w:w="1644" w:type="dxa"/>
            <w:shd w:val="clear" w:color="auto" w:fill="auto"/>
            <w:vAlign w:val="bottom"/>
          </w:tcPr>
          <w:p w14:paraId="097D1FAD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2034D4A4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25CE522D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1" w:type="dxa"/>
            <w:gridSpan w:val="7"/>
            <w:vAlign w:val="bottom"/>
          </w:tcPr>
          <w:p w14:paraId="77333D78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48AF" w:rsidRPr="007B4C6A" w14:paraId="380F9CE4" w14:textId="77777777" w:rsidTr="00D64A2F">
        <w:trPr>
          <w:tblHeader/>
        </w:trPr>
        <w:tc>
          <w:tcPr>
            <w:tcW w:w="1644" w:type="dxa"/>
            <w:shd w:val="clear" w:color="auto" w:fill="auto"/>
            <w:vAlign w:val="bottom"/>
          </w:tcPr>
          <w:p w14:paraId="7BB36622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0" w:type="dxa"/>
            <w:vAlign w:val="bottom"/>
          </w:tcPr>
          <w:p w14:paraId="2C62232F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EC8D3A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82" w:type="dxa"/>
            <w:vAlign w:val="bottom"/>
          </w:tcPr>
          <w:p w14:paraId="4CF2CB07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963A708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0BAF6E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vAlign w:val="bottom"/>
          </w:tcPr>
          <w:p w14:paraId="1E55DA6B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EA8EAF9" w14:textId="77777777" w:rsidR="00A148AF" w:rsidRPr="007B4C6A" w:rsidRDefault="00A148A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14B43D4" w14:textId="77777777" w:rsidR="00A148AF" w:rsidRPr="007B4C6A" w:rsidRDefault="00A148A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3" w:type="dxa"/>
            <w:vAlign w:val="bottom"/>
          </w:tcPr>
          <w:p w14:paraId="0F75C8AD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4A05237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57ED8C2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4E369B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91D7FC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17CC2A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005D7E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148AF" w:rsidRPr="007B4C6A" w14:paraId="3949692E" w14:textId="77777777" w:rsidTr="00D64A2F">
        <w:trPr>
          <w:tblHeader/>
        </w:trPr>
        <w:tc>
          <w:tcPr>
            <w:tcW w:w="1644" w:type="dxa"/>
            <w:vAlign w:val="bottom"/>
          </w:tcPr>
          <w:p w14:paraId="4A02A2CE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0" w:type="dxa"/>
            <w:vAlign w:val="bottom"/>
          </w:tcPr>
          <w:p w14:paraId="622C99B7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82" w:type="dxa"/>
            <w:vAlign w:val="bottom"/>
          </w:tcPr>
          <w:p w14:paraId="6411FC5C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10B516E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bottom"/>
          </w:tcPr>
          <w:p w14:paraId="4A3FB40A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8EABDA0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3" w:type="dxa"/>
            <w:vAlign w:val="bottom"/>
          </w:tcPr>
          <w:p w14:paraId="30795C5F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AD979A9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41D175E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165C39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3DCBFD7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B85960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42EF4" w:rsidRPr="007B4C6A" w14:paraId="76FDB615" w14:textId="77777777" w:rsidTr="00D64A2F">
        <w:trPr>
          <w:tblHeader/>
        </w:trPr>
        <w:tc>
          <w:tcPr>
            <w:tcW w:w="1644" w:type="dxa"/>
            <w:vAlign w:val="bottom"/>
          </w:tcPr>
          <w:p w14:paraId="186AA8F5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0" w:type="dxa"/>
            <w:vAlign w:val="bottom"/>
          </w:tcPr>
          <w:p w14:paraId="4EE06C09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29D757B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DB0ABDA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3DBD9E91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E78E862" w14:textId="0DC6AB62" w:rsidR="00642EF4" w:rsidRPr="00D64A2F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4"/>
                <w:sz w:val="30"/>
                <w:szCs w:val="30"/>
              </w:rPr>
            </w:pPr>
            <w:r w:rsidRPr="00D64A2F">
              <w:rPr>
                <w:rFonts w:asciiTheme="majorBidi" w:hAnsiTheme="majorBidi"/>
                <w:spacing w:val="-14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53" w:type="dxa"/>
            <w:vAlign w:val="bottom"/>
          </w:tcPr>
          <w:p w14:paraId="6F77CAEB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1B098F9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E96F2F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5B3909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2A7FBBE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716A0A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148AF" w:rsidRPr="007B4C6A" w14:paraId="6EC0DB09" w14:textId="77777777" w:rsidTr="00D64A2F">
        <w:trPr>
          <w:tblHeader/>
        </w:trPr>
        <w:tc>
          <w:tcPr>
            <w:tcW w:w="1644" w:type="dxa"/>
          </w:tcPr>
          <w:p w14:paraId="5054D11E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14:paraId="60E749B5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24038E7B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1" w:type="dxa"/>
            <w:gridSpan w:val="7"/>
          </w:tcPr>
          <w:p w14:paraId="377DC379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48AF" w:rsidRPr="007B4C6A" w14:paraId="7C5017A2" w14:textId="77777777" w:rsidTr="00D64A2F">
        <w:tc>
          <w:tcPr>
            <w:tcW w:w="2654" w:type="dxa"/>
            <w:gridSpan w:val="2"/>
          </w:tcPr>
          <w:p w14:paraId="779FDF8D" w14:textId="77777777" w:rsidR="00A148AF" w:rsidRPr="00D64A2F" w:rsidRDefault="00A148A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  <w:tc>
          <w:tcPr>
            <w:tcW w:w="282" w:type="dxa"/>
          </w:tcPr>
          <w:p w14:paraId="4B502B05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D8F2FF6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92FE5B4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D8C1577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2203F5D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4A2B910D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87765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B8FEBC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1501B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B0589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C9C" w:rsidRPr="007B4C6A" w14:paraId="020CAFE6" w14:textId="77777777" w:rsidTr="00D64A2F">
        <w:tc>
          <w:tcPr>
            <w:tcW w:w="1644" w:type="dxa"/>
          </w:tcPr>
          <w:p w14:paraId="27A78AE7" w14:textId="77777777" w:rsidR="00556C9C" w:rsidRPr="00D64A2F" w:rsidRDefault="00556C9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  เงินกู้ยืมระยะยาว</w:t>
            </w:r>
          </w:p>
        </w:tc>
        <w:tc>
          <w:tcPr>
            <w:tcW w:w="1010" w:type="dxa"/>
          </w:tcPr>
          <w:p w14:paraId="61888CDE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B4C6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B4C6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82" w:type="dxa"/>
          </w:tcPr>
          <w:p w14:paraId="4E910F64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E085B00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B4C6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B4C6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9" w:type="dxa"/>
          </w:tcPr>
          <w:p w14:paraId="1197E984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BE6309E" w14:textId="77777777" w:rsidR="00556C9C" w:rsidRPr="007B4C6A" w:rsidRDefault="00556C9C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53" w:type="dxa"/>
          </w:tcPr>
          <w:p w14:paraId="18E3D1B3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76F0919F" w14:textId="77777777" w:rsidR="00556C9C" w:rsidRPr="007B4C6A" w:rsidRDefault="00556C9C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0F798D" w14:textId="77777777" w:rsidR="00556C9C" w:rsidRPr="007B4C6A" w:rsidRDefault="00556C9C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B6C235" w14:textId="77777777" w:rsidR="00556C9C" w:rsidRPr="007B4C6A" w:rsidRDefault="00556C9C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4536A1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DB45A" w14:textId="77777777" w:rsidR="00556C9C" w:rsidRPr="007B4C6A" w:rsidRDefault="00556C9C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556C9C" w:rsidRPr="007B4C6A" w14:paraId="0E9F32DC" w14:textId="77777777" w:rsidTr="00D64A2F">
        <w:tc>
          <w:tcPr>
            <w:tcW w:w="1644" w:type="dxa"/>
          </w:tcPr>
          <w:p w14:paraId="3BC4BDCE" w14:textId="77777777" w:rsidR="00556C9C" w:rsidRPr="00D64A2F" w:rsidRDefault="00556C9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010" w:type="dxa"/>
          </w:tcPr>
          <w:p w14:paraId="05B26AF9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28BE827D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FA0B972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3F7218E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14:paraId="7ACF27F0" w14:textId="77777777" w:rsidR="00556C9C" w:rsidRPr="007B4C6A" w:rsidRDefault="00556C9C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53" w:type="dxa"/>
          </w:tcPr>
          <w:p w14:paraId="783C1CD8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352B71A5" w14:textId="77777777" w:rsidR="00556C9C" w:rsidRPr="007B4C6A" w:rsidRDefault="00556C9C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5AEC" w:rsidRPr="007B4C6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EB3A56D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DE2250" w14:textId="77777777" w:rsidR="00556C9C" w:rsidRPr="007B4C6A" w:rsidRDefault="00556C9C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D71720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369F0C14" w14:textId="77777777" w:rsidR="00556C9C" w:rsidRPr="007B4C6A" w:rsidRDefault="00556C9C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35AEC" w:rsidRPr="007B4C6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56C9C" w:rsidRPr="007B4C6A" w14:paraId="4A43454D" w14:textId="77777777" w:rsidTr="00D64A2F">
        <w:tc>
          <w:tcPr>
            <w:tcW w:w="1644" w:type="dxa"/>
          </w:tcPr>
          <w:p w14:paraId="0C6EE25D" w14:textId="77777777" w:rsidR="00556C9C" w:rsidRPr="007B4C6A" w:rsidRDefault="00556C9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</w:tcPr>
          <w:p w14:paraId="14EEC55B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715F70C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0B349AD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91E1BCF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double" w:sz="4" w:space="0" w:color="auto"/>
            </w:tcBorders>
          </w:tcPr>
          <w:p w14:paraId="231DA340" w14:textId="77777777" w:rsidR="00556C9C" w:rsidRPr="007B4C6A" w:rsidRDefault="00556C9C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253" w:type="dxa"/>
          </w:tcPr>
          <w:p w14:paraId="430C99ED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14:paraId="557A0478" w14:textId="77777777" w:rsidR="00556C9C" w:rsidRPr="007B4C6A" w:rsidRDefault="00556C9C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A5499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5C45BA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BC9BC" w14:textId="77777777" w:rsidR="00556C9C" w:rsidRPr="007B4C6A" w:rsidRDefault="00556C9C" w:rsidP="0055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14:paraId="5EA710FB" w14:textId="77777777" w:rsidR="00556C9C" w:rsidRPr="007B4C6A" w:rsidRDefault="00556C9C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</w:tr>
    </w:tbl>
    <w:p w14:paraId="11C665D4" w14:textId="77777777" w:rsidR="00FB5201" w:rsidRPr="00D64A2F" w:rsidRDefault="00FB5201" w:rsidP="009E4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88"/>
        <w:gridCol w:w="236"/>
        <w:gridCol w:w="1114"/>
        <w:gridCol w:w="252"/>
        <w:gridCol w:w="1170"/>
      </w:tblGrid>
      <w:tr w:rsidR="00A148AF" w:rsidRPr="007B4C6A" w14:paraId="2D684E1A" w14:textId="77777777" w:rsidTr="00D64A2F">
        <w:trPr>
          <w:tblHeader/>
        </w:trPr>
        <w:tc>
          <w:tcPr>
            <w:tcW w:w="3870" w:type="dxa"/>
            <w:shd w:val="clear" w:color="auto" w:fill="auto"/>
          </w:tcPr>
          <w:p w14:paraId="5F111A0D" w14:textId="1902F4A0" w:rsidR="00A148AF" w:rsidRPr="007B4C6A" w:rsidRDefault="00A148A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รายได้ค่าเช่ารับล่วงหน้า </w:t>
            </w:r>
          </w:p>
        </w:tc>
        <w:tc>
          <w:tcPr>
            <w:tcW w:w="2538" w:type="dxa"/>
            <w:gridSpan w:val="3"/>
            <w:shd w:val="clear" w:color="auto" w:fill="auto"/>
          </w:tcPr>
          <w:p w14:paraId="2E215B1D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0B131B7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  <w:shd w:val="clear" w:color="auto" w:fill="auto"/>
          </w:tcPr>
          <w:p w14:paraId="38CD0C94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8AF" w:rsidRPr="007B4C6A" w14:paraId="7D4696B2" w14:textId="77777777" w:rsidTr="00D64A2F">
        <w:trPr>
          <w:tblHeader/>
        </w:trPr>
        <w:tc>
          <w:tcPr>
            <w:tcW w:w="3870" w:type="dxa"/>
            <w:shd w:val="clear" w:color="auto" w:fill="auto"/>
          </w:tcPr>
          <w:p w14:paraId="1589081A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0879F4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13B5B6E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D2F8A58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73DAFD59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36460E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52" w:type="dxa"/>
            <w:shd w:val="clear" w:color="auto" w:fill="auto"/>
          </w:tcPr>
          <w:p w14:paraId="442A5157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7F50AC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</w:tr>
      <w:tr w:rsidR="00642EF4" w:rsidRPr="007B4C6A" w14:paraId="516D2174" w14:textId="77777777" w:rsidTr="00D64A2F">
        <w:trPr>
          <w:tblHeader/>
        </w:trPr>
        <w:tc>
          <w:tcPr>
            <w:tcW w:w="3870" w:type="dxa"/>
            <w:shd w:val="clear" w:color="auto" w:fill="auto"/>
          </w:tcPr>
          <w:p w14:paraId="1578897E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3F621E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A3ED58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9D517A5" w14:textId="64C14FB1" w:rsidR="00642EF4" w:rsidRPr="00D64A2F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</w:tcPr>
          <w:p w14:paraId="0EF8E425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D5512B0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43BAF36E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19A8C9" w14:textId="77777777" w:rsidR="00642EF4" w:rsidRPr="007B4C6A" w:rsidRDefault="00642EF4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A148AF" w:rsidRPr="007B4C6A" w14:paraId="52C55FE0" w14:textId="77777777" w:rsidTr="00D64A2F">
        <w:trPr>
          <w:tblHeader/>
        </w:trPr>
        <w:tc>
          <w:tcPr>
            <w:tcW w:w="3870" w:type="dxa"/>
            <w:shd w:val="clear" w:color="auto" w:fill="auto"/>
          </w:tcPr>
          <w:p w14:paraId="18101E0E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3D5DCE6F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48AF" w:rsidRPr="007B4C6A" w14:paraId="2D13D118" w14:textId="77777777" w:rsidTr="00D64A2F">
        <w:trPr>
          <w:tblHeader/>
        </w:trPr>
        <w:tc>
          <w:tcPr>
            <w:tcW w:w="3870" w:type="dxa"/>
            <w:shd w:val="clear" w:color="auto" w:fill="auto"/>
          </w:tcPr>
          <w:p w14:paraId="78FBEF43" w14:textId="77777777" w:rsidR="00A148AF" w:rsidRPr="007B4C6A" w:rsidDel="002101E6" w:rsidRDefault="00A148A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416C3D7" w14:textId="77777777" w:rsidR="00A148AF" w:rsidRPr="007B4C6A" w:rsidRDefault="00A148AF" w:rsidP="00F8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63FB87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EB53D97" w14:textId="77777777" w:rsidR="00A148AF" w:rsidRPr="007B4C6A" w:rsidRDefault="00A148AF" w:rsidP="00F8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0891A3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5C7F481" w14:textId="77777777" w:rsidR="00A148AF" w:rsidRPr="007B4C6A" w:rsidRDefault="00A148AF" w:rsidP="00F8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2FBCDFC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19FD37" w14:textId="77777777" w:rsidR="00A148AF" w:rsidRPr="007B4C6A" w:rsidRDefault="00A148AF" w:rsidP="00F8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48AF" w:rsidRPr="007B4C6A" w14:paraId="7275F477" w14:textId="77777777" w:rsidTr="00D64A2F">
        <w:trPr>
          <w:tblHeader/>
        </w:trPr>
        <w:tc>
          <w:tcPr>
            <w:tcW w:w="3870" w:type="dxa"/>
            <w:shd w:val="clear" w:color="auto" w:fill="auto"/>
          </w:tcPr>
          <w:p w14:paraId="6C495358" w14:textId="77777777" w:rsidR="00A148AF" w:rsidRPr="007B4C6A" w:rsidDel="002101E6" w:rsidRDefault="00A148A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080" w:type="dxa"/>
            <w:shd w:val="clear" w:color="auto" w:fill="auto"/>
          </w:tcPr>
          <w:p w14:paraId="540F37B3" w14:textId="77777777" w:rsidR="00A148AF" w:rsidRPr="007B4C6A" w:rsidRDefault="00A148AF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66D8BB0C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38CA037" w14:textId="77777777" w:rsidR="00A148AF" w:rsidRPr="007B4C6A" w:rsidRDefault="00A148AF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36</w:t>
            </w:r>
            <w:r w:rsidR="000E37CA" w:rsidRPr="007B4C6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4EB2430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BD826D9" w14:textId="77777777" w:rsidR="00A148AF" w:rsidRPr="007B4C6A" w:rsidRDefault="00A148AF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1E570B68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5D4D95" w14:textId="77777777" w:rsidR="00A148AF" w:rsidRPr="007B4C6A" w:rsidRDefault="00A148A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="000E37CA" w:rsidRPr="007B4C6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148AF" w:rsidRPr="007B4C6A" w14:paraId="758B1AB5" w14:textId="77777777" w:rsidTr="00D64A2F">
        <w:trPr>
          <w:tblHeader/>
        </w:trPr>
        <w:tc>
          <w:tcPr>
            <w:tcW w:w="3870" w:type="dxa"/>
            <w:shd w:val="clear" w:color="auto" w:fill="auto"/>
          </w:tcPr>
          <w:p w14:paraId="323060EF" w14:textId="77777777" w:rsidR="00A148AF" w:rsidRPr="007B4C6A" w:rsidDel="002101E6" w:rsidRDefault="00A148A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03734A" w14:textId="77777777" w:rsidR="00A148AF" w:rsidRPr="007B4C6A" w:rsidRDefault="00A148AF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7,45</w:t>
            </w:r>
            <w:r w:rsidR="000E37CA" w:rsidRPr="007B4C6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06A95C7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400E077" w14:textId="77777777" w:rsidR="00A148AF" w:rsidRPr="007B4C6A" w:rsidRDefault="00A148AF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7,933</w:t>
            </w:r>
          </w:p>
        </w:tc>
        <w:tc>
          <w:tcPr>
            <w:tcW w:w="236" w:type="dxa"/>
            <w:shd w:val="clear" w:color="auto" w:fill="auto"/>
          </w:tcPr>
          <w:p w14:paraId="70B001BB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2B3F4E3C" w14:textId="77777777" w:rsidR="00A148AF" w:rsidRPr="007B4C6A" w:rsidRDefault="00A148AF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52" w:type="dxa"/>
            <w:shd w:val="clear" w:color="auto" w:fill="auto"/>
          </w:tcPr>
          <w:p w14:paraId="36A90B78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29D2DD" w14:textId="77777777" w:rsidR="00A148AF" w:rsidRPr="007B4C6A" w:rsidRDefault="00A148A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50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31</w:t>
            </w:r>
            <w:r w:rsidR="000E37CA" w:rsidRPr="007B4C6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148AF" w:rsidRPr="007B4C6A" w14:paraId="02B2A2A1" w14:textId="77777777" w:rsidTr="00D64A2F">
        <w:trPr>
          <w:tblHeader/>
        </w:trPr>
        <w:tc>
          <w:tcPr>
            <w:tcW w:w="3870" w:type="dxa"/>
            <w:shd w:val="clear" w:color="auto" w:fill="auto"/>
          </w:tcPr>
          <w:p w14:paraId="251A5579" w14:textId="77777777" w:rsidR="00A148AF" w:rsidRPr="007B4C6A" w:rsidRDefault="00A148A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DC68A" w14:textId="77777777" w:rsidR="00A148AF" w:rsidRPr="007B4C6A" w:rsidRDefault="00A148AF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7,81</w:t>
            </w:r>
            <w:r w:rsidR="000E37CA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8C69632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CAB98" w14:textId="77777777" w:rsidR="00A148AF" w:rsidRPr="007B4C6A" w:rsidRDefault="00A148AF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8,295</w:t>
            </w:r>
          </w:p>
        </w:tc>
        <w:tc>
          <w:tcPr>
            <w:tcW w:w="236" w:type="dxa"/>
            <w:shd w:val="clear" w:color="auto" w:fill="auto"/>
          </w:tcPr>
          <w:p w14:paraId="5ACFBF3B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8328B" w14:textId="77777777" w:rsidR="00A148AF" w:rsidRPr="007B4C6A" w:rsidRDefault="00A148AF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52" w:type="dxa"/>
            <w:shd w:val="clear" w:color="auto" w:fill="auto"/>
          </w:tcPr>
          <w:p w14:paraId="5CE7DEDA" w14:textId="77777777" w:rsidR="00A148AF" w:rsidRPr="007B4C6A" w:rsidRDefault="00A148AF" w:rsidP="00F8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D41D0" w14:textId="77777777" w:rsidR="00A148AF" w:rsidRPr="007B4C6A" w:rsidRDefault="00A148A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0E37CA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1A15BAB4" w14:textId="77777777" w:rsidR="00A148AF" w:rsidRPr="007B4C6A" w:rsidRDefault="00A148AF" w:rsidP="009E4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rPr>
          <w:rFonts w:ascii="Angsana New" w:hAnsi="Angsana New"/>
          <w:sz w:val="20"/>
          <w:szCs w:val="20"/>
        </w:rPr>
      </w:pPr>
    </w:p>
    <w:p w14:paraId="4EA8586B" w14:textId="77777777" w:rsidR="00500175" w:rsidRPr="007B4C6A" w:rsidRDefault="00500175" w:rsidP="009E4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rPr>
          <w:rFonts w:ascii="Angsana New" w:hAnsi="Angsana New"/>
          <w:sz w:val="20"/>
          <w:szCs w:val="20"/>
        </w:rPr>
      </w:pPr>
    </w:p>
    <w:p w14:paraId="2B54E73A" w14:textId="6D37A387" w:rsidR="000338A5" w:rsidRPr="007B4C6A" w:rsidRDefault="000338A5" w:rsidP="009E4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rPr>
          <w:rFonts w:ascii="Angsana New" w:hAnsi="Angsana New"/>
          <w:sz w:val="20"/>
          <w:szCs w:val="20"/>
        </w:rPr>
      </w:pPr>
    </w:p>
    <w:p w14:paraId="0A895B3F" w14:textId="77777777" w:rsidR="00767CF6" w:rsidRPr="007B4C6A" w:rsidRDefault="00767CF6" w:rsidP="009E4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rPr>
          <w:rFonts w:ascii="Angsana New" w:hAnsi="Angsana New"/>
          <w:sz w:val="20"/>
          <w:szCs w:val="20"/>
        </w:rPr>
      </w:pPr>
    </w:p>
    <w:p w14:paraId="73375430" w14:textId="77777777" w:rsidR="000338A5" w:rsidRPr="007B4C6A" w:rsidRDefault="000338A5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รายการเคลื่อนไหวของเงินกู้ยืมระยะสั้นและดอกเบี้ยค้างจ่ายจากสถาบันการเงินสำหรับปีสิ้นสุดวันที่ </w:t>
      </w:r>
      <w:r w:rsidRPr="007B4C6A">
        <w:rPr>
          <w:rFonts w:ascii="Angsana New" w:hAnsi="Angsana New"/>
          <w:sz w:val="30"/>
          <w:szCs w:val="30"/>
        </w:rPr>
        <w:t xml:space="preserve">30 </w:t>
      </w:r>
      <w:r w:rsidRPr="007B4C6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B4C6A">
        <w:rPr>
          <w:rFonts w:ascii="Angsana New" w:hAnsi="Angsana New"/>
          <w:sz w:val="30"/>
          <w:szCs w:val="30"/>
        </w:rPr>
        <w:t xml:space="preserve">2562 </w:t>
      </w:r>
      <w:r w:rsidRPr="007B4C6A">
        <w:rPr>
          <w:rFonts w:ascii="Angsana New" w:hAnsi="Angsana New"/>
          <w:sz w:val="30"/>
          <w:szCs w:val="30"/>
          <w:cs/>
        </w:rPr>
        <w:t>ดังนี้</w:t>
      </w:r>
    </w:p>
    <w:p w14:paraId="2CA5B784" w14:textId="77777777" w:rsidR="000338A5" w:rsidRPr="00D64A2F" w:rsidRDefault="000338A5" w:rsidP="009E4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156"/>
        <w:gridCol w:w="990"/>
        <w:gridCol w:w="236"/>
        <w:gridCol w:w="1026"/>
        <w:gridCol w:w="236"/>
        <w:gridCol w:w="1024"/>
        <w:gridCol w:w="236"/>
        <w:gridCol w:w="756"/>
        <w:gridCol w:w="270"/>
        <w:gridCol w:w="900"/>
        <w:gridCol w:w="270"/>
        <w:gridCol w:w="1080"/>
      </w:tblGrid>
      <w:tr w:rsidR="000338A5" w:rsidRPr="007B4C6A" w14:paraId="6C2AEA46" w14:textId="77777777" w:rsidTr="00D64A2F">
        <w:trPr>
          <w:tblHeader/>
        </w:trPr>
        <w:tc>
          <w:tcPr>
            <w:tcW w:w="2156" w:type="dxa"/>
            <w:shd w:val="clear" w:color="auto" w:fill="auto"/>
            <w:vAlign w:val="bottom"/>
          </w:tcPr>
          <w:p w14:paraId="6C7E0304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394695E8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1BD05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36" w:type="dxa"/>
            <w:gridSpan w:val="7"/>
            <w:shd w:val="clear" w:color="auto" w:fill="auto"/>
            <w:vAlign w:val="bottom"/>
          </w:tcPr>
          <w:p w14:paraId="4BED5D8E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38A5" w:rsidRPr="007B4C6A" w14:paraId="3A6BD515" w14:textId="77777777" w:rsidTr="00D64A2F">
        <w:trPr>
          <w:tblHeader/>
        </w:trPr>
        <w:tc>
          <w:tcPr>
            <w:tcW w:w="2156" w:type="dxa"/>
            <w:shd w:val="clear" w:color="auto" w:fill="auto"/>
            <w:vAlign w:val="bottom"/>
          </w:tcPr>
          <w:p w14:paraId="456A6987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5F41AD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7675753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8DDDF2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88219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AF3FC95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2DB194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D023F40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A4154D7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6086BC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D1DB0D6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15FA13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27A02B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384F5C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497009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35BF8FD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338A5" w:rsidRPr="007B4C6A" w14:paraId="75AACB5E" w14:textId="77777777" w:rsidTr="00D64A2F">
        <w:trPr>
          <w:tblHeader/>
        </w:trPr>
        <w:tc>
          <w:tcPr>
            <w:tcW w:w="2156" w:type="dxa"/>
            <w:shd w:val="clear" w:color="auto" w:fill="auto"/>
            <w:vAlign w:val="bottom"/>
          </w:tcPr>
          <w:p w14:paraId="55DA51EE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86065B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AEA44E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1E2169B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A2316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70B03F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2655FF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ABE142B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88B44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A37AC8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AA24A6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CAD8E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42EF4" w:rsidRPr="007B4C6A" w14:paraId="2574443B" w14:textId="77777777" w:rsidTr="00D64A2F">
        <w:trPr>
          <w:tblHeader/>
        </w:trPr>
        <w:tc>
          <w:tcPr>
            <w:tcW w:w="2156" w:type="dxa"/>
            <w:shd w:val="clear" w:color="auto" w:fill="auto"/>
            <w:vAlign w:val="bottom"/>
          </w:tcPr>
          <w:p w14:paraId="0E48E80B" w14:textId="77777777" w:rsidR="00642EF4" w:rsidRPr="007B4C6A" w:rsidRDefault="00642EF4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FAAA8A" w14:textId="77777777" w:rsidR="00642EF4" w:rsidRPr="007B4C6A" w:rsidRDefault="00642EF4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6D40FB" w14:textId="77777777" w:rsidR="00642EF4" w:rsidRPr="007B4C6A" w:rsidRDefault="00642EF4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E62B6A5" w14:textId="77777777" w:rsidR="00642EF4" w:rsidRPr="007B4C6A" w:rsidRDefault="00642EF4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05D380" w14:textId="77777777" w:rsidR="00642EF4" w:rsidRPr="007B4C6A" w:rsidRDefault="00642EF4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68F9D21" w14:textId="4852E165" w:rsidR="00642EF4" w:rsidRPr="00D64A2F" w:rsidRDefault="00642EF4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D64A2F">
              <w:rPr>
                <w:rFonts w:ascii="Angsana New" w:hAnsi="Angsana New"/>
                <w:spacing w:val="-1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8BEDB4" w14:textId="77777777" w:rsidR="00642EF4" w:rsidRPr="007B4C6A" w:rsidRDefault="00642EF4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92AEFC1" w14:textId="77777777" w:rsidR="00642EF4" w:rsidRPr="007B4C6A" w:rsidRDefault="00642EF4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3C7F07" w14:textId="77777777" w:rsidR="00642EF4" w:rsidRPr="007B4C6A" w:rsidRDefault="00642EF4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E20710" w14:textId="77777777" w:rsidR="00642EF4" w:rsidRPr="007B4C6A" w:rsidRDefault="00642EF4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35AA49" w14:textId="77777777" w:rsidR="00642EF4" w:rsidRPr="007B4C6A" w:rsidRDefault="00642EF4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27235" w14:textId="77777777" w:rsidR="00642EF4" w:rsidRPr="007B4C6A" w:rsidRDefault="00642EF4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338A5" w:rsidRPr="007B4C6A" w14:paraId="20AFF5E6" w14:textId="77777777" w:rsidTr="00D64A2F">
        <w:trPr>
          <w:tblHeader/>
        </w:trPr>
        <w:tc>
          <w:tcPr>
            <w:tcW w:w="2156" w:type="dxa"/>
            <w:shd w:val="clear" w:color="auto" w:fill="auto"/>
          </w:tcPr>
          <w:p w14:paraId="3448CA7D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678CEDA8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486347A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4B97FC1E" w14:textId="77777777" w:rsidR="000338A5" w:rsidRPr="007B4C6A" w:rsidRDefault="0031509D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</w:t>
            </w:r>
            <w:r w:rsidR="000338A5"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338A5" w:rsidRPr="007B4C6A" w14:paraId="4F968357" w14:textId="77777777" w:rsidTr="00D64A2F">
        <w:trPr>
          <w:tblHeader/>
        </w:trPr>
        <w:tc>
          <w:tcPr>
            <w:tcW w:w="2156" w:type="dxa"/>
            <w:shd w:val="clear" w:color="auto" w:fill="auto"/>
          </w:tcPr>
          <w:p w14:paraId="19793AB8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ACE673B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5B19BA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30F6BF80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1D5D8E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29AD213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879F34E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1977A6FE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4E25D5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0E21C3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321753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B58AB2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338A5" w:rsidRPr="007B4C6A" w14:paraId="1ABDFA8F" w14:textId="77777777" w:rsidTr="00D64A2F">
        <w:trPr>
          <w:tblHeader/>
        </w:trPr>
        <w:tc>
          <w:tcPr>
            <w:tcW w:w="2156" w:type="dxa"/>
            <w:shd w:val="clear" w:color="auto" w:fill="auto"/>
          </w:tcPr>
          <w:p w14:paraId="5C396EAE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2257F8DB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F2B5C3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3133C944" w14:textId="77777777" w:rsidR="000338A5" w:rsidRPr="007B4C6A" w:rsidRDefault="00573709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B4C6A">
              <w:rPr>
                <w:rFonts w:ascii="Angsana New" w:hAnsi="Angsana New"/>
                <w:spacing w:val="-1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BCFDDC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F63B7B1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8AC1D1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293A3177" w14:textId="77777777" w:rsidR="000338A5" w:rsidRPr="007B4C6A" w:rsidRDefault="00C124B6" w:rsidP="000E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1,02</w:t>
            </w:r>
            <w:r w:rsidR="000E37CA" w:rsidRPr="007B4C6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8886119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301BEC4" w14:textId="77777777" w:rsidR="000338A5" w:rsidRPr="007B4C6A" w:rsidRDefault="00C124B6" w:rsidP="000E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1,02</w:t>
            </w:r>
            <w:r w:rsidR="000E37CA" w:rsidRPr="007B4C6A">
              <w:rPr>
                <w:rFonts w:ascii="Angsana New" w:hAnsi="Angsana New"/>
                <w:sz w:val="30"/>
                <w:szCs w:val="30"/>
              </w:rPr>
              <w:t>9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00585E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4AEEF6" w14:textId="77777777" w:rsidR="000338A5" w:rsidRPr="007B4C6A" w:rsidRDefault="00C124B6" w:rsidP="0050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</w:tr>
      <w:tr w:rsidR="000338A5" w:rsidRPr="007B4C6A" w14:paraId="673AF5AF" w14:textId="77777777" w:rsidTr="00D64A2F">
        <w:trPr>
          <w:tblHeader/>
        </w:trPr>
        <w:tc>
          <w:tcPr>
            <w:tcW w:w="2156" w:type="dxa"/>
            <w:shd w:val="clear" w:color="auto" w:fill="auto"/>
          </w:tcPr>
          <w:p w14:paraId="391DD669" w14:textId="216F6E2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016D35" w:rsidRPr="007B4C6A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990" w:type="dxa"/>
            <w:shd w:val="clear" w:color="auto" w:fill="auto"/>
          </w:tcPr>
          <w:p w14:paraId="48B74AFE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AC4CBBD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2AC8E6DB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4D2730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2E54F27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1A689A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7A2BC930" w14:textId="77777777" w:rsidR="000338A5" w:rsidRPr="007B4C6A" w:rsidRDefault="00C124B6" w:rsidP="000E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5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CD23058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6958E31" w14:textId="77777777" w:rsidR="000338A5" w:rsidRPr="007B4C6A" w:rsidRDefault="00C124B6" w:rsidP="000E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3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7CA8C5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636589" w14:textId="77777777" w:rsidR="000338A5" w:rsidRPr="007B4C6A" w:rsidRDefault="00C124B6" w:rsidP="0050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</w:tr>
      <w:tr w:rsidR="000338A5" w:rsidRPr="007B4C6A" w14:paraId="015E579C" w14:textId="77777777" w:rsidTr="00D64A2F">
        <w:trPr>
          <w:tblHeader/>
        </w:trPr>
        <w:tc>
          <w:tcPr>
            <w:tcW w:w="2156" w:type="dxa"/>
            <w:shd w:val="clear" w:color="auto" w:fill="auto"/>
          </w:tcPr>
          <w:p w14:paraId="5BF02E43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82BAB90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E618A61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6F06879F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8DDD8A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8DDDD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E41BE3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520E9A92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4CBB58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BBBCC73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E9F3B6F" w14:textId="77777777" w:rsidR="000338A5" w:rsidRPr="007B4C6A" w:rsidRDefault="000338A5" w:rsidP="0003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7DB21" w14:textId="77777777" w:rsidR="000338A5" w:rsidRPr="007B4C6A" w:rsidRDefault="00C124B6" w:rsidP="0050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</w:tr>
    </w:tbl>
    <w:p w14:paraId="1B53AE40" w14:textId="77777777" w:rsidR="0097758D" w:rsidRPr="00D64A2F" w:rsidRDefault="0097758D" w:rsidP="00007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5"/>
        <w:gridCol w:w="988"/>
        <w:gridCol w:w="266"/>
        <w:gridCol w:w="9"/>
        <w:gridCol w:w="1133"/>
        <w:gridCol w:w="270"/>
        <w:gridCol w:w="1081"/>
        <w:gridCol w:w="362"/>
        <w:gridCol w:w="986"/>
      </w:tblGrid>
      <w:tr w:rsidR="0097758D" w:rsidRPr="007B4C6A" w14:paraId="4B299644" w14:textId="77777777" w:rsidTr="00D64A2F">
        <w:trPr>
          <w:tblHeader/>
        </w:trPr>
        <w:tc>
          <w:tcPr>
            <w:tcW w:w="2225" w:type="pct"/>
          </w:tcPr>
          <w:p w14:paraId="74509807" w14:textId="77777777" w:rsidR="0097758D" w:rsidRPr="007B4C6A" w:rsidRDefault="00500175" w:rsidP="0050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305" w:type="pct"/>
            <w:gridSpan w:val="4"/>
          </w:tcPr>
          <w:p w14:paraId="52E53486" w14:textId="77777777" w:rsidR="0097758D" w:rsidRPr="007B4C6A" w:rsidRDefault="0097758D" w:rsidP="0010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E1CD12C" w14:textId="77777777" w:rsidR="0097758D" w:rsidRPr="007B4C6A" w:rsidRDefault="0097758D" w:rsidP="0010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72914C50" w14:textId="77777777" w:rsidR="0097758D" w:rsidRPr="007B4C6A" w:rsidRDefault="0097758D" w:rsidP="0010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7CF6" w:rsidRPr="007B4C6A" w14:paraId="3241C3F1" w14:textId="77777777" w:rsidTr="00D64A2F">
        <w:trPr>
          <w:trHeight w:val="344"/>
          <w:tblHeader/>
        </w:trPr>
        <w:tc>
          <w:tcPr>
            <w:tcW w:w="2225" w:type="pct"/>
          </w:tcPr>
          <w:p w14:paraId="15769CA0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2636B83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50" w:type="pct"/>
            <w:gridSpan w:val="2"/>
          </w:tcPr>
          <w:p w14:paraId="3B203BB5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5E9F74A8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14:paraId="264B4313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3058F4EA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97" w:type="pct"/>
          </w:tcPr>
          <w:p w14:paraId="5FB873A5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7" w:type="pct"/>
          </w:tcPr>
          <w:p w14:paraId="42397B73" w14:textId="77777777" w:rsidR="00C54F42" w:rsidRPr="007B4C6A" w:rsidRDefault="00C54F42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</w:tr>
      <w:tr w:rsidR="00767CF6" w:rsidRPr="007B4C6A" w14:paraId="397EF869" w14:textId="77777777" w:rsidTr="00D64A2F">
        <w:trPr>
          <w:trHeight w:val="344"/>
          <w:tblHeader/>
        </w:trPr>
        <w:tc>
          <w:tcPr>
            <w:tcW w:w="2225" w:type="pct"/>
          </w:tcPr>
          <w:p w14:paraId="28A5B6F6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868BA87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64C8D1F7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072BD391" w14:textId="150D53F6" w:rsidR="00642EF4" w:rsidRPr="00D64A2F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7" w:type="pct"/>
          </w:tcPr>
          <w:p w14:paraId="37600531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79B40662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14:paraId="0A65D8CA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7" w:type="pct"/>
          </w:tcPr>
          <w:p w14:paraId="003A622D" w14:textId="77777777" w:rsidR="00642EF4" w:rsidRPr="007B4C6A" w:rsidRDefault="00642EF4" w:rsidP="00C54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C54F42" w:rsidRPr="007B4C6A" w14:paraId="0B9CB0DD" w14:textId="77777777" w:rsidTr="00D64A2F">
        <w:trPr>
          <w:tblHeader/>
        </w:trPr>
        <w:tc>
          <w:tcPr>
            <w:tcW w:w="2225" w:type="pct"/>
          </w:tcPr>
          <w:p w14:paraId="2006D43D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5" w:type="pct"/>
            <w:gridSpan w:val="8"/>
          </w:tcPr>
          <w:p w14:paraId="4108D9EA" w14:textId="77777777" w:rsidR="00C54F42" w:rsidRPr="007B4C6A" w:rsidRDefault="007D647F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</w:t>
            </w:r>
            <w:r w:rsidR="00C54F42"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7CF6" w:rsidRPr="007B4C6A" w14:paraId="59EC1A8D" w14:textId="77777777" w:rsidTr="00D64A2F">
        <w:tc>
          <w:tcPr>
            <w:tcW w:w="2225" w:type="pct"/>
          </w:tcPr>
          <w:p w14:paraId="1539D35F" w14:textId="4938DB2B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 w:rsidR="00206DCE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538" w:type="pct"/>
          </w:tcPr>
          <w:p w14:paraId="666EA91E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E5ADA49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3E74FC0F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F6A79D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988F58C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" w:type="pct"/>
          </w:tcPr>
          <w:p w14:paraId="3640C896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E5BFC54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7CF6" w:rsidRPr="007B4C6A" w14:paraId="3714444C" w14:textId="77777777" w:rsidTr="00D64A2F">
        <w:tc>
          <w:tcPr>
            <w:tcW w:w="2225" w:type="pct"/>
          </w:tcPr>
          <w:p w14:paraId="51C36CC3" w14:textId="4AE18158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</w:t>
            </w:r>
            <w:r w:rsidR="00206DCE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538" w:type="pct"/>
          </w:tcPr>
          <w:p w14:paraId="51305100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5A056E0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33319C1A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3E6B4A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2A6A132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" w:type="pct"/>
          </w:tcPr>
          <w:p w14:paraId="6D82AE30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9615C07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7CF6" w:rsidRPr="007B4C6A" w14:paraId="7CDB2AF2" w14:textId="77777777" w:rsidTr="00D64A2F">
        <w:tc>
          <w:tcPr>
            <w:tcW w:w="2225" w:type="pct"/>
          </w:tcPr>
          <w:p w14:paraId="6FF30E14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8" w:type="pct"/>
            <w:shd w:val="clear" w:color="auto" w:fill="auto"/>
          </w:tcPr>
          <w:p w14:paraId="5A70013C" w14:textId="77777777" w:rsidR="00C54F42" w:rsidRPr="007B4C6A" w:rsidRDefault="00C23097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5" w:type="pct"/>
          </w:tcPr>
          <w:p w14:paraId="15EC5143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5F6317C" w14:textId="77777777" w:rsidR="00C54F42" w:rsidRPr="007B4C6A" w:rsidRDefault="0001508A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67</w:t>
            </w:r>
          </w:p>
        </w:tc>
        <w:tc>
          <w:tcPr>
            <w:tcW w:w="147" w:type="pct"/>
          </w:tcPr>
          <w:p w14:paraId="70D53A16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F22483E" w14:textId="77777777" w:rsidR="00C54F42" w:rsidRPr="007B4C6A" w:rsidRDefault="00F71870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197" w:type="pct"/>
          </w:tcPr>
          <w:p w14:paraId="213A3BE1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217F9E8" w14:textId="77777777" w:rsidR="00C54F42" w:rsidRPr="007B4C6A" w:rsidRDefault="00C54F42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767CF6" w:rsidRPr="007B4C6A" w14:paraId="1789150F" w14:textId="77777777" w:rsidTr="00D64A2F">
        <w:tc>
          <w:tcPr>
            <w:tcW w:w="2225" w:type="pct"/>
          </w:tcPr>
          <w:p w14:paraId="7F0B74CE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38" w:type="pct"/>
            <w:shd w:val="clear" w:color="auto" w:fill="auto"/>
          </w:tcPr>
          <w:p w14:paraId="758CFC71" w14:textId="77777777" w:rsidR="00C54F42" w:rsidRPr="007B4C6A" w:rsidRDefault="00C23097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26</w:t>
            </w:r>
            <w:r w:rsidR="000E37CA"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3CBD73C3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4B0ECB4B" w14:textId="77777777" w:rsidR="00C54F42" w:rsidRPr="007B4C6A" w:rsidRDefault="0001508A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="000E37CA" w:rsidRPr="007B4C6A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14:paraId="1199D2B7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535817C" w14:textId="77777777" w:rsidR="00C54F42" w:rsidRPr="007B4C6A" w:rsidRDefault="00F71870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0E37CA"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197" w:type="pct"/>
          </w:tcPr>
          <w:p w14:paraId="00B54512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52780E8" w14:textId="77777777" w:rsidR="00C54F42" w:rsidRPr="007B4C6A" w:rsidRDefault="00C54F42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="000E37CA"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67CF6" w:rsidRPr="007B4C6A" w14:paraId="714DD5DE" w14:textId="77777777" w:rsidTr="00D64A2F">
        <w:tc>
          <w:tcPr>
            <w:tcW w:w="2225" w:type="pct"/>
          </w:tcPr>
          <w:p w14:paraId="00F9980D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AD5A9" w14:textId="77777777" w:rsidR="00C54F42" w:rsidRPr="007B4C6A" w:rsidRDefault="00C23097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45" w:type="pct"/>
          </w:tcPr>
          <w:p w14:paraId="0BF36AF2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5A8DE2" w14:textId="77777777" w:rsidR="00C54F42" w:rsidRPr="007B4C6A" w:rsidRDefault="0001508A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27</w:t>
            </w:r>
            <w:r w:rsidR="000E37CA"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47" w:type="pct"/>
          </w:tcPr>
          <w:p w14:paraId="7101D8A2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EE0B529" w14:textId="77777777" w:rsidR="00C54F42" w:rsidRPr="007B4C6A" w:rsidRDefault="00F71870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94</w:t>
            </w:r>
          </w:p>
        </w:tc>
        <w:tc>
          <w:tcPr>
            <w:tcW w:w="197" w:type="pct"/>
          </w:tcPr>
          <w:p w14:paraId="3D92DEE7" w14:textId="77777777" w:rsidR="00C54F42" w:rsidRPr="007B4C6A" w:rsidRDefault="00C54F42" w:rsidP="00C5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467E2B3E" w14:textId="77777777" w:rsidR="00C54F42" w:rsidRPr="007B4C6A" w:rsidRDefault="00C54F42" w:rsidP="000E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</w:tr>
    </w:tbl>
    <w:p w14:paraId="52129883" w14:textId="77777777" w:rsidR="00CC30FD" w:rsidRPr="007B4C6A" w:rsidRDefault="00CC30FD" w:rsidP="00CC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E71C4F7" w14:textId="482BE921" w:rsidR="00C8500E" w:rsidRPr="00224FA4" w:rsidRDefault="00383EDC" w:rsidP="0050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24FA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</w:t>
      </w:r>
      <w:r w:rsidR="002C37E3" w:rsidRPr="00224FA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ัน </w:t>
      </w:r>
    </w:p>
    <w:p w14:paraId="5D9DF65E" w14:textId="77777777" w:rsidR="00DF4702" w:rsidRPr="00206DCE" w:rsidRDefault="00DF4702" w:rsidP="00DF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0016EA9" w14:textId="1452964A" w:rsidR="00DF4702" w:rsidRPr="00224FA4" w:rsidRDefault="00A74AC6" w:rsidP="00DF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24FA4">
        <w:rPr>
          <w:rFonts w:ascii="Angsana New" w:hAnsi="Angsana New"/>
          <w:i/>
          <w:iCs/>
          <w:sz w:val="30"/>
          <w:szCs w:val="30"/>
          <w:cs/>
        </w:rPr>
        <w:t>วง</w:t>
      </w:r>
      <w:r w:rsidR="00383EDC" w:rsidRPr="00224FA4">
        <w:rPr>
          <w:rFonts w:ascii="Angsana New" w:hAnsi="Angsana New"/>
          <w:i/>
          <w:iCs/>
          <w:sz w:val="30"/>
          <w:szCs w:val="30"/>
          <w:cs/>
        </w:rPr>
        <w:t>เงินกู้ยืมจากกิจการที่เกี่ยวข้องกัน</w:t>
      </w:r>
    </w:p>
    <w:p w14:paraId="21FEFC33" w14:textId="77777777" w:rsidR="00DF4702" w:rsidRPr="00206DCE" w:rsidRDefault="00DF4702" w:rsidP="00DF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E1DE9D9" w14:textId="579B80DC" w:rsidR="00516F71" w:rsidRPr="00224FA4" w:rsidRDefault="00383EDC" w:rsidP="00441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24FA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94E09" w:rsidRPr="00224FA4">
        <w:rPr>
          <w:rFonts w:ascii="Angsana New" w:hAnsi="Angsana New"/>
          <w:color w:val="000000"/>
          <w:sz w:val="30"/>
          <w:szCs w:val="30"/>
        </w:rPr>
        <w:t>30</w:t>
      </w:r>
      <w:r w:rsidR="00127975" w:rsidRPr="00224FA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B1CD2" w:rsidRPr="00224FA4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DE6310" w:rsidRPr="00224FA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94E09" w:rsidRPr="00224FA4">
        <w:rPr>
          <w:rFonts w:ascii="Angsana New" w:hAnsi="Angsana New"/>
          <w:color w:val="000000"/>
          <w:sz w:val="30"/>
          <w:szCs w:val="30"/>
        </w:rPr>
        <w:t>2562</w:t>
      </w:r>
      <w:r w:rsidRPr="00224FA4">
        <w:rPr>
          <w:rFonts w:ascii="Angsana New" w:hAnsi="Angsana New"/>
          <w:sz w:val="30"/>
          <w:szCs w:val="30"/>
          <w:cs/>
        </w:rPr>
        <w:t xml:space="preserve"> </w:t>
      </w:r>
      <w:r w:rsidR="00CA501D" w:rsidRPr="00224FA4">
        <w:rPr>
          <w:rFonts w:ascii="Angsana New" w:hAnsi="Angsana New"/>
          <w:sz w:val="30"/>
          <w:szCs w:val="30"/>
          <w:cs/>
        </w:rPr>
        <w:t>กลุ่ม</w:t>
      </w:r>
      <w:r w:rsidRPr="00224FA4">
        <w:rPr>
          <w:rFonts w:ascii="Angsana New" w:hAnsi="Angsana New"/>
          <w:sz w:val="30"/>
          <w:szCs w:val="30"/>
          <w:cs/>
        </w:rPr>
        <w:t>บริษัท</w:t>
      </w:r>
      <w:r w:rsidR="00CA501D" w:rsidRPr="00224FA4">
        <w:rPr>
          <w:rFonts w:ascii="Angsana New" w:hAnsi="Angsana New"/>
          <w:sz w:val="30"/>
          <w:szCs w:val="30"/>
          <w:cs/>
        </w:rPr>
        <w:t>และบริษัท</w:t>
      </w:r>
      <w:r w:rsidRPr="00224FA4">
        <w:rPr>
          <w:rFonts w:ascii="Angsana New" w:hAnsi="Angsana New"/>
          <w:sz w:val="30"/>
          <w:szCs w:val="30"/>
          <w:cs/>
        </w:rPr>
        <w:t>มีวงเงิน</w:t>
      </w:r>
      <w:r w:rsidR="00A74AC6" w:rsidRPr="00224FA4">
        <w:rPr>
          <w:rFonts w:ascii="Angsana New" w:hAnsi="Angsana New"/>
          <w:sz w:val="30"/>
          <w:szCs w:val="30"/>
          <w:cs/>
        </w:rPr>
        <w:t>เบิกเกินบัญชีเละเงิน</w:t>
      </w:r>
      <w:r w:rsidRPr="00224FA4">
        <w:rPr>
          <w:rFonts w:ascii="Angsana New" w:hAnsi="Angsana New"/>
          <w:sz w:val="30"/>
          <w:szCs w:val="30"/>
          <w:cs/>
        </w:rPr>
        <w:t>กู้ยืมจากกิจการที่เกี่ยวข้องกัน</w:t>
      </w:r>
      <w:r w:rsidR="006F6F91" w:rsidRPr="00224FA4">
        <w:rPr>
          <w:rFonts w:ascii="Angsana New" w:hAnsi="Angsana New"/>
          <w:sz w:val="30"/>
          <w:szCs w:val="30"/>
          <w:cs/>
        </w:rPr>
        <w:t>ซึ่ง</w:t>
      </w:r>
      <w:r w:rsidRPr="00224FA4">
        <w:rPr>
          <w:rFonts w:ascii="Angsana New" w:hAnsi="Angsana New"/>
          <w:sz w:val="30"/>
          <w:szCs w:val="30"/>
          <w:cs/>
        </w:rPr>
        <w:t xml:space="preserve">ยังมิได้เบิกใช้เป็นจำนวนเงินรวม </w:t>
      </w:r>
      <w:r w:rsidR="00D22D7B" w:rsidRPr="00224FA4">
        <w:rPr>
          <w:rFonts w:ascii="Angsana New" w:hAnsi="Angsana New"/>
          <w:sz w:val="30"/>
          <w:szCs w:val="30"/>
        </w:rPr>
        <w:t>5</w:t>
      </w:r>
      <w:r w:rsidR="000C06FD" w:rsidRPr="00224FA4">
        <w:rPr>
          <w:rFonts w:ascii="Angsana New" w:hAnsi="Angsana New"/>
          <w:sz w:val="30"/>
          <w:szCs w:val="30"/>
        </w:rPr>
        <w:t>5</w:t>
      </w:r>
      <w:r w:rsidR="00D22D7B" w:rsidRPr="00224FA4">
        <w:rPr>
          <w:rFonts w:ascii="Angsana New" w:hAnsi="Angsana New"/>
          <w:sz w:val="30"/>
          <w:szCs w:val="30"/>
        </w:rPr>
        <w:t>0</w:t>
      </w:r>
      <w:r w:rsidRPr="00224FA4">
        <w:rPr>
          <w:rFonts w:ascii="Angsana New" w:hAnsi="Angsana New"/>
          <w:sz w:val="30"/>
          <w:szCs w:val="30"/>
          <w:cs/>
        </w:rPr>
        <w:t xml:space="preserve"> </w:t>
      </w:r>
      <w:r w:rsidR="00DF4702" w:rsidRPr="00224FA4">
        <w:rPr>
          <w:rFonts w:ascii="Angsana New" w:hAnsi="Angsana New"/>
          <w:sz w:val="30"/>
          <w:szCs w:val="30"/>
          <w:cs/>
        </w:rPr>
        <w:t>ล้านบาท</w:t>
      </w:r>
      <w:r w:rsidR="00CA501D" w:rsidRPr="00224FA4">
        <w:rPr>
          <w:rFonts w:ascii="Angsana New" w:hAnsi="Angsana New"/>
          <w:sz w:val="30"/>
          <w:szCs w:val="30"/>
          <w:cs/>
        </w:rPr>
        <w:t xml:space="preserve">และ </w:t>
      </w:r>
      <w:r w:rsidR="00D22D7B" w:rsidRPr="00224FA4">
        <w:rPr>
          <w:rFonts w:ascii="Angsana New" w:hAnsi="Angsana New"/>
          <w:sz w:val="30"/>
          <w:szCs w:val="30"/>
        </w:rPr>
        <w:t>530</w:t>
      </w:r>
      <w:r w:rsidR="00CA501D" w:rsidRPr="00224FA4">
        <w:rPr>
          <w:rFonts w:ascii="Angsana New" w:hAnsi="Angsana New"/>
          <w:sz w:val="30"/>
          <w:szCs w:val="30"/>
          <w:cs/>
        </w:rPr>
        <w:t xml:space="preserve"> ล้านบาท</w:t>
      </w:r>
      <w:r w:rsidR="00A172A6" w:rsidRPr="00224FA4">
        <w:rPr>
          <w:rFonts w:ascii="Angsana New" w:hAnsi="Angsana New"/>
          <w:sz w:val="30"/>
          <w:szCs w:val="30"/>
          <w:cs/>
        </w:rPr>
        <w:t xml:space="preserve"> ตามลำดับ </w:t>
      </w:r>
      <w:r w:rsidR="00C94E09" w:rsidRPr="00224FA4">
        <w:rPr>
          <w:rFonts w:ascii="Angsana New" w:hAnsi="Angsana New"/>
          <w:i/>
          <w:iCs/>
          <w:sz w:val="30"/>
          <w:szCs w:val="30"/>
          <w:cs/>
        </w:rPr>
        <w:t>(</w:t>
      </w:r>
      <w:r w:rsidR="00C94E09" w:rsidRPr="00224FA4">
        <w:rPr>
          <w:rFonts w:ascii="Angsana New" w:hAnsi="Angsana New"/>
          <w:i/>
          <w:iCs/>
          <w:sz w:val="30"/>
          <w:szCs w:val="30"/>
        </w:rPr>
        <w:t>2561</w:t>
      </w:r>
      <w:r w:rsidR="00C94E09" w:rsidRPr="00224FA4">
        <w:rPr>
          <w:rFonts w:ascii="Angsana New" w:hAnsi="Angsana New"/>
          <w:i/>
          <w:iCs/>
          <w:sz w:val="30"/>
          <w:szCs w:val="30"/>
          <w:cs/>
        </w:rPr>
        <w:t>:</w:t>
      </w:r>
      <w:r w:rsidRPr="00224F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94E09" w:rsidRPr="00224FA4">
        <w:rPr>
          <w:rFonts w:ascii="Angsana New" w:hAnsi="Angsana New"/>
          <w:i/>
          <w:iCs/>
          <w:sz w:val="30"/>
          <w:szCs w:val="30"/>
        </w:rPr>
        <w:t>4,594</w:t>
      </w:r>
      <w:r w:rsidR="00C94E09" w:rsidRPr="00224FA4">
        <w:rPr>
          <w:rFonts w:ascii="Angsana New" w:hAnsi="Angsana New"/>
          <w:i/>
          <w:iCs/>
          <w:sz w:val="30"/>
          <w:szCs w:val="30"/>
          <w:cs/>
        </w:rPr>
        <w:t>.</w:t>
      </w:r>
      <w:r w:rsidR="00C94E09" w:rsidRPr="00224FA4">
        <w:rPr>
          <w:rFonts w:ascii="Angsana New" w:hAnsi="Angsana New"/>
          <w:i/>
          <w:iCs/>
          <w:sz w:val="30"/>
          <w:szCs w:val="30"/>
        </w:rPr>
        <w:t>64</w:t>
      </w:r>
      <w:r w:rsidRPr="00224FA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A172A6" w:rsidRPr="00224F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A501D" w:rsidRPr="00224FA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C94E09" w:rsidRPr="00224FA4">
        <w:rPr>
          <w:rFonts w:ascii="Angsana New" w:hAnsi="Angsana New"/>
          <w:i/>
          <w:iCs/>
          <w:sz w:val="30"/>
          <w:szCs w:val="30"/>
        </w:rPr>
        <w:t xml:space="preserve">530 </w:t>
      </w:r>
      <w:r w:rsidR="00CA501D" w:rsidRPr="00224FA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172A6" w:rsidRPr="00224FA4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C94E09" w:rsidRPr="00224FA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CA101F2" w14:textId="196A6FFB" w:rsidR="001401D4" w:rsidRPr="00224FA4" w:rsidRDefault="0074224D" w:rsidP="0074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4A2F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2356AAC8" w14:textId="30C49787" w:rsidR="0074224D" w:rsidRPr="00D64A2F" w:rsidRDefault="0074224D" w:rsidP="0074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ADCBC78" w14:textId="1A232658" w:rsidR="0074224D" w:rsidRPr="00224FA4" w:rsidRDefault="0074224D" w:rsidP="0074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4FA4">
        <w:rPr>
          <w:rFonts w:ascii="Angsana New" w:hAnsi="Angsana New"/>
          <w:sz w:val="30"/>
          <w:szCs w:val="30"/>
          <w:cs/>
        </w:rPr>
        <w:t>เงินกู้ยืมระยะยาวจากบริษัทย่อย</w:t>
      </w:r>
      <w:r w:rsidR="00934A31" w:rsidRPr="00224FA4">
        <w:rPr>
          <w:rFonts w:ascii="Angsana New" w:hAnsi="Angsana New"/>
          <w:sz w:val="30"/>
          <w:szCs w:val="30"/>
          <w:cs/>
        </w:rPr>
        <w:t xml:space="preserve">ของ </w:t>
      </w:r>
      <w:r w:rsidR="00934A31" w:rsidRPr="00224FA4">
        <w:rPr>
          <w:rFonts w:ascii="Angsana New" w:hAnsi="Angsana New"/>
          <w:sz w:val="30"/>
          <w:szCs w:val="30"/>
        </w:rPr>
        <w:t xml:space="preserve">GOLD </w:t>
      </w:r>
      <w:r w:rsidRPr="00224FA4">
        <w:rPr>
          <w:rFonts w:ascii="Angsana New" w:hAnsi="Angsana New"/>
          <w:sz w:val="30"/>
          <w:szCs w:val="30"/>
          <w:cs/>
        </w:rPr>
        <w:t>และผู้ถือหุ้นของบริษัทย่อย</w:t>
      </w:r>
      <w:r w:rsidR="00934A31" w:rsidRPr="00224FA4">
        <w:rPr>
          <w:rFonts w:ascii="Angsana New" w:hAnsi="Angsana New"/>
          <w:sz w:val="30"/>
          <w:szCs w:val="30"/>
          <w:cs/>
        </w:rPr>
        <w:t xml:space="preserve">ของ </w:t>
      </w:r>
      <w:r w:rsidR="00934A31" w:rsidRPr="00224FA4">
        <w:rPr>
          <w:rFonts w:ascii="Angsana New" w:hAnsi="Angsana New"/>
          <w:sz w:val="30"/>
          <w:szCs w:val="30"/>
        </w:rPr>
        <w:t>GOLD</w:t>
      </w:r>
      <w:r w:rsidRPr="00224FA4">
        <w:rPr>
          <w:rFonts w:ascii="Angsana New" w:hAnsi="Angsana New"/>
          <w:sz w:val="30"/>
          <w:szCs w:val="30"/>
          <w:cs/>
        </w:rPr>
        <w:t xml:space="preserve"> มีเงื่อนไขการเรียกชำระคืนเงินกู้เมื่อทวงถาม เงินกู้ยืมระยะยาวจากบริษัทย่อย</w:t>
      </w:r>
      <w:r w:rsidR="00934A31" w:rsidRPr="00224FA4">
        <w:rPr>
          <w:rFonts w:ascii="Angsana New" w:hAnsi="Angsana New"/>
          <w:sz w:val="30"/>
          <w:szCs w:val="30"/>
          <w:cs/>
        </w:rPr>
        <w:t xml:space="preserve">ของ </w:t>
      </w:r>
      <w:r w:rsidR="00934A31" w:rsidRPr="00224FA4">
        <w:rPr>
          <w:rFonts w:ascii="Angsana New" w:hAnsi="Angsana New"/>
          <w:sz w:val="30"/>
          <w:szCs w:val="30"/>
        </w:rPr>
        <w:t xml:space="preserve">GOLD </w:t>
      </w:r>
      <w:r w:rsidRPr="00224FA4">
        <w:rPr>
          <w:rFonts w:ascii="Angsana New" w:hAnsi="Angsana New"/>
          <w:sz w:val="30"/>
          <w:szCs w:val="30"/>
          <w:cs/>
        </w:rPr>
        <w:t>และผู้ถือหุ้นของบริษัทย่อย</w:t>
      </w:r>
      <w:r w:rsidR="00934A31" w:rsidRPr="00224FA4">
        <w:rPr>
          <w:rFonts w:ascii="Angsana New" w:hAnsi="Angsana New"/>
          <w:sz w:val="30"/>
          <w:szCs w:val="30"/>
          <w:cs/>
        </w:rPr>
        <w:t xml:space="preserve">ของ </w:t>
      </w:r>
      <w:r w:rsidR="00934A31" w:rsidRPr="00224FA4">
        <w:rPr>
          <w:rFonts w:ascii="Angsana New" w:hAnsi="Angsana New"/>
          <w:sz w:val="30"/>
          <w:szCs w:val="30"/>
        </w:rPr>
        <w:t xml:space="preserve">GOLD </w:t>
      </w:r>
      <w:r w:rsidRPr="00224FA4">
        <w:rPr>
          <w:rFonts w:ascii="Angsana New" w:hAnsi="Angsana New"/>
          <w:sz w:val="30"/>
          <w:szCs w:val="30"/>
          <w:cs/>
        </w:rPr>
        <w:t>ถูกจัด</w:t>
      </w:r>
      <w:r w:rsidRPr="00D64A2F">
        <w:rPr>
          <w:rFonts w:ascii="Angsana New" w:hAnsi="Angsana New"/>
          <w:spacing w:val="-4"/>
          <w:sz w:val="30"/>
          <w:szCs w:val="30"/>
          <w:cs/>
        </w:rPr>
        <w:t>ประเภทเป็นหนี้สินระยะยาว เนื่องจากผู้ให้กู้ตกลงที่จะไม่เรียกชำระคืนเงินกู้ภายในสิบสองเดือนนับจากวันสิ้นงวด</w:t>
      </w:r>
    </w:p>
    <w:p w14:paraId="00F5D6EF" w14:textId="58653E8F" w:rsidR="0074224D" w:rsidRPr="00D64A2F" w:rsidRDefault="0074224D" w:rsidP="0074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7D49221" w14:textId="77777777" w:rsidR="00DF4702" w:rsidRPr="00224FA4" w:rsidRDefault="00DF4702" w:rsidP="00DF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4FA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7975" w:rsidRPr="00D64A2F">
        <w:rPr>
          <w:rFonts w:ascii="Angsana New" w:hAnsi="Angsana New"/>
          <w:sz w:val="30"/>
          <w:szCs w:val="30"/>
        </w:rPr>
        <w:t>30</w:t>
      </w:r>
      <w:r w:rsidR="00127975" w:rsidRPr="00D64A2F">
        <w:rPr>
          <w:rFonts w:ascii="Angsana New" w:hAnsi="Angsana New"/>
          <w:sz w:val="30"/>
          <w:szCs w:val="30"/>
          <w:cs/>
        </w:rPr>
        <w:t xml:space="preserve"> </w:t>
      </w:r>
      <w:r w:rsidR="00AB1CD2" w:rsidRPr="00D64A2F">
        <w:rPr>
          <w:rFonts w:ascii="Angsana New" w:hAnsi="Angsana New"/>
          <w:sz w:val="30"/>
          <w:szCs w:val="30"/>
          <w:cs/>
        </w:rPr>
        <w:t>กันยายน</w:t>
      </w:r>
      <w:r w:rsidRPr="00224FA4">
        <w:rPr>
          <w:rFonts w:ascii="Angsana New" w:hAnsi="Angsana New"/>
          <w:sz w:val="30"/>
          <w:szCs w:val="30"/>
          <w:cs/>
        </w:rPr>
        <w:t xml:space="preserve"> 256</w:t>
      </w:r>
      <w:r w:rsidR="00DB3DB3" w:rsidRPr="00224FA4">
        <w:rPr>
          <w:rFonts w:ascii="Angsana New" w:hAnsi="Angsana New"/>
          <w:sz w:val="30"/>
          <w:szCs w:val="30"/>
          <w:cs/>
        </w:rPr>
        <w:t>2</w:t>
      </w:r>
      <w:r w:rsidRPr="00224FA4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</w:t>
      </w:r>
      <w:r w:rsidR="00C94E09" w:rsidRPr="00224FA4">
        <w:rPr>
          <w:rFonts w:ascii="Angsana New" w:hAnsi="Angsana New"/>
          <w:sz w:val="30"/>
          <w:szCs w:val="30"/>
          <w:cs/>
        </w:rPr>
        <w:t xml:space="preserve"> </w:t>
      </w:r>
      <w:r w:rsidRPr="00224FA4">
        <w:rPr>
          <w:rFonts w:ascii="Angsana New" w:hAnsi="Angsana New"/>
          <w:sz w:val="30"/>
          <w:szCs w:val="30"/>
          <w:cs/>
        </w:rPr>
        <w:t xml:space="preserve">ที่ดินและอาคารของบริษัทย่อยแห่งหนึ่งซึ่งมีมูลค่าตามบัญชีจำนวน </w:t>
      </w:r>
      <w:r w:rsidR="00D22D7B" w:rsidRPr="00224FA4">
        <w:rPr>
          <w:rFonts w:ascii="Angsana New" w:hAnsi="Angsana New"/>
          <w:sz w:val="30"/>
          <w:szCs w:val="30"/>
        </w:rPr>
        <w:t>611</w:t>
      </w:r>
      <w:r w:rsidR="00D22D7B" w:rsidRPr="00224FA4">
        <w:rPr>
          <w:rFonts w:ascii="Angsana New" w:hAnsi="Angsana New"/>
          <w:sz w:val="30"/>
          <w:szCs w:val="30"/>
          <w:cs/>
        </w:rPr>
        <w:t>.</w:t>
      </w:r>
      <w:r w:rsidR="00D22D7B" w:rsidRPr="00224FA4">
        <w:rPr>
          <w:rFonts w:ascii="Angsana New" w:hAnsi="Angsana New"/>
          <w:sz w:val="30"/>
          <w:szCs w:val="30"/>
        </w:rPr>
        <w:t>30</w:t>
      </w:r>
      <w:r w:rsidRPr="00224FA4">
        <w:rPr>
          <w:rFonts w:ascii="Angsana New" w:hAnsi="Angsana New"/>
          <w:sz w:val="30"/>
          <w:szCs w:val="30"/>
          <w:cs/>
        </w:rPr>
        <w:t xml:space="preserve"> ล้านบาท </w:t>
      </w:r>
      <w:r w:rsidR="00C94E09" w:rsidRPr="00224FA4">
        <w:rPr>
          <w:rFonts w:ascii="Angsana New" w:hAnsi="Angsana New"/>
          <w:i/>
          <w:iCs/>
          <w:sz w:val="30"/>
          <w:szCs w:val="30"/>
          <w:cs/>
        </w:rPr>
        <w:t>(</w:t>
      </w:r>
      <w:r w:rsidR="00C94E09" w:rsidRPr="00224FA4">
        <w:rPr>
          <w:rFonts w:ascii="Angsana New" w:hAnsi="Angsana New"/>
          <w:i/>
          <w:iCs/>
          <w:sz w:val="30"/>
          <w:szCs w:val="30"/>
        </w:rPr>
        <w:t>2561</w:t>
      </w:r>
      <w:r w:rsidR="00C94E09" w:rsidRPr="00224FA4">
        <w:rPr>
          <w:rFonts w:ascii="Angsana New" w:hAnsi="Angsana New"/>
          <w:i/>
          <w:iCs/>
          <w:sz w:val="30"/>
          <w:szCs w:val="30"/>
          <w:cs/>
        </w:rPr>
        <w:t>:</w:t>
      </w:r>
      <w:r w:rsidRPr="00224F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94E09" w:rsidRPr="00224FA4">
        <w:rPr>
          <w:rFonts w:ascii="Angsana New" w:hAnsi="Angsana New"/>
          <w:i/>
          <w:iCs/>
          <w:sz w:val="30"/>
          <w:szCs w:val="30"/>
        </w:rPr>
        <w:t>2,374</w:t>
      </w:r>
      <w:r w:rsidR="00C94E09" w:rsidRPr="00224FA4">
        <w:rPr>
          <w:rFonts w:ascii="Angsana New" w:hAnsi="Angsana New"/>
          <w:i/>
          <w:iCs/>
          <w:sz w:val="30"/>
          <w:szCs w:val="30"/>
          <w:cs/>
        </w:rPr>
        <w:t>.</w:t>
      </w:r>
      <w:r w:rsidR="00C94E09" w:rsidRPr="00224FA4">
        <w:rPr>
          <w:rFonts w:ascii="Angsana New" w:hAnsi="Angsana New"/>
          <w:i/>
          <w:iCs/>
          <w:sz w:val="30"/>
          <w:szCs w:val="30"/>
        </w:rPr>
        <w:t xml:space="preserve">73 </w:t>
      </w:r>
      <w:r w:rsidRPr="00224FA4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383EDC" w:rsidRPr="00D64A2F">
        <w:rPr>
          <w:rFonts w:ascii="Angsana New" w:hAnsi="Angsana New"/>
          <w:sz w:val="30"/>
          <w:szCs w:val="30"/>
          <w:cs/>
        </w:rPr>
        <w:t xml:space="preserve"> </w:t>
      </w:r>
      <w:r w:rsidR="00383EDC" w:rsidRPr="00224FA4">
        <w:rPr>
          <w:rFonts w:ascii="Angsana New" w:hAnsi="Angsana New"/>
          <w:sz w:val="30"/>
          <w:szCs w:val="30"/>
          <w:cs/>
        </w:rPr>
        <w:t>ได้ถูกจดจำนองเพื่อเป็น</w:t>
      </w:r>
      <w:r w:rsidR="003D52E5" w:rsidRPr="00224FA4">
        <w:rPr>
          <w:rFonts w:ascii="Angsana New" w:hAnsi="Angsana New"/>
          <w:sz w:val="30"/>
          <w:szCs w:val="30"/>
          <w:cs/>
        </w:rPr>
        <w:t>หลัก</w:t>
      </w:r>
      <w:r w:rsidR="00383EDC" w:rsidRPr="00224FA4">
        <w:rPr>
          <w:rFonts w:ascii="Angsana New" w:hAnsi="Angsana New"/>
          <w:sz w:val="30"/>
          <w:szCs w:val="30"/>
          <w:cs/>
        </w:rPr>
        <w:t>ประกันวงเงินกู้ยืม</w:t>
      </w:r>
      <w:r w:rsidR="00DF120F" w:rsidRPr="00224FA4">
        <w:rPr>
          <w:rFonts w:ascii="Angsana New" w:hAnsi="Angsana New"/>
          <w:sz w:val="30"/>
          <w:szCs w:val="30"/>
          <w:cs/>
        </w:rPr>
        <w:t>ดังกล่าว</w:t>
      </w:r>
    </w:p>
    <w:p w14:paraId="30F6E783" w14:textId="77777777" w:rsidR="0067101D" w:rsidRPr="00D64A2F" w:rsidRDefault="0067101D" w:rsidP="00DF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869627C" w14:textId="77777777" w:rsidR="005E029F" w:rsidRPr="00224FA4" w:rsidRDefault="005E029F" w:rsidP="005E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224FA4">
        <w:rPr>
          <w:rFonts w:ascii="Angsana New" w:hAnsi="Angsana New"/>
          <w:i/>
          <w:iCs/>
          <w:sz w:val="30"/>
          <w:szCs w:val="30"/>
          <w:cs/>
        </w:rPr>
        <w:t>สัญญาเงินให้กู้ยืมระยะสั้น</w:t>
      </w:r>
    </w:p>
    <w:p w14:paraId="0DF40811" w14:textId="77777777" w:rsidR="005E029F" w:rsidRPr="00206DCE" w:rsidRDefault="005E029F" w:rsidP="005E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15B44DCE" w14:textId="28B30740" w:rsidR="005E029F" w:rsidRPr="00224FA4" w:rsidRDefault="00C40A81" w:rsidP="0050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24FA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24FA4">
        <w:rPr>
          <w:rFonts w:ascii="Angsana New" w:hAnsi="Angsana New"/>
          <w:sz w:val="30"/>
          <w:szCs w:val="30"/>
        </w:rPr>
        <w:t xml:space="preserve">6 </w:t>
      </w:r>
      <w:r w:rsidRPr="00224FA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24FA4">
        <w:rPr>
          <w:rFonts w:ascii="Angsana New" w:hAnsi="Angsana New"/>
          <w:sz w:val="30"/>
          <w:szCs w:val="30"/>
        </w:rPr>
        <w:t xml:space="preserve">2559 </w:t>
      </w:r>
      <w:r w:rsidR="005E029F" w:rsidRPr="00224FA4">
        <w:rPr>
          <w:rFonts w:ascii="Angsana New" w:hAnsi="Angsana New"/>
          <w:sz w:val="30"/>
          <w:szCs w:val="30"/>
          <w:cs/>
        </w:rPr>
        <w:t>บริษัท</w:t>
      </w:r>
      <w:r w:rsidR="001E795E" w:rsidRPr="00224FA4">
        <w:rPr>
          <w:rFonts w:ascii="Angsana New" w:hAnsi="Angsana New"/>
          <w:sz w:val="30"/>
          <w:szCs w:val="30"/>
          <w:cs/>
        </w:rPr>
        <w:t>ย่อยแห่งหนึ่งได้ทำสัญญา</w:t>
      </w:r>
      <w:r w:rsidR="005E029F" w:rsidRPr="00224FA4">
        <w:rPr>
          <w:rFonts w:ascii="Angsana New" w:hAnsi="Angsana New"/>
          <w:sz w:val="30"/>
          <w:szCs w:val="30"/>
          <w:cs/>
        </w:rPr>
        <w:t>ให้กู้ยืม</w:t>
      </w:r>
      <w:r w:rsidR="001E795E" w:rsidRPr="00224FA4">
        <w:rPr>
          <w:rFonts w:ascii="Angsana New" w:hAnsi="Angsana New"/>
          <w:sz w:val="30"/>
          <w:szCs w:val="30"/>
          <w:cs/>
        </w:rPr>
        <w:t>เงิน</w:t>
      </w:r>
      <w:r w:rsidR="005E029F" w:rsidRPr="00224FA4">
        <w:rPr>
          <w:rFonts w:ascii="Angsana New" w:hAnsi="Angsana New"/>
          <w:sz w:val="30"/>
          <w:szCs w:val="30"/>
          <w:cs/>
        </w:rPr>
        <w:t>ระ</w:t>
      </w:r>
      <w:r w:rsidR="00C02317" w:rsidRPr="00224FA4">
        <w:rPr>
          <w:rFonts w:ascii="Angsana New" w:hAnsi="Angsana New"/>
          <w:sz w:val="30"/>
          <w:szCs w:val="30"/>
          <w:cs/>
        </w:rPr>
        <w:t>ยะสั้นกับกิจการที่เกี่ยวข้องกัน</w:t>
      </w:r>
      <w:r w:rsidR="00FF6976" w:rsidRPr="00224FA4">
        <w:rPr>
          <w:rFonts w:ascii="Angsana New" w:hAnsi="Angsana New"/>
          <w:sz w:val="30"/>
          <w:szCs w:val="30"/>
        </w:rPr>
        <w:br/>
      </w:r>
      <w:r w:rsidR="00A14D57" w:rsidRPr="00224FA4">
        <w:rPr>
          <w:rFonts w:ascii="Angsana New" w:hAnsi="Angsana New"/>
          <w:sz w:val="30"/>
          <w:szCs w:val="30"/>
          <w:cs/>
        </w:rPr>
        <w:t>แห่งหนึ่ง</w:t>
      </w:r>
      <w:r w:rsidR="00C02317" w:rsidRPr="00224FA4">
        <w:rPr>
          <w:rFonts w:ascii="Angsana New" w:hAnsi="Angsana New"/>
          <w:sz w:val="30"/>
          <w:szCs w:val="30"/>
          <w:cs/>
        </w:rPr>
        <w:t xml:space="preserve"> โดยมี</w:t>
      </w:r>
      <w:r w:rsidR="00172EFB" w:rsidRPr="00224FA4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C94E09" w:rsidRPr="00224FA4">
        <w:rPr>
          <w:rFonts w:ascii="Angsana New" w:hAnsi="Angsana New"/>
          <w:sz w:val="30"/>
          <w:szCs w:val="30"/>
        </w:rPr>
        <w:t>10</w:t>
      </w:r>
      <w:r w:rsidR="00172EFB" w:rsidRPr="00224FA4">
        <w:rPr>
          <w:rFonts w:ascii="Angsana New" w:hAnsi="Angsana New"/>
          <w:sz w:val="30"/>
          <w:szCs w:val="30"/>
          <w:cs/>
        </w:rPr>
        <w:t xml:space="preserve"> ต่อปี และมีกำหนดชำระคืนในเดือนธันวาคม </w:t>
      </w:r>
      <w:r w:rsidR="00172EFB" w:rsidRPr="00224FA4">
        <w:rPr>
          <w:rFonts w:ascii="Angsana New" w:hAnsi="Angsana New"/>
          <w:sz w:val="30"/>
          <w:szCs w:val="30"/>
        </w:rPr>
        <w:t>2561</w:t>
      </w:r>
      <w:r w:rsidR="00574A04" w:rsidRPr="00224FA4">
        <w:rPr>
          <w:rFonts w:ascii="Angsana New" w:hAnsi="Angsana New"/>
          <w:sz w:val="30"/>
          <w:szCs w:val="30"/>
          <w:cs/>
        </w:rPr>
        <w:t xml:space="preserve"> ต่อมาบริษัทย่อย</w:t>
      </w:r>
      <w:r w:rsidR="007D6943">
        <w:rPr>
          <w:rFonts w:ascii="Angsana New" w:hAnsi="Angsana New"/>
          <w:sz w:val="30"/>
          <w:szCs w:val="30"/>
        </w:rPr>
        <w:br/>
      </w:r>
      <w:r w:rsidR="00574A04" w:rsidRPr="00224FA4">
        <w:rPr>
          <w:rFonts w:ascii="Angsana New" w:hAnsi="Angsana New"/>
          <w:sz w:val="30"/>
          <w:szCs w:val="30"/>
          <w:cs/>
        </w:rPr>
        <w:t>และกิจการที่เกี่ยวข้องกันได้ทำบันทึกข้อตกลงเพิ่มเติมสัญญาหลายฉบับ โดยเลื่อนกำหนดชำระคืน</w:t>
      </w:r>
      <w:r w:rsidR="00593AFE" w:rsidRPr="00224FA4">
        <w:rPr>
          <w:rFonts w:ascii="Angsana New" w:hAnsi="Angsana New"/>
          <w:sz w:val="30"/>
          <w:szCs w:val="30"/>
          <w:cs/>
        </w:rPr>
        <w:t xml:space="preserve">เป็นเดือน ธันวาคม </w:t>
      </w:r>
      <w:r w:rsidR="00C94E09" w:rsidRPr="00224FA4">
        <w:rPr>
          <w:rFonts w:ascii="Angsana New" w:hAnsi="Angsana New"/>
          <w:sz w:val="30"/>
          <w:szCs w:val="30"/>
        </w:rPr>
        <w:t>2562</w:t>
      </w:r>
      <w:r w:rsidR="00593AFE" w:rsidRPr="00224FA4">
        <w:rPr>
          <w:rFonts w:ascii="Angsana New" w:hAnsi="Angsana New"/>
          <w:sz w:val="30"/>
          <w:szCs w:val="30"/>
          <w:cs/>
        </w:rPr>
        <w:t xml:space="preserve"> โดยมีเงื่อนไขการยกเว้นการคิดดอกเบี้ยจากเงินให้กู้ยืมดังกล่าวคงเดิม</w:t>
      </w:r>
      <w:r w:rsidR="00172EFB" w:rsidRPr="00224FA4">
        <w:rPr>
          <w:rFonts w:ascii="Angsana New" w:hAnsi="Angsana New"/>
          <w:sz w:val="30"/>
          <w:szCs w:val="30"/>
          <w:cs/>
        </w:rPr>
        <w:t xml:space="preserve"> </w:t>
      </w:r>
    </w:p>
    <w:p w14:paraId="4119A3F7" w14:textId="77777777" w:rsidR="009359FF" w:rsidRPr="00206DCE" w:rsidRDefault="009359FF" w:rsidP="005E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0"/>
          <w:szCs w:val="20"/>
        </w:rPr>
      </w:pPr>
    </w:p>
    <w:p w14:paraId="0FB40330" w14:textId="77777777" w:rsidR="0094437D" w:rsidRPr="00224FA4" w:rsidRDefault="00383EDC" w:rsidP="00BD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224FA4">
        <w:rPr>
          <w:rFonts w:ascii="Angsana New" w:hAnsi="Angsana New"/>
          <w:i/>
          <w:iCs/>
          <w:sz w:val="30"/>
          <w:szCs w:val="30"/>
          <w:cs/>
        </w:rPr>
        <w:t>สัญญาเงินให้กู้ยืมระยะยาว</w:t>
      </w:r>
    </w:p>
    <w:p w14:paraId="07EB14B8" w14:textId="77777777" w:rsidR="0094437D" w:rsidRPr="00206DCE" w:rsidRDefault="0094437D" w:rsidP="00BD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608686DF" w14:textId="77777777" w:rsidR="002472CF" w:rsidRPr="00224FA4" w:rsidRDefault="00383EDC" w:rsidP="008F6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4FA4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บริษัทได้ทำสัญญาเงินให้กู้ยืมระยะยาวประเภทไม่มีหลักประกันกับบริษัทย่อย</w:t>
      </w:r>
      <w:r w:rsidR="00C40A81" w:rsidRPr="00224FA4">
        <w:rPr>
          <w:rFonts w:ascii="Angsana New" w:hAnsi="Angsana New"/>
          <w:sz w:val="30"/>
          <w:szCs w:val="30"/>
          <w:cs/>
        </w:rPr>
        <w:t>หลาย</w:t>
      </w:r>
      <w:r w:rsidR="001C2174" w:rsidRPr="00224FA4">
        <w:rPr>
          <w:rFonts w:ascii="Angsana New" w:hAnsi="Angsana New"/>
          <w:sz w:val="30"/>
          <w:szCs w:val="30"/>
          <w:cs/>
        </w:rPr>
        <w:t xml:space="preserve">แห่ง โดยมีอัตราดอกเบี้ยร้อยละ </w:t>
      </w:r>
      <w:r w:rsidR="009229B4" w:rsidRPr="00224FA4">
        <w:rPr>
          <w:rFonts w:ascii="Angsana New" w:hAnsi="Angsana New"/>
          <w:sz w:val="30"/>
          <w:szCs w:val="30"/>
        </w:rPr>
        <w:t>4</w:t>
      </w:r>
      <w:r w:rsidR="009229B4" w:rsidRPr="00224FA4">
        <w:rPr>
          <w:rFonts w:ascii="Angsana New" w:hAnsi="Angsana New"/>
          <w:sz w:val="30"/>
          <w:szCs w:val="30"/>
          <w:cs/>
        </w:rPr>
        <w:t>.</w:t>
      </w:r>
      <w:r w:rsidR="009229B4" w:rsidRPr="00224FA4">
        <w:rPr>
          <w:rFonts w:ascii="Angsana New" w:hAnsi="Angsana New"/>
          <w:sz w:val="30"/>
          <w:szCs w:val="30"/>
        </w:rPr>
        <w:t>16</w:t>
      </w:r>
      <w:r w:rsidR="001C2174" w:rsidRPr="00224FA4">
        <w:rPr>
          <w:rFonts w:ascii="Angsana New" w:hAnsi="Angsana New"/>
          <w:sz w:val="30"/>
          <w:szCs w:val="30"/>
          <w:cs/>
        </w:rPr>
        <w:t xml:space="preserve"> ถึง</w:t>
      </w:r>
      <w:r w:rsidR="006F6F91" w:rsidRPr="00224FA4">
        <w:rPr>
          <w:rFonts w:ascii="Angsana New" w:hAnsi="Angsana New"/>
          <w:sz w:val="30"/>
          <w:szCs w:val="30"/>
          <w:cs/>
        </w:rPr>
        <w:t>ร้อยละ</w:t>
      </w:r>
      <w:r w:rsidR="001C2174" w:rsidRPr="00224FA4">
        <w:rPr>
          <w:rFonts w:ascii="Angsana New" w:hAnsi="Angsana New"/>
          <w:sz w:val="30"/>
          <w:szCs w:val="30"/>
          <w:cs/>
        </w:rPr>
        <w:t xml:space="preserve"> </w:t>
      </w:r>
      <w:r w:rsidR="009229B4" w:rsidRPr="00224FA4">
        <w:rPr>
          <w:rFonts w:ascii="Angsana New" w:hAnsi="Angsana New"/>
          <w:sz w:val="30"/>
          <w:szCs w:val="30"/>
        </w:rPr>
        <w:t>4</w:t>
      </w:r>
      <w:r w:rsidR="009229B4" w:rsidRPr="00224FA4">
        <w:rPr>
          <w:rFonts w:ascii="Angsana New" w:hAnsi="Angsana New"/>
          <w:sz w:val="30"/>
          <w:szCs w:val="30"/>
          <w:cs/>
        </w:rPr>
        <w:t>.</w:t>
      </w:r>
      <w:r w:rsidR="009229B4" w:rsidRPr="00224FA4">
        <w:rPr>
          <w:rFonts w:ascii="Angsana New" w:hAnsi="Angsana New"/>
          <w:sz w:val="30"/>
          <w:szCs w:val="30"/>
        </w:rPr>
        <w:t>50</w:t>
      </w:r>
      <w:r w:rsidRPr="00224FA4">
        <w:rPr>
          <w:rFonts w:ascii="Angsana New" w:hAnsi="Angsana New"/>
          <w:sz w:val="30"/>
          <w:szCs w:val="30"/>
          <w:cs/>
        </w:rPr>
        <w:t xml:space="preserve"> ต่อปี </w:t>
      </w:r>
      <w:r w:rsidR="00C94E09" w:rsidRPr="00224FA4">
        <w:rPr>
          <w:rFonts w:ascii="Angsana New" w:hAnsi="Angsana New"/>
          <w:i/>
          <w:iCs/>
          <w:sz w:val="30"/>
          <w:szCs w:val="30"/>
          <w:cs/>
        </w:rPr>
        <w:t>(</w:t>
      </w:r>
      <w:r w:rsidR="00C94E09" w:rsidRPr="00224FA4">
        <w:rPr>
          <w:rFonts w:ascii="Angsana New" w:hAnsi="Angsana New"/>
          <w:i/>
          <w:iCs/>
          <w:sz w:val="30"/>
          <w:szCs w:val="30"/>
        </w:rPr>
        <w:t>2561</w:t>
      </w:r>
      <w:r w:rsidR="00C94E09" w:rsidRPr="00224FA4">
        <w:rPr>
          <w:rFonts w:ascii="Angsana New" w:hAnsi="Angsana New"/>
          <w:i/>
          <w:iCs/>
          <w:sz w:val="30"/>
          <w:szCs w:val="30"/>
          <w:cs/>
        </w:rPr>
        <w:t>:</w:t>
      </w:r>
      <w:r w:rsidRPr="00224FA4">
        <w:rPr>
          <w:rFonts w:ascii="Angsana New" w:hAnsi="Angsana New"/>
          <w:i/>
          <w:iCs/>
          <w:sz w:val="30"/>
          <w:szCs w:val="30"/>
          <w:cs/>
        </w:rPr>
        <w:t xml:space="preserve"> ร้อยละ </w:t>
      </w:r>
      <w:r w:rsidR="00C94E09" w:rsidRPr="00224FA4">
        <w:rPr>
          <w:rFonts w:ascii="Angsana New" w:hAnsi="Angsana New"/>
          <w:i/>
          <w:iCs/>
          <w:sz w:val="30"/>
          <w:szCs w:val="30"/>
        </w:rPr>
        <w:t>4</w:t>
      </w:r>
      <w:r w:rsidR="00C94E09" w:rsidRPr="00224FA4">
        <w:rPr>
          <w:rFonts w:ascii="Angsana New" w:hAnsi="Angsana New"/>
          <w:i/>
          <w:iCs/>
          <w:sz w:val="30"/>
          <w:szCs w:val="30"/>
          <w:cs/>
        </w:rPr>
        <w:t>.</w:t>
      </w:r>
      <w:r w:rsidR="00C94E09" w:rsidRPr="00224FA4">
        <w:rPr>
          <w:rFonts w:ascii="Angsana New" w:hAnsi="Angsana New"/>
          <w:i/>
          <w:iCs/>
          <w:sz w:val="30"/>
          <w:szCs w:val="30"/>
        </w:rPr>
        <w:t>48</w:t>
      </w:r>
      <w:r w:rsidRPr="00224FA4">
        <w:rPr>
          <w:rFonts w:ascii="Angsana New" w:hAnsi="Angsana New"/>
          <w:i/>
          <w:iCs/>
          <w:sz w:val="30"/>
          <w:szCs w:val="30"/>
          <w:cs/>
        </w:rPr>
        <w:t xml:space="preserve"> ถึงร้อยละ </w:t>
      </w:r>
      <w:r w:rsidR="00C94E09" w:rsidRPr="00224FA4">
        <w:rPr>
          <w:rFonts w:ascii="Angsana New" w:hAnsi="Angsana New"/>
          <w:i/>
          <w:iCs/>
          <w:sz w:val="30"/>
          <w:szCs w:val="30"/>
        </w:rPr>
        <w:t>4</w:t>
      </w:r>
      <w:r w:rsidR="00C94E09" w:rsidRPr="00224FA4">
        <w:rPr>
          <w:rFonts w:ascii="Angsana New" w:hAnsi="Angsana New"/>
          <w:i/>
          <w:iCs/>
          <w:sz w:val="30"/>
          <w:szCs w:val="30"/>
          <w:cs/>
        </w:rPr>
        <w:t>.</w:t>
      </w:r>
      <w:r w:rsidR="00C94E09" w:rsidRPr="00224FA4">
        <w:rPr>
          <w:rFonts w:ascii="Angsana New" w:hAnsi="Angsana New"/>
          <w:i/>
          <w:iCs/>
          <w:sz w:val="30"/>
          <w:szCs w:val="30"/>
        </w:rPr>
        <w:t>88</w:t>
      </w:r>
      <w:r w:rsidRPr="00224FA4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="006F6F91" w:rsidRPr="00224FA4">
        <w:rPr>
          <w:rFonts w:ascii="Angsana New" w:hAnsi="Angsana New"/>
          <w:sz w:val="30"/>
          <w:szCs w:val="30"/>
          <w:cs/>
        </w:rPr>
        <w:t xml:space="preserve"> </w:t>
      </w:r>
      <w:r w:rsidRPr="00224FA4">
        <w:rPr>
          <w:rFonts w:ascii="Angsana New" w:hAnsi="Angsana New"/>
          <w:sz w:val="30"/>
          <w:szCs w:val="30"/>
          <w:cs/>
        </w:rPr>
        <w:t>และมีกำหนดชำระคืน</w:t>
      </w:r>
      <w:r w:rsidR="0023367B" w:rsidRPr="00224FA4">
        <w:rPr>
          <w:rFonts w:ascii="Angsana New" w:hAnsi="Angsana New"/>
          <w:sz w:val="30"/>
          <w:szCs w:val="30"/>
          <w:cs/>
        </w:rPr>
        <w:t>เงิน</w:t>
      </w:r>
      <w:r w:rsidRPr="00224FA4">
        <w:rPr>
          <w:rFonts w:ascii="Angsana New" w:hAnsi="Angsana New"/>
          <w:sz w:val="30"/>
          <w:szCs w:val="30"/>
          <w:cs/>
        </w:rPr>
        <w:t>ต้นทั้งจำนวน</w:t>
      </w:r>
      <w:r w:rsidR="00804408" w:rsidRPr="00224FA4">
        <w:rPr>
          <w:rFonts w:ascii="Angsana New" w:hAnsi="Angsana New"/>
          <w:sz w:val="30"/>
          <w:szCs w:val="30"/>
          <w:cs/>
        </w:rPr>
        <w:t>ภาย</w:t>
      </w:r>
      <w:r w:rsidR="00B229D7" w:rsidRPr="00224FA4">
        <w:rPr>
          <w:rFonts w:ascii="Angsana New" w:hAnsi="Angsana New"/>
          <w:sz w:val="30"/>
          <w:szCs w:val="30"/>
          <w:cs/>
        </w:rPr>
        <w:t>ในเดือน</w:t>
      </w:r>
      <w:r w:rsidR="0009789D" w:rsidRPr="00224FA4">
        <w:rPr>
          <w:rFonts w:ascii="Angsana New" w:hAnsi="Angsana New"/>
          <w:sz w:val="30"/>
          <w:szCs w:val="30"/>
          <w:cs/>
        </w:rPr>
        <w:t xml:space="preserve">กรกฎาคม </w:t>
      </w:r>
      <w:r w:rsidR="00C94E09" w:rsidRPr="00224FA4">
        <w:rPr>
          <w:rFonts w:ascii="Angsana New" w:hAnsi="Angsana New"/>
          <w:sz w:val="30"/>
          <w:szCs w:val="30"/>
        </w:rPr>
        <w:t>2567</w:t>
      </w:r>
      <w:r w:rsidR="00E84E36" w:rsidRPr="00224FA4">
        <w:rPr>
          <w:rFonts w:ascii="Angsana New" w:hAnsi="Angsana New"/>
          <w:sz w:val="30"/>
          <w:szCs w:val="30"/>
          <w:cs/>
        </w:rPr>
        <w:t xml:space="preserve"> </w:t>
      </w:r>
    </w:p>
    <w:p w14:paraId="23F10369" w14:textId="7FF68F84" w:rsidR="008F61EB" w:rsidRPr="00206DCE" w:rsidRDefault="008F61EB" w:rsidP="008F6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01CAA49" w14:textId="77777777" w:rsidR="00671D69" w:rsidRPr="007B4C6A" w:rsidRDefault="00104D13" w:rsidP="00B85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A55577" w:rsidRPr="007B4C6A">
        <w:rPr>
          <w:rFonts w:ascii="Angsana New" w:hAnsi="Angsana New"/>
          <w:i/>
          <w:iCs/>
          <w:sz w:val="30"/>
          <w:szCs w:val="30"/>
          <w:cs/>
        </w:rPr>
        <w:t>และบริการพื้นที่สำนักงาน</w:t>
      </w:r>
    </w:p>
    <w:p w14:paraId="16BD95E1" w14:textId="77777777" w:rsidR="00BF300E" w:rsidRPr="00206DCE" w:rsidRDefault="00BF300E" w:rsidP="0067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22B86D3" w14:textId="77777777" w:rsidR="001F7126" w:rsidRPr="00D64A2F" w:rsidRDefault="001F7126" w:rsidP="0067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3"/>
          <w:sz w:val="30"/>
          <w:szCs w:val="30"/>
        </w:rPr>
      </w:pPr>
      <w:r w:rsidRPr="00D64A2F">
        <w:rPr>
          <w:rFonts w:ascii="Angsana New" w:hAnsi="Angsana New"/>
          <w:spacing w:val="-3"/>
          <w:sz w:val="30"/>
          <w:szCs w:val="30"/>
          <w:cs/>
        </w:rPr>
        <w:t>บริษัท</w:t>
      </w:r>
      <w:r w:rsidR="00063A4E" w:rsidRPr="00D64A2F">
        <w:rPr>
          <w:rFonts w:ascii="Angsana New" w:hAnsi="Angsana New"/>
          <w:spacing w:val="-3"/>
          <w:sz w:val="30"/>
          <w:szCs w:val="30"/>
          <w:cs/>
        </w:rPr>
        <w:t>ได้</w:t>
      </w:r>
      <w:r w:rsidRPr="00D64A2F">
        <w:rPr>
          <w:rFonts w:ascii="Angsana New" w:hAnsi="Angsana New"/>
          <w:spacing w:val="-3"/>
          <w:sz w:val="30"/>
          <w:szCs w:val="30"/>
          <w:cs/>
        </w:rPr>
        <w:t>ทำสัญญาเช่าพื้นที่สำนักงานและบริการที่เกี่ยวข้องกับ</w:t>
      </w:r>
      <w:r w:rsidR="003C49FA" w:rsidRPr="00D64A2F">
        <w:rPr>
          <w:rFonts w:ascii="Angsana New" w:hAnsi="Angsana New"/>
          <w:spacing w:val="-3"/>
          <w:sz w:val="30"/>
          <w:szCs w:val="30"/>
          <w:cs/>
        </w:rPr>
        <w:t xml:space="preserve">บริษัทที่เกี่ยวข้องกันแห่งหนึ่ง </w:t>
      </w:r>
      <w:r w:rsidRPr="00D64A2F">
        <w:rPr>
          <w:rFonts w:ascii="Angsana New" w:hAnsi="Angsana New"/>
          <w:spacing w:val="-3"/>
          <w:sz w:val="30"/>
          <w:szCs w:val="30"/>
          <w:cs/>
        </w:rPr>
        <w:t xml:space="preserve">โดยมีค่าเช่าและค่าบริการคิดเป็นจำนวนเงินรวม </w:t>
      </w:r>
      <w:r w:rsidR="009B33E6" w:rsidRPr="00D64A2F">
        <w:rPr>
          <w:rFonts w:ascii="Angsana New" w:hAnsi="Angsana New"/>
          <w:spacing w:val="-3"/>
          <w:sz w:val="30"/>
          <w:szCs w:val="30"/>
        </w:rPr>
        <w:t>19</w:t>
      </w:r>
      <w:r w:rsidRPr="00D64A2F">
        <w:rPr>
          <w:rFonts w:ascii="Angsana New" w:hAnsi="Angsana New"/>
          <w:spacing w:val="-3"/>
          <w:sz w:val="30"/>
          <w:szCs w:val="30"/>
          <w:cs/>
        </w:rPr>
        <w:t xml:space="preserve"> ล้านบาทต่อปี สัญญาดังกล่าวมีกำหนดระยะเวลา </w:t>
      </w:r>
      <w:r w:rsidR="009B33E6" w:rsidRPr="00D64A2F">
        <w:rPr>
          <w:rFonts w:ascii="Angsana New" w:hAnsi="Angsana New"/>
          <w:spacing w:val="-3"/>
          <w:sz w:val="30"/>
          <w:szCs w:val="30"/>
        </w:rPr>
        <w:t>3</w:t>
      </w:r>
      <w:r w:rsidRPr="00D64A2F">
        <w:rPr>
          <w:rFonts w:ascii="Angsana New" w:hAnsi="Angsana New"/>
          <w:color w:val="FF0000"/>
          <w:spacing w:val="-3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pacing w:val="-3"/>
          <w:sz w:val="30"/>
          <w:szCs w:val="30"/>
          <w:cs/>
        </w:rPr>
        <w:t xml:space="preserve">ปี โดยเริ่มตั้งแต่เดือนกรกฎาคม </w:t>
      </w:r>
      <w:r w:rsidR="009B33E6" w:rsidRPr="00D64A2F">
        <w:rPr>
          <w:rFonts w:ascii="Angsana New" w:hAnsi="Angsana New"/>
          <w:spacing w:val="-3"/>
          <w:sz w:val="30"/>
          <w:szCs w:val="30"/>
        </w:rPr>
        <w:t>2561</w:t>
      </w:r>
      <w:r w:rsidRPr="00D64A2F">
        <w:rPr>
          <w:rFonts w:ascii="Angsana New" w:hAnsi="Angsana New"/>
          <w:spacing w:val="-3"/>
          <w:sz w:val="30"/>
          <w:szCs w:val="30"/>
          <w:cs/>
        </w:rPr>
        <w:t xml:space="preserve"> ถึงเดือนมิถุนายน </w:t>
      </w:r>
      <w:r w:rsidR="009B33E6" w:rsidRPr="00D64A2F">
        <w:rPr>
          <w:rFonts w:ascii="Angsana New" w:hAnsi="Angsana New"/>
          <w:spacing w:val="-3"/>
          <w:sz w:val="30"/>
          <w:szCs w:val="30"/>
        </w:rPr>
        <w:t>2564</w:t>
      </w:r>
      <w:r w:rsidRPr="00D64A2F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F74C76" w:rsidRPr="00D64A2F">
        <w:rPr>
          <w:rFonts w:ascii="Angsana New" w:hAnsi="Angsana New"/>
          <w:spacing w:val="-3"/>
          <w:sz w:val="30"/>
          <w:szCs w:val="30"/>
          <w:cs/>
        </w:rPr>
        <w:t>ทั้งนี้บริษัทสามารถยกเลิกสัญญาเช่าดำเนินงานได้ โดยไม่เสียค่าปรับหากบริษัทเช่าไม่น้อยกว่าสิบแปดเดือน และแจ้งเป็นลายลักษณ์อักษรแก่ผู้ให้เช่าทราบล่วงหน้าหกเดือนก่อนวันยกเลิกสัญญา</w:t>
      </w:r>
    </w:p>
    <w:p w14:paraId="5ADFF4F6" w14:textId="77777777" w:rsidR="00F74C76" w:rsidRPr="00D64A2F" w:rsidRDefault="00F74C76" w:rsidP="0067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CC576EE" w14:textId="3E43BBFA" w:rsidR="00F74C76" w:rsidRPr="007B4C6A" w:rsidRDefault="000C06FD" w:rsidP="00F74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Pr="007B4C6A">
        <w:rPr>
          <w:rFonts w:ascii="Angsana New" w:hAnsi="Angsana New"/>
          <w:sz w:val="30"/>
          <w:szCs w:val="30"/>
        </w:rPr>
        <w:t>2562</w:t>
      </w:r>
      <w:r w:rsidR="0074224D" w:rsidRPr="007B4C6A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F74C76" w:rsidRPr="007B4C6A">
        <w:rPr>
          <w:rFonts w:ascii="Angsana New" w:hAnsi="Angsana New"/>
          <w:sz w:val="30"/>
          <w:szCs w:val="30"/>
          <w:cs/>
        </w:rPr>
        <w:t>ได้ทำสัญญา</w:t>
      </w:r>
      <w:r w:rsidR="000157D6">
        <w:rPr>
          <w:rFonts w:ascii="Angsana New" w:hAnsi="Angsana New" w:hint="cs"/>
          <w:sz w:val="30"/>
          <w:szCs w:val="30"/>
          <w:cs/>
        </w:rPr>
        <w:t>บริการ</w:t>
      </w:r>
      <w:r w:rsidR="00630AA9">
        <w:rPr>
          <w:rFonts w:ascii="Angsana New" w:hAnsi="Angsana New" w:hint="cs"/>
          <w:sz w:val="30"/>
          <w:szCs w:val="30"/>
          <w:cs/>
        </w:rPr>
        <w:t>สมาชิกเพื่อใช้พื้นที่สำนักงาน และบริการที่เกี่ยวข้อง</w:t>
      </w:r>
      <w:r w:rsidR="00630AA9">
        <w:rPr>
          <w:rFonts w:ascii="Angsana New" w:hAnsi="Angsana New"/>
          <w:sz w:val="30"/>
          <w:szCs w:val="30"/>
          <w:cs/>
        </w:rPr>
        <w:br/>
      </w:r>
      <w:r w:rsidR="00F74C76" w:rsidRPr="007B4C6A">
        <w:rPr>
          <w:rFonts w:ascii="Angsana New" w:hAnsi="Angsana New"/>
          <w:sz w:val="30"/>
          <w:szCs w:val="30"/>
          <w:cs/>
        </w:rPr>
        <w:t>กับ</w:t>
      </w:r>
      <w:r w:rsidR="00B6325D" w:rsidRPr="007B4C6A">
        <w:rPr>
          <w:rFonts w:ascii="Angsana New" w:hAnsi="Angsana New"/>
          <w:sz w:val="30"/>
          <w:szCs w:val="30"/>
          <w:cs/>
        </w:rPr>
        <w:t>การร่วมค้า</w:t>
      </w:r>
      <w:r w:rsidR="00F74C76" w:rsidRPr="007B4C6A">
        <w:rPr>
          <w:rFonts w:ascii="Angsana New" w:hAnsi="Angsana New"/>
          <w:sz w:val="30"/>
          <w:szCs w:val="30"/>
          <w:cs/>
        </w:rPr>
        <w:t>แห่งหนึ่ง โดยมี</w:t>
      </w:r>
      <w:r w:rsidR="00630AA9">
        <w:rPr>
          <w:rFonts w:ascii="Angsana New" w:hAnsi="Angsana New" w:hint="cs"/>
          <w:sz w:val="30"/>
          <w:szCs w:val="30"/>
          <w:cs/>
        </w:rPr>
        <w:t>อัตรา</w:t>
      </w:r>
      <w:r w:rsidR="00F74C76" w:rsidRPr="007B4C6A">
        <w:rPr>
          <w:rFonts w:ascii="Angsana New" w:hAnsi="Angsana New"/>
          <w:sz w:val="30"/>
          <w:szCs w:val="30"/>
          <w:cs/>
        </w:rPr>
        <w:t xml:space="preserve">ค่าบริการคิดเป็นจำนวนเงินรวม </w:t>
      </w:r>
      <w:r w:rsidRPr="007B4C6A">
        <w:rPr>
          <w:rFonts w:ascii="Angsana New" w:hAnsi="Angsana New"/>
          <w:sz w:val="30"/>
          <w:szCs w:val="30"/>
        </w:rPr>
        <w:t>63</w:t>
      </w:r>
      <w:r w:rsidR="00F74C76" w:rsidRPr="007B4C6A">
        <w:rPr>
          <w:rFonts w:ascii="Angsana New" w:hAnsi="Angsana New"/>
          <w:sz w:val="30"/>
          <w:szCs w:val="30"/>
          <w:cs/>
        </w:rPr>
        <w:t>.</w:t>
      </w:r>
      <w:r w:rsidRPr="007B4C6A">
        <w:rPr>
          <w:rFonts w:ascii="Angsana New" w:hAnsi="Angsana New"/>
          <w:sz w:val="30"/>
          <w:szCs w:val="30"/>
        </w:rPr>
        <w:t>12</w:t>
      </w:r>
      <w:r w:rsidR="00F74C76" w:rsidRPr="007B4C6A">
        <w:rPr>
          <w:rFonts w:ascii="Angsana New" w:hAnsi="Angsana New"/>
          <w:sz w:val="30"/>
          <w:szCs w:val="30"/>
          <w:cs/>
        </w:rPr>
        <w:t xml:space="preserve"> ล้านบาทต่อปี</w:t>
      </w:r>
      <w:r w:rsidR="00934A31">
        <w:rPr>
          <w:rFonts w:ascii="Angsana New" w:hAnsi="Angsana New"/>
          <w:sz w:val="30"/>
          <w:szCs w:val="30"/>
        </w:rPr>
        <w:t xml:space="preserve"> </w:t>
      </w:r>
      <w:r w:rsidR="00F74C76" w:rsidRPr="007B4C6A">
        <w:rPr>
          <w:rFonts w:ascii="Angsana New" w:hAnsi="Angsana New"/>
          <w:sz w:val="30"/>
          <w:szCs w:val="30"/>
          <w:cs/>
        </w:rPr>
        <w:t xml:space="preserve">สัญญาดังกล่าวมีกำหนดระยะเวลา </w:t>
      </w:r>
      <w:r w:rsidR="00F74C76" w:rsidRPr="007B4C6A">
        <w:rPr>
          <w:rFonts w:ascii="Angsana New" w:hAnsi="Angsana New"/>
          <w:sz w:val="30"/>
          <w:szCs w:val="30"/>
        </w:rPr>
        <w:t>3</w:t>
      </w:r>
      <w:r w:rsidR="00F74C76" w:rsidRPr="007B4C6A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="00F74C76" w:rsidRPr="007B4C6A">
        <w:rPr>
          <w:rFonts w:ascii="Angsana New" w:hAnsi="Angsana New"/>
          <w:sz w:val="30"/>
          <w:szCs w:val="30"/>
          <w:cs/>
        </w:rPr>
        <w:t xml:space="preserve">ปี โดยเริ่มตั้งแต่เดือนพฤศจิกายน </w:t>
      </w:r>
      <w:r w:rsidR="00F74C76" w:rsidRPr="007B4C6A">
        <w:rPr>
          <w:rFonts w:ascii="Angsana New" w:hAnsi="Angsana New"/>
          <w:sz w:val="30"/>
          <w:szCs w:val="30"/>
        </w:rPr>
        <w:t>256</w:t>
      </w:r>
      <w:r w:rsidR="00F74C76" w:rsidRPr="007B4C6A">
        <w:rPr>
          <w:rFonts w:ascii="Angsana New" w:hAnsi="Angsana New"/>
          <w:sz w:val="30"/>
          <w:szCs w:val="30"/>
          <w:cs/>
        </w:rPr>
        <w:t xml:space="preserve">2 ถึงเดือนตุลาคม </w:t>
      </w:r>
      <w:r w:rsidR="00F74C76" w:rsidRPr="007B4C6A">
        <w:rPr>
          <w:rFonts w:ascii="Angsana New" w:hAnsi="Angsana New"/>
          <w:sz w:val="30"/>
          <w:szCs w:val="30"/>
        </w:rPr>
        <w:t>256</w:t>
      </w:r>
      <w:r w:rsidR="00F74C76" w:rsidRPr="007B4C6A">
        <w:rPr>
          <w:rFonts w:ascii="Angsana New" w:hAnsi="Angsana New"/>
          <w:sz w:val="30"/>
          <w:szCs w:val="30"/>
          <w:cs/>
        </w:rPr>
        <w:t>5</w:t>
      </w:r>
      <w:r w:rsidR="00630AA9">
        <w:rPr>
          <w:rFonts w:ascii="Angsana New" w:hAnsi="Angsana New" w:hint="cs"/>
          <w:sz w:val="30"/>
          <w:szCs w:val="30"/>
          <w:cs/>
        </w:rPr>
        <w:t xml:space="preserve"> ทั้งนี้สามารถต่ออายุสัญญาได้อีกคราวละ </w:t>
      </w:r>
      <w:r w:rsidR="00630AA9">
        <w:rPr>
          <w:rFonts w:ascii="Angsana New" w:hAnsi="Angsana New"/>
          <w:sz w:val="30"/>
          <w:szCs w:val="30"/>
        </w:rPr>
        <w:t>3</w:t>
      </w:r>
      <w:r w:rsidR="00630AA9">
        <w:rPr>
          <w:rFonts w:ascii="Angsana New" w:hAnsi="Angsana New" w:hint="cs"/>
          <w:sz w:val="30"/>
          <w:szCs w:val="30"/>
          <w:cs/>
        </w:rPr>
        <w:t xml:space="preserve"> ปี โดยมีเงื่อนไขตามที่ระบุในสัญญา</w:t>
      </w:r>
    </w:p>
    <w:p w14:paraId="38C14ABD" w14:textId="77777777" w:rsidR="001401D4" w:rsidRPr="007B4C6A" w:rsidRDefault="001401D4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A5D014F" w14:textId="77777777" w:rsidR="00480F53" w:rsidRPr="007B4C6A" w:rsidRDefault="00480F53" w:rsidP="0048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14:paraId="4C5B606A" w14:textId="77777777" w:rsidR="00480F53" w:rsidRPr="007B4C6A" w:rsidRDefault="00480F53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14:paraId="688E9441" w14:textId="77777777" w:rsidR="00480F53" w:rsidRPr="007B4C6A" w:rsidRDefault="00480F53" w:rsidP="0048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40DA61F9" w14:textId="77777777" w:rsidR="00480F53" w:rsidRPr="007B4C6A" w:rsidRDefault="00480F53" w:rsidP="00E07F2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contextualSpacing w:val="0"/>
        <w:jc w:val="thaiDistribute"/>
        <w:rPr>
          <w:rFonts w:ascii="Angsana New" w:hAnsi="Angsana New"/>
          <w:sz w:val="20"/>
          <w:szCs w:val="20"/>
        </w:rPr>
      </w:pPr>
      <w:r w:rsidRPr="007B4C6A">
        <w:rPr>
          <w:rFonts w:ascii="Angsana New" w:hAnsi="Angsana New"/>
          <w:sz w:val="30"/>
          <w:szCs w:val="30"/>
          <w:cs/>
        </w:rPr>
        <w:t>บริษัท</w:t>
      </w:r>
      <w:r w:rsidR="001F4C34" w:rsidRPr="007B4C6A">
        <w:rPr>
          <w:rFonts w:ascii="Angsana New" w:hAnsi="Angsana New"/>
          <w:sz w:val="30"/>
          <w:szCs w:val="30"/>
          <w:cs/>
        </w:rPr>
        <w:t>ย่อย</w:t>
      </w:r>
      <w:r w:rsidRPr="007B4C6A">
        <w:rPr>
          <w:rFonts w:ascii="Angsana New" w:hAnsi="Angsana New"/>
          <w:sz w:val="30"/>
          <w:szCs w:val="30"/>
          <w:cs/>
        </w:rPr>
        <w:t>ได้ทำสัญญาบริการกับการร่วมค้า</w:t>
      </w:r>
      <w:r w:rsidR="0067101D" w:rsidRPr="007B4C6A">
        <w:rPr>
          <w:rFonts w:ascii="Angsana New" w:hAnsi="Angsana New"/>
          <w:sz w:val="30"/>
          <w:szCs w:val="30"/>
          <w:cs/>
        </w:rPr>
        <w:t>ของบริษัทย่อย</w:t>
      </w:r>
      <w:r w:rsidRPr="007B4C6A">
        <w:rPr>
          <w:rFonts w:ascii="Angsana New" w:hAnsi="Angsana New"/>
          <w:sz w:val="30"/>
          <w:szCs w:val="30"/>
          <w:cs/>
        </w:rPr>
        <w:t>แห่งหนึ่งสำหรับการให้บริการบริหารโครงการ การก่อสร้างและการออกแบบรูปแบบโครงการ โดยคิดค่าบริการเป็นรายเดือนในอัตราที่ตกลงกันตามสัญญา</w:t>
      </w:r>
    </w:p>
    <w:p w14:paraId="7A476C1F" w14:textId="2934D573" w:rsidR="00480F53" w:rsidRPr="007B4C6A" w:rsidRDefault="00480F53" w:rsidP="00D64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cs/>
        </w:rPr>
      </w:pPr>
      <w:r w:rsidRPr="007B4C6A">
        <w:rPr>
          <w:rFonts w:ascii="Angsana New" w:hAnsi="Angsana New"/>
          <w:sz w:val="20"/>
          <w:szCs w:val="20"/>
          <w:cs/>
        </w:rPr>
        <w:t xml:space="preserve"> </w:t>
      </w:r>
    </w:p>
    <w:p w14:paraId="210BEDE8" w14:textId="646B2586" w:rsidR="00480F53" w:rsidRPr="007B4C6A" w:rsidRDefault="00480F53" w:rsidP="00E07F2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บริษัทย่อย</w:t>
      </w:r>
      <w:r w:rsidR="00934A31">
        <w:rPr>
          <w:rFonts w:ascii="Angsana New" w:hAnsi="Angsana New" w:hint="cs"/>
          <w:sz w:val="30"/>
          <w:szCs w:val="30"/>
          <w:cs/>
        </w:rPr>
        <w:t xml:space="preserve">ของ </w:t>
      </w:r>
      <w:r w:rsidR="00934A31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>ได้เข้าทำสัญญากับบริษัทที่เกี่ยวข้องกันแห่งหนึ่ง บริษัทดังกล่าวจะให้บริการในด้านการบริหารโครงการอาคารพักอาศัยให้เช่าของบริษัทย่อย</w:t>
      </w:r>
      <w:r w:rsidR="005A0E20">
        <w:rPr>
          <w:rFonts w:ascii="Angsana New" w:hAnsi="Angsana New" w:hint="cs"/>
          <w:sz w:val="30"/>
          <w:szCs w:val="30"/>
          <w:cs/>
        </w:rPr>
        <w:t xml:space="preserve">ของ </w:t>
      </w:r>
      <w:r w:rsidR="005A0E20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>และอนุญาตให้บริษัทย่อย</w:t>
      </w:r>
      <w:r w:rsidR="005A0E20">
        <w:rPr>
          <w:rFonts w:ascii="Angsana New" w:hAnsi="Angsana New" w:hint="cs"/>
          <w:sz w:val="30"/>
          <w:szCs w:val="30"/>
          <w:cs/>
        </w:rPr>
        <w:t xml:space="preserve">ของ </w:t>
      </w:r>
      <w:r w:rsidR="005A0E20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 xml:space="preserve">ใช้เครื่องหมายการค้า สำหรับระยะเวลา </w:t>
      </w:r>
      <w:r w:rsidRPr="007B4C6A">
        <w:rPr>
          <w:rFonts w:ascii="Angsana New" w:hAnsi="Angsana New"/>
          <w:sz w:val="30"/>
          <w:szCs w:val="30"/>
        </w:rPr>
        <w:t xml:space="preserve">10 </w:t>
      </w:r>
      <w:r w:rsidRPr="007B4C6A">
        <w:rPr>
          <w:rFonts w:ascii="Angsana New" w:hAnsi="Angsana New"/>
          <w:sz w:val="30"/>
          <w:szCs w:val="30"/>
          <w:cs/>
        </w:rPr>
        <w:t xml:space="preserve">ปี โดยเริ่มตั้งแต่เดือนกรกฎาคม </w:t>
      </w:r>
      <w:r w:rsidRPr="007B4C6A">
        <w:rPr>
          <w:rFonts w:ascii="Angsana New" w:hAnsi="Angsana New"/>
          <w:sz w:val="30"/>
          <w:szCs w:val="30"/>
        </w:rPr>
        <w:t xml:space="preserve">2546 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และสิ้นสุดในเดือนเมษายน </w:t>
      </w:r>
      <w:r w:rsidRPr="00D64A2F">
        <w:rPr>
          <w:rFonts w:ascii="Angsana New" w:hAnsi="Angsana New"/>
          <w:spacing w:val="-4"/>
          <w:sz w:val="30"/>
          <w:szCs w:val="30"/>
        </w:rPr>
        <w:t xml:space="preserve">2557 </w:t>
      </w:r>
      <w:r w:rsidRPr="00D64A2F">
        <w:rPr>
          <w:rFonts w:ascii="Angsana New" w:hAnsi="Angsana New"/>
          <w:spacing w:val="-4"/>
          <w:sz w:val="30"/>
          <w:szCs w:val="30"/>
          <w:cs/>
        </w:rPr>
        <w:t>ภายหลังสิ้นสุดสัญญา บริษัทย่อย</w:t>
      </w:r>
      <w:r w:rsidR="005A0E20" w:rsidRPr="00D64A2F">
        <w:rPr>
          <w:rFonts w:ascii="Angsana New" w:hAnsi="Angsana New"/>
          <w:spacing w:val="-4"/>
          <w:sz w:val="30"/>
          <w:szCs w:val="30"/>
          <w:cs/>
        </w:rPr>
        <w:t xml:space="preserve">ของ </w:t>
      </w:r>
      <w:r w:rsidR="005A0E20" w:rsidRPr="00D64A2F">
        <w:rPr>
          <w:rFonts w:ascii="Angsana New" w:hAnsi="Angsana New"/>
          <w:spacing w:val="-4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ได้ต่ออายุสัญญาทุกๆ </w:t>
      </w:r>
      <w:r w:rsidRPr="00D64A2F">
        <w:rPr>
          <w:rFonts w:ascii="Angsana New" w:hAnsi="Angsana New"/>
          <w:spacing w:val="-4"/>
          <w:sz w:val="30"/>
          <w:szCs w:val="30"/>
        </w:rPr>
        <w:t xml:space="preserve">3 </w:t>
      </w:r>
      <w:r w:rsidRPr="00D64A2F">
        <w:rPr>
          <w:rFonts w:ascii="Angsana New" w:hAnsi="Angsana New"/>
          <w:spacing w:val="-4"/>
          <w:sz w:val="30"/>
          <w:szCs w:val="30"/>
          <w:cs/>
        </w:rPr>
        <w:t>เดือน</w:t>
      </w:r>
    </w:p>
    <w:p w14:paraId="61B28E82" w14:textId="77777777" w:rsidR="00480F53" w:rsidRPr="00D64A2F" w:rsidRDefault="00480F53" w:rsidP="0048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A11F808" w14:textId="7D8B625D" w:rsidR="00480F53" w:rsidRPr="00D64A2F" w:rsidRDefault="00480F53" w:rsidP="00E07F2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7" w:hanging="453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D64A2F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3D1914" w:rsidRPr="00D64A2F">
        <w:rPr>
          <w:rFonts w:ascii="Angsana New" w:hAnsi="Angsana New"/>
          <w:spacing w:val="-2"/>
          <w:sz w:val="30"/>
          <w:szCs w:val="30"/>
          <w:cs/>
        </w:rPr>
        <w:t>ย่อย</w:t>
      </w: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ได้เข้าทำสัญญากับบริษัทที่เกี่ยวข้องกันสองแห่งมีกำหนด </w:t>
      </w:r>
      <w:r w:rsidRPr="00D64A2F">
        <w:rPr>
          <w:rFonts w:ascii="Angsana New" w:hAnsi="Angsana New"/>
          <w:spacing w:val="-2"/>
          <w:sz w:val="30"/>
          <w:szCs w:val="30"/>
        </w:rPr>
        <w:t>10</w:t>
      </w: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 ปี เริ่มตั้งแต่กุมภาพันธ์ </w:t>
      </w:r>
      <w:r w:rsidRPr="00D64A2F">
        <w:rPr>
          <w:rFonts w:ascii="Angsana New" w:hAnsi="Angsana New"/>
          <w:spacing w:val="-2"/>
          <w:sz w:val="30"/>
          <w:szCs w:val="30"/>
        </w:rPr>
        <w:t xml:space="preserve">2559 </w:t>
      </w: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และสามารถต่ออายุสัญญาได้อีกเป็นเวลา </w:t>
      </w:r>
      <w:r w:rsidRPr="00D64A2F">
        <w:rPr>
          <w:rFonts w:ascii="Angsana New" w:hAnsi="Angsana New"/>
          <w:spacing w:val="-2"/>
          <w:sz w:val="30"/>
          <w:szCs w:val="30"/>
        </w:rPr>
        <w:t>10</w:t>
      </w: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 ปี บริษัทดังกล่าวจะให้บริการในด้านการบริหารงานโรงแรมของบริษัท</w:t>
      </w:r>
      <w:r w:rsidR="004A63A2" w:rsidRPr="00D64A2F">
        <w:rPr>
          <w:rFonts w:ascii="Angsana New" w:hAnsi="Angsana New"/>
          <w:spacing w:val="-2"/>
          <w:sz w:val="30"/>
          <w:szCs w:val="30"/>
          <w:cs/>
        </w:rPr>
        <w:t>ย่อย</w:t>
      </w:r>
      <w:r w:rsidRPr="00D64A2F">
        <w:rPr>
          <w:rFonts w:ascii="Angsana New" w:hAnsi="Angsana New"/>
          <w:spacing w:val="-2"/>
          <w:sz w:val="30"/>
          <w:szCs w:val="30"/>
          <w:cs/>
        </w:rPr>
        <w:t>และอนุญาตให้บริษัท</w:t>
      </w:r>
      <w:r w:rsidR="009B33E6" w:rsidRPr="00D64A2F">
        <w:rPr>
          <w:rFonts w:ascii="Angsana New" w:hAnsi="Angsana New"/>
          <w:spacing w:val="-2"/>
          <w:sz w:val="30"/>
          <w:szCs w:val="30"/>
          <w:cs/>
        </w:rPr>
        <w:t>ย่อย</w:t>
      </w: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ใช้เครื่องหมายการค้าโดยจะต้องจ่ายค่าธรรมเนียมต่างๆ ตามที่ระบุไว้ในสัญญา </w:t>
      </w:r>
    </w:p>
    <w:p w14:paraId="3E65067A" w14:textId="77777777" w:rsidR="00480F53" w:rsidRPr="00D64A2F" w:rsidRDefault="00480F53" w:rsidP="00480F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44B6394E" w14:textId="621CFD94" w:rsidR="00480F53" w:rsidRDefault="00480F5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7" w:hanging="453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D64A2F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="005A0E20" w:rsidRPr="00D64A2F">
        <w:rPr>
          <w:rFonts w:ascii="Angsana New" w:hAnsi="Angsana New"/>
          <w:spacing w:val="-4"/>
          <w:sz w:val="30"/>
          <w:szCs w:val="30"/>
          <w:cs/>
        </w:rPr>
        <w:t xml:space="preserve">ของ </w:t>
      </w:r>
      <w:r w:rsidR="005A0E20" w:rsidRPr="00D64A2F">
        <w:rPr>
          <w:rFonts w:ascii="Angsana New" w:hAnsi="Angsana New"/>
          <w:spacing w:val="-4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ได้เข้าทำสัญญาบริหารโครงการกับบริษัทที่เกี่ยวข้องกันแห่งหนึ่ง สัญญามีกำหนด </w:t>
      </w:r>
      <w:r w:rsidRPr="00D64A2F">
        <w:rPr>
          <w:rFonts w:ascii="Angsana New" w:hAnsi="Angsana New"/>
          <w:spacing w:val="-4"/>
          <w:sz w:val="30"/>
          <w:szCs w:val="30"/>
        </w:rPr>
        <w:t>20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ปี สิ้นสุดวันที่ </w:t>
      </w:r>
      <w:r w:rsidRPr="00D64A2F">
        <w:rPr>
          <w:rFonts w:ascii="Angsana New" w:hAnsi="Angsana New"/>
          <w:spacing w:val="-4"/>
          <w:sz w:val="30"/>
          <w:szCs w:val="30"/>
        </w:rPr>
        <w:t xml:space="preserve">28 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Pr="00D64A2F">
        <w:rPr>
          <w:rFonts w:ascii="Angsana New" w:hAnsi="Angsana New"/>
          <w:spacing w:val="-4"/>
          <w:sz w:val="30"/>
          <w:szCs w:val="30"/>
        </w:rPr>
        <w:t>2566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และสามารถต่ออายุสัญญาได้อีกเป็นเวลา </w:t>
      </w:r>
      <w:r w:rsidRPr="00D64A2F">
        <w:rPr>
          <w:rFonts w:ascii="Angsana New" w:hAnsi="Angsana New"/>
          <w:spacing w:val="-4"/>
          <w:sz w:val="30"/>
          <w:szCs w:val="30"/>
        </w:rPr>
        <w:t>10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ปี บริษัทดังกล่าวจะให้บริการในด้านการบริหารโครงการอาคารพักอาศัยให้เช่าของบริษัทย่อย</w:t>
      </w:r>
      <w:r w:rsidR="005A0E20" w:rsidRPr="00D64A2F">
        <w:rPr>
          <w:rFonts w:ascii="Angsana New" w:hAnsi="Angsana New"/>
          <w:spacing w:val="-4"/>
          <w:sz w:val="30"/>
          <w:szCs w:val="30"/>
          <w:cs/>
        </w:rPr>
        <w:t xml:space="preserve">ของ </w:t>
      </w:r>
      <w:r w:rsidR="005A0E20" w:rsidRPr="00D64A2F">
        <w:rPr>
          <w:rFonts w:ascii="Angsana New" w:hAnsi="Angsana New"/>
          <w:spacing w:val="-4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4"/>
          <w:sz w:val="30"/>
          <w:szCs w:val="30"/>
          <w:cs/>
        </w:rPr>
        <w:t>และอนุญาตให้บริษัทย่อย</w:t>
      </w:r>
      <w:r w:rsidR="005A0E20" w:rsidRPr="00D64A2F">
        <w:rPr>
          <w:rFonts w:ascii="Angsana New" w:hAnsi="Angsana New"/>
          <w:spacing w:val="-4"/>
          <w:sz w:val="30"/>
          <w:szCs w:val="30"/>
          <w:cs/>
        </w:rPr>
        <w:t xml:space="preserve">ของ </w:t>
      </w:r>
      <w:r w:rsidR="005A0E20" w:rsidRPr="00D64A2F">
        <w:rPr>
          <w:rFonts w:ascii="Angsana New" w:hAnsi="Angsana New"/>
          <w:spacing w:val="-4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4"/>
          <w:sz w:val="30"/>
          <w:szCs w:val="30"/>
          <w:cs/>
        </w:rPr>
        <w:t>ใช้เครื่องหมายการค้าโดยบริษัทย่อย</w:t>
      </w:r>
      <w:r w:rsidR="005A0E20" w:rsidRPr="00D64A2F">
        <w:rPr>
          <w:rFonts w:ascii="Angsana New" w:hAnsi="Angsana New"/>
          <w:spacing w:val="-4"/>
          <w:sz w:val="30"/>
          <w:szCs w:val="30"/>
          <w:cs/>
        </w:rPr>
        <w:t xml:space="preserve">ของ </w:t>
      </w:r>
      <w:r w:rsidR="005A0E20" w:rsidRPr="00D64A2F">
        <w:rPr>
          <w:rFonts w:ascii="Angsana New" w:hAnsi="Angsana New"/>
          <w:spacing w:val="-4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4"/>
          <w:sz w:val="30"/>
          <w:szCs w:val="30"/>
          <w:cs/>
        </w:rPr>
        <w:t>จะต้องจ่ายค่าธรรมเนียมต่างๆ ตามที่ระบุไว้ในสัญญา</w:t>
      </w:r>
    </w:p>
    <w:p w14:paraId="60E3030E" w14:textId="77777777" w:rsidR="00224FA4" w:rsidRPr="00D64A2F" w:rsidRDefault="00224FA4" w:rsidP="00D64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p w14:paraId="1F6BA7A1" w14:textId="7A5E31C6" w:rsidR="00480F53" w:rsidRDefault="005A0E2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7" w:hanging="453"/>
        <w:contextualSpacing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GOLD </w:t>
      </w:r>
      <w:r w:rsidR="00480F53" w:rsidRPr="00D64A2F">
        <w:rPr>
          <w:rFonts w:ascii="Angsana New" w:hAnsi="Angsana New"/>
          <w:sz w:val="30"/>
          <w:szCs w:val="30"/>
          <w:cs/>
        </w:rPr>
        <w:t>และบริษัทย่อย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 xml:space="preserve">GOLD </w:t>
      </w:r>
      <w:r w:rsidR="00480F53" w:rsidRPr="00D64A2F">
        <w:rPr>
          <w:rFonts w:ascii="Angsana New" w:hAnsi="Angsana New"/>
          <w:sz w:val="30"/>
          <w:szCs w:val="30"/>
          <w:cs/>
        </w:rPr>
        <w:t xml:space="preserve">เข้าทำสัญญาจ้างบริหารกับบริษัทที่เกี่ยวข้องกันแห่งหนึ่ง สัญญามีกำหนด </w:t>
      </w:r>
      <w:r w:rsidR="00480F53" w:rsidRPr="00D64A2F">
        <w:rPr>
          <w:rFonts w:ascii="Angsana New" w:hAnsi="Angsana New"/>
          <w:sz w:val="30"/>
          <w:szCs w:val="30"/>
        </w:rPr>
        <w:t xml:space="preserve">1 </w:t>
      </w:r>
      <w:r w:rsidR="00480F53" w:rsidRPr="00D64A2F">
        <w:rPr>
          <w:rFonts w:ascii="Angsana New" w:hAnsi="Angsana New"/>
          <w:sz w:val="30"/>
          <w:szCs w:val="30"/>
          <w:cs/>
        </w:rPr>
        <w:t xml:space="preserve">ปี เพื่อบริหารโครงการโรงแรมของกลุ่มบริษัท โดยจะต้องจ่ายค่าธรรมเนียมต่างๆ ตามที่ระบุไว้ในสัญญา </w:t>
      </w:r>
    </w:p>
    <w:p w14:paraId="08D1AA8F" w14:textId="77777777" w:rsidR="00206DCE" w:rsidRPr="00D64A2F" w:rsidRDefault="00206DCE" w:rsidP="00D64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7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30563D24" w14:textId="77777777" w:rsidR="00BD1FDD" w:rsidRPr="007B4C6A" w:rsidRDefault="00355DED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สั</w:t>
      </w:r>
      <w:r w:rsidR="00BD1FDD" w:rsidRPr="007B4C6A">
        <w:rPr>
          <w:rFonts w:ascii="Angsana New" w:hAnsi="Angsana New"/>
          <w:i/>
          <w:iCs/>
          <w:sz w:val="30"/>
          <w:szCs w:val="30"/>
          <w:cs/>
        </w:rPr>
        <w:t>ญญาแต่งตั้งผู้บริหารอสังหาริมทรัพย์</w:t>
      </w:r>
      <w:r w:rsidR="00FC411E" w:rsidRPr="007B4C6A">
        <w:rPr>
          <w:rFonts w:ascii="Angsana New" w:hAnsi="Angsana New"/>
          <w:i/>
          <w:iCs/>
          <w:sz w:val="30"/>
          <w:szCs w:val="30"/>
          <w:cs/>
        </w:rPr>
        <w:t>และบริหารจัดการ</w:t>
      </w:r>
      <w:r w:rsidR="00BF1019" w:rsidRPr="007B4C6A">
        <w:rPr>
          <w:rFonts w:ascii="Angsana New" w:hAnsi="Angsana New"/>
          <w:i/>
          <w:iCs/>
          <w:sz w:val="30"/>
          <w:szCs w:val="30"/>
          <w:cs/>
        </w:rPr>
        <w:t>กองทรัสต์</w:t>
      </w:r>
    </w:p>
    <w:p w14:paraId="77746239" w14:textId="77777777" w:rsidR="00671D69" w:rsidRPr="00206DCE" w:rsidRDefault="00671D69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5AF7912B" w14:textId="23B86A92" w:rsidR="002E42EB" w:rsidRDefault="00F64C04" w:rsidP="00573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Pr="007B4C6A">
        <w:rPr>
          <w:rFonts w:ascii="Angsana New" w:hAnsi="Angsana New"/>
          <w:sz w:val="30"/>
          <w:szCs w:val="30"/>
        </w:rPr>
        <w:t>25</w:t>
      </w:r>
      <w:r w:rsidR="0043202B" w:rsidRPr="007B4C6A">
        <w:rPr>
          <w:rFonts w:ascii="Angsana New" w:hAnsi="Angsana New"/>
          <w:sz w:val="30"/>
          <w:szCs w:val="30"/>
        </w:rPr>
        <w:t>60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="005113F4" w:rsidRPr="007B4C6A">
        <w:rPr>
          <w:rFonts w:ascii="Angsana New" w:hAnsi="Angsana New"/>
          <w:sz w:val="30"/>
          <w:szCs w:val="30"/>
          <w:cs/>
        </w:rPr>
        <w:t>บริษัท เฟรเซอร์ส พร็อพเพอร์ตี้ อินดัสเทรียล รีท แมนเนจเม้นท์ (ประเทศไทย)</w:t>
      </w:r>
      <w:r w:rsidR="005A0E20">
        <w:rPr>
          <w:rFonts w:ascii="Angsana New" w:hAnsi="Angsana New"/>
          <w:sz w:val="30"/>
          <w:szCs w:val="30"/>
        </w:rPr>
        <w:t xml:space="preserve"> </w:t>
      </w:r>
      <w:r w:rsidR="005A0E20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5D07DF">
        <w:rPr>
          <w:rFonts w:ascii="Angsana New" w:hAnsi="Angsana New"/>
          <w:sz w:val="30"/>
          <w:szCs w:val="30"/>
        </w:rPr>
        <w:t>(</w:t>
      </w:r>
      <w:r w:rsidR="005A0E20">
        <w:rPr>
          <w:rFonts w:ascii="Angsana New" w:hAnsi="Angsana New"/>
          <w:sz w:val="30"/>
          <w:szCs w:val="30"/>
        </w:rPr>
        <w:t>“FIRM”</w:t>
      </w:r>
      <w:r w:rsidR="005D07DF">
        <w:rPr>
          <w:rFonts w:ascii="Angsana New" w:hAnsi="Angsana New"/>
          <w:sz w:val="30"/>
          <w:szCs w:val="30"/>
        </w:rPr>
        <w:t>)</w:t>
      </w:r>
      <w:r w:rsidR="005A0E20">
        <w:rPr>
          <w:rFonts w:ascii="Angsana New" w:hAnsi="Angsana New"/>
          <w:sz w:val="30"/>
          <w:szCs w:val="30"/>
        </w:rPr>
        <w:t xml:space="preserve"> </w:t>
      </w:r>
      <w:r w:rsidR="005113F4" w:rsidRPr="007B4C6A">
        <w:rPr>
          <w:rFonts w:ascii="Angsana New" w:hAnsi="Angsana New"/>
          <w:sz w:val="30"/>
          <w:szCs w:val="30"/>
          <w:cs/>
        </w:rPr>
        <w:t xml:space="preserve">(เดิมชื่อ </w:t>
      </w:r>
      <w:r w:rsidRPr="007B4C6A">
        <w:rPr>
          <w:rFonts w:ascii="Angsana New" w:hAnsi="Angsana New"/>
          <w:sz w:val="30"/>
          <w:szCs w:val="30"/>
          <w:cs/>
        </w:rPr>
        <w:t>บริษัท ไทคอน แมเนจเม้นท์ จำกัด</w:t>
      </w:r>
      <w:r w:rsidR="005113F4" w:rsidRPr="007B4C6A">
        <w:rPr>
          <w:rFonts w:ascii="Angsana New" w:hAnsi="Angsana New"/>
          <w:sz w:val="30"/>
          <w:szCs w:val="30"/>
          <w:cs/>
        </w:rPr>
        <w:t>)</w:t>
      </w:r>
      <w:r w:rsidRPr="007B4C6A">
        <w:rPr>
          <w:rFonts w:ascii="Angsana New" w:hAnsi="Angsana New"/>
          <w:sz w:val="30"/>
          <w:szCs w:val="30"/>
          <w:cs/>
        </w:rPr>
        <w:t xml:space="preserve"> ซึ่งเป็นบริษัทย่อยได้รับแต่งตั้งจาก</w:t>
      </w:r>
      <w:r w:rsidR="005113F4" w:rsidRPr="007B4C6A">
        <w:rPr>
          <w:rFonts w:ascii="Angsana New" w:hAnsi="Angsana New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ทรัสต์เพื่อการลงทุนในอสังหาริมทรัพย์และสิทธิการเช่าอสังหาริมทรัพย์เพื่ออุตสาหกรรม เฟรเซอร์ส พร็อพเพอร์ตี้ (</w:t>
      </w:r>
      <w:r w:rsidR="005113F4" w:rsidRPr="007B4C6A">
        <w:rPr>
          <w:rFonts w:ascii="Angsana New" w:hAnsi="Angsana New"/>
          <w:sz w:val="30"/>
          <w:szCs w:val="30"/>
        </w:rPr>
        <w:t>“</w:t>
      </w:r>
      <w:r w:rsidR="007E76A7" w:rsidRPr="007B4C6A">
        <w:rPr>
          <w:rFonts w:ascii="Angsana New" w:hAnsi="Angsana New"/>
          <w:sz w:val="30"/>
          <w:szCs w:val="30"/>
        </w:rPr>
        <w:t>FTREIT</w:t>
      </w:r>
      <w:r w:rsidR="005113F4" w:rsidRPr="007B4C6A">
        <w:rPr>
          <w:rFonts w:ascii="Angsana New" w:hAnsi="Angsana New"/>
          <w:sz w:val="30"/>
          <w:szCs w:val="30"/>
        </w:rPr>
        <w:t>”</w:t>
      </w:r>
      <w:r w:rsidR="005113F4" w:rsidRPr="007B4C6A">
        <w:rPr>
          <w:rFonts w:ascii="Angsana New" w:hAnsi="Angsana New"/>
          <w:sz w:val="30"/>
          <w:szCs w:val="30"/>
          <w:cs/>
        </w:rPr>
        <w:t xml:space="preserve">) (เดิมชื่อ </w:t>
      </w:r>
      <w:r w:rsidR="00AE7611" w:rsidRPr="007B4C6A">
        <w:rPr>
          <w:rFonts w:ascii="Angsana New" w:hAnsi="Angsana New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ทรัสต์เพื่อการลงทุนในอสังหาริมทรัพย์และสิทธิการเช่าอสังหาริมทรัพย์ไทคอน</w:t>
      </w:r>
      <w:r w:rsidR="005113F4" w:rsidRPr="007B4C6A">
        <w:rPr>
          <w:rFonts w:ascii="Angsana New" w:hAnsi="Angsana New"/>
          <w:sz w:val="30"/>
          <w:szCs w:val="30"/>
          <w:cs/>
        </w:rPr>
        <w:t>)</w:t>
      </w:r>
      <w:r w:rsidR="00AE7611"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ซึ่งเป็นบริษัทร่วมให้เป็นผู้บริหารอสังหาริมทรัพย์ โดยเรียกเก็บค่าธรรมเนียมดังนี้</w:t>
      </w:r>
    </w:p>
    <w:p w14:paraId="25CA8ACE" w14:textId="77777777" w:rsidR="00206DCE" w:rsidRPr="00D64A2F" w:rsidRDefault="00206DCE" w:rsidP="00573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56B5C28" w14:textId="74DD21E7" w:rsidR="00BF1019" w:rsidRPr="007B4C6A" w:rsidRDefault="00F64C04" w:rsidP="001A2A5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ค่าธรรมเนียมบริหารจัดการทรัพย์สินหลักของ</w:t>
      </w:r>
      <w:r w:rsidR="005D07DF">
        <w:rPr>
          <w:rFonts w:ascii="Angsana New" w:hAnsi="Angsana New"/>
          <w:sz w:val="30"/>
          <w:szCs w:val="30"/>
        </w:rPr>
        <w:t xml:space="preserve"> FTREIT </w:t>
      </w:r>
      <w:r w:rsidRPr="007B4C6A">
        <w:rPr>
          <w:rFonts w:ascii="Angsana New" w:hAnsi="Angsana New"/>
          <w:sz w:val="30"/>
          <w:szCs w:val="30"/>
          <w:cs/>
        </w:rPr>
        <w:t>ร้อยละ 3 ของ</w:t>
      </w:r>
      <w:r w:rsidR="006501FD" w:rsidRPr="007B4C6A">
        <w:rPr>
          <w:rFonts w:ascii="Angsana New" w:hAnsi="Angsana New"/>
          <w:sz w:val="30"/>
          <w:szCs w:val="30"/>
          <w:cs/>
        </w:rPr>
        <w:t>รายได้สุทธิจากสัญญาเช่าและสัญญาบริการของกองทรัสต์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</w:p>
    <w:p w14:paraId="23EB01C1" w14:textId="626A83F7" w:rsidR="00F25BBE" w:rsidRPr="00D64A2F" w:rsidRDefault="006501FD" w:rsidP="00D64A2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ค่าตอบแทนส่วนเพิ่มอัตราร้อยละ 5 ต่อปีของกำไรจากการดำเนินงานของ</w:t>
      </w:r>
      <w:r w:rsidR="005601BA">
        <w:rPr>
          <w:rFonts w:ascii="Angsana New" w:hAnsi="Angsana New"/>
          <w:sz w:val="30"/>
          <w:szCs w:val="30"/>
        </w:rPr>
        <w:t xml:space="preserve"> FTREIT</w:t>
      </w:r>
    </w:p>
    <w:p w14:paraId="578DC790" w14:textId="77777777" w:rsidR="00BF1019" w:rsidRPr="007B4C6A" w:rsidRDefault="006501FD" w:rsidP="001A2A5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ค่านายหน้า</w:t>
      </w:r>
      <w:r w:rsidR="00063A4E" w:rsidRPr="007B4C6A">
        <w:rPr>
          <w:rFonts w:ascii="Angsana New" w:hAnsi="Angsana New"/>
          <w:sz w:val="30"/>
          <w:szCs w:val="30"/>
          <w:cs/>
        </w:rPr>
        <w:t>คิด</w:t>
      </w:r>
      <w:r w:rsidRPr="007B4C6A">
        <w:rPr>
          <w:rFonts w:ascii="Angsana New" w:hAnsi="Angsana New"/>
          <w:sz w:val="30"/>
          <w:szCs w:val="30"/>
          <w:cs/>
        </w:rPr>
        <w:t>ตามสัดส่วนตามระยะเวลาทำสัญญาเช่าและสัญญาบริการของผู้เช่ารายย่อยใหม่ แต่ไม่เกิน 3 เดือนของอัตราค่าเช่าและค่าบริการ</w:t>
      </w:r>
    </w:p>
    <w:p w14:paraId="752DBD92" w14:textId="77777777" w:rsidR="00BF1FA5" w:rsidRPr="007B4C6A" w:rsidRDefault="006501FD" w:rsidP="001A2A5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ค่านายหน้าจากการซื้อ</w:t>
      </w:r>
      <w:r w:rsidR="007562DC"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ขาย</w:t>
      </w:r>
      <w:r w:rsidR="007562DC"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โอนสิทธิการเช่า</w:t>
      </w:r>
      <w:r w:rsidR="007562DC" w:rsidRPr="007B4C6A">
        <w:rPr>
          <w:rFonts w:ascii="Angsana New" w:hAnsi="Angsana New"/>
          <w:sz w:val="30"/>
          <w:szCs w:val="30"/>
          <w:cs/>
        </w:rPr>
        <w:t>และ/หรือ</w:t>
      </w:r>
      <w:r w:rsidRPr="007B4C6A">
        <w:rPr>
          <w:rFonts w:ascii="Angsana New" w:hAnsi="Angsana New"/>
          <w:sz w:val="30"/>
          <w:szCs w:val="30"/>
          <w:cs/>
        </w:rPr>
        <w:t>รับโอนสิทธิการเช่าอสังหาริมทรัพย์ในอัตราร้อยละ 3 ของมูลค่าดังกล่าว</w:t>
      </w:r>
    </w:p>
    <w:p w14:paraId="76CE7735" w14:textId="77777777" w:rsidR="00BF1FA5" w:rsidRPr="00206DCE" w:rsidRDefault="00BF1FA5" w:rsidP="00BF1F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8C1FCA6" w14:textId="6538E6CE" w:rsidR="00224FA4" w:rsidRDefault="00FC411E" w:rsidP="00224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นอกจากนี้</w:t>
      </w:r>
      <w:r w:rsidR="00BF1019" w:rsidRPr="007B4C6A">
        <w:rPr>
          <w:rFonts w:ascii="Angsana New" w:hAnsi="Angsana New"/>
          <w:sz w:val="30"/>
          <w:szCs w:val="30"/>
          <w:cs/>
        </w:rPr>
        <w:t>บริษัทย่อยดังกล่าว</w:t>
      </w:r>
      <w:r w:rsidRPr="007B4C6A">
        <w:rPr>
          <w:rFonts w:ascii="Angsana New" w:hAnsi="Angsana New"/>
          <w:sz w:val="30"/>
          <w:szCs w:val="30"/>
          <w:cs/>
        </w:rPr>
        <w:t>ได้ทำสัญญาการบริหารจัดการกับ</w:t>
      </w:r>
      <w:r w:rsidR="005601BA">
        <w:rPr>
          <w:rFonts w:ascii="Angsana New" w:hAnsi="Angsana New"/>
          <w:sz w:val="30"/>
          <w:szCs w:val="30"/>
        </w:rPr>
        <w:t xml:space="preserve"> FTREIT</w:t>
      </w:r>
      <w:r w:rsidR="00BF1019" w:rsidRPr="007B4C6A">
        <w:rPr>
          <w:rFonts w:ascii="Angsana New" w:hAnsi="Angsana New"/>
          <w:sz w:val="30"/>
          <w:szCs w:val="30"/>
          <w:cs/>
        </w:rPr>
        <w:t xml:space="preserve"> สำหรับการให้บริการบริหารจัดการทั</w:t>
      </w:r>
      <w:r w:rsidR="00A172A6" w:rsidRPr="007B4C6A">
        <w:rPr>
          <w:rFonts w:ascii="Angsana New" w:hAnsi="Angsana New"/>
          <w:sz w:val="30"/>
          <w:szCs w:val="30"/>
          <w:cs/>
        </w:rPr>
        <w:t>่วไปโดยคิดค่าบริการเป็นรายเดือน</w:t>
      </w:r>
      <w:r w:rsidR="00BF1019" w:rsidRPr="007B4C6A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43202B" w:rsidRPr="007B4C6A">
        <w:rPr>
          <w:rFonts w:ascii="Angsana New" w:hAnsi="Angsana New"/>
          <w:sz w:val="30"/>
          <w:szCs w:val="30"/>
        </w:rPr>
        <w:t>0</w:t>
      </w:r>
      <w:r w:rsidR="0043202B" w:rsidRPr="007B4C6A">
        <w:rPr>
          <w:rFonts w:ascii="Angsana New" w:hAnsi="Angsana New"/>
          <w:sz w:val="30"/>
          <w:szCs w:val="30"/>
          <w:cs/>
        </w:rPr>
        <w:t>.</w:t>
      </w:r>
      <w:r w:rsidR="0043202B" w:rsidRPr="007B4C6A">
        <w:rPr>
          <w:rFonts w:ascii="Angsana New" w:hAnsi="Angsana New"/>
          <w:sz w:val="30"/>
          <w:szCs w:val="30"/>
        </w:rPr>
        <w:t>25</w:t>
      </w:r>
      <w:r w:rsidR="00BF1019" w:rsidRPr="007B4C6A">
        <w:rPr>
          <w:rFonts w:ascii="Angsana New" w:hAnsi="Angsana New"/>
          <w:sz w:val="30"/>
          <w:szCs w:val="30"/>
          <w:cs/>
        </w:rPr>
        <w:t xml:space="preserve"> ต่อปี ของ</w:t>
      </w:r>
      <w:r w:rsidR="0043202B" w:rsidRPr="007B4C6A">
        <w:rPr>
          <w:rFonts w:ascii="Angsana New" w:hAnsi="Angsana New"/>
          <w:sz w:val="30"/>
          <w:szCs w:val="30"/>
          <w:cs/>
        </w:rPr>
        <w:t>มูลค่าสินทรัพย์รวมของ</w:t>
      </w:r>
      <w:r w:rsidR="005601BA">
        <w:rPr>
          <w:rFonts w:ascii="Angsana New" w:hAnsi="Angsana New"/>
          <w:sz w:val="30"/>
          <w:szCs w:val="30"/>
        </w:rPr>
        <w:t xml:space="preserve"> FTREIT</w:t>
      </w:r>
      <w:r w:rsidR="005601BA" w:rsidRPr="007B4C6A">
        <w:rPr>
          <w:rFonts w:ascii="Angsana New" w:hAnsi="Angsana New"/>
          <w:sz w:val="30"/>
          <w:szCs w:val="30"/>
          <w:cs/>
        </w:rPr>
        <w:t xml:space="preserve"> </w:t>
      </w:r>
      <w:r w:rsidR="00B83DBF" w:rsidRPr="007B4C6A">
        <w:rPr>
          <w:rFonts w:ascii="Angsana New" w:hAnsi="Angsana New"/>
          <w:sz w:val="30"/>
          <w:szCs w:val="30"/>
          <w:cs/>
        </w:rPr>
        <w:t>(รายละเอียด</w:t>
      </w:r>
      <w:r w:rsidR="005601BA">
        <w:rPr>
          <w:rFonts w:ascii="Angsana New" w:hAnsi="Angsana New"/>
          <w:sz w:val="30"/>
          <w:szCs w:val="30"/>
        </w:rPr>
        <w:t xml:space="preserve"> </w:t>
      </w:r>
      <w:r w:rsidR="00C21D32" w:rsidRPr="007B4C6A">
        <w:rPr>
          <w:rFonts w:ascii="Angsana New" w:hAnsi="Angsana New"/>
          <w:sz w:val="30"/>
          <w:szCs w:val="30"/>
        </w:rPr>
        <w:t>FTREIT</w:t>
      </w:r>
      <w:r w:rsidR="005601BA">
        <w:rPr>
          <w:rFonts w:ascii="Angsana New" w:hAnsi="Angsana New"/>
          <w:sz w:val="30"/>
          <w:szCs w:val="30"/>
        </w:rPr>
        <w:t xml:space="preserve"> </w:t>
      </w:r>
      <w:r w:rsidR="00B83DBF" w:rsidRPr="007B4C6A">
        <w:rPr>
          <w:rFonts w:ascii="Angsana New" w:hAnsi="Angsana New"/>
          <w:sz w:val="30"/>
          <w:szCs w:val="30"/>
          <w:cs/>
        </w:rPr>
        <w:t>แสดงไว้ในหมายเหตุ</w:t>
      </w:r>
      <w:r w:rsidR="00915C93" w:rsidRPr="007B4C6A">
        <w:rPr>
          <w:rFonts w:ascii="Angsana New" w:hAnsi="Angsana New"/>
          <w:sz w:val="30"/>
          <w:szCs w:val="30"/>
          <w:cs/>
        </w:rPr>
        <w:t>ข้อ</w:t>
      </w:r>
      <w:r w:rsidR="00F46F01" w:rsidRPr="007B4C6A">
        <w:rPr>
          <w:rFonts w:ascii="Angsana New" w:hAnsi="Angsana New"/>
          <w:sz w:val="30"/>
          <w:szCs w:val="30"/>
          <w:cs/>
        </w:rPr>
        <w:t xml:space="preserve"> </w:t>
      </w:r>
      <w:r w:rsidR="00F46F01" w:rsidRPr="007B4C6A">
        <w:rPr>
          <w:rFonts w:ascii="Angsana New" w:hAnsi="Angsana New"/>
          <w:sz w:val="30"/>
          <w:szCs w:val="30"/>
        </w:rPr>
        <w:t>1</w:t>
      </w:r>
      <w:r w:rsidR="0070468F" w:rsidRPr="007B4C6A">
        <w:rPr>
          <w:rFonts w:ascii="Angsana New" w:hAnsi="Angsana New"/>
          <w:sz w:val="30"/>
          <w:szCs w:val="30"/>
        </w:rPr>
        <w:t>2</w:t>
      </w:r>
      <w:r w:rsidR="00F46F01" w:rsidRPr="007B4C6A">
        <w:rPr>
          <w:rFonts w:ascii="Angsana New" w:hAnsi="Angsana New"/>
          <w:sz w:val="30"/>
          <w:szCs w:val="30"/>
          <w:cs/>
        </w:rPr>
        <w:t>)</w:t>
      </w:r>
    </w:p>
    <w:p w14:paraId="078EE96D" w14:textId="77777777" w:rsidR="0044799E" w:rsidRPr="00D64A2F" w:rsidRDefault="0044799E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D4F27AF" w14:textId="77777777" w:rsidR="001A2A5C" w:rsidRPr="007B4C6A" w:rsidRDefault="001A2A5C" w:rsidP="001A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สัญญาแต่งตั้งผู้บริหารอสังหาริมทรัพย์</w:t>
      </w:r>
    </w:p>
    <w:p w14:paraId="70B23DBC" w14:textId="77777777" w:rsidR="001A2A5C" w:rsidRPr="00D64A2F" w:rsidRDefault="001A2A5C" w:rsidP="001A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00F75B59" w14:textId="61E35FCC" w:rsidR="001A2A5C" w:rsidRPr="00D64A2F" w:rsidRDefault="001A2A5C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96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z w:val="30"/>
          <w:szCs w:val="30"/>
        </w:rPr>
        <w:t>2559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บริษัทนอร์ท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สาธร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เรียลตี้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จำกัด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5601BA">
        <w:rPr>
          <w:rFonts w:ascii="Angsana New" w:hAnsi="Angsana New" w:hint="cs"/>
          <w:sz w:val="30"/>
          <w:szCs w:val="30"/>
          <w:cs/>
        </w:rPr>
        <w:t xml:space="preserve">ของ </w:t>
      </w:r>
      <w:r w:rsidR="005601BA">
        <w:rPr>
          <w:rFonts w:ascii="Angsana New" w:hAnsi="Angsana New"/>
          <w:sz w:val="30"/>
          <w:szCs w:val="30"/>
        </w:rPr>
        <w:t xml:space="preserve">GOLD </w:t>
      </w:r>
      <w:r w:rsidRPr="00D64A2F">
        <w:rPr>
          <w:rFonts w:ascii="Angsana New" w:hAnsi="Angsana New" w:hint="cs"/>
          <w:sz w:val="30"/>
          <w:szCs w:val="30"/>
          <w:cs/>
        </w:rPr>
        <w:t>ได้รับแต่งตั้งจากทรัสต์</w:t>
      </w:r>
      <w:r w:rsidR="004F2EDB" w:rsidRPr="007B4C6A">
        <w:rPr>
          <w:rFonts w:ascii="Angsana New" w:hAnsi="Angsana New"/>
          <w:sz w:val="30"/>
          <w:szCs w:val="30"/>
          <w:cs/>
        </w:rPr>
        <w:t xml:space="preserve">เพื่อการลงทุนในสิทธิการเช่าอสังหาริมทรัพย์โกลเด้นเวนเจอร์ </w:t>
      </w:r>
      <w:r w:rsidR="004F2EDB" w:rsidRPr="007B4C6A">
        <w:rPr>
          <w:rFonts w:ascii="Angsana New" w:hAnsi="Angsana New"/>
          <w:sz w:val="30"/>
          <w:szCs w:val="30"/>
        </w:rPr>
        <w:t xml:space="preserve">“GVREIT” </w:t>
      </w:r>
      <w:r w:rsidRPr="00D64A2F">
        <w:rPr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="004A63A2" w:rsidRPr="00D64A2F">
        <w:rPr>
          <w:rFonts w:ascii="Angsana New" w:hAnsi="Angsana New" w:hint="cs"/>
          <w:sz w:val="30"/>
          <w:szCs w:val="30"/>
          <w:cs/>
        </w:rPr>
        <w:t>ทางอ้อม</w:t>
      </w:r>
      <w:r w:rsidRPr="00D64A2F">
        <w:rPr>
          <w:rFonts w:ascii="Angsana New" w:hAnsi="Angsana New" w:hint="cs"/>
          <w:sz w:val="30"/>
          <w:szCs w:val="30"/>
          <w:cs/>
        </w:rPr>
        <w:t>ให้เป็นผู้บริหารอสังหาริมทรัพย์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โดยเรียกเก็บค่าธรรมเนียมดังนี้</w:t>
      </w:r>
    </w:p>
    <w:p w14:paraId="2C781729" w14:textId="77777777" w:rsidR="001A2A5C" w:rsidRPr="00D64A2F" w:rsidRDefault="001A2A5C" w:rsidP="001A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161D51B8" w14:textId="6ADF0C18" w:rsidR="001A2A5C" w:rsidRPr="007B4C6A" w:rsidRDefault="001A2A5C" w:rsidP="00D64A2F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ค่าธรรมเนียมพื้นฐานในการจัดการทรัพย์สิน ประมาณ </w:t>
      </w:r>
      <w:r w:rsidRPr="007B4C6A">
        <w:rPr>
          <w:rFonts w:ascii="Angsana New" w:hAnsi="Angsana New"/>
          <w:sz w:val="30"/>
          <w:szCs w:val="30"/>
        </w:rPr>
        <w:t>15</w:t>
      </w:r>
      <w:r w:rsidRPr="007B4C6A">
        <w:rPr>
          <w:rFonts w:ascii="Angsana New" w:hAnsi="Angsana New"/>
          <w:sz w:val="30"/>
          <w:szCs w:val="30"/>
          <w:cs/>
        </w:rPr>
        <w:t xml:space="preserve"> - </w:t>
      </w:r>
      <w:r w:rsidRPr="007B4C6A">
        <w:rPr>
          <w:rFonts w:ascii="Angsana New" w:hAnsi="Angsana New"/>
          <w:sz w:val="30"/>
          <w:szCs w:val="30"/>
        </w:rPr>
        <w:t>33</w:t>
      </w:r>
      <w:r w:rsidRPr="007B4C6A">
        <w:rPr>
          <w:rFonts w:ascii="Angsana New" w:hAnsi="Angsana New"/>
          <w:sz w:val="30"/>
          <w:szCs w:val="30"/>
          <w:cs/>
        </w:rPr>
        <w:t xml:space="preserve"> ล้านบาทต่อปี สำหรับโครงการ</w:t>
      </w:r>
      <w:r w:rsidR="00D0216B">
        <w:rPr>
          <w:rFonts w:ascii="Angsana New" w:hAnsi="Angsana New"/>
          <w:sz w:val="30"/>
          <w:szCs w:val="30"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 xml:space="preserve">ปาร์คเวนเชอร์ อีโคเพล็กซ์ และประมาณ </w:t>
      </w:r>
      <w:r w:rsidRPr="007B4C6A">
        <w:rPr>
          <w:rFonts w:ascii="Angsana New" w:hAnsi="Angsana New"/>
          <w:sz w:val="30"/>
          <w:szCs w:val="30"/>
        </w:rPr>
        <w:t>19</w:t>
      </w:r>
      <w:r w:rsidRPr="007B4C6A">
        <w:rPr>
          <w:rFonts w:ascii="Angsana New" w:hAnsi="Angsana New"/>
          <w:sz w:val="30"/>
          <w:szCs w:val="30"/>
          <w:cs/>
        </w:rPr>
        <w:t xml:space="preserve"> - </w:t>
      </w:r>
      <w:r w:rsidRPr="007B4C6A">
        <w:rPr>
          <w:rFonts w:ascii="Angsana New" w:hAnsi="Angsana New"/>
          <w:sz w:val="30"/>
          <w:szCs w:val="30"/>
        </w:rPr>
        <w:t>45</w:t>
      </w:r>
      <w:r w:rsidRPr="007B4C6A">
        <w:rPr>
          <w:rFonts w:ascii="Angsana New" w:hAnsi="Angsana New"/>
          <w:sz w:val="30"/>
          <w:szCs w:val="30"/>
          <w:cs/>
        </w:rPr>
        <w:t xml:space="preserve"> ล้านบาทต่อปี สำหรับ</w:t>
      </w:r>
      <w:r w:rsidRPr="007B4C6A">
        <w:rPr>
          <w:rFonts w:hint="cs"/>
          <w:sz w:val="30"/>
          <w:szCs w:val="30"/>
          <w:cs/>
        </w:rPr>
        <w:t>โครงการสาทร</w:t>
      </w:r>
      <w:r w:rsidRPr="007B4C6A">
        <w:rPr>
          <w:sz w:val="30"/>
          <w:szCs w:val="30"/>
          <w:cs/>
        </w:rPr>
        <w:t xml:space="preserve"> </w:t>
      </w:r>
      <w:r w:rsidRPr="007B4C6A">
        <w:rPr>
          <w:rFonts w:hint="cs"/>
          <w:sz w:val="30"/>
          <w:szCs w:val="30"/>
          <w:cs/>
        </w:rPr>
        <w:t>สแควร์</w:t>
      </w:r>
      <w:r w:rsidRPr="007B4C6A">
        <w:rPr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โดยคิดในอัตราคงที่ที่แตกต่างกันในแต่ละปีตามที่กำหนดในสัญญาแต่งตั้งผู้บริหารอสังหาริมทรัพย์ โดยชำระเป็นรายเดือน</w:t>
      </w:r>
    </w:p>
    <w:p w14:paraId="7DD4CC4E" w14:textId="09B7735F" w:rsidR="001A2A5C" w:rsidRPr="00D64A2F" w:rsidRDefault="001A2A5C" w:rsidP="001A2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27"/>
        <w:jc w:val="thaiDistribute"/>
        <w:rPr>
          <w:rFonts w:ascii="Angsana New" w:hAnsi="Angsana New"/>
          <w:sz w:val="20"/>
          <w:szCs w:val="20"/>
        </w:rPr>
      </w:pPr>
    </w:p>
    <w:p w14:paraId="67AEC754" w14:textId="1A8DD4A2" w:rsidR="001A2A5C" w:rsidRPr="00D64A2F" w:rsidRDefault="001A2A5C" w:rsidP="00D64A2F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D64A2F">
        <w:rPr>
          <w:rFonts w:ascii="Angsana New" w:hAnsi="Angsana New"/>
          <w:spacing w:val="-4"/>
          <w:sz w:val="30"/>
          <w:szCs w:val="30"/>
          <w:cs/>
        </w:rPr>
        <w:t>ค่าธรรมเนียมผันแปรในการจัดการทรัพย์สินสำหรับโครงการปาร์คเวนเชอร์ อีโคเพล็กซ์ในปีที่</w:t>
      </w:r>
      <w:r w:rsidRPr="00D64A2F">
        <w:rPr>
          <w:rFonts w:ascii="Angsana New" w:hAnsi="Angsana New"/>
          <w:spacing w:val="-4"/>
          <w:sz w:val="30"/>
          <w:szCs w:val="30"/>
        </w:rPr>
        <w:t xml:space="preserve"> 1</w:t>
      </w:r>
      <w:r w:rsidRPr="00D64A2F">
        <w:rPr>
          <w:rFonts w:ascii="Angsana New" w:hAnsi="Angsana New"/>
          <w:spacing w:val="-4"/>
          <w:sz w:val="30"/>
          <w:szCs w:val="30"/>
          <w:cs/>
        </w:rPr>
        <w:t>-</w:t>
      </w:r>
      <w:r w:rsidRPr="00D64A2F">
        <w:rPr>
          <w:rFonts w:ascii="Angsana New" w:hAnsi="Angsana New"/>
          <w:spacing w:val="-4"/>
          <w:sz w:val="30"/>
          <w:szCs w:val="30"/>
        </w:rPr>
        <w:t xml:space="preserve">3 </w:t>
      </w:r>
      <w:r w:rsidRPr="00D64A2F">
        <w:rPr>
          <w:rFonts w:ascii="Angsana New" w:hAnsi="Angsana New"/>
          <w:spacing w:val="-4"/>
          <w:sz w:val="30"/>
          <w:szCs w:val="30"/>
          <w:cs/>
        </w:rPr>
        <w:t>คิดในอัตราร้อย</w:t>
      </w:r>
      <w:r w:rsidR="004A5BE9">
        <w:rPr>
          <w:rFonts w:ascii="Angsana New" w:hAnsi="Angsana New"/>
          <w:spacing w:val="-4"/>
          <w:sz w:val="30"/>
          <w:szCs w:val="30"/>
          <w:cs/>
        </w:rPr>
        <w:br/>
      </w:r>
      <w:r w:rsidRPr="00D64A2F">
        <w:rPr>
          <w:rFonts w:ascii="Angsana New" w:hAnsi="Angsana New"/>
          <w:spacing w:val="-4"/>
          <w:sz w:val="30"/>
          <w:szCs w:val="30"/>
          <w:cs/>
        </w:rPr>
        <w:t>ละ</w:t>
      </w:r>
      <w:r w:rsidRPr="00D64A2F">
        <w:rPr>
          <w:rFonts w:ascii="Angsana New" w:hAnsi="Angsana New"/>
          <w:spacing w:val="-4"/>
          <w:sz w:val="30"/>
          <w:szCs w:val="30"/>
        </w:rPr>
        <w:t> 3</w:t>
      </w:r>
      <w:r w:rsidRPr="00D64A2F">
        <w:rPr>
          <w:rFonts w:ascii="Angsana New" w:hAnsi="Angsana New"/>
          <w:spacing w:val="-4"/>
          <w:sz w:val="30"/>
          <w:szCs w:val="30"/>
          <w:cs/>
        </w:rPr>
        <w:t>.</w:t>
      </w:r>
      <w:r w:rsidRPr="00D64A2F">
        <w:rPr>
          <w:rFonts w:ascii="Angsana New" w:hAnsi="Angsana New"/>
          <w:spacing w:val="-4"/>
          <w:sz w:val="30"/>
          <w:szCs w:val="30"/>
        </w:rPr>
        <w:t>50 </w:t>
      </w:r>
      <w:r w:rsidRPr="00D64A2F">
        <w:rPr>
          <w:rFonts w:ascii="Angsana New" w:hAnsi="Angsana New"/>
          <w:spacing w:val="-4"/>
          <w:sz w:val="30"/>
          <w:szCs w:val="30"/>
          <w:cs/>
        </w:rPr>
        <w:t>-</w:t>
      </w:r>
      <w:r w:rsidRPr="00D64A2F">
        <w:rPr>
          <w:rFonts w:ascii="Angsana New" w:hAnsi="Angsana New"/>
          <w:spacing w:val="-4"/>
          <w:sz w:val="30"/>
          <w:szCs w:val="30"/>
        </w:rPr>
        <w:t> 4</w:t>
      </w:r>
      <w:r w:rsidRPr="00D64A2F">
        <w:rPr>
          <w:rFonts w:ascii="Angsana New" w:hAnsi="Angsana New"/>
          <w:spacing w:val="-4"/>
          <w:sz w:val="30"/>
          <w:szCs w:val="30"/>
          <w:cs/>
        </w:rPr>
        <w:t>.</w:t>
      </w:r>
      <w:r w:rsidRPr="00D64A2F">
        <w:rPr>
          <w:rFonts w:ascii="Angsana New" w:hAnsi="Angsana New"/>
          <w:spacing w:val="-4"/>
          <w:sz w:val="30"/>
          <w:szCs w:val="30"/>
        </w:rPr>
        <w:t>75 </w:t>
      </w:r>
      <w:r w:rsidRPr="00D64A2F">
        <w:rPr>
          <w:rFonts w:ascii="Angsana New" w:hAnsi="Angsana New"/>
          <w:spacing w:val="-4"/>
          <w:sz w:val="30"/>
          <w:szCs w:val="30"/>
          <w:cs/>
        </w:rPr>
        <w:t>ต่อปี และตั้งแต่ปีที่</w:t>
      </w:r>
      <w:r w:rsidRPr="00D64A2F">
        <w:rPr>
          <w:rFonts w:ascii="Angsana New" w:hAnsi="Angsana New"/>
          <w:spacing w:val="-4"/>
          <w:sz w:val="30"/>
          <w:szCs w:val="30"/>
        </w:rPr>
        <w:t> 4 </w:t>
      </w:r>
      <w:r w:rsidRPr="00D64A2F">
        <w:rPr>
          <w:rFonts w:ascii="Angsana New" w:hAnsi="Angsana New"/>
          <w:spacing w:val="-4"/>
          <w:sz w:val="30"/>
          <w:szCs w:val="30"/>
          <w:cs/>
        </w:rPr>
        <w:t>เป็นต้นไป คิดในอัตราร้อยละ</w:t>
      </w:r>
      <w:r w:rsidRPr="00D64A2F">
        <w:rPr>
          <w:rFonts w:ascii="Angsana New" w:hAnsi="Angsana New"/>
          <w:spacing w:val="-4"/>
          <w:sz w:val="30"/>
          <w:szCs w:val="30"/>
        </w:rPr>
        <w:t> 6</w:t>
      </w:r>
      <w:r w:rsidRPr="00D64A2F">
        <w:rPr>
          <w:rFonts w:ascii="Angsana New" w:hAnsi="Angsana New"/>
          <w:spacing w:val="-4"/>
          <w:sz w:val="30"/>
          <w:szCs w:val="30"/>
          <w:cs/>
        </w:rPr>
        <w:t>.</w:t>
      </w:r>
      <w:r w:rsidRPr="00D64A2F">
        <w:rPr>
          <w:rFonts w:ascii="Angsana New" w:hAnsi="Angsana New"/>
          <w:spacing w:val="-4"/>
          <w:sz w:val="30"/>
          <w:szCs w:val="30"/>
        </w:rPr>
        <w:t>20 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ต่อปี </w:t>
      </w:r>
      <w:r w:rsidR="004A5BE9">
        <w:rPr>
          <w:rFonts w:ascii="Angsana New" w:hAnsi="Angsana New" w:hint="cs"/>
          <w:spacing w:val="-4"/>
          <w:sz w:val="30"/>
          <w:szCs w:val="30"/>
          <w:cs/>
        </w:rPr>
        <w:t>และสำหรับโครงการสารทรสแควร์</w:t>
      </w:r>
      <w:r w:rsidR="004A5BE9">
        <w:rPr>
          <w:rFonts w:ascii="Angsana New" w:hAnsi="Angsana New"/>
          <w:spacing w:val="-4"/>
          <w:sz w:val="30"/>
          <w:szCs w:val="30"/>
          <w:cs/>
        </w:rPr>
        <w:br/>
      </w:r>
      <w:r w:rsidRPr="00D64A2F">
        <w:rPr>
          <w:rFonts w:ascii="Angsana New" w:hAnsi="Angsana New"/>
          <w:spacing w:val="-4"/>
          <w:sz w:val="30"/>
          <w:szCs w:val="30"/>
          <w:cs/>
        </w:rPr>
        <w:t>ในปีที่</w:t>
      </w:r>
      <w:r w:rsidRPr="00D64A2F">
        <w:rPr>
          <w:rFonts w:ascii="Angsana New" w:hAnsi="Angsana New"/>
          <w:spacing w:val="-4"/>
          <w:sz w:val="30"/>
          <w:szCs w:val="30"/>
        </w:rPr>
        <w:t> 1 </w:t>
      </w:r>
      <w:r w:rsidRPr="00D64A2F">
        <w:rPr>
          <w:rFonts w:ascii="Angsana New" w:hAnsi="Angsana New"/>
          <w:spacing w:val="-4"/>
          <w:sz w:val="30"/>
          <w:szCs w:val="30"/>
          <w:cs/>
        </w:rPr>
        <w:t>-</w:t>
      </w:r>
      <w:r w:rsidRPr="00D64A2F">
        <w:rPr>
          <w:rFonts w:ascii="Angsana New" w:hAnsi="Angsana New"/>
          <w:spacing w:val="-4"/>
          <w:sz w:val="30"/>
          <w:szCs w:val="30"/>
        </w:rPr>
        <w:t> 3 </w:t>
      </w:r>
      <w:r w:rsidRPr="00D64A2F">
        <w:rPr>
          <w:rFonts w:ascii="Angsana New" w:hAnsi="Angsana New"/>
          <w:spacing w:val="-4"/>
          <w:sz w:val="30"/>
          <w:szCs w:val="30"/>
          <w:cs/>
        </w:rPr>
        <w:t>คิดในอัตราร้อยละ</w:t>
      </w:r>
      <w:r w:rsidRPr="00D64A2F">
        <w:rPr>
          <w:rFonts w:ascii="Angsana New" w:hAnsi="Angsana New"/>
          <w:spacing w:val="-4"/>
          <w:sz w:val="30"/>
          <w:szCs w:val="30"/>
        </w:rPr>
        <w:t> 1</w:t>
      </w:r>
      <w:r w:rsidRPr="00D64A2F">
        <w:rPr>
          <w:rFonts w:ascii="Angsana New" w:hAnsi="Angsana New"/>
          <w:spacing w:val="-4"/>
          <w:sz w:val="30"/>
          <w:szCs w:val="30"/>
          <w:cs/>
        </w:rPr>
        <w:t>.</w:t>
      </w:r>
      <w:r w:rsidRPr="00D64A2F">
        <w:rPr>
          <w:rFonts w:ascii="Angsana New" w:hAnsi="Angsana New"/>
          <w:spacing w:val="-4"/>
          <w:sz w:val="30"/>
          <w:szCs w:val="30"/>
        </w:rPr>
        <w:t>55 </w:t>
      </w:r>
      <w:r w:rsidRPr="00D64A2F">
        <w:rPr>
          <w:rFonts w:ascii="Angsana New" w:hAnsi="Angsana New"/>
          <w:spacing w:val="-4"/>
          <w:sz w:val="30"/>
          <w:szCs w:val="30"/>
          <w:cs/>
        </w:rPr>
        <w:t>-</w:t>
      </w:r>
      <w:r w:rsidRPr="00D64A2F">
        <w:rPr>
          <w:rFonts w:ascii="Angsana New" w:hAnsi="Angsana New"/>
          <w:spacing w:val="-4"/>
          <w:sz w:val="30"/>
          <w:szCs w:val="30"/>
        </w:rPr>
        <w:t> 3</w:t>
      </w:r>
      <w:r w:rsidRPr="00D64A2F">
        <w:rPr>
          <w:rFonts w:ascii="Angsana New" w:hAnsi="Angsana New"/>
          <w:spacing w:val="-4"/>
          <w:sz w:val="30"/>
          <w:szCs w:val="30"/>
          <w:cs/>
        </w:rPr>
        <w:t>.</w:t>
      </w:r>
      <w:r w:rsidRPr="00D64A2F">
        <w:rPr>
          <w:rFonts w:ascii="Angsana New" w:hAnsi="Angsana New"/>
          <w:spacing w:val="-4"/>
          <w:sz w:val="30"/>
          <w:szCs w:val="30"/>
        </w:rPr>
        <w:t>45 </w:t>
      </w:r>
      <w:r w:rsidRPr="00D64A2F">
        <w:rPr>
          <w:rFonts w:ascii="Angsana New" w:hAnsi="Angsana New"/>
          <w:spacing w:val="-4"/>
          <w:sz w:val="30"/>
          <w:szCs w:val="30"/>
          <w:cs/>
        </w:rPr>
        <w:t>ต่อปี และตั้งแต่ปีที่</w:t>
      </w:r>
      <w:r w:rsidRPr="00D64A2F">
        <w:rPr>
          <w:rFonts w:ascii="Angsana New" w:hAnsi="Angsana New"/>
          <w:spacing w:val="-4"/>
          <w:sz w:val="30"/>
          <w:szCs w:val="30"/>
        </w:rPr>
        <w:t> 4 </w:t>
      </w:r>
      <w:r w:rsidRPr="00D64A2F">
        <w:rPr>
          <w:rFonts w:ascii="Angsana New" w:hAnsi="Angsana New"/>
          <w:spacing w:val="-4"/>
          <w:sz w:val="30"/>
          <w:szCs w:val="30"/>
          <w:cs/>
        </w:rPr>
        <w:t>เป็นต้นไป คิดในอัตราร้อยละ</w:t>
      </w:r>
      <w:r w:rsidRPr="00D64A2F">
        <w:rPr>
          <w:rFonts w:ascii="Angsana New" w:hAnsi="Angsana New"/>
          <w:spacing w:val="-4"/>
          <w:sz w:val="30"/>
          <w:szCs w:val="30"/>
        </w:rPr>
        <w:t> 4</w:t>
      </w:r>
      <w:r w:rsidRPr="00D64A2F">
        <w:rPr>
          <w:rFonts w:ascii="Angsana New" w:hAnsi="Angsana New"/>
          <w:spacing w:val="-4"/>
          <w:sz w:val="30"/>
          <w:szCs w:val="30"/>
          <w:cs/>
        </w:rPr>
        <w:t>.</w:t>
      </w:r>
      <w:r w:rsidRPr="00D64A2F">
        <w:rPr>
          <w:rFonts w:ascii="Angsana New" w:hAnsi="Angsana New"/>
          <w:spacing w:val="-4"/>
          <w:sz w:val="30"/>
          <w:szCs w:val="30"/>
        </w:rPr>
        <w:t>65 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ต่อปี </w:t>
      </w:r>
      <w:r w:rsidR="004A5BE9" w:rsidRPr="00D64A2F">
        <w:rPr>
          <w:rFonts w:ascii="Angsana New" w:hAnsi="Angsana New"/>
          <w:spacing w:val="-4"/>
          <w:sz w:val="30"/>
          <w:szCs w:val="30"/>
          <w:cs/>
        </w:rPr>
        <w:br/>
      </w:r>
      <w:r w:rsidRPr="00D64A2F">
        <w:rPr>
          <w:rFonts w:ascii="Angsana New" w:hAnsi="Angsana New"/>
          <w:spacing w:val="-4"/>
          <w:sz w:val="30"/>
          <w:szCs w:val="30"/>
          <w:cs/>
        </w:rPr>
        <w:t>โดยค่าธรรมเนียมผันแปรคิดในอัตราร้อยละต่อปีของรายได้จากการให้เช่าพื้นที่และบริการพื้นที่เช่าอาคารซึ่ง</w:t>
      </w:r>
      <w:r w:rsidR="004A5BE9">
        <w:rPr>
          <w:rFonts w:ascii="Angsana New" w:hAnsi="Angsana New"/>
          <w:spacing w:val="-4"/>
          <w:sz w:val="30"/>
          <w:szCs w:val="30"/>
          <w:cs/>
        </w:rPr>
        <w:br/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ประกอบด้วยพื้นที่สำนักงานให้เช่า พื้นที่พาณิชยกรรม </w:t>
      </w:r>
      <w:r w:rsidR="0044799E" w:rsidRPr="00D64A2F">
        <w:rPr>
          <w:rFonts w:ascii="Angsana New" w:hAnsi="Angsana New"/>
          <w:spacing w:val="-4"/>
          <w:sz w:val="30"/>
          <w:szCs w:val="30"/>
          <w:cs/>
        </w:rPr>
        <w:t>(</w:t>
      </w:r>
      <w:r w:rsidRPr="00D64A2F">
        <w:rPr>
          <w:rFonts w:ascii="Angsana New" w:hAnsi="Angsana New"/>
          <w:spacing w:val="-4"/>
          <w:sz w:val="30"/>
          <w:szCs w:val="30"/>
          <w:cs/>
        </w:rPr>
        <w:t>ไม่รวมรายได้จากลานจัดกิจกรรม) และพื้นที่ห้องเก็บของ</w:t>
      </w:r>
      <w:r w:rsidR="004A5BE9">
        <w:rPr>
          <w:rFonts w:ascii="Angsana New" w:hAnsi="Angsana New"/>
          <w:spacing w:val="-4"/>
          <w:sz w:val="30"/>
          <w:szCs w:val="30"/>
          <w:cs/>
        </w:rPr>
        <w:br/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โดยชำระเป็นรายไตรมาส </w:t>
      </w:r>
    </w:p>
    <w:p w14:paraId="1A7B9AB1" w14:textId="4E4E0419" w:rsidR="00F25BBE" w:rsidRPr="007B4C6A" w:rsidRDefault="00F25BBE" w:rsidP="00E16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14:paraId="27EEB7C3" w14:textId="77777777" w:rsidR="00AE7611" w:rsidRPr="007B4C6A" w:rsidRDefault="00AE7611" w:rsidP="00AE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</w:p>
    <w:p w14:paraId="0C0C7927" w14:textId="77777777" w:rsidR="00AE7611" w:rsidRPr="00206DCE" w:rsidRDefault="00AE7611" w:rsidP="00AE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55908151" w14:textId="19FF1E78" w:rsidR="009223EF" w:rsidRPr="00D64A2F" w:rsidRDefault="00AE7611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 w:hint="cs"/>
          <w:sz w:val="30"/>
          <w:szCs w:val="30"/>
          <w:cs/>
        </w:rPr>
        <w:t>บริษัท</w:t>
      </w:r>
      <w:r w:rsidR="004F0141" w:rsidRPr="00D64A2F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D64A2F">
        <w:rPr>
          <w:rFonts w:ascii="Angsana New" w:hAnsi="Angsana New" w:hint="cs"/>
          <w:sz w:val="30"/>
          <w:szCs w:val="30"/>
          <w:cs/>
        </w:rPr>
        <w:t>ได้ทำสัญญาให้เช่าที่ดินและสิ่งปลูกสร้างหลายฉบับ</w:t>
      </w:r>
      <w:r w:rsidR="00063A4E" w:rsidRPr="00D64A2F">
        <w:rPr>
          <w:rFonts w:ascii="Angsana New" w:hAnsi="Angsana New" w:hint="cs"/>
          <w:sz w:val="30"/>
          <w:szCs w:val="30"/>
          <w:cs/>
        </w:rPr>
        <w:t>กับ</w:t>
      </w:r>
      <w:r w:rsidR="00D57FF9">
        <w:rPr>
          <w:rFonts w:ascii="Angsana New" w:hAnsi="Angsana New"/>
          <w:sz w:val="30"/>
          <w:szCs w:val="30"/>
        </w:rPr>
        <w:t xml:space="preserve"> </w:t>
      </w:r>
      <w:r w:rsidR="00784E81" w:rsidRPr="007B4C6A">
        <w:rPr>
          <w:rFonts w:ascii="Angsana New" w:hAnsi="Angsana New"/>
          <w:sz w:val="30"/>
          <w:szCs w:val="30"/>
        </w:rPr>
        <w:t>FTREIT</w:t>
      </w:r>
      <w:r w:rsidR="002F7B98">
        <w:rPr>
          <w:rFonts w:ascii="Angsana New" w:hAnsi="Angsana New"/>
          <w:sz w:val="30"/>
          <w:szCs w:val="30"/>
        </w:rPr>
        <w:t xml:space="preserve"> </w:t>
      </w:r>
      <w:r w:rsidR="00D57FF9">
        <w:rPr>
          <w:rFonts w:ascii="Angsana New" w:hAnsi="Angsana New" w:hint="cs"/>
          <w:sz w:val="30"/>
          <w:szCs w:val="30"/>
          <w:cs/>
        </w:rPr>
        <w:t>โดย</w:t>
      </w:r>
      <w:r w:rsidR="002F7B98">
        <w:rPr>
          <w:rFonts w:ascii="Angsana New" w:hAnsi="Angsana New"/>
          <w:sz w:val="30"/>
          <w:szCs w:val="30"/>
        </w:rPr>
        <w:t xml:space="preserve"> </w:t>
      </w:r>
      <w:r w:rsidR="005A45BD" w:rsidRPr="007B4C6A">
        <w:rPr>
          <w:rFonts w:ascii="Angsana New" w:hAnsi="Angsana New"/>
          <w:sz w:val="30"/>
          <w:szCs w:val="30"/>
        </w:rPr>
        <w:t>FTREIT</w:t>
      </w:r>
      <w:r w:rsidR="00D57FF9">
        <w:rPr>
          <w:rFonts w:ascii="Angsana New" w:hAnsi="Angsana New"/>
          <w:sz w:val="30"/>
          <w:szCs w:val="30"/>
        </w:rPr>
        <w:t xml:space="preserve"> </w:t>
      </w:r>
      <w:r w:rsidR="004F0141" w:rsidRPr="00D64A2F">
        <w:rPr>
          <w:rFonts w:ascii="Angsana New" w:hAnsi="Angsana New" w:hint="cs"/>
          <w:sz w:val="30"/>
          <w:szCs w:val="30"/>
          <w:cs/>
        </w:rPr>
        <w:t>ตกลงที่จะจ่ายค่าเช่า</w:t>
      </w:r>
      <w:r w:rsidRPr="00D64A2F">
        <w:rPr>
          <w:rFonts w:ascii="Angsana New" w:hAnsi="Angsana New" w:hint="cs"/>
          <w:sz w:val="30"/>
          <w:szCs w:val="30"/>
          <w:cs/>
        </w:rPr>
        <w:t>ในอัตราที่ตกลงกันตามสัญญา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โดยสัญญามีอายุตั้งแต่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="004F0141" w:rsidRPr="00D64A2F">
        <w:rPr>
          <w:rFonts w:ascii="Angsana New" w:hAnsi="Angsana New"/>
          <w:sz w:val="30"/>
          <w:szCs w:val="30"/>
        </w:rPr>
        <w:t>28</w:t>
      </w:r>
      <w:r w:rsidR="004F0141" w:rsidRPr="00D64A2F">
        <w:rPr>
          <w:rFonts w:ascii="Angsana New" w:hAnsi="Angsana New"/>
          <w:sz w:val="30"/>
          <w:szCs w:val="30"/>
          <w:cs/>
        </w:rPr>
        <w:t xml:space="preserve"> </w:t>
      </w:r>
      <w:r w:rsidR="004F0141" w:rsidRPr="00D64A2F">
        <w:rPr>
          <w:rFonts w:ascii="Angsana New" w:hAnsi="Angsana New" w:hint="cs"/>
          <w:sz w:val="30"/>
          <w:szCs w:val="30"/>
          <w:cs/>
        </w:rPr>
        <w:t>ปี</w:t>
      </w:r>
      <w:r w:rsidR="004F0141" w:rsidRPr="00D64A2F">
        <w:rPr>
          <w:rFonts w:ascii="Angsana New" w:hAnsi="Angsana New"/>
          <w:sz w:val="30"/>
          <w:szCs w:val="30"/>
          <w:cs/>
        </w:rPr>
        <w:t xml:space="preserve"> </w:t>
      </w:r>
      <w:r w:rsidR="004F0141" w:rsidRPr="00D64A2F">
        <w:rPr>
          <w:rFonts w:ascii="Angsana New" w:hAnsi="Angsana New" w:hint="cs"/>
          <w:sz w:val="30"/>
          <w:szCs w:val="30"/>
          <w:cs/>
        </w:rPr>
        <w:t>ถึง</w:t>
      </w:r>
      <w:r w:rsidR="004F0141" w:rsidRPr="00D64A2F">
        <w:rPr>
          <w:rFonts w:ascii="Angsana New" w:hAnsi="Angsana New"/>
          <w:sz w:val="30"/>
          <w:szCs w:val="30"/>
          <w:cs/>
        </w:rPr>
        <w:t xml:space="preserve"> </w:t>
      </w:r>
      <w:r w:rsidR="00934EBF" w:rsidRPr="00D64A2F">
        <w:rPr>
          <w:rFonts w:ascii="Angsana New" w:hAnsi="Angsana New"/>
          <w:sz w:val="30"/>
          <w:szCs w:val="30"/>
        </w:rPr>
        <w:t>30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ปี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โดย</w:t>
      </w:r>
      <w:r w:rsidR="00063A4E" w:rsidRPr="00D64A2F">
        <w:rPr>
          <w:rFonts w:ascii="Angsana New" w:hAnsi="Angsana New" w:hint="cs"/>
          <w:sz w:val="30"/>
          <w:szCs w:val="30"/>
          <w:cs/>
        </w:rPr>
        <w:t>จะ</w:t>
      </w:r>
      <w:r w:rsidRPr="00D64A2F">
        <w:rPr>
          <w:rFonts w:ascii="Angsana New" w:hAnsi="Angsana New" w:hint="cs"/>
          <w:sz w:val="30"/>
          <w:szCs w:val="30"/>
          <w:cs/>
        </w:rPr>
        <w:t>สิ้นสุด</w:t>
      </w:r>
      <w:r w:rsidR="00B229D7" w:rsidRPr="00D64A2F">
        <w:rPr>
          <w:rFonts w:ascii="Angsana New" w:hAnsi="Angsana New" w:hint="cs"/>
          <w:sz w:val="30"/>
          <w:szCs w:val="30"/>
          <w:cs/>
        </w:rPr>
        <w:t>ใน</w:t>
      </w:r>
      <w:r w:rsidR="009223EF" w:rsidRPr="00D64A2F">
        <w:rPr>
          <w:rFonts w:ascii="Angsana New" w:hAnsi="Angsana New" w:hint="cs"/>
          <w:sz w:val="30"/>
          <w:szCs w:val="30"/>
          <w:cs/>
        </w:rPr>
        <w:t>เดือนสิงห</w:t>
      </w:r>
      <w:r w:rsidR="00225DB2" w:rsidRPr="00D64A2F">
        <w:rPr>
          <w:rFonts w:ascii="Angsana New" w:hAnsi="Angsana New" w:hint="cs"/>
          <w:sz w:val="30"/>
          <w:szCs w:val="30"/>
          <w:cs/>
        </w:rPr>
        <w:t>า</w:t>
      </w:r>
      <w:r w:rsidR="009223EF" w:rsidRPr="00D64A2F">
        <w:rPr>
          <w:rFonts w:ascii="Angsana New" w:hAnsi="Angsana New" w:hint="cs"/>
          <w:sz w:val="30"/>
          <w:szCs w:val="30"/>
          <w:cs/>
        </w:rPr>
        <w:t>คม</w:t>
      </w:r>
      <w:r w:rsidR="009223EF" w:rsidRPr="00D64A2F">
        <w:rPr>
          <w:rFonts w:ascii="Angsana New" w:hAnsi="Angsana New"/>
          <w:sz w:val="30"/>
          <w:szCs w:val="30"/>
          <w:cs/>
        </w:rPr>
        <w:t xml:space="preserve"> 2591</w:t>
      </w:r>
    </w:p>
    <w:p w14:paraId="23BDEA74" w14:textId="72C2188C" w:rsidR="00605DCE" w:rsidRPr="00DD557B" w:rsidRDefault="00605DCE" w:rsidP="0060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1B349BFD" w14:textId="69FF007A" w:rsidR="00D0216B" w:rsidRDefault="00D0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7D81871" w14:textId="01D5A3A4" w:rsidR="00C83A90" w:rsidRDefault="009A1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7B4C6A">
        <w:rPr>
          <w:rFonts w:ascii="Angsana New" w:hAnsi="Angsana New"/>
          <w:sz w:val="30"/>
          <w:szCs w:val="30"/>
        </w:rPr>
        <w:t>2550</w:t>
      </w:r>
      <w:r w:rsidRPr="007B4C6A">
        <w:rPr>
          <w:rFonts w:ascii="Angsana New" w:hAnsi="Angsana New"/>
          <w:sz w:val="30"/>
          <w:szCs w:val="30"/>
          <w:cs/>
        </w:rPr>
        <w:t xml:space="preserve"> บริษัท โกลเด้น แลนด์ (เมย์แฟร์) จำกัด ซึ่งเป็นบริษัทย่อย</w:t>
      </w:r>
      <w:r w:rsidR="009223EF" w:rsidRPr="007B4C6A">
        <w:rPr>
          <w:rFonts w:ascii="Angsana New" w:hAnsi="Angsana New"/>
          <w:sz w:val="30"/>
          <w:szCs w:val="30"/>
          <w:cs/>
        </w:rPr>
        <w:t>ทางอ้อม</w:t>
      </w:r>
      <w:r w:rsidRPr="007B4C6A">
        <w:rPr>
          <w:rFonts w:ascii="Angsana New" w:hAnsi="Angsana New"/>
          <w:sz w:val="30"/>
          <w:szCs w:val="30"/>
          <w:cs/>
        </w:rPr>
        <w:t>ของบริษัทได้เข้าทำสัญญาเช่ากับกองทุนรวมสิทธิการเช่าอสังหาริมทรัพย์โกลด์ (</w:t>
      </w:r>
      <w:r w:rsidRPr="007B4C6A">
        <w:rPr>
          <w:rFonts w:ascii="Angsana New" w:hAnsi="Angsana New"/>
          <w:sz w:val="30"/>
          <w:szCs w:val="30"/>
        </w:rPr>
        <w:t>“</w:t>
      </w:r>
      <w:r w:rsidR="005A45BD" w:rsidRPr="007B4C6A">
        <w:rPr>
          <w:rFonts w:ascii="Angsana New" w:hAnsi="Angsana New"/>
          <w:sz w:val="30"/>
          <w:szCs w:val="30"/>
        </w:rPr>
        <w:t>GOLDFUND</w:t>
      </w:r>
      <w:r w:rsidRPr="007B4C6A">
        <w:rPr>
          <w:rFonts w:ascii="Angsana New" w:hAnsi="Angsana New"/>
          <w:sz w:val="30"/>
          <w:szCs w:val="30"/>
        </w:rPr>
        <w:t>”</w:t>
      </w:r>
      <w:r w:rsidRPr="007B4C6A">
        <w:rPr>
          <w:rFonts w:ascii="Angsana New" w:hAnsi="Angsana New"/>
          <w:sz w:val="30"/>
          <w:szCs w:val="30"/>
          <w:cs/>
        </w:rPr>
        <w:t>) ซึ่งเป็นบริษัทร่วม</w:t>
      </w:r>
      <w:r w:rsidR="00590738" w:rsidRPr="007B4C6A">
        <w:rPr>
          <w:rFonts w:ascii="Angsana New" w:hAnsi="Angsana New"/>
          <w:sz w:val="30"/>
          <w:szCs w:val="30"/>
          <w:cs/>
        </w:rPr>
        <w:t>ทางอ้อม</w:t>
      </w:r>
      <w:r w:rsidRPr="007B4C6A">
        <w:rPr>
          <w:rFonts w:ascii="Angsana New" w:hAnsi="Angsana New"/>
          <w:sz w:val="30"/>
          <w:szCs w:val="30"/>
          <w:cs/>
        </w:rPr>
        <w:t xml:space="preserve"> โดย</w:t>
      </w:r>
      <w:r w:rsidR="002F7B98">
        <w:rPr>
          <w:rFonts w:ascii="Angsana New" w:hAnsi="Angsana New"/>
          <w:sz w:val="30"/>
          <w:szCs w:val="30"/>
        </w:rPr>
        <w:t xml:space="preserve"> GOLD</w:t>
      </w:r>
      <w:r w:rsidRPr="007B4C6A">
        <w:rPr>
          <w:rFonts w:ascii="Angsana New" w:hAnsi="Angsana New"/>
          <w:sz w:val="30"/>
          <w:szCs w:val="30"/>
          <w:cs/>
        </w:rPr>
        <w:t xml:space="preserve">ได้เข้าถือหน่วยลงทุนในกองทุนรวมคิดเป็นสัดส่วนร้อยละ </w:t>
      </w:r>
      <w:r w:rsidRPr="007B4C6A">
        <w:rPr>
          <w:rFonts w:ascii="Angsana New" w:hAnsi="Angsana New"/>
          <w:sz w:val="30"/>
          <w:szCs w:val="30"/>
        </w:rPr>
        <w:t>33</w:t>
      </w:r>
      <w:r w:rsidRPr="007B4C6A">
        <w:rPr>
          <w:rFonts w:ascii="Angsana New" w:hAnsi="Angsana New"/>
          <w:sz w:val="30"/>
          <w:szCs w:val="30"/>
          <w:cs/>
        </w:rPr>
        <w:t xml:space="preserve"> ของหน่วยลงทุน ตามสัญญากองทุนรวมได้ตกลงเช่าที่ดินและอาคารในโครงการเมย์แฟร์แมริออท (</w:t>
      </w:r>
      <w:r w:rsidRPr="007B4C6A">
        <w:rPr>
          <w:rFonts w:ascii="Angsana New" w:hAnsi="Angsana New"/>
          <w:sz w:val="30"/>
          <w:szCs w:val="30"/>
        </w:rPr>
        <w:t>“</w:t>
      </w:r>
      <w:r w:rsidRPr="007B4C6A">
        <w:rPr>
          <w:rFonts w:ascii="Angsana New" w:hAnsi="Angsana New"/>
          <w:sz w:val="30"/>
          <w:szCs w:val="30"/>
          <w:cs/>
        </w:rPr>
        <w:t>โครงการ</w:t>
      </w:r>
      <w:r w:rsidRPr="007B4C6A">
        <w:rPr>
          <w:rFonts w:ascii="Angsana New" w:hAnsi="Angsana New"/>
          <w:sz w:val="30"/>
          <w:szCs w:val="30"/>
        </w:rPr>
        <w:t>”</w:t>
      </w:r>
      <w:r w:rsidRPr="007B4C6A">
        <w:rPr>
          <w:rFonts w:ascii="Angsana New" w:hAnsi="Angsana New"/>
          <w:sz w:val="30"/>
          <w:szCs w:val="30"/>
          <w:cs/>
        </w:rPr>
        <w:t>) ซึ่งเป็นโครงการที่พักและธุรกิจที่เกี่ยวข้องจากบริษัทย่อย</w:t>
      </w:r>
      <w:r w:rsidR="004A63A2" w:rsidRPr="007B4C6A">
        <w:rPr>
          <w:rFonts w:ascii="Angsana New" w:hAnsi="Angsana New"/>
          <w:sz w:val="30"/>
          <w:szCs w:val="30"/>
          <w:cs/>
        </w:rPr>
        <w:t>ทางอ้อม</w:t>
      </w:r>
      <w:r w:rsidRPr="007B4C6A">
        <w:rPr>
          <w:rFonts w:ascii="Angsana New" w:hAnsi="Angsana New"/>
          <w:sz w:val="30"/>
          <w:szCs w:val="30"/>
          <w:cs/>
        </w:rPr>
        <w:t xml:space="preserve"> เป็นระยะเวลา </w:t>
      </w:r>
      <w:r w:rsidRPr="007B4C6A">
        <w:rPr>
          <w:rFonts w:ascii="Angsana New" w:hAnsi="Angsana New"/>
          <w:sz w:val="30"/>
          <w:szCs w:val="30"/>
        </w:rPr>
        <w:t xml:space="preserve">30 </w:t>
      </w:r>
      <w:r w:rsidRPr="007B4C6A">
        <w:rPr>
          <w:rFonts w:ascii="Angsana New" w:hAnsi="Angsana New"/>
          <w:sz w:val="30"/>
          <w:szCs w:val="30"/>
          <w:cs/>
        </w:rPr>
        <w:t xml:space="preserve">ปี ตั้งแต่วันที่ </w:t>
      </w:r>
      <w:r w:rsidRPr="007B4C6A">
        <w:rPr>
          <w:rFonts w:ascii="Angsana New" w:hAnsi="Angsana New"/>
          <w:sz w:val="30"/>
          <w:szCs w:val="30"/>
        </w:rPr>
        <w:t xml:space="preserve">8 </w:t>
      </w:r>
      <w:r w:rsidRPr="007B4C6A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7B4C6A">
        <w:rPr>
          <w:rFonts w:ascii="Angsana New" w:hAnsi="Angsana New"/>
          <w:sz w:val="30"/>
          <w:szCs w:val="30"/>
        </w:rPr>
        <w:t xml:space="preserve">2550 </w:t>
      </w:r>
      <w:r w:rsidRPr="007B4C6A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7B4C6A">
        <w:rPr>
          <w:rFonts w:ascii="Angsana New" w:hAnsi="Angsana New"/>
          <w:sz w:val="30"/>
          <w:szCs w:val="30"/>
        </w:rPr>
        <w:t xml:space="preserve">7 </w:t>
      </w:r>
      <w:r w:rsidRPr="007B4C6A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7B4C6A">
        <w:rPr>
          <w:rFonts w:ascii="Angsana New" w:hAnsi="Angsana New"/>
          <w:sz w:val="30"/>
          <w:szCs w:val="30"/>
        </w:rPr>
        <w:t>2580</w:t>
      </w:r>
      <w:r w:rsidRPr="00D64A2F">
        <w:rPr>
          <w:rFonts w:ascii="Angsana New" w:hAnsi="Angsana New"/>
          <w:sz w:val="30"/>
          <w:szCs w:val="30"/>
          <w:cs/>
        </w:rPr>
        <w:t xml:space="preserve"> เป็นจำนวนรวม </w:t>
      </w:r>
      <w:r w:rsidRPr="00D64A2F">
        <w:rPr>
          <w:rFonts w:ascii="Angsana New" w:hAnsi="Angsana New"/>
          <w:sz w:val="30"/>
          <w:szCs w:val="30"/>
        </w:rPr>
        <w:t xml:space="preserve">1,700 </w:t>
      </w:r>
      <w:r w:rsidRPr="00D64A2F">
        <w:rPr>
          <w:rFonts w:ascii="Angsana New" w:hAnsi="Angsana New"/>
          <w:sz w:val="30"/>
          <w:szCs w:val="30"/>
          <w:cs/>
        </w:rPr>
        <w:t>ล้าน</w:t>
      </w:r>
      <w:r w:rsidRPr="007B4C6A">
        <w:rPr>
          <w:rFonts w:ascii="Angsana New" w:hAnsi="Angsana New"/>
          <w:sz w:val="30"/>
          <w:szCs w:val="30"/>
          <w:cs/>
        </w:rPr>
        <w:t xml:space="preserve">บาท ซึ่งชำระในวันเริ่มสัญญาเช่าและชำระเพิ่มอีกจำนวน </w:t>
      </w:r>
      <w:r w:rsidRPr="007B4C6A">
        <w:rPr>
          <w:rFonts w:ascii="Angsana New" w:hAnsi="Angsana New"/>
          <w:sz w:val="30"/>
          <w:szCs w:val="30"/>
        </w:rPr>
        <w:t>258</w:t>
      </w:r>
      <w:r w:rsidRPr="007B4C6A">
        <w:rPr>
          <w:rFonts w:ascii="Angsana New" w:hAnsi="Angsana New"/>
          <w:sz w:val="30"/>
          <w:szCs w:val="30"/>
          <w:cs/>
        </w:rPr>
        <w:t>.</w:t>
      </w:r>
      <w:r w:rsidRPr="007B4C6A">
        <w:rPr>
          <w:rFonts w:ascii="Angsana New" w:hAnsi="Angsana New"/>
          <w:sz w:val="30"/>
          <w:szCs w:val="30"/>
        </w:rPr>
        <w:t xml:space="preserve">80 </w:t>
      </w:r>
      <w:r w:rsidRPr="007B4C6A">
        <w:rPr>
          <w:rFonts w:ascii="Angsana New" w:hAnsi="Angsana New"/>
          <w:sz w:val="30"/>
          <w:szCs w:val="30"/>
          <w:cs/>
        </w:rPr>
        <w:t xml:space="preserve">ล้านบาท ซึ่งชำระในวันเริ่มสัญญาเช่า เพื่อเป็นคำมั่นในการต่อสัญญาเช่าอีกเป็นระยะเวลา </w:t>
      </w:r>
      <w:r w:rsidRPr="007B4C6A">
        <w:rPr>
          <w:rFonts w:ascii="Angsana New" w:hAnsi="Angsana New"/>
          <w:sz w:val="30"/>
          <w:szCs w:val="30"/>
        </w:rPr>
        <w:t xml:space="preserve">30 </w:t>
      </w:r>
      <w:r w:rsidRPr="007B4C6A">
        <w:rPr>
          <w:rFonts w:ascii="Angsana New" w:hAnsi="Angsana New"/>
          <w:sz w:val="30"/>
          <w:szCs w:val="30"/>
          <w:cs/>
        </w:rPr>
        <w:t>ปี ภายใต้สัญญาเช่ากองทุนรวมสามารถใช้สิทธิที่จะซื้อสินทรัพย์ที่เช่าในราคา</w:t>
      </w:r>
      <w:r w:rsidRPr="007B4C6A">
        <w:rPr>
          <w:rFonts w:ascii="Angsana New" w:hAnsi="Angsana New"/>
          <w:sz w:val="30"/>
          <w:szCs w:val="30"/>
        </w:rPr>
        <w:t xml:space="preserve"> 405 </w:t>
      </w:r>
      <w:r w:rsidRPr="007B4C6A">
        <w:rPr>
          <w:rFonts w:ascii="Angsana New" w:hAnsi="Angsana New"/>
          <w:sz w:val="30"/>
          <w:szCs w:val="30"/>
          <w:cs/>
        </w:rPr>
        <w:t xml:space="preserve">ล้านบาท เมื่อครบกำหนดสัญญาเช่า </w:t>
      </w:r>
      <w:r w:rsidRPr="007B4C6A">
        <w:rPr>
          <w:rFonts w:ascii="Angsana New" w:hAnsi="Angsana New"/>
          <w:sz w:val="30"/>
          <w:szCs w:val="30"/>
        </w:rPr>
        <w:t xml:space="preserve">30 </w:t>
      </w:r>
      <w:r w:rsidRPr="007B4C6A">
        <w:rPr>
          <w:rFonts w:ascii="Angsana New" w:hAnsi="Angsana New"/>
          <w:sz w:val="30"/>
          <w:szCs w:val="30"/>
          <w:cs/>
        </w:rPr>
        <w:t xml:space="preserve">ปีแรกหรือจำนวน </w:t>
      </w:r>
      <w:r w:rsidRPr="007B4C6A">
        <w:rPr>
          <w:rFonts w:ascii="Angsana New" w:hAnsi="Angsana New"/>
          <w:sz w:val="30"/>
          <w:szCs w:val="30"/>
        </w:rPr>
        <w:t xml:space="preserve">984 </w:t>
      </w:r>
      <w:r w:rsidRPr="007B4C6A">
        <w:rPr>
          <w:rFonts w:ascii="Angsana New" w:hAnsi="Angsana New"/>
          <w:sz w:val="30"/>
          <w:szCs w:val="30"/>
          <w:cs/>
        </w:rPr>
        <w:t xml:space="preserve">ล้านบาท เมื่อครบกำหนดสัญญาเช่าในอีก </w:t>
      </w:r>
      <w:r w:rsidRPr="007B4C6A">
        <w:rPr>
          <w:rFonts w:ascii="Angsana New" w:hAnsi="Angsana New"/>
          <w:sz w:val="30"/>
          <w:szCs w:val="30"/>
        </w:rPr>
        <w:t xml:space="preserve">30 </w:t>
      </w:r>
      <w:r w:rsidRPr="007B4C6A">
        <w:rPr>
          <w:rFonts w:ascii="Angsana New" w:hAnsi="Angsana New"/>
          <w:sz w:val="30"/>
          <w:szCs w:val="30"/>
          <w:cs/>
        </w:rPr>
        <w:t>ปีถัดไป บริษัทย่อย</w:t>
      </w:r>
      <w:r w:rsidR="007162CC">
        <w:rPr>
          <w:rFonts w:ascii="Angsana New" w:hAnsi="Angsana New" w:hint="cs"/>
          <w:sz w:val="30"/>
          <w:szCs w:val="30"/>
          <w:cs/>
        </w:rPr>
        <w:t xml:space="preserve">ของ </w:t>
      </w:r>
      <w:r w:rsidR="007162CC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>ได้จำนองสินทรัพย์ที่ให้เช่าและจำนำหุ้นของบริษัท แกรนด์ เมย์แฟร์ จำกัด ที่ถือไว้ทั้งจำนวนให้แก่กองทุนรวม รวมทั้ง</w:t>
      </w:r>
      <w:r w:rsidR="00A4351E">
        <w:rPr>
          <w:rFonts w:ascii="Angsana New" w:hAnsi="Angsana New" w:hint="cs"/>
          <w:sz w:val="30"/>
          <w:szCs w:val="30"/>
          <w:cs/>
        </w:rPr>
        <w:t xml:space="preserve"> </w:t>
      </w:r>
      <w:r w:rsidR="00A4351E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>ค้ำประกันการปฏิบัติตามสัญญาดังกล่าวให้แก่กองทุนรวม</w:t>
      </w:r>
    </w:p>
    <w:p w14:paraId="6CEF3391" w14:textId="77777777" w:rsidR="00DD557B" w:rsidRPr="00D64A2F" w:rsidRDefault="00DD557B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17208D75" w14:textId="7532D3AA" w:rsidR="00F25BBE" w:rsidRDefault="009A1C25" w:rsidP="0001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z w:val="30"/>
          <w:szCs w:val="30"/>
        </w:rPr>
        <w:t>2550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บริษัท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แกรนด์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เมย์แฟร์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จำกัด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7162CC">
        <w:rPr>
          <w:rFonts w:ascii="Angsana New" w:hAnsi="Angsana New" w:hint="cs"/>
          <w:sz w:val="30"/>
          <w:szCs w:val="30"/>
          <w:cs/>
        </w:rPr>
        <w:t xml:space="preserve">ของ </w:t>
      </w:r>
      <w:r w:rsidR="007162CC">
        <w:rPr>
          <w:rFonts w:ascii="Angsana New" w:hAnsi="Angsana New"/>
          <w:sz w:val="30"/>
          <w:szCs w:val="30"/>
        </w:rPr>
        <w:t xml:space="preserve">GOLD </w:t>
      </w:r>
      <w:r w:rsidR="00C83A90" w:rsidRPr="00D64A2F">
        <w:rPr>
          <w:rFonts w:ascii="Angsana New" w:hAnsi="Angsana New" w:hint="cs"/>
          <w:sz w:val="30"/>
          <w:szCs w:val="30"/>
          <w:cs/>
        </w:rPr>
        <w:t>ของบริษัท</w:t>
      </w:r>
      <w:r w:rsidR="00C83A90" w:rsidRPr="00D64A2F">
        <w:rPr>
          <w:rFonts w:ascii="Angsana New" w:hAnsi="Angsana New"/>
          <w:sz w:val="30"/>
          <w:szCs w:val="30"/>
          <w:cs/>
        </w:rPr>
        <w:t xml:space="preserve"> </w:t>
      </w:r>
      <w:r w:rsidR="00C83A90" w:rsidRPr="00D64A2F">
        <w:rPr>
          <w:rFonts w:ascii="Angsana New" w:hAnsi="Angsana New" w:hint="cs"/>
          <w:sz w:val="30"/>
          <w:szCs w:val="30"/>
          <w:cs/>
        </w:rPr>
        <w:t>โกลเด้น</w:t>
      </w:r>
      <w:r w:rsidR="00C83A90" w:rsidRPr="00D64A2F">
        <w:rPr>
          <w:rFonts w:ascii="Angsana New" w:hAnsi="Angsana New"/>
          <w:sz w:val="30"/>
          <w:szCs w:val="30"/>
          <w:cs/>
        </w:rPr>
        <w:t xml:space="preserve"> </w:t>
      </w:r>
      <w:r w:rsidR="00C83A90" w:rsidRPr="00D64A2F">
        <w:rPr>
          <w:rFonts w:ascii="Angsana New" w:hAnsi="Angsana New" w:hint="cs"/>
          <w:sz w:val="30"/>
          <w:szCs w:val="30"/>
          <w:cs/>
        </w:rPr>
        <w:t>แลนด์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="002F7B98">
        <w:rPr>
          <w:rFonts w:ascii="Angsana New" w:hAnsi="Angsana New"/>
          <w:sz w:val="30"/>
          <w:szCs w:val="30"/>
        </w:rPr>
        <w:br/>
      </w:r>
      <w:r w:rsidRPr="00D64A2F">
        <w:rPr>
          <w:rFonts w:ascii="Angsana New" w:hAnsi="Angsana New"/>
          <w:sz w:val="30"/>
          <w:szCs w:val="30"/>
          <w:cs/>
        </w:rPr>
        <w:t>(</w:t>
      </w:r>
      <w:r w:rsidRPr="00D64A2F">
        <w:rPr>
          <w:rFonts w:ascii="Angsana New" w:hAnsi="Angsana New" w:hint="cs"/>
          <w:sz w:val="30"/>
          <w:szCs w:val="30"/>
          <w:cs/>
        </w:rPr>
        <w:t>เมย์แฟร์</w:t>
      </w:r>
      <w:r w:rsidRPr="00D64A2F">
        <w:rPr>
          <w:rFonts w:ascii="Angsana New" w:hAnsi="Angsana New"/>
          <w:sz w:val="30"/>
          <w:szCs w:val="30"/>
          <w:cs/>
        </w:rPr>
        <w:t xml:space="preserve">) </w:t>
      </w:r>
      <w:r w:rsidRPr="00D64A2F">
        <w:rPr>
          <w:rFonts w:ascii="Angsana New" w:hAnsi="Angsana New" w:hint="cs"/>
          <w:sz w:val="30"/>
          <w:szCs w:val="30"/>
          <w:cs/>
        </w:rPr>
        <w:t>จำกัด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="002F7B98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 </w:t>
      </w:r>
      <w:r w:rsidR="002F7B98">
        <w:rPr>
          <w:rFonts w:ascii="Angsana New" w:hAnsi="Angsana New"/>
          <w:sz w:val="30"/>
          <w:szCs w:val="30"/>
        </w:rPr>
        <w:t xml:space="preserve">GOLD </w:t>
      </w:r>
      <w:r w:rsidRPr="00D64A2F">
        <w:rPr>
          <w:rFonts w:ascii="Angsana New" w:hAnsi="Angsana New" w:hint="cs"/>
          <w:sz w:val="30"/>
          <w:szCs w:val="30"/>
          <w:cs/>
        </w:rPr>
        <w:t>ได้ทำสัญญากับกองทุนรวมสิทธิการเช่าอสังหาริมทรัพย์โกลด์เพื่อเช่าช่วงที่ดินและอาคาร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และเช่าเฟอร์นิเจอร์และอุปกรณ์ของโครงการเมย์แฟร์แมริออท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เป็น</w:t>
      </w:r>
      <w:r w:rsidR="00C83A90" w:rsidRPr="00D64A2F">
        <w:rPr>
          <w:rFonts w:ascii="Angsana New" w:hAnsi="Angsana New" w:hint="cs"/>
          <w:sz w:val="30"/>
          <w:szCs w:val="30"/>
          <w:cs/>
        </w:rPr>
        <w:t>ระยะเวลา</w:t>
      </w:r>
      <w:r w:rsidR="00C83A90" w:rsidRPr="00D64A2F">
        <w:rPr>
          <w:rFonts w:ascii="Angsana New" w:hAnsi="Angsana New"/>
          <w:sz w:val="30"/>
          <w:szCs w:val="30"/>
          <w:cs/>
        </w:rPr>
        <w:t xml:space="preserve"> </w:t>
      </w:r>
      <w:r w:rsidR="00C83A90" w:rsidRPr="00D64A2F">
        <w:rPr>
          <w:rFonts w:ascii="Angsana New" w:hAnsi="Angsana New"/>
          <w:sz w:val="30"/>
          <w:szCs w:val="30"/>
        </w:rPr>
        <w:t>1</w:t>
      </w:r>
      <w:r w:rsidRPr="00D64A2F">
        <w:rPr>
          <w:rFonts w:ascii="Angsana New" w:hAnsi="Angsana New"/>
          <w:sz w:val="30"/>
          <w:szCs w:val="30"/>
        </w:rPr>
        <w:t>6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ปี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z w:val="30"/>
          <w:szCs w:val="30"/>
        </w:rPr>
        <w:t>8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พฤษภาคม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z w:val="30"/>
          <w:szCs w:val="30"/>
        </w:rPr>
        <w:t>2550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ถึงวันที่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z w:val="30"/>
          <w:szCs w:val="30"/>
        </w:rPr>
        <w:t>15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มีนาคม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z w:val="30"/>
          <w:szCs w:val="30"/>
        </w:rPr>
        <w:t>2566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ทั้งนี้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กองทุนรวมสามารถใช้สิทธิต่ออายุสัญญาฉบับดังกล่าวได้อีกเป็นระยะเวลา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z w:val="30"/>
          <w:szCs w:val="30"/>
        </w:rPr>
        <w:t xml:space="preserve">10 </w:t>
      </w:r>
      <w:r w:rsidRPr="00D64A2F">
        <w:rPr>
          <w:rFonts w:ascii="Angsana New" w:hAnsi="Angsana New" w:hint="cs"/>
          <w:sz w:val="30"/>
          <w:szCs w:val="30"/>
          <w:cs/>
        </w:rPr>
        <w:t>ปี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ค่าเช่าจ่ายให้กองทุนรวมภายใต้สัญญาประกอบด้วยอัตราค่าเช่าคงที่เดือนละ</w:t>
      </w:r>
      <w:r w:rsidR="0044799E">
        <w:rPr>
          <w:rFonts w:ascii="Angsana New" w:hAnsi="Angsana New"/>
          <w:sz w:val="30"/>
          <w:szCs w:val="30"/>
        </w:rPr>
        <w:t xml:space="preserve"> </w:t>
      </w:r>
      <w:r w:rsidRPr="00D64A2F">
        <w:rPr>
          <w:rFonts w:ascii="Angsana New" w:hAnsi="Angsana New"/>
          <w:sz w:val="30"/>
          <w:szCs w:val="30"/>
        </w:rPr>
        <w:t xml:space="preserve">4 </w:t>
      </w:r>
      <w:r w:rsidRPr="00D64A2F">
        <w:rPr>
          <w:rFonts w:ascii="Angsana New" w:hAnsi="Angsana New" w:hint="cs"/>
          <w:sz w:val="30"/>
          <w:szCs w:val="30"/>
          <w:cs/>
        </w:rPr>
        <w:t>ล้านบาท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และ</w:t>
      </w:r>
      <w:r w:rsidR="0044799E">
        <w:rPr>
          <w:rFonts w:ascii="Angsana New" w:hAnsi="Angsana New"/>
          <w:sz w:val="30"/>
          <w:szCs w:val="30"/>
        </w:rPr>
        <w:br/>
      </w:r>
      <w:r w:rsidRPr="00D64A2F">
        <w:rPr>
          <w:rFonts w:ascii="Angsana New" w:hAnsi="Angsana New" w:hint="cs"/>
          <w:sz w:val="30"/>
          <w:szCs w:val="30"/>
          <w:cs/>
        </w:rPr>
        <w:t>ค่าเช่าแปรผันรายเดือนตามผลการดำเนินงานของบริษัท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แกรนด์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เมย์แฟร์</w:t>
      </w:r>
      <w:r w:rsidRPr="00D64A2F">
        <w:rPr>
          <w:rFonts w:ascii="Angsana New" w:hAnsi="Angsana New"/>
          <w:sz w:val="30"/>
          <w:szCs w:val="30"/>
          <w:cs/>
        </w:rPr>
        <w:t xml:space="preserve"> </w:t>
      </w:r>
      <w:r w:rsidRPr="00D64A2F">
        <w:rPr>
          <w:rFonts w:ascii="Angsana New" w:hAnsi="Angsana New" w:hint="cs"/>
          <w:sz w:val="30"/>
          <w:szCs w:val="30"/>
          <w:cs/>
        </w:rPr>
        <w:t>จำกัด</w:t>
      </w:r>
      <w:r w:rsidR="00FA44D6" w:rsidRPr="00D64A2F">
        <w:rPr>
          <w:rFonts w:ascii="Angsana New" w:hAnsi="Angsana New"/>
          <w:sz w:val="30"/>
          <w:szCs w:val="30"/>
          <w:cs/>
        </w:rPr>
        <w:t xml:space="preserve"> </w:t>
      </w:r>
    </w:p>
    <w:p w14:paraId="1DF48282" w14:textId="0770CD8D" w:rsidR="00D40B27" w:rsidRPr="00D64A2F" w:rsidRDefault="00D40B27" w:rsidP="00885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5"/>
        <w:gridCol w:w="1078"/>
        <w:gridCol w:w="271"/>
        <w:gridCol w:w="1414"/>
        <w:gridCol w:w="266"/>
        <w:gridCol w:w="15"/>
        <w:gridCol w:w="1078"/>
        <w:gridCol w:w="15"/>
        <w:gridCol w:w="229"/>
        <w:gridCol w:w="15"/>
        <w:gridCol w:w="1067"/>
      </w:tblGrid>
      <w:tr w:rsidR="0067101D" w:rsidRPr="007B4C6A" w14:paraId="44A04D85" w14:textId="77777777" w:rsidTr="00D64A2F">
        <w:trPr>
          <w:trHeight w:val="433"/>
        </w:trPr>
        <w:tc>
          <w:tcPr>
            <w:tcW w:w="2049" w:type="pct"/>
          </w:tcPr>
          <w:p w14:paraId="135A93EB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pct"/>
            <w:gridSpan w:val="3"/>
          </w:tcPr>
          <w:p w14:paraId="14E969C0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598ABA3F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03" w:type="pct"/>
            <w:gridSpan w:val="5"/>
          </w:tcPr>
          <w:p w14:paraId="3A17F860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B4C6A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7101D" w:rsidRPr="007B4C6A" w14:paraId="5C64AC77" w14:textId="77777777" w:rsidTr="00D64A2F">
        <w:trPr>
          <w:trHeight w:val="417"/>
        </w:trPr>
        <w:tc>
          <w:tcPr>
            <w:tcW w:w="2049" w:type="pct"/>
          </w:tcPr>
          <w:p w14:paraId="54CACE91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63760F" w14:textId="39EF0802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7B4C6A">
              <w:rPr>
                <w:rFonts w:ascii="Angsana New" w:eastAsia="Times New Roman" w:hAnsi="Angsana New" w:cs="Times New Roman"/>
                <w:sz w:val="30"/>
                <w:szCs w:val="30"/>
              </w:rPr>
              <w:t>256</w:t>
            </w:r>
            <w:r w:rsidR="00BB0196">
              <w:rPr>
                <w:rFonts w:ascii="Angsana New" w:eastAsia="Times New Roman" w:hAnsi="Angsana New" w:cs="Times New Roman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9B4C7B6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766" w:type="pct"/>
          </w:tcPr>
          <w:p w14:paraId="475E55AD" w14:textId="22131A42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7B4C6A">
              <w:rPr>
                <w:rFonts w:ascii="Angsana New" w:eastAsia="Times New Roman" w:hAnsi="Angsana New" w:cs="Times New Roman"/>
                <w:sz w:val="30"/>
                <w:szCs w:val="30"/>
              </w:rPr>
              <w:t>256</w:t>
            </w:r>
            <w:r w:rsidR="00BB0196">
              <w:rPr>
                <w:rFonts w:ascii="Angsana New" w:eastAsia="Times New Roman" w:hAnsi="Angsana New" w:cs="Times New Roman"/>
                <w:sz w:val="30"/>
                <w:szCs w:val="30"/>
              </w:rPr>
              <w:t>1</w:t>
            </w:r>
          </w:p>
        </w:tc>
        <w:tc>
          <w:tcPr>
            <w:tcW w:w="152" w:type="pct"/>
            <w:gridSpan w:val="2"/>
          </w:tcPr>
          <w:p w14:paraId="0909AF68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39AEF4A" w14:textId="51E30E2C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7B4C6A">
              <w:rPr>
                <w:rFonts w:ascii="Angsana New" w:eastAsia="Times New Roman" w:hAnsi="Angsana New" w:cs="Times New Roman"/>
                <w:sz w:val="30"/>
                <w:szCs w:val="30"/>
              </w:rPr>
              <w:t>256</w:t>
            </w:r>
            <w:r w:rsidR="00BB0196">
              <w:rPr>
                <w:rFonts w:ascii="Angsana New" w:eastAsia="Times New Roman" w:hAnsi="Angsana New" w:cs="Times New Roman"/>
                <w:sz w:val="30"/>
                <w:szCs w:val="30"/>
              </w:rPr>
              <w:t>2</w:t>
            </w:r>
          </w:p>
        </w:tc>
        <w:tc>
          <w:tcPr>
            <w:tcW w:w="132" w:type="pct"/>
            <w:gridSpan w:val="2"/>
          </w:tcPr>
          <w:p w14:paraId="79DAC0CC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79" w:type="pct"/>
          </w:tcPr>
          <w:p w14:paraId="582346EC" w14:textId="0EA390AB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7B4C6A">
              <w:rPr>
                <w:rFonts w:ascii="Angsana New" w:eastAsia="Times New Roman" w:hAnsi="Angsana New" w:cs="Times New Roman"/>
                <w:sz w:val="30"/>
                <w:szCs w:val="30"/>
              </w:rPr>
              <w:t>256</w:t>
            </w:r>
            <w:r w:rsidR="00BB0196">
              <w:rPr>
                <w:rFonts w:ascii="Angsana New" w:eastAsia="Times New Roman" w:hAnsi="Angsana New" w:cs="Times New Roman"/>
                <w:sz w:val="30"/>
                <w:szCs w:val="30"/>
              </w:rPr>
              <w:t>1</w:t>
            </w:r>
          </w:p>
        </w:tc>
      </w:tr>
      <w:tr w:rsidR="00642EF4" w:rsidRPr="007B4C6A" w14:paraId="1F92EB0C" w14:textId="77777777" w:rsidTr="00D64A2F">
        <w:trPr>
          <w:trHeight w:val="417"/>
        </w:trPr>
        <w:tc>
          <w:tcPr>
            <w:tcW w:w="2049" w:type="pct"/>
          </w:tcPr>
          <w:p w14:paraId="374B9B56" w14:textId="77777777" w:rsidR="00642EF4" w:rsidRPr="007B4C6A" w:rsidRDefault="00642EF4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A92F7B3" w14:textId="77777777" w:rsidR="00642EF4" w:rsidRPr="007B4C6A" w:rsidRDefault="00642EF4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35767B" w14:textId="77777777" w:rsidR="00642EF4" w:rsidRPr="007B4C6A" w:rsidRDefault="00642EF4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766" w:type="pct"/>
          </w:tcPr>
          <w:p w14:paraId="550F081A" w14:textId="624FEC9F" w:rsidR="00642EF4" w:rsidRPr="007B4C6A" w:rsidRDefault="00642EF4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D64A2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52" w:type="pct"/>
            <w:gridSpan w:val="2"/>
          </w:tcPr>
          <w:p w14:paraId="3CB6A8DC" w14:textId="77777777" w:rsidR="00642EF4" w:rsidRPr="007B4C6A" w:rsidRDefault="00642EF4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4678CA7A" w14:textId="77777777" w:rsidR="00642EF4" w:rsidRPr="007B4C6A" w:rsidRDefault="00642EF4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22FC79E5" w14:textId="77777777" w:rsidR="00642EF4" w:rsidRPr="007B4C6A" w:rsidRDefault="00642EF4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79" w:type="pct"/>
          </w:tcPr>
          <w:p w14:paraId="4ADD1C49" w14:textId="77777777" w:rsidR="00642EF4" w:rsidRPr="007B4C6A" w:rsidRDefault="00642EF4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</w:tr>
      <w:tr w:rsidR="0067101D" w:rsidRPr="007B4C6A" w14:paraId="51152220" w14:textId="77777777" w:rsidTr="00D64A2F">
        <w:trPr>
          <w:trHeight w:val="417"/>
        </w:trPr>
        <w:tc>
          <w:tcPr>
            <w:tcW w:w="2049" w:type="pct"/>
          </w:tcPr>
          <w:p w14:paraId="1D393E2E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951" w:type="pct"/>
            <w:gridSpan w:val="10"/>
          </w:tcPr>
          <w:p w14:paraId="3813223C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67101D" w:rsidRPr="007B4C6A" w14:paraId="0379E2BB" w14:textId="77777777" w:rsidTr="00D64A2F">
        <w:trPr>
          <w:trHeight w:val="433"/>
        </w:trPr>
        <w:tc>
          <w:tcPr>
            <w:tcW w:w="2049" w:type="pct"/>
          </w:tcPr>
          <w:p w14:paraId="32CB06A9" w14:textId="33F1AC11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ภาระผูกพันตามสัญญาเช่าที่ดิน </w:t>
            </w:r>
          </w:p>
        </w:tc>
        <w:tc>
          <w:tcPr>
            <w:tcW w:w="584" w:type="pct"/>
          </w:tcPr>
          <w:p w14:paraId="31CB3D7D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02B1CF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766" w:type="pct"/>
          </w:tcPr>
          <w:p w14:paraId="4B6C4464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888347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720F130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45D1B9B2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19CDB3DD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</w:tr>
      <w:tr w:rsidR="0067101D" w:rsidRPr="007B4C6A" w14:paraId="1E4F8F4D" w14:textId="77777777" w:rsidTr="00D64A2F">
        <w:trPr>
          <w:trHeight w:val="433"/>
        </w:trPr>
        <w:tc>
          <w:tcPr>
            <w:tcW w:w="2049" w:type="pct"/>
          </w:tcPr>
          <w:p w14:paraId="75FBD14F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84" w:type="pct"/>
          </w:tcPr>
          <w:p w14:paraId="5899B870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48</w:t>
            </w:r>
          </w:p>
        </w:tc>
        <w:tc>
          <w:tcPr>
            <w:tcW w:w="147" w:type="pct"/>
          </w:tcPr>
          <w:p w14:paraId="1C457A87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9" w:right="-13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766" w:type="pct"/>
          </w:tcPr>
          <w:p w14:paraId="307A5EB7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4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61906BDE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9" w:right="-131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C87183C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 w:cs="Cordi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5B9A7E9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9" w:right="-131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1E6B8810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 w:cs="Cordia New"/>
                <w:sz w:val="30"/>
                <w:szCs w:val="30"/>
              </w:rPr>
              <w:t>-</w:t>
            </w:r>
          </w:p>
        </w:tc>
      </w:tr>
      <w:tr w:rsidR="0067101D" w:rsidRPr="007B4C6A" w14:paraId="717EC1A6" w14:textId="77777777" w:rsidTr="00D64A2F">
        <w:trPr>
          <w:trHeight w:val="433"/>
        </w:trPr>
        <w:tc>
          <w:tcPr>
            <w:tcW w:w="2049" w:type="pct"/>
          </w:tcPr>
          <w:p w14:paraId="6D394D5E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84" w:type="pct"/>
          </w:tcPr>
          <w:p w14:paraId="4A5A0B87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129</w:t>
            </w:r>
          </w:p>
        </w:tc>
        <w:tc>
          <w:tcPr>
            <w:tcW w:w="147" w:type="pct"/>
          </w:tcPr>
          <w:p w14:paraId="7B7927F6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9" w:right="-13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766" w:type="pct"/>
          </w:tcPr>
          <w:p w14:paraId="71FEF41D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178</w:t>
            </w:r>
          </w:p>
        </w:tc>
        <w:tc>
          <w:tcPr>
            <w:tcW w:w="144" w:type="pct"/>
          </w:tcPr>
          <w:p w14:paraId="5CE7DE2A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9" w:right="-131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4642E52C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 w:cs="Cordi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F5EA2C0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9" w:right="-131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3C966A74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 w:cs="Cordia New"/>
                <w:sz w:val="30"/>
                <w:szCs w:val="30"/>
              </w:rPr>
              <w:t>-</w:t>
            </w:r>
          </w:p>
        </w:tc>
      </w:tr>
      <w:tr w:rsidR="0067101D" w:rsidRPr="007B4C6A" w14:paraId="429F7AF9" w14:textId="77777777" w:rsidTr="00D64A2F">
        <w:trPr>
          <w:trHeight w:val="417"/>
        </w:trPr>
        <w:tc>
          <w:tcPr>
            <w:tcW w:w="2049" w:type="pct"/>
          </w:tcPr>
          <w:p w14:paraId="0B2D66E3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7D0D6A6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147" w:type="pct"/>
          </w:tcPr>
          <w:p w14:paraId="51C78362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9" w:right="-130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</w:tcPr>
          <w:p w14:paraId="6E0821B6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226</w:t>
            </w:r>
          </w:p>
        </w:tc>
        <w:tc>
          <w:tcPr>
            <w:tcW w:w="144" w:type="pct"/>
          </w:tcPr>
          <w:p w14:paraId="49023E86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9" w:right="-13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257ACF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 w:cs="Cordi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 w:cs="Cordi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16E55921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9" w:right="-13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98F943" w14:textId="77777777" w:rsidR="0067101D" w:rsidRPr="007B4C6A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 w:cs="Cordi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 w:cs="Cordi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B3D7134" w14:textId="77777777" w:rsidR="0067101D" w:rsidRPr="00D64A2F" w:rsidRDefault="0067101D" w:rsidP="00D64A2F">
      <w:pPr>
        <w:rPr>
          <w:sz w:val="20"/>
          <w:szCs w:val="20"/>
        </w:rPr>
      </w:pPr>
    </w:p>
    <w:p w14:paraId="7F2CD46B" w14:textId="51FE23A4" w:rsidR="00F81176" w:rsidRDefault="009A1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7B4C6A">
        <w:rPr>
          <w:rFonts w:ascii="Angsana New" w:hAnsi="Angsana New"/>
          <w:sz w:val="30"/>
          <w:szCs w:val="30"/>
        </w:rPr>
        <w:t xml:space="preserve">2554 </w:t>
      </w:r>
      <w:r w:rsidR="002F7B98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>ได้สิทธิตามสัญญาเพื่อให้บริษัทย่อย</w:t>
      </w:r>
      <w:r w:rsidR="00A4351E">
        <w:rPr>
          <w:rFonts w:ascii="Angsana New" w:hAnsi="Angsana New" w:hint="cs"/>
          <w:sz w:val="30"/>
          <w:szCs w:val="30"/>
          <w:cs/>
        </w:rPr>
        <w:t xml:space="preserve">ของ </w:t>
      </w:r>
      <w:r w:rsidR="00A4351E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 xml:space="preserve">เช่าที่ดินสำหรับโครงการอาคารพักอาศัยเพื่อให้เช่า สำหรับระยะเวลา </w:t>
      </w:r>
      <w:r w:rsidRPr="007B4C6A">
        <w:rPr>
          <w:rFonts w:ascii="Angsana New" w:hAnsi="Angsana New"/>
          <w:sz w:val="30"/>
          <w:szCs w:val="30"/>
        </w:rPr>
        <w:t>41</w:t>
      </w:r>
      <w:r w:rsidRPr="007B4C6A">
        <w:rPr>
          <w:rFonts w:ascii="Angsana New" w:hAnsi="Angsana New"/>
          <w:sz w:val="30"/>
          <w:szCs w:val="30"/>
          <w:cs/>
        </w:rPr>
        <w:t xml:space="preserve"> ปี เริ่มวันที่ </w:t>
      </w:r>
      <w:r w:rsidRPr="007B4C6A">
        <w:rPr>
          <w:rFonts w:ascii="Angsana New" w:hAnsi="Angsana New"/>
          <w:sz w:val="30"/>
          <w:szCs w:val="30"/>
        </w:rPr>
        <w:t>23</w:t>
      </w:r>
      <w:r w:rsidRPr="007B4C6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B4C6A">
        <w:rPr>
          <w:rFonts w:ascii="Angsana New" w:hAnsi="Angsana New"/>
          <w:sz w:val="30"/>
          <w:szCs w:val="30"/>
        </w:rPr>
        <w:t>2554</w:t>
      </w:r>
      <w:r w:rsidRPr="007B4C6A">
        <w:rPr>
          <w:rFonts w:ascii="Angsana New" w:hAnsi="Angsana New"/>
          <w:sz w:val="30"/>
          <w:szCs w:val="30"/>
          <w:cs/>
        </w:rPr>
        <w:t xml:space="preserve"> รวมค่าเช่าตลอดอายุสัญญาเป็นจำนวนเงิน </w:t>
      </w:r>
      <w:r w:rsidRPr="007B4C6A">
        <w:rPr>
          <w:rFonts w:ascii="Angsana New" w:hAnsi="Angsana New"/>
          <w:sz w:val="30"/>
          <w:szCs w:val="30"/>
        </w:rPr>
        <w:t>234</w:t>
      </w:r>
      <w:r w:rsidRPr="007B4C6A">
        <w:rPr>
          <w:rFonts w:ascii="Angsana New" w:hAnsi="Angsana New"/>
          <w:sz w:val="30"/>
          <w:szCs w:val="30"/>
          <w:cs/>
        </w:rPr>
        <w:t>.</w:t>
      </w:r>
      <w:r w:rsidRPr="007B4C6A">
        <w:rPr>
          <w:rFonts w:ascii="Angsana New" w:hAnsi="Angsana New"/>
          <w:sz w:val="30"/>
          <w:szCs w:val="30"/>
        </w:rPr>
        <w:t>17</w:t>
      </w:r>
      <w:r w:rsidRPr="007B4C6A">
        <w:rPr>
          <w:rFonts w:ascii="Angsana New" w:hAnsi="Angsana New"/>
          <w:sz w:val="30"/>
          <w:szCs w:val="30"/>
          <w:cs/>
        </w:rPr>
        <w:t xml:space="preserve"> ล้านบาท เมื่อครบกำหนดอายุการเช่าตามสัญญาดังกล่าวแล้ว</w:t>
      </w:r>
      <w:r w:rsidR="002F7B98">
        <w:rPr>
          <w:rFonts w:ascii="Angsana New" w:hAnsi="Angsana New" w:hint="cs"/>
          <w:sz w:val="30"/>
          <w:szCs w:val="30"/>
          <w:cs/>
        </w:rPr>
        <w:t xml:space="preserve"> </w:t>
      </w:r>
      <w:r w:rsidR="002F7B98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 xml:space="preserve">สัญญาว่าจะต่อสัญญาเช่าออกไปอีก </w:t>
      </w:r>
      <w:r w:rsidRPr="007B4C6A">
        <w:rPr>
          <w:rFonts w:ascii="Angsana New" w:hAnsi="Angsana New"/>
          <w:sz w:val="30"/>
          <w:szCs w:val="30"/>
        </w:rPr>
        <w:t xml:space="preserve">10 </w:t>
      </w:r>
      <w:r w:rsidRPr="007B4C6A">
        <w:rPr>
          <w:rFonts w:ascii="Angsana New" w:hAnsi="Angsana New"/>
          <w:sz w:val="30"/>
          <w:szCs w:val="30"/>
          <w:cs/>
        </w:rPr>
        <w:t xml:space="preserve">ปีโดยมีค่าเช่าที่จะต้องจ่ายในอนาคตทั้งหมด </w:t>
      </w:r>
      <w:r w:rsidRPr="007B4C6A">
        <w:rPr>
          <w:rFonts w:ascii="Angsana New" w:hAnsi="Angsana New"/>
          <w:sz w:val="30"/>
          <w:szCs w:val="30"/>
        </w:rPr>
        <w:t>85</w:t>
      </w:r>
      <w:r w:rsidRPr="007B4C6A">
        <w:rPr>
          <w:rFonts w:ascii="Angsana New" w:hAnsi="Angsana New"/>
          <w:sz w:val="30"/>
          <w:szCs w:val="30"/>
          <w:cs/>
        </w:rPr>
        <w:t>.</w:t>
      </w:r>
      <w:r w:rsidRPr="007B4C6A">
        <w:rPr>
          <w:rFonts w:ascii="Angsana New" w:hAnsi="Angsana New"/>
          <w:sz w:val="30"/>
          <w:szCs w:val="30"/>
        </w:rPr>
        <w:t>16</w:t>
      </w:r>
      <w:r w:rsidRPr="007B4C6A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47C981F" w14:textId="77777777" w:rsidR="00F81176" w:rsidRDefault="00F81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2076AE4" w14:textId="1DAA2445" w:rsidR="0023677E" w:rsidRPr="007B4C6A" w:rsidRDefault="0023677E" w:rsidP="0023677E">
      <w:pPr>
        <w:ind w:left="540" w:right="-223"/>
        <w:jc w:val="thaiDistribute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E84E36" w:rsidRPr="007B4C6A">
        <w:rPr>
          <w:rFonts w:ascii="Angsana New" w:hAnsi="Angsana New"/>
          <w:i/>
          <w:iCs/>
          <w:sz w:val="30"/>
          <w:szCs w:val="30"/>
          <w:cs/>
        </w:rPr>
        <w:t>ที่ทำกับ</w:t>
      </w:r>
      <w:r w:rsidR="00575B50" w:rsidRPr="007B4C6A">
        <w:rPr>
          <w:rFonts w:ascii="Angsana New" w:hAnsi="Angsana New"/>
          <w:i/>
          <w:iCs/>
          <w:sz w:val="30"/>
          <w:szCs w:val="30"/>
        </w:rPr>
        <w:t xml:space="preserve"> </w:t>
      </w:r>
      <w:r w:rsidR="0087458E" w:rsidRPr="007B4C6A">
        <w:rPr>
          <w:rFonts w:ascii="Angsana New" w:hAnsi="Angsana New"/>
          <w:i/>
          <w:iCs/>
          <w:sz w:val="30"/>
          <w:szCs w:val="30"/>
        </w:rPr>
        <w:t xml:space="preserve"> FTREIT</w:t>
      </w:r>
    </w:p>
    <w:p w14:paraId="18960C86" w14:textId="3892CA21" w:rsidR="002E42EB" w:rsidRPr="00D64A2F" w:rsidRDefault="002E42EB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64EF5972" w14:textId="0A816852" w:rsidR="00575B50" w:rsidRDefault="00FE03AE" w:rsidP="0006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เมื่อวันที่ 21 สิงหาคม 2561 บริษัท</w:t>
      </w:r>
      <w:r w:rsidR="00B54214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7B4C6A">
        <w:rPr>
          <w:rFonts w:ascii="Angsana New" w:hAnsi="Angsana New"/>
          <w:sz w:val="30"/>
          <w:szCs w:val="30"/>
          <w:cs/>
        </w:rPr>
        <w:t>ได้ทำสัญญาจะซื้อจะขายที่ดินและสิ่งปลูกสร้างกับ</w:t>
      </w:r>
      <w:r w:rsidR="00A174DD">
        <w:rPr>
          <w:rFonts w:ascii="Angsana New" w:hAnsi="Angsana New"/>
          <w:sz w:val="30"/>
          <w:szCs w:val="30"/>
        </w:rPr>
        <w:t xml:space="preserve"> FTREIT</w:t>
      </w:r>
      <w:r w:rsidRPr="007B4C6A">
        <w:rPr>
          <w:rFonts w:ascii="Angsana New" w:hAnsi="Angsana New"/>
          <w:sz w:val="30"/>
          <w:szCs w:val="30"/>
          <w:cs/>
        </w:rPr>
        <w:t xml:space="preserve"> โดยยกเลิกสัญญาเช่าที่ดินและสิ่งปลูกสร้างเดิมที่ทำกับ</w:t>
      </w:r>
      <w:r w:rsidR="00A174DD">
        <w:rPr>
          <w:rFonts w:ascii="Angsana New" w:hAnsi="Angsana New" w:hint="cs"/>
          <w:sz w:val="30"/>
          <w:szCs w:val="30"/>
          <w:cs/>
        </w:rPr>
        <w:t>บริษัท</w:t>
      </w:r>
      <w:r w:rsidR="00E454B2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7B4C6A">
        <w:rPr>
          <w:rFonts w:ascii="Angsana New" w:hAnsi="Angsana New"/>
          <w:sz w:val="30"/>
          <w:szCs w:val="30"/>
          <w:cs/>
        </w:rPr>
        <w:t xml:space="preserve"> เฉพาะทรัพย์สินที่จะซื้อจะขายที่บริษัท</w:t>
      </w:r>
      <w:r w:rsidR="00B54214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7B4C6A">
        <w:rPr>
          <w:rFonts w:ascii="Angsana New" w:hAnsi="Angsana New"/>
          <w:sz w:val="30"/>
          <w:szCs w:val="30"/>
          <w:cs/>
        </w:rPr>
        <w:t>จะโอนให้</w:t>
      </w:r>
      <w:r w:rsidR="00A174DD">
        <w:rPr>
          <w:rFonts w:ascii="Angsana New" w:hAnsi="Angsana New"/>
          <w:sz w:val="30"/>
          <w:szCs w:val="30"/>
        </w:rPr>
        <w:t xml:space="preserve"> FTREIT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="00A4351E">
        <w:rPr>
          <w:rFonts w:ascii="Angsana New" w:hAnsi="Angsana New" w:hint="cs"/>
          <w:sz w:val="30"/>
          <w:szCs w:val="30"/>
          <w:cs/>
        </w:rPr>
        <w:t>โดย</w:t>
      </w:r>
      <w:r w:rsidR="00A174DD">
        <w:rPr>
          <w:rFonts w:ascii="Angsana New" w:hAnsi="Angsana New"/>
          <w:sz w:val="30"/>
          <w:szCs w:val="30"/>
        </w:rPr>
        <w:t xml:space="preserve"> FTREIT</w:t>
      </w:r>
      <w:r w:rsidR="00A4351E">
        <w:rPr>
          <w:rFonts w:ascii="Angsana New" w:hAnsi="Angsana New" w:hint="cs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ตกลงซื้อสินทรัพย์จากบริษัท</w:t>
      </w:r>
      <w:r w:rsidR="00B54214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7B4C6A">
        <w:rPr>
          <w:rFonts w:ascii="Angsana New" w:hAnsi="Angsana New"/>
          <w:sz w:val="30"/>
          <w:szCs w:val="30"/>
          <w:cs/>
        </w:rPr>
        <w:t xml:space="preserve"> โดยมีราคาทรัพย์สินตามสัญญารวมทั้งสิ้น 141.90 ล้านบาท</w:t>
      </w:r>
      <w:r w:rsidR="000606CB">
        <w:rPr>
          <w:rFonts w:ascii="Angsana New" w:hAnsi="Angsana New"/>
          <w:sz w:val="30"/>
          <w:szCs w:val="30"/>
        </w:rPr>
        <w:t xml:space="preserve"> </w:t>
      </w:r>
      <w:r w:rsidR="000606CB">
        <w:rPr>
          <w:rFonts w:ascii="Angsana New" w:hAnsi="Angsana New" w:hint="cs"/>
          <w:sz w:val="30"/>
          <w:szCs w:val="30"/>
          <w:cs/>
        </w:rPr>
        <w:t>โดยมียอดคงเหลือของเงินรับล่วงหน้า</w:t>
      </w:r>
      <w:r w:rsidR="00391DBD">
        <w:rPr>
          <w:rFonts w:ascii="Angsana New" w:hAnsi="Angsana New" w:hint="cs"/>
          <w:sz w:val="30"/>
          <w:szCs w:val="30"/>
          <w:cs/>
        </w:rPr>
        <w:t>จากสัญญาเช่าที่ดิน และสิ่งปล</w:t>
      </w:r>
      <w:r w:rsidR="0044799E">
        <w:rPr>
          <w:rFonts w:ascii="Angsana New" w:hAnsi="Angsana New" w:hint="cs"/>
          <w:sz w:val="30"/>
          <w:szCs w:val="30"/>
          <w:cs/>
        </w:rPr>
        <w:t>ู</w:t>
      </w:r>
      <w:r w:rsidR="00391DBD">
        <w:rPr>
          <w:rFonts w:ascii="Angsana New" w:hAnsi="Angsana New" w:hint="cs"/>
          <w:sz w:val="30"/>
          <w:szCs w:val="30"/>
          <w:cs/>
        </w:rPr>
        <w:t xml:space="preserve">กสร้างดังกล่าว </w:t>
      </w:r>
      <w:r w:rsidR="00391DBD">
        <w:rPr>
          <w:rFonts w:ascii="Angsana New" w:hAnsi="Angsana New"/>
          <w:sz w:val="30"/>
          <w:szCs w:val="30"/>
        </w:rPr>
        <w:t xml:space="preserve">102.39 </w:t>
      </w:r>
      <w:r w:rsidR="00391DBD">
        <w:rPr>
          <w:rFonts w:ascii="Angsana New" w:hAnsi="Angsana New" w:hint="cs"/>
          <w:sz w:val="30"/>
          <w:szCs w:val="30"/>
          <w:cs/>
        </w:rPr>
        <w:t>ล้านบาท</w:t>
      </w:r>
      <w:r w:rsidRPr="007B4C6A">
        <w:rPr>
          <w:rFonts w:ascii="Angsana New" w:hAnsi="Angsana New"/>
          <w:sz w:val="30"/>
          <w:szCs w:val="30"/>
          <w:cs/>
        </w:rPr>
        <w:t xml:space="preserve"> และในวันเดียวกันนั้นบริษัทย่อย</w:t>
      </w:r>
      <w:r w:rsidR="00A174DD">
        <w:rPr>
          <w:rFonts w:ascii="Angsana New" w:hAnsi="Angsana New" w:hint="cs"/>
          <w:sz w:val="30"/>
          <w:szCs w:val="30"/>
          <w:cs/>
        </w:rPr>
        <w:t>แห่งหนึ่ง</w:t>
      </w:r>
      <w:r w:rsidRPr="007B4C6A">
        <w:rPr>
          <w:rFonts w:ascii="Angsana New" w:hAnsi="Angsana New"/>
          <w:sz w:val="30"/>
          <w:szCs w:val="30"/>
          <w:cs/>
        </w:rPr>
        <w:t>ได้ทำสัญญาจะซื้อจะขายที่ดินและสิ่งปลูกสร้างกับ</w:t>
      </w:r>
      <w:r w:rsidR="00A174DD">
        <w:rPr>
          <w:rFonts w:ascii="Angsana New" w:hAnsi="Angsana New"/>
          <w:sz w:val="30"/>
          <w:szCs w:val="30"/>
        </w:rPr>
        <w:t xml:space="preserve"> FTREIT</w:t>
      </w:r>
      <w:r w:rsidRPr="007B4C6A">
        <w:rPr>
          <w:rFonts w:ascii="Angsana New" w:hAnsi="Angsana New"/>
          <w:sz w:val="30"/>
          <w:szCs w:val="30"/>
          <w:cs/>
        </w:rPr>
        <w:t xml:space="preserve"> ในนิคมอุตสาหกรรมหลายแห่งเป็นจำนวนเงินทั้งสิ้น 1</w:t>
      </w:r>
      <w:r w:rsidRPr="007B4C6A">
        <w:rPr>
          <w:rFonts w:ascii="Angsana New" w:hAnsi="Angsana New"/>
          <w:sz w:val="30"/>
          <w:szCs w:val="30"/>
        </w:rPr>
        <w:t>,</w:t>
      </w:r>
      <w:r w:rsidR="00754DA6">
        <w:rPr>
          <w:rFonts w:ascii="Angsana New" w:hAnsi="Angsana New"/>
          <w:sz w:val="30"/>
          <w:szCs w:val="30"/>
        </w:rPr>
        <w:t>324</w:t>
      </w:r>
      <w:r w:rsidRPr="007B4C6A">
        <w:rPr>
          <w:rFonts w:ascii="Angsana New" w:hAnsi="Angsana New"/>
          <w:sz w:val="30"/>
          <w:szCs w:val="30"/>
          <w:cs/>
        </w:rPr>
        <w:t>.</w:t>
      </w:r>
      <w:r w:rsidR="00754DA6">
        <w:rPr>
          <w:rFonts w:ascii="Angsana New" w:hAnsi="Angsana New"/>
          <w:sz w:val="30"/>
          <w:szCs w:val="30"/>
        </w:rPr>
        <w:t>88</w:t>
      </w:r>
      <w:r w:rsidRPr="007B4C6A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4799E">
        <w:rPr>
          <w:rFonts w:ascii="Angsana New" w:hAnsi="Angsana New" w:hint="cs"/>
          <w:sz w:val="30"/>
          <w:szCs w:val="30"/>
          <w:cs/>
        </w:rPr>
        <w:t xml:space="preserve">และบริษัทย่อยได้ทำสัญญาเช่าที่ดินกับ </w:t>
      </w:r>
      <w:r w:rsidR="0044799E">
        <w:rPr>
          <w:rFonts w:ascii="Angsana New" w:hAnsi="Angsana New"/>
          <w:sz w:val="30"/>
          <w:szCs w:val="30"/>
        </w:rPr>
        <w:t xml:space="preserve">FTREIT </w:t>
      </w:r>
      <w:r w:rsidR="0044799E">
        <w:rPr>
          <w:rFonts w:ascii="Angsana New" w:hAnsi="Angsana New" w:hint="cs"/>
          <w:sz w:val="30"/>
          <w:szCs w:val="30"/>
          <w:cs/>
        </w:rPr>
        <w:t>ในโครงการไทคอนโลจิสติคส์ พาร์ค บางพลี</w:t>
      </w:r>
      <w:r w:rsidR="0044799E">
        <w:rPr>
          <w:rFonts w:ascii="Angsana New" w:hAnsi="Angsana New"/>
          <w:sz w:val="30"/>
          <w:szCs w:val="30"/>
        </w:rPr>
        <w:t xml:space="preserve"> 3 </w:t>
      </w:r>
      <w:r w:rsidR="0044799E">
        <w:rPr>
          <w:rFonts w:ascii="Angsana New" w:hAnsi="Angsana New" w:hint="cs"/>
          <w:sz w:val="30"/>
          <w:szCs w:val="30"/>
          <w:cs/>
        </w:rPr>
        <w:t>โดยมีราคาค่าเช่า</w:t>
      </w:r>
      <w:r w:rsidR="0044799E">
        <w:rPr>
          <w:rFonts w:ascii="Angsana New" w:hAnsi="Angsana New"/>
          <w:sz w:val="30"/>
          <w:szCs w:val="30"/>
        </w:rPr>
        <w:t xml:space="preserve"> 226.27</w:t>
      </w:r>
      <w:r w:rsidR="0044799E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7B4C6A">
        <w:rPr>
          <w:rFonts w:ascii="Angsana New" w:hAnsi="Angsana New"/>
          <w:sz w:val="30"/>
          <w:szCs w:val="30"/>
          <w:cs/>
        </w:rPr>
        <w:t>ตามข้อกำหนดและเงื่อนไขตามที่ระบุในสัญญา</w:t>
      </w:r>
      <w:r w:rsidR="0044799E">
        <w:rPr>
          <w:rFonts w:ascii="Angsana New" w:hAnsi="Angsana New" w:hint="cs"/>
          <w:sz w:val="30"/>
          <w:szCs w:val="30"/>
          <w:cs/>
        </w:rPr>
        <w:t>ซึ่งบริษัทย่อยรับรู้ในรายได้ค่าเช่าที่ดินรับล่วงหน้า</w:t>
      </w:r>
    </w:p>
    <w:p w14:paraId="2147DBC6" w14:textId="77777777" w:rsidR="0044799E" w:rsidRPr="00206DCE" w:rsidRDefault="0044799E" w:rsidP="0006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155DC9" w14:textId="194F6D8F" w:rsidR="002E42EB" w:rsidRDefault="00FE03AE" w:rsidP="0006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เมื่อวัน</w:t>
      </w:r>
      <w:r w:rsidRPr="0044799E">
        <w:rPr>
          <w:rFonts w:ascii="Angsana New" w:hAnsi="Angsana New"/>
          <w:sz w:val="30"/>
          <w:szCs w:val="30"/>
          <w:cs/>
        </w:rPr>
        <w:t xml:space="preserve">ที่ 3 ธันวาคม 2561 </w:t>
      </w:r>
      <w:r w:rsidR="00391DBD" w:rsidRPr="00D64A2F">
        <w:rPr>
          <w:rFonts w:ascii="Angsana New" w:hAnsi="Angsana New"/>
          <w:sz w:val="30"/>
          <w:szCs w:val="30"/>
          <w:cs/>
        </w:rPr>
        <w:t>บริษัทได้ทำสัญญาจะซื้อจะขายที่ดินและสิ่งปลูกสร้างในนิคมอุตสาหกรรมอมตะนครกับ</w:t>
      </w:r>
      <w:r w:rsidR="0044799E" w:rsidRPr="00D64A2F">
        <w:rPr>
          <w:rFonts w:ascii="Angsana New" w:hAnsi="Angsana New"/>
          <w:sz w:val="30"/>
          <w:szCs w:val="30"/>
        </w:rPr>
        <w:t xml:space="preserve"> FTREIT</w:t>
      </w:r>
      <w:r w:rsidR="0044799E" w:rsidRPr="00D64A2F">
        <w:rPr>
          <w:rFonts w:ascii="Angsana New" w:hAnsi="Angsana New"/>
          <w:sz w:val="30"/>
          <w:szCs w:val="30"/>
          <w:cs/>
        </w:rPr>
        <w:t xml:space="preserve"> </w:t>
      </w:r>
      <w:r w:rsidR="00391DBD" w:rsidRPr="00D64A2F">
        <w:rPr>
          <w:rFonts w:ascii="Angsana New" w:hAnsi="Angsana New"/>
          <w:sz w:val="30"/>
          <w:szCs w:val="30"/>
          <w:cs/>
        </w:rPr>
        <w:t>โดยยกเลิกสัญญาเช่าที่ดินและสิ่งปลูกสร้างเดิมที่ทำกับ</w:t>
      </w:r>
      <w:r w:rsidR="0044799E" w:rsidRPr="00D64A2F">
        <w:rPr>
          <w:rFonts w:ascii="Angsana New" w:hAnsi="Angsana New"/>
          <w:sz w:val="30"/>
          <w:szCs w:val="30"/>
        </w:rPr>
        <w:t xml:space="preserve"> FTREIT</w:t>
      </w:r>
      <w:r w:rsidR="00391DBD" w:rsidRPr="00D64A2F">
        <w:rPr>
          <w:rFonts w:ascii="Angsana New" w:hAnsi="Angsana New"/>
          <w:sz w:val="30"/>
          <w:szCs w:val="30"/>
          <w:cs/>
        </w:rPr>
        <w:t xml:space="preserve"> โดยบริษัทตกลงขายทรัพย์สินให้แก่</w:t>
      </w:r>
      <w:r w:rsidR="0044799E" w:rsidRPr="00D64A2F">
        <w:rPr>
          <w:rFonts w:ascii="Angsana New" w:hAnsi="Angsana New"/>
          <w:sz w:val="30"/>
          <w:szCs w:val="30"/>
        </w:rPr>
        <w:t xml:space="preserve"> FTREIT</w:t>
      </w:r>
      <w:r w:rsidR="00391DBD" w:rsidRPr="00D64A2F">
        <w:rPr>
          <w:rFonts w:ascii="Angsana New" w:hAnsi="Angsana New"/>
          <w:sz w:val="30"/>
          <w:szCs w:val="30"/>
          <w:cs/>
        </w:rPr>
        <w:t xml:space="preserve"> โดยมีราคาทรัพย์สินตามสัญญารวมทั้งสิ้น </w:t>
      </w:r>
      <w:r w:rsidR="00391DBD" w:rsidRPr="00D64A2F">
        <w:rPr>
          <w:rFonts w:ascii="Angsana New" w:hAnsi="Angsana New"/>
          <w:sz w:val="30"/>
          <w:szCs w:val="30"/>
        </w:rPr>
        <w:t xml:space="preserve">112.60 </w:t>
      </w:r>
      <w:r w:rsidR="00391DBD" w:rsidRPr="00D64A2F">
        <w:rPr>
          <w:rFonts w:ascii="Angsana New" w:hAnsi="Angsana New"/>
          <w:sz w:val="30"/>
          <w:szCs w:val="30"/>
          <w:cs/>
        </w:rPr>
        <w:t xml:space="preserve">ล้านบาท โดยมียอดคงเหลือของเงินรับล่วงหน้าจากสัญญาเช่าที่ดินและสิ่งปลูกสร้างดังกล่าวจำนวน </w:t>
      </w:r>
      <w:r w:rsidR="00391DBD" w:rsidRPr="00D64A2F">
        <w:rPr>
          <w:rFonts w:ascii="Angsana New" w:hAnsi="Angsana New"/>
          <w:sz w:val="30"/>
          <w:szCs w:val="30"/>
        </w:rPr>
        <w:t xml:space="preserve">118.19 </w:t>
      </w:r>
      <w:r w:rsidR="00391DBD" w:rsidRPr="00D64A2F">
        <w:rPr>
          <w:rFonts w:ascii="Angsana New" w:hAnsi="Angsana New"/>
          <w:sz w:val="30"/>
          <w:szCs w:val="30"/>
          <w:cs/>
        </w:rPr>
        <w:t>ล้านบาท ตามข้อกำหนดและเงื่อนไขตามที่ระบุในสัญญา</w:t>
      </w:r>
      <w:r w:rsidRPr="0044799E">
        <w:rPr>
          <w:rFonts w:ascii="Angsana New" w:hAnsi="Angsana New"/>
          <w:sz w:val="30"/>
          <w:szCs w:val="30"/>
          <w:cs/>
        </w:rPr>
        <w:t>และในวันเดียวกันนั้น บริษัทและบริษัทย่อยได้ทำสัญญาจะซื้อจะขายที่ดินและสิ่งปลูกสร้างกับ</w:t>
      </w:r>
      <w:r w:rsidR="00A174DD" w:rsidRPr="0044799E">
        <w:rPr>
          <w:rFonts w:ascii="Angsana New" w:hAnsi="Angsana New"/>
          <w:sz w:val="30"/>
          <w:szCs w:val="30"/>
        </w:rPr>
        <w:t xml:space="preserve"> FTREIT</w:t>
      </w:r>
      <w:r w:rsidRPr="0044799E">
        <w:rPr>
          <w:rFonts w:ascii="Angsana New" w:hAnsi="Angsana New"/>
          <w:sz w:val="30"/>
          <w:szCs w:val="30"/>
          <w:cs/>
        </w:rPr>
        <w:t xml:space="preserve"> ในนิคม</w:t>
      </w:r>
      <w:r w:rsidRPr="007B4C6A">
        <w:rPr>
          <w:rFonts w:ascii="Angsana New" w:hAnsi="Angsana New"/>
          <w:sz w:val="30"/>
          <w:szCs w:val="30"/>
          <w:cs/>
        </w:rPr>
        <w:t>อุตสาหกรรมหลายแห่งเป็นจำนวนเงินทั้งสิ้น 1</w:t>
      </w:r>
      <w:r w:rsidRPr="007B4C6A">
        <w:rPr>
          <w:rFonts w:ascii="Angsana New" w:hAnsi="Angsana New"/>
          <w:sz w:val="30"/>
          <w:szCs w:val="30"/>
        </w:rPr>
        <w:t>,</w:t>
      </w:r>
      <w:r w:rsidRPr="007B4C6A">
        <w:rPr>
          <w:rFonts w:ascii="Angsana New" w:hAnsi="Angsana New"/>
          <w:sz w:val="30"/>
          <w:szCs w:val="30"/>
          <w:cs/>
        </w:rPr>
        <w:t>794.48 ล้านบาท ตามข้อกำหนดและเงื่อนไขตามที่ระบุในสัญญา</w:t>
      </w:r>
    </w:p>
    <w:p w14:paraId="328BDAF0" w14:textId="77777777" w:rsidR="001437E8" w:rsidRDefault="001437E8" w:rsidP="0006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50C29F" w14:textId="52078F04" w:rsidR="00FE03AE" w:rsidRPr="0044799E" w:rsidRDefault="00FE03AE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4799E">
        <w:rPr>
          <w:rFonts w:ascii="Angsana New" w:hAnsi="Angsana New"/>
          <w:sz w:val="30"/>
          <w:szCs w:val="30"/>
          <w:cs/>
        </w:rPr>
        <w:t>ต่อมาเมื่อวันที่ 17 กันยายน 2562 บริษัทย่อยได้ทำสัญญาจะซื้อจะขายที่ดินและสิ่งปลูกสร้างกับ</w:t>
      </w:r>
      <w:r w:rsidR="00A174DD" w:rsidRPr="0044799E">
        <w:rPr>
          <w:rFonts w:ascii="Angsana New" w:hAnsi="Angsana New"/>
          <w:sz w:val="30"/>
          <w:szCs w:val="30"/>
        </w:rPr>
        <w:t xml:space="preserve"> FTREIT</w:t>
      </w:r>
      <w:r w:rsidRPr="0044799E">
        <w:rPr>
          <w:rFonts w:ascii="Angsana New" w:hAnsi="Angsana New"/>
          <w:sz w:val="30"/>
          <w:szCs w:val="30"/>
          <w:cs/>
        </w:rPr>
        <w:t xml:space="preserve"> ในหลายโครงการเป็นจำนวนเงินทั้งสิ้น 637 ล้านบาท ตามข้อกำหนดและเงื่อนไขตามที่ระบุในสัญญา</w:t>
      </w:r>
    </w:p>
    <w:p w14:paraId="550C9C4A" w14:textId="77777777" w:rsidR="00A174DD" w:rsidRPr="0044799E" w:rsidRDefault="00A174DD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534F26" w14:textId="128937D7" w:rsidR="0044799E" w:rsidRPr="00D64A2F" w:rsidRDefault="00FE03AE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64A2F">
        <w:rPr>
          <w:rFonts w:ascii="Angsana New" w:hAnsi="Angsana New"/>
          <w:spacing w:val="-4"/>
          <w:sz w:val="30"/>
          <w:szCs w:val="30"/>
          <w:cs/>
        </w:rPr>
        <w:t>ทั้งนี้ บริษัทและบริษัทย่อยตกลงที่จะรับประกันรายได้กับ</w:t>
      </w:r>
      <w:r w:rsidR="00A174DD" w:rsidRPr="00D64A2F">
        <w:rPr>
          <w:rFonts w:ascii="Angsana New" w:hAnsi="Angsana New"/>
          <w:spacing w:val="-4"/>
          <w:sz w:val="30"/>
          <w:szCs w:val="30"/>
        </w:rPr>
        <w:t xml:space="preserve"> FTREIT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โดยบริษัทและบริษัทย่อย ตกลงชดเชยค่าเช่าและค่าบริการของพื้นที่เช่าที่ว่าง พื้นที่เช่าส่วนที่เหลือที่ว่าง หรือพื้นที่เช่าที่มีอัตราค่าเช่าและค่าบริการรวมทั้งค่าบริการส่วนกลางน้อยกว่าอัตราค่าเช่าที่รับประกันสำหรับทรัพย์สินที่ขายและให้เช่าแก่กองทรัสต์เป็นระยะเวลา 12 เดือนนับตั้งแต่วันจดทะเบียนการเช่า วันโอนกรรมสิทธิ์ หรือนับตั้งแต่วันจดทะเบียนการเช่าหรือวันโอนกรรมสิทธิ์ จนถึงวันที่</w:t>
      </w:r>
      <w:r w:rsidR="00A174DD" w:rsidRPr="00D64A2F">
        <w:rPr>
          <w:rFonts w:ascii="Angsana New" w:hAnsi="Angsana New"/>
          <w:spacing w:val="-4"/>
          <w:sz w:val="30"/>
          <w:szCs w:val="30"/>
        </w:rPr>
        <w:t xml:space="preserve"> FTREIT </w:t>
      </w:r>
      <w:r w:rsidRPr="00D64A2F">
        <w:rPr>
          <w:rFonts w:ascii="Angsana New" w:hAnsi="Angsana New"/>
          <w:spacing w:val="-4"/>
          <w:sz w:val="30"/>
          <w:szCs w:val="30"/>
          <w:cs/>
        </w:rPr>
        <w:t>ทำสัญญากับผู้เช่ารายย่อยรายใหม่ โดยอัตราค่าเช่าและค่าบริการที่รับประกันเป็นอัตราที่ตกลงตามสัญญา</w:t>
      </w:r>
    </w:p>
    <w:p w14:paraId="6603B638" w14:textId="77777777" w:rsidR="000F4153" w:rsidRPr="00D64A2F" w:rsidRDefault="000F4153" w:rsidP="00D64A2F">
      <w:pPr>
        <w:rPr>
          <w:rFonts w:asciiTheme="majorBidi" w:hAnsiTheme="majorBidi" w:cstheme="majorBidi"/>
          <w:sz w:val="28"/>
          <w:szCs w:val="28"/>
        </w:rPr>
      </w:pPr>
    </w:p>
    <w:p w14:paraId="30B4B28F" w14:textId="77777777" w:rsidR="00F25BBE" w:rsidRPr="00D64A2F" w:rsidRDefault="00F25BBE" w:rsidP="00F2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D64A2F">
        <w:rPr>
          <w:rFonts w:ascii="Angsana New" w:hAnsi="Angsana New"/>
          <w:i/>
          <w:iCs/>
          <w:sz w:val="30"/>
          <w:szCs w:val="30"/>
          <w:cs/>
        </w:rPr>
        <w:t>การรับประกัน</w:t>
      </w:r>
    </w:p>
    <w:p w14:paraId="1F32F7B6" w14:textId="77777777" w:rsidR="00F25BBE" w:rsidRPr="00D64A2F" w:rsidRDefault="00F25BBE" w:rsidP="00F2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1A83E57D" w14:textId="3F825E89" w:rsidR="00027607" w:rsidRPr="00D64A2F" w:rsidRDefault="00F25BBE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>บริษัทได้ออกจดหมายการรับประกัน (</w:t>
      </w:r>
      <w:r w:rsidRPr="00D64A2F">
        <w:rPr>
          <w:rFonts w:ascii="Angsana New" w:hAnsi="Angsana New"/>
          <w:sz w:val="30"/>
          <w:szCs w:val="30"/>
        </w:rPr>
        <w:t>Letter of Undertaking</w:t>
      </w:r>
      <w:r w:rsidRPr="00D64A2F">
        <w:rPr>
          <w:rFonts w:ascii="Angsana New" w:hAnsi="Angsana New"/>
          <w:sz w:val="30"/>
          <w:szCs w:val="30"/>
          <w:cs/>
        </w:rPr>
        <w:t>) ให้แก่สถาบันการเงินแห่งหนึ่งเกี่ยวกับภาระหนี้ของบริษัทย่อยของ</w:t>
      </w:r>
      <w:r w:rsidRPr="00D64A2F">
        <w:rPr>
          <w:rFonts w:ascii="Angsana New" w:hAnsi="Angsana New"/>
          <w:sz w:val="30"/>
          <w:szCs w:val="30"/>
        </w:rPr>
        <w:t xml:space="preserve"> PT SLP Surya TICON </w:t>
      </w:r>
      <w:proofErr w:type="spellStart"/>
      <w:r w:rsidRPr="00D64A2F">
        <w:rPr>
          <w:rFonts w:ascii="Angsana New" w:hAnsi="Angsana New"/>
          <w:sz w:val="30"/>
          <w:szCs w:val="30"/>
        </w:rPr>
        <w:t>Internusa</w:t>
      </w:r>
      <w:proofErr w:type="spellEnd"/>
      <w:r w:rsidRPr="00D64A2F">
        <w:rPr>
          <w:rFonts w:ascii="Angsana New" w:hAnsi="Angsana New"/>
          <w:sz w:val="30"/>
          <w:szCs w:val="30"/>
        </w:rPr>
        <w:t xml:space="preserve"> </w:t>
      </w:r>
      <w:r w:rsidRPr="00D64A2F">
        <w:rPr>
          <w:rFonts w:ascii="Angsana New" w:hAnsi="Angsana New"/>
          <w:sz w:val="30"/>
          <w:szCs w:val="30"/>
          <w:cs/>
        </w:rPr>
        <w:t xml:space="preserve">โดยจะรับประกันในอัตราร้อยละ </w:t>
      </w:r>
      <w:r w:rsidRPr="00D64A2F">
        <w:rPr>
          <w:rFonts w:ascii="Angsana New" w:hAnsi="Angsana New"/>
          <w:sz w:val="30"/>
          <w:szCs w:val="30"/>
        </w:rPr>
        <w:t>25</w:t>
      </w:r>
      <w:r w:rsidRPr="00D64A2F">
        <w:rPr>
          <w:rFonts w:ascii="Angsana New" w:hAnsi="Angsana New"/>
          <w:sz w:val="30"/>
          <w:szCs w:val="30"/>
          <w:cs/>
        </w:rPr>
        <w:t xml:space="preserve"> ซึ่งเป็นสัดส่วนที่บริษัทถือหุ้นในบริษัทย่อยทางอ้อมดังกล่าว การรับประกันนี้มีผลตั้งแต่ </w:t>
      </w:r>
      <w:r w:rsidRPr="00D64A2F">
        <w:rPr>
          <w:rFonts w:ascii="Angsana New" w:hAnsi="Angsana New"/>
          <w:sz w:val="30"/>
          <w:szCs w:val="30"/>
        </w:rPr>
        <w:t>29</w:t>
      </w:r>
      <w:r w:rsidRPr="00D64A2F">
        <w:rPr>
          <w:rFonts w:ascii="Angsana New" w:hAnsi="Angsana New"/>
          <w:sz w:val="30"/>
          <w:szCs w:val="30"/>
          <w:cs/>
        </w:rPr>
        <w:t xml:space="preserve"> ตุลาคม </w:t>
      </w:r>
      <w:r w:rsidRPr="00D64A2F">
        <w:rPr>
          <w:rFonts w:ascii="Angsana New" w:hAnsi="Angsana New"/>
          <w:sz w:val="30"/>
          <w:szCs w:val="30"/>
        </w:rPr>
        <w:t>2558</w:t>
      </w:r>
      <w:r w:rsidRPr="00D64A2F">
        <w:rPr>
          <w:rFonts w:ascii="Angsana New" w:hAnsi="Angsana New"/>
          <w:sz w:val="30"/>
          <w:szCs w:val="30"/>
          <w:cs/>
        </w:rPr>
        <w:t xml:space="preserve"> ถึง </w:t>
      </w:r>
      <w:r w:rsidRPr="00D64A2F">
        <w:rPr>
          <w:rFonts w:ascii="Angsana New" w:hAnsi="Angsana New"/>
          <w:sz w:val="30"/>
          <w:szCs w:val="30"/>
        </w:rPr>
        <w:t>29</w:t>
      </w:r>
      <w:r w:rsidRPr="00D64A2F">
        <w:rPr>
          <w:rFonts w:ascii="Angsana New" w:hAnsi="Angsana New"/>
          <w:sz w:val="30"/>
          <w:szCs w:val="30"/>
          <w:cs/>
        </w:rPr>
        <w:t xml:space="preserve"> ตุลาคม </w:t>
      </w:r>
      <w:r w:rsidRPr="00D64A2F">
        <w:rPr>
          <w:rFonts w:ascii="Angsana New" w:hAnsi="Angsana New"/>
          <w:sz w:val="30"/>
          <w:szCs w:val="30"/>
        </w:rPr>
        <w:t>2564</w:t>
      </w:r>
    </w:p>
    <w:p w14:paraId="7C371B99" w14:textId="77777777" w:rsidR="00AB1CD2" w:rsidRPr="0044799E" w:rsidRDefault="00AB1CD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44799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692AC300" w14:textId="77777777" w:rsidR="00AB1CD2" w:rsidRPr="00D64A2F" w:rsidRDefault="00AB1CD2" w:rsidP="00AB1CD2">
      <w:pPr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270"/>
        <w:gridCol w:w="1080"/>
        <w:gridCol w:w="236"/>
        <w:gridCol w:w="1114"/>
        <w:gridCol w:w="270"/>
        <w:gridCol w:w="1080"/>
        <w:gridCol w:w="238"/>
        <w:gridCol w:w="1112"/>
      </w:tblGrid>
      <w:tr w:rsidR="009E4F82" w:rsidRPr="007B4C6A" w14:paraId="519D0466" w14:textId="77777777" w:rsidTr="00D64A2F">
        <w:trPr>
          <w:tblHeader/>
        </w:trPr>
        <w:tc>
          <w:tcPr>
            <w:tcW w:w="3798" w:type="dxa"/>
          </w:tcPr>
          <w:p w14:paraId="2887D21C" w14:textId="77777777" w:rsidR="009E4F82" w:rsidRPr="007B4C6A" w:rsidRDefault="009E4F82" w:rsidP="00ED4BA7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94405A" w14:textId="77777777" w:rsidR="009E4F82" w:rsidRPr="007B4C6A" w:rsidRDefault="009E4F82" w:rsidP="00ED4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B75C823" w14:textId="77777777" w:rsidR="009E4F82" w:rsidRPr="007B4C6A" w:rsidRDefault="009E4F82" w:rsidP="00ED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8BC1E7" w14:textId="77777777" w:rsidR="009E4F82" w:rsidRPr="007B4C6A" w:rsidRDefault="009E4F82" w:rsidP="00ED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C9A96ED" w14:textId="77777777" w:rsidR="009E4F82" w:rsidRPr="007B4C6A" w:rsidRDefault="009E4F82" w:rsidP="00ED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21D" w:rsidRPr="007B4C6A" w14:paraId="38DC545D" w14:textId="77777777" w:rsidTr="00D64A2F">
        <w:trPr>
          <w:tblHeader/>
        </w:trPr>
        <w:tc>
          <w:tcPr>
            <w:tcW w:w="3798" w:type="dxa"/>
          </w:tcPr>
          <w:p w14:paraId="0FBE921A" w14:textId="77777777" w:rsidR="0067121D" w:rsidRPr="007B4C6A" w:rsidRDefault="0067121D" w:rsidP="0067121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F7A924" w14:textId="77777777" w:rsidR="0067121D" w:rsidRPr="007B4C6A" w:rsidRDefault="0067121D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209EAC" w14:textId="77777777" w:rsidR="0067121D" w:rsidRPr="007B4C6A" w:rsidRDefault="00DB3DB3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52740918" w14:textId="77777777" w:rsidR="0067121D" w:rsidRPr="007B4C6A" w:rsidRDefault="0067121D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88DCB0A" w14:textId="77777777" w:rsidR="0067121D" w:rsidRPr="007B4C6A" w:rsidRDefault="00DB3DB3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2B31900" w14:textId="77777777" w:rsidR="0067121D" w:rsidRPr="007B4C6A" w:rsidRDefault="0067121D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D2CABA" w14:textId="77777777" w:rsidR="0067121D" w:rsidRPr="007B4C6A" w:rsidRDefault="00DB3DB3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38" w:type="dxa"/>
            <w:shd w:val="clear" w:color="auto" w:fill="auto"/>
          </w:tcPr>
          <w:p w14:paraId="50B7FE1D" w14:textId="77777777" w:rsidR="0067121D" w:rsidRPr="007B4C6A" w:rsidRDefault="0067121D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D9C8663" w14:textId="77777777" w:rsidR="0067121D" w:rsidRPr="007B4C6A" w:rsidRDefault="00DB3DB3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642EF4" w:rsidRPr="007B4C6A" w14:paraId="0A120F07" w14:textId="77777777" w:rsidTr="00D64A2F">
        <w:trPr>
          <w:tblHeader/>
        </w:trPr>
        <w:tc>
          <w:tcPr>
            <w:tcW w:w="3798" w:type="dxa"/>
          </w:tcPr>
          <w:p w14:paraId="0C1FA18F" w14:textId="77777777" w:rsidR="00642EF4" w:rsidRPr="007B4C6A" w:rsidRDefault="00642EF4" w:rsidP="0067121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85AD56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57938A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5C3B9B3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0B7D415" w14:textId="71D73CC2" w:rsidR="00642EF4" w:rsidRPr="00D64A2F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Cs/>
                <w:spacing w:val="-14"/>
                <w:sz w:val="30"/>
                <w:szCs w:val="30"/>
              </w:rPr>
              <w:t>(</w:t>
            </w:r>
            <w:r w:rsidRPr="00D64A2F"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274FEB1E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FBAE4C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55A7B21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6B327727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4F82" w:rsidRPr="007B4C6A" w14:paraId="6393A541" w14:textId="77777777" w:rsidTr="00D64A2F">
        <w:trPr>
          <w:tblHeader/>
        </w:trPr>
        <w:tc>
          <w:tcPr>
            <w:tcW w:w="3798" w:type="dxa"/>
          </w:tcPr>
          <w:p w14:paraId="779D49CD" w14:textId="77777777" w:rsidR="009E4F82" w:rsidRPr="007B4C6A" w:rsidRDefault="009E4F82" w:rsidP="00ED4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52B64" w14:textId="77777777" w:rsidR="009E4F82" w:rsidRPr="007B4C6A" w:rsidRDefault="009E4F82" w:rsidP="00ED4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4FE8726" w14:textId="77777777" w:rsidR="009E4F82" w:rsidRPr="007B4C6A" w:rsidRDefault="001401D4" w:rsidP="00ED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</w:t>
            </w:r>
            <w:r w:rsidR="009E4F82"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3DB3" w:rsidRPr="007B4C6A" w14:paraId="5EE9FFFA" w14:textId="77777777" w:rsidTr="00D64A2F">
        <w:tc>
          <w:tcPr>
            <w:tcW w:w="3798" w:type="dxa"/>
          </w:tcPr>
          <w:p w14:paraId="3237908C" w14:textId="77777777" w:rsidR="00DB3DB3" w:rsidRPr="007B4C6A" w:rsidRDefault="00DB3DB3" w:rsidP="00DB3DB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70" w:type="dxa"/>
          </w:tcPr>
          <w:p w14:paraId="18B10DD9" w14:textId="77777777" w:rsidR="00DB3DB3" w:rsidRPr="007B4C6A" w:rsidRDefault="00DB3DB3" w:rsidP="00DB3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6D0024" w14:textId="77777777" w:rsidR="00DB3DB3" w:rsidRPr="00E51A63" w:rsidRDefault="001D3504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7FAB5BC3" w14:textId="77777777" w:rsidR="00DB3DB3" w:rsidRPr="00E51A63" w:rsidRDefault="00DB3DB3" w:rsidP="00D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EC3D40" w14:textId="77777777" w:rsidR="00DB3DB3" w:rsidRPr="00E51A63" w:rsidRDefault="00317656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0F6B25D" w14:textId="77777777" w:rsidR="00DB3DB3" w:rsidRPr="00E51A63" w:rsidRDefault="00DB3DB3" w:rsidP="00D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58C33" w14:textId="77777777" w:rsidR="00DB3DB3" w:rsidRPr="00D64A2F" w:rsidRDefault="00834683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02806862" w14:textId="77777777" w:rsidR="00DB3DB3" w:rsidRPr="00D64A2F" w:rsidRDefault="00DB3DB3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33121CA" w14:textId="77777777" w:rsidR="00DB3DB3" w:rsidRPr="00D64A2F" w:rsidRDefault="00834683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834683" w:rsidRPr="007B4C6A" w14:paraId="4DAE4AE6" w14:textId="77777777" w:rsidTr="00D64A2F">
        <w:tc>
          <w:tcPr>
            <w:tcW w:w="3798" w:type="dxa"/>
          </w:tcPr>
          <w:p w14:paraId="520DF023" w14:textId="77777777" w:rsidR="00834683" w:rsidRPr="007B4C6A" w:rsidRDefault="00834683" w:rsidP="00834683">
            <w:pPr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270" w:type="dxa"/>
          </w:tcPr>
          <w:p w14:paraId="7BC25224" w14:textId="77777777" w:rsidR="00834683" w:rsidRPr="007B4C6A" w:rsidRDefault="00834683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D630B4" w14:textId="77777777" w:rsidR="00834683" w:rsidRPr="00E51A63" w:rsidRDefault="00834683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7C174C84" w14:textId="77777777" w:rsidR="00834683" w:rsidRPr="00E51A63" w:rsidRDefault="00834683" w:rsidP="0083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DF7012" w14:textId="77777777" w:rsidR="00834683" w:rsidRPr="00E51A63" w:rsidRDefault="00834683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ADB2FCB" w14:textId="77777777" w:rsidR="00834683" w:rsidRPr="00E51A63" w:rsidRDefault="00834683" w:rsidP="0083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53CA3" w14:textId="77777777" w:rsidR="00834683" w:rsidRPr="00D64A2F" w:rsidRDefault="00834683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6AB41466" w14:textId="77777777" w:rsidR="00834683" w:rsidRPr="00D64A2F" w:rsidRDefault="00834683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97F8F6F" w14:textId="77777777" w:rsidR="00834683" w:rsidRPr="00D64A2F" w:rsidRDefault="00834683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DB3DB3" w:rsidRPr="007B4C6A" w14:paraId="0268354C" w14:textId="77777777" w:rsidTr="00D64A2F">
        <w:tc>
          <w:tcPr>
            <w:tcW w:w="3798" w:type="dxa"/>
          </w:tcPr>
          <w:p w14:paraId="327C2E86" w14:textId="77777777" w:rsidR="00DB3DB3" w:rsidRPr="007B4C6A" w:rsidRDefault="00DB3DB3" w:rsidP="00DB3DB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270" w:type="dxa"/>
          </w:tcPr>
          <w:p w14:paraId="6111A3C5" w14:textId="77777777" w:rsidR="00DB3DB3" w:rsidRPr="007B4C6A" w:rsidRDefault="00DB3DB3" w:rsidP="00DB3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C49547" w14:textId="77777777" w:rsidR="00DB3DB3" w:rsidRPr="00E51A63" w:rsidRDefault="001D3504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1,6</w:t>
            </w:r>
            <w:r w:rsidR="00834683" w:rsidRPr="00E51A63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1C9FC765" w14:textId="77777777" w:rsidR="00DB3DB3" w:rsidRPr="00E51A63" w:rsidRDefault="00DB3DB3" w:rsidP="00D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8B1383F" w14:textId="77777777" w:rsidR="00DB3DB3" w:rsidRPr="00E51A63" w:rsidRDefault="00317656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  <w:tc>
          <w:tcPr>
            <w:tcW w:w="270" w:type="dxa"/>
          </w:tcPr>
          <w:p w14:paraId="01C79877" w14:textId="77777777" w:rsidR="00DB3DB3" w:rsidRPr="00E51A63" w:rsidRDefault="00DB3DB3" w:rsidP="00D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30BCF5" w14:textId="77777777" w:rsidR="00DB3DB3" w:rsidRPr="00E51A63" w:rsidRDefault="009229B4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2</w:t>
            </w:r>
            <w:r w:rsidR="00834683" w:rsidRPr="00E51A6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25CDF7E5" w14:textId="77777777" w:rsidR="00DB3DB3" w:rsidRPr="00E51A63" w:rsidRDefault="00DB3DB3" w:rsidP="00DB3D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9ABE474" w14:textId="77777777" w:rsidR="00DB3DB3" w:rsidRPr="00E51A63" w:rsidRDefault="00317656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3</w:t>
            </w:r>
            <w:r w:rsidR="00834683" w:rsidRPr="00E51A6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B161B" w:rsidRPr="007B4C6A" w14:paraId="50349E3D" w14:textId="77777777" w:rsidTr="00D64A2F">
        <w:tc>
          <w:tcPr>
            <w:tcW w:w="3798" w:type="dxa"/>
          </w:tcPr>
          <w:p w14:paraId="72D16173" w14:textId="77777777" w:rsidR="008B161B" w:rsidRPr="007B4C6A" w:rsidRDefault="008B161B" w:rsidP="008B16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เงินฝากธนาคารประเภทประจำ</w:t>
            </w:r>
          </w:p>
        </w:tc>
        <w:tc>
          <w:tcPr>
            <w:tcW w:w="270" w:type="dxa"/>
          </w:tcPr>
          <w:p w14:paraId="65946580" w14:textId="77777777" w:rsidR="008B161B" w:rsidRPr="007B4C6A" w:rsidRDefault="008B161B" w:rsidP="008B1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06BF7D" w14:textId="77777777" w:rsidR="008B161B" w:rsidRPr="00E51A63" w:rsidRDefault="001D3504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36" w:type="dxa"/>
          </w:tcPr>
          <w:p w14:paraId="62ECC5AC" w14:textId="77777777" w:rsidR="008B161B" w:rsidRPr="00E51A63" w:rsidRDefault="008B161B" w:rsidP="008B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683838" w14:textId="77777777" w:rsidR="008B161B" w:rsidRPr="00D64A2F" w:rsidRDefault="001D3504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4182EE" w14:textId="77777777" w:rsidR="008B161B" w:rsidRPr="00D64A2F" w:rsidRDefault="008B161B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89BFB" w14:textId="77777777" w:rsidR="008B161B" w:rsidRPr="00D64A2F" w:rsidRDefault="008B161B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6994DCE0" w14:textId="77777777" w:rsidR="008B161B" w:rsidRPr="00D64A2F" w:rsidRDefault="008B161B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EEA5E69" w14:textId="77777777" w:rsidR="008B161B" w:rsidRPr="00D64A2F" w:rsidRDefault="008B161B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DB3DB3" w:rsidRPr="007B4C6A" w14:paraId="35F9FBCD" w14:textId="77777777" w:rsidTr="00D64A2F">
        <w:tc>
          <w:tcPr>
            <w:tcW w:w="3798" w:type="dxa"/>
          </w:tcPr>
          <w:p w14:paraId="0DA75791" w14:textId="77777777" w:rsidR="00DB3DB3" w:rsidRPr="007B4C6A" w:rsidRDefault="00DB3DB3" w:rsidP="00DB3DB3">
            <w:pPr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270" w:type="dxa"/>
          </w:tcPr>
          <w:p w14:paraId="67D6FB23" w14:textId="77777777" w:rsidR="00DB3DB3" w:rsidRPr="007B4C6A" w:rsidRDefault="00DB3DB3" w:rsidP="00DB3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6D6706" w14:textId="077171BC" w:rsidR="00DB3DB3" w:rsidRPr="00E51A63" w:rsidRDefault="001D3504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2,</w:t>
            </w:r>
            <w:r w:rsidR="000D2751" w:rsidRPr="00E51A63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36" w:type="dxa"/>
          </w:tcPr>
          <w:p w14:paraId="29162DF1" w14:textId="77777777" w:rsidR="00DB3DB3" w:rsidRPr="00E51A63" w:rsidRDefault="00DB3DB3" w:rsidP="00D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2ED4B72" w14:textId="77777777" w:rsidR="00DB3DB3" w:rsidRPr="00E51A63" w:rsidRDefault="00317656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5,71</w:t>
            </w:r>
            <w:r w:rsidR="00834683" w:rsidRPr="00E51A6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4742688" w14:textId="77777777" w:rsidR="00DB3DB3" w:rsidRPr="00E51A63" w:rsidRDefault="00DB3DB3" w:rsidP="00D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F7329C" w14:textId="2624E31C" w:rsidR="00DB3DB3" w:rsidRPr="00E51A63" w:rsidRDefault="009229B4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2,</w:t>
            </w:r>
            <w:r w:rsidR="000D2751" w:rsidRPr="00E51A63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38" w:type="dxa"/>
          </w:tcPr>
          <w:p w14:paraId="745D403E" w14:textId="77777777" w:rsidR="00DB3DB3" w:rsidRPr="00E51A63" w:rsidRDefault="00DB3DB3" w:rsidP="00DB3D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87685DB" w14:textId="77777777" w:rsidR="00DB3DB3" w:rsidRPr="00E51A63" w:rsidRDefault="00317656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5,705</w:t>
            </w:r>
          </w:p>
        </w:tc>
      </w:tr>
      <w:tr w:rsidR="00DB3DB3" w:rsidRPr="007B4C6A" w14:paraId="57B5DA9F" w14:textId="77777777" w:rsidTr="00D64A2F">
        <w:tc>
          <w:tcPr>
            <w:tcW w:w="3798" w:type="dxa"/>
          </w:tcPr>
          <w:p w14:paraId="523DA7C3" w14:textId="77777777" w:rsidR="00DB3DB3" w:rsidRPr="007B4C6A" w:rsidRDefault="00DB3DB3" w:rsidP="00D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259B7D6" w14:textId="77777777" w:rsidR="00DB3DB3" w:rsidRPr="007B4C6A" w:rsidRDefault="00DB3DB3" w:rsidP="00DB3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E57F8" w14:textId="70296A48" w:rsidR="00DB3DB3" w:rsidRPr="007B4C6A" w:rsidRDefault="001D3504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0D2751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36" w:type="dxa"/>
            <w:vAlign w:val="bottom"/>
          </w:tcPr>
          <w:p w14:paraId="60B1AD05" w14:textId="77777777" w:rsidR="00DB3DB3" w:rsidRPr="007B4C6A" w:rsidRDefault="00DB3DB3" w:rsidP="00DB3D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47702F" w14:textId="77777777" w:rsidR="00DB3DB3" w:rsidRPr="007B4C6A" w:rsidRDefault="00317656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6,951</w:t>
            </w:r>
          </w:p>
        </w:tc>
        <w:tc>
          <w:tcPr>
            <w:tcW w:w="270" w:type="dxa"/>
            <w:vAlign w:val="bottom"/>
          </w:tcPr>
          <w:p w14:paraId="1EA78CF9" w14:textId="77777777" w:rsidR="00DB3DB3" w:rsidRPr="007B4C6A" w:rsidRDefault="00DB3DB3" w:rsidP="00DB3D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7F464" w14:textId="339E2150" w:rsidR="00DB3DB3" w:rsidRPr="007B4C6A" w:rsidRDefault="009229B4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0D2751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38" w:type="dxa"/>
            <w:vAlign w:val="bottom"/>
          </w:tcPr>
          <w:p w14:paraId="23C76231" w14:textId="77777777" w:rsidR="00DB3DB3" w:rsidRPr="007B4C6A" w:rsidRDefault="00DB3DB3" w:rsidP="00DB3D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EBEAE" w14:textId="77777777" w:rsidR="00DB3DB3" w:rsidRPr="007B4C6A" w:rsidRDefault="00317656" w:rsidP="008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5,741</w:t>
            </w:r>
          </w:p>
        </w:tc>
      </w:tr>
    </w:tbl>
    <w:p w14:paraId="7690F58D" w14:textId="04FCC353" w:rsidR="0044799E" w:rsidRDefault="0044799E" w:rsidP="003006BD">
      <w:pPr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322922BA" w14:textId="77777777" w:rsidR="00C8500E" w:rsidRPr="007B4C6A" w:rsidRDefault="00516279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เงินลงทุน</w:t>
      </w:r>
      <w:r w:rsidR="00215C29" w:rsidRPr="007B4C6A">
        <w:rPr>
          <w:rFonts w:ascii="Angsana New" w:hAnsi="Angsana New"/>
          <w:sz w:val="30"/>
          <w:szCs w:val="30"/>
          <w:cs/>
        </w:rPr>
        <w:t>ชั่วคราว</w:t>
      </w:r>
    </w:p>
    <w:p w14:paraId="6F2600D3" w14:textId="77777777" w:rsidR="00516279" w:rsidRPr="00D64A2F" w:rsidRDefault="00516279" w:rsidP="00516279">
      <w:pPr>
        <w:rPr>
          <w:rFonts w:ascii="Angsana New" w:hAnsi="Angsana New"/>
          <w:b/>
          <w:bCs/>
          <w:sz w:val="20"/>
          <w:szCs w:val="20"/>
          <w:lang w:val="x-none" w:eastAsia="x-none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270"/>
        <w:gridCol w:w="1080"/>
        <w:gridCol w:w="236"/>
        <w:gridCol w:w="1114"/>
        <w:gridCol w:w="270"/>
        <w:gridCol w:w="1080"/>
        <w:gridCol w:w="236"/>
        <w:gridCol w:w="1114"/>
      </w:tblGrid>
      <w:tr w:rsidR="00516279" w:rsidRPr="007B4C6A" w14:paraId="65947995" w14:textId="77777777" w:rsidTr="00D64A2F">
        <w:trPr>
          <w:tblHeader/>
        </w:trPr>
        <w:tc>
          <w:tcPr>
            <w:tcW w:w="3798" w:type="dxa"/>
          </w:tcPr>
          <w:p w14:paraId="1FFA94E4" w14:textId="77777777" w:rsidR="00516279" w:rsidRPr="007B4C6A" w:rsidRDefault="00516279" w:rsidP="00ED4BA7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2EBA94" w14:textId="77777777" w:rsidR="00516279" w:rsidRPr="007B4C6A" w:rsidRDefault="00516279" w:rsidP="00ED4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AB8B21A" w14:textId="77777777" w:rsidR="00516279" w:rsidRPr="007B4C6A" w:rsidRDefault="00516279" w:rsidP="00ED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9596D8" w14:textId="77777777" w:rsidR="00516279" w:rsidRPr="007B4C6A" w:rsidRDefault="00516279" w:rsidP="00ED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7C898A2" w14:textId="77777777" w:rsidR="00516279" w:rsidRPr="007B4C6A" w:rsidRDefault="00516279" w:rsidP="00ED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21D" w:rsidRPr="007B4C6A" w14:paraId="0788E916" w14:textId="77777777" w:rsidTr="00D64A2F">
        <w:trPr>
          <w:trHeight w:val="443"/>
          <w:tblHeader/>
        </w:trPr>
        <w:tc>
          <w:tcPr>
            <w:tcW w:w="3798" w:type="dxa"/>
          </w:tcPr>
          <w:p w14:paraId="0C09375A" w14:textId="77777777" w:rsidR="0067121D" w:rsidRPr="007B4C6A" w:rsidRDefault="0067121D" w:rsidP="0067121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9D3296" w14:textId="77777777" w:rsidR="0067121D" w:rsidRPr="007B4C6A" w:rsidRDefault="0067121D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AA9BDB" w14:textId="77777777" w:rsidR="0067121D" w:rsidRPr="007B4C6A" w:rsidRDefault="00DB3DB3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929E199" w14:textId="77777777" w:rsidR="0067121D" w:rsidRPr="007B4C6A" w:rsidRDefault="0067121D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6C07789" w14:textId="77777777" w:rsidR="0067121D" w:rsidRPr="007B4C6A" w:rsidRDefault="00DB3DB3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0B68B26" w14:textId="77777777" w:rsidR="0067121D" w:rsidRPr="007B4C6A" w:rsidRDefault="0067121D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051C7A" w14:textId="77777777" w:rsidR="0067121D" w:rsidRPr="007B4C6A" w:rsidRDefault="00DB3DB3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D224ED6" w14:textId="77777777" w:rsidR="0067121D" w:rsidRPr="007B4C6A" w:rsidRDefault="0067121D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8372B67" w14:textId="77777777" w:rsidR="0067121D" w:rsidRPr="007B4C6A" w:rsidRDefault="00DB3DB3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642EF4" w:rsidRPr="007B4C6A" w14:paraId="77DE8C96" w14:textId="77777777" w:rsidTr="00D64A2F">
        <w:trPr>
          <w:trHeight w:val="443"/>
          <w:tblHeader/>
        </w:trPr>
        <w:tc>
          <w:tcPr>
            <w:tcW w:w="3798" w:type="dxa"/>
          </w:tcPr>
          <w:p w14:paraId="0C55B64C" w14:textId="77777777" w:rsidR="00642EF4" w:rsidRPr="007B4C6A" w:rsidRDefault="00642EF4" w:rsidP="0067121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3F37A2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461A44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76A896D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D271BEC" w14:textId="2FC44FF4" w:rsidR="00642EF4" w:rsidRPr="00D64A2F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Cs/>
                <w:spacing w:val="-12"/>
                <w:sz w:val="30"/>
                <w:szCs w:val="30"/>
              </w:rPr>
              <w:t>(</w:t>
            </w:r>
            <w:r w:rsidRPr="00D64A2F">
              <w:rPr>
                <w:rFonts w:ascii="Angsana New" w:hAnsi="Angsana New"/>
                <w:b/>
                <w:spacing w:val="-12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60671A34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652543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537C84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2DCB37C" w14:textId="77777777" w:rsidR="00642EF4" w:rsidRPr="007B4C6A" w:rsidRDefault="00642EF4" w:rsidP="00671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6279" w:rsidRPr="007B4C6A" w14:paraId="7EB5BBA3" w14:textId="77777777" w:rsidTr="00D64A2F">
        <w:trPr>
          <w:tblHeader/>
        </w:trPr>
        <w:tc>
          <w:tcPr>
            <w:tcW w:w="3798" w:type="dxa"/>
          </w:tcPr>
          <w:p w14:paraId="2A629C3A" w14:textId="77777777" w:rsidR="00516279" w:rsidRPr="007B4C6A" w:rsidRDefault="00516279" w:rsidP="00ED4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02F7E" w14:textId="77777777" w:rsidR="00516279" w:rsidRPr="007B4C6A" w:rsidRDefault="00516279" w:rsidP="00ED4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BFAC71F" w14:textId="77777777" w:rsidR="00516279" w:rsidRPr="007B4C6A" w:rsidRDefault="001051C9" w:rsidP="00ED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</w:t>
            </w:r>
            <w:r w:rsidR="00516279"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6279" w:rsidRPr="007B4C6A" w14:paraId="0420A91E" w14:textId="77777777" w:rsidTr="00D64A2F">
        <w:tc>
          <w:tcPr>
            <w:tcW w:w="3798" w:type="dxa"/>
          </w:tcPr>
          <w:p w14:paraId="1CEC5214" w14:textId="77777777" w:rsidR="00516279" w:rsidRPr="007B4C6A" w:rsidRDefault="00516279" w:rsidP="00ED4BA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0" w:type="dxa"/>
          </w:tcPr>
          <w:p w14:paraId="31159877" w14:textId="77777777" w:rsidR="00516279" w:rsidRPr="007B4C6A" w:rsidRDefault="00516279" w:rsidP="00ED4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6E6D9" w14:textId="77777777" w:rsidR="00516279" w:rsidRPr="00E51A63" w:rsidRDefault="00516279" w:rsidP="00ED4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52CF99" w14:textId="77777777" w:rsidR="00516279" w:rsidRPr="00E51A63" w:rsidRDefault="00516279" w:rsidP="00ED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F30656" w14:textId="77777777" w:rsidR="00516279" w:rsidRPr="00E51A63" w:rsidRDefault="00516279" w:rsidP="00ED4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6DE58" w14:textId="77777777" w:rsidR="00516279" w:rsidRPr="00E51A63" w:rsidRDefault="00516279" w:rsidP="00ED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CCAC49" w14:textId="77777777" w:rsidR="00516279" w:rsidRPr="00E51A63" w:rsidRDefault="00516279" w:rsidP="00ED4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FA4FF4" w14:textId="77777777" w:rsidR="00516279" w:rsidRPr="00E51A63" w:rsidRDefault="00516279" w:rsidP="00ED4BA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D9F88A" w14:textId="77777777" w:rsidR="00516279" w:rsidRPr="00E51A63" w:rsidRDefault="00516279" w:rsidP="00ED4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54D4" w:rsidRPr="007B4C6A" w14:paraId="6DF78195" w14:textId="77777777" w:rsidTr="00D64A2F">
        <w:tc>
          <w:tcPr>
            <w:tcW w:w="3798" w:type="dxa"/>
          </w:tcPr>
          <w:p w14:paraId="74049559" w14:textId="77777777" w:rsidR="008954D4" w:rsidRPr="007B4C6A" w:rsidRDefault="008954D4" w:rsidP="008954D4">
            <w:pPr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270" w:type="dxa"/>
          </w:tcPr>
          <w:p w14:paraId="6EE27309" w14:textId="77777777" w:rsidR="008954D4" w:rsidRPr="007B4C6A" w:rsidRDefault="008954D4" w:rsidP="00895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641C48" w14:textId="77777777" w:rsidR="008954D4" w:rsidRPr="00E51A63" w:rsidRDefault="00591D85" w:rsidP="0059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B9D9AF3" w14:textId="77777777" w:rsidR="008954D4" w:rsidRPr="00E51A63" w:rsidRDefault="008954D4" w:rsidP="0089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4E16E0" w14:textId="77777777" w:rsidR="008954D4" w:rsidRPr="00D64A2F" w:rsidRDefault="008954D4" w:rsidP="00591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7</w:t>
            </w:r>
            <w:r w:rsidR="00591D85" w:rsidRPr="00E51A6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D052E3" w14:textId="77777777" w:rsidR="008954D4" w:rsidRPr="00E51A63" w:rsidRDefault="008954D4" w:rsidP="0089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89B30" w14:textId="77777777" w:rsidR="008954D4" w:rsidRPr="00D64A2F" w:rsidRDefault="00CE668E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23680A3" w14:textId="77777777" w:rsidR="008954D4" w:rsidRPr="00D64A2F" w:rsidRDefault="008954D4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F1E554" w14:textId="77777777" w:rsidR="008954D4" w:rsidRPr="00D64A2F" w:rsidRDefault="008954D4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8954D4" w:rsidRPr="007B4C6A" w14:paraId="24143B28" w14:textId="77777777" w:rsidTr="00D64A2F">
        <w:tc>
          <w:tcPr>
            <w:tcW w:w="3798" w:type="dxa"/>
          </w:tcPr>
          <w:p w14:paraId="4B332890" w14:textId="77777777" w:rsidR="008954D4" w:rsidRPr="007B4C6A" w:rsidRDefault="008954D4" w:rsidP="008954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ใบรับฝากเงิน</w:t>
            </w:r>
          </w:p>
        </w:tc>
        <w:tc>
          <w:tcPr>
            <w:tcW w:w="270" w:type="dxa"/>
          </w:tcPr>
          <w:p w14:paraId="04A80AD6" w14:textId="77777777" w:rsidR="008954D4" w:rsidRPr="007B4C6A" w:rsidRDefault="008954D4" w:rsidP="00895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B46425" w14:textId="5470BFD2" w:rsidR="008954D4" w:rsidRPr="00E51A63" w:rsidRDefault="000D275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C72C651" w14:textId="77777777" w:rsidR="008954D4" w:rsidRPr="00E51A63" w:rsidRDefault="008954D4" w:rsidP="0089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A2EFA53" w14:textId="77777777" w:rsidR="008954D4" w:rsidRPr="00D64A2F" w:rsidRDefault="008954D4" w:rsidP="00591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27462762" w14:textId="77777777" w:rsidR="008954D4" w:rsidRPr="00E51A63" w:rsidRDefault="008954D4" w:rsidP="0089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619D4A" w14:textId="047BB941" w:rsidR="008954D4" w:rsidRPr="00D64A2F" w:rsidRDefault="000D275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0DBECAF" w14:textId="77777777" w:rsidR="008954D4" w:rsidRPr="00E51A63" w:rsidRDefault="008954D4" w:rsidP="008954D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013D662" w14:textId="77777777" w:rsidR="008954D4" w:rsidRPr="00E51A63" w:rsidRDefault="008954D4" w:rsidP="0059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A63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8954D4" w:rsidRPr="007B4C6A" w14:paraId="34A482FA" w14:textId="77777777" w:rsidTr="00D64A2F">
        <w:tc>
          <w:tcPr>
            <w:tcW w:w="3798" w:type="dxa"/>
          </w:tcPr>
          <w:p w14:paraId="372E20EF" w14:textId="77777777" w:rsidR="008954D4" w:rsidRPr="007B4C6A" w:rsidRDefault="008954D4" w:rsidP="0089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FB23B86" w14:textId="77777777" w:rsidR="008954D4" w:rsidRPr="007B4C6A" w:rsidRDefault="008954D4" w:rsidP="00895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A2878D" w14:textId="197E9D8D" w:rsidR="008954D4" w:rsidRPr="00E51A63" w:rsidRDefault="00591D85" w:rsidP="0059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A6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D372070" w14:textId="77777777" w:rsidR="008954D4" w:rsidRPr="00E51A63" w:rsidRDefault="008954D4" w:rsidP="0089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6E4380A" w14:textId="77777777" w:rsidR="008954D4" w:rsidRPr="00E51A63" w:rsidRDefault="00033A1F" w:rsidP="00591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A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52</w:t>
            </w:r>
            <w:r w:rsidR="00591D85" w:rsidRPr="00E51A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C4698D1" w14:textId="77777777" w:rsidR="008954D4" w:rsidRPr="00E51A63" w:rsidRDefault="008954D4" w:rsidP="0089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618B2D" w14:textId="296EE0C6" w:rsidR="008954D4" w:rsidRPr="00D64A2F" w:rsidRDefault="000D275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82523ED" w14:textId="77777777" w:rsidR="008954D4" w:rsidRPr="00E51A63" w:rsidRDefault="008954D4" w:rsidP="008954D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3E00820" w14:textId="77777777" w:rsidR="008954D4" w:rsidRPr="00E51A63" w:rsidRDefault="00033A1F" w:rsidP="0059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A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450</w:t>
            </w:r>
          </w:p>
        </w:tc>
      </w:tr>
    </w:tbl>
    <w:p w14:paraId="1237E658" w14:textId="77777777" w:rsidR="00DB7E74" w:rsidRPr="00D64A2F" w:rsidRDefault="00DB7E74" w:rsidP="00D64A2F">
      <w:pPr>
        <w:rPr>
          <w:rFonts w:ascii="Angsana New" w:hAnsi="Angsana New"/>
          <w:b/>
          <w:bCs/>
          <w:sz w:val="20"/>
          <w:szCs w:val="20"/>
          <w:lang w:val="x-none" w:eastAsia="x-none"/>
        </w:rPr>
      </w:pPr>
    </w:p>
    <w:p w14:paraId="32561765" w14:textId="4812D2E7" w:rsidR="00027607" w:rsidRDefault="00516279" w:rsidP="00447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B4C6A">
        <w:rPr>
          <w:rFonts w:ascii="Angsana New" w:hAnsi="Angsana New"/>
          <w:sz w:val="30"/>
          <w:szCs w:val="30"/>
        </w:rPr>
        <w:t xml:space="preserve">30 </w:t>
      </w:r>
      <w:r w:rsidRPr="007B4C6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B4C6A">
        <w:rPr>
          <w:rFonts w:ascii="Angsana New" w:hAnsi="Angsana New"/>
          <w:sz w:val="30"/>
          <w:szCs w:val="30"/>
        </w:rPr>
        <w:t>256</w:t>
      </w:r>
      <w:r w:rsidR="008941C0" w:rsidRPr="007B4C6A">
        <w:rPr>
          <w:rFonts w:ascii="Angsana New" w:hAnsi="Angsana New"/>
          <w:sz w:val="30"/>
          <w:szCs w:val="30"/>
        </w:rPr>
        <w:t>2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="003006BD" w:rsidRPr="007B4C6A">
        <w:rPr>
          <w:rFonts w:ascii="Angsana New" w:hAnsi="Angsana New"/>
          <w:sz w:val="30"/>
          <w:szCs w:val="30"/>
          <w:cs/>
        </w:rPr>
        <w:t>เงินลงทุนชั่วคราว</w:t>
      </w:r>
      <w:r w:rsidR="00A62551" w:rsidRPr="007B4C6A">
        <w:rPr>
          <w:rFonts w:ascii="Angsana New" w:hAnsi="Angsana New"/>
          <w:spacing w:val="-4"/>
          <w:sz w:val="30"/>
          <w:szCs w:val="30"/>
          <w:cs/>
        </w:rPr>
        <w:t>โดยมีระยะเวลาครบกำหนด</w:t>
      </w:r>
      <w:r w:rsidR="00342B0C">
        <w:rPr>
          <w:rFonts w:ascii="Angsana New" w:hAnsi="Angsana New" w:hint="cs"/>
          <w:spacing w:val="-4"/>
          <w:sz w:val="30"/>
          <w:szCs w:val="30"/>
          <w:cs/>
        </w:rPr>
        <w:t xml:space="preserve">ภายใน </w:t>
      </w:r>
      <w:r w:rsidR="00342B0C">
        <w:rPr>
          <w:rFonts w:ascii="Angsana New" w:hAnsi="Angsana New"/>
          <w:spacing w:val="-4"/>
          <w:sz w:val="30"/>
          <w:szCs w:val="30"/>
        </w:rPr>
        <w:t>6</w:t>
      </w:r>
      <w:r w:rsidR="00342B0C">
        <w:rPr>
          <w:rFonts w:ascii="Angsana New" w:hAnsi="Angsana New" w:hint="cs"/>
          <w:spacing w:val="-4"/>
          <w:sz w:val="30"/>
          <w:szCs w:val="30"/>
          <w:cs/>
        </w:rPr>
        <w:t xml:space="preserve"> เดือน</w:t>
      </w:r>
      <w:r w:rsidR="00A62551" w:rsidRPr="007B4C6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</w:rPr>
        <w:t>2561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>:</w:t>
      </w:r>
      <w:r w:rsidR="00A62551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691041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2C2652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>เดือน</w:t>
      </w:r>
      <w:r w:rsidR="00A62551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ถึง 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A62551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เดือน</w:t>
      </w:r>
      <w:r w:rsidR="00A62551" w:rsidRPr="007B4C6A">
        <w:rPr>
          <w:rFonts w:ascii="Angsana New" w:hAnsi="Angsana New"/>
          <w:sz w:val="30"/>
          <w:szCs w:val="30"/>
          <w:cs/>
        </w:rPr>
        <w:t>) และ</w:t>
      </w:r>
      <w:r w:rsidRPr="007B4C6A">
        <w:rPr>
          <w:rFonts w:ascii="Angsana New" w:hAnsi="Angsana New"/>
          <w:spacing w:val="-4"/>
          <w:sz w:val="30"/>
          <w:szCs w:val="30"/>
          <w:cs/>
        </w:rPr>
        <w:t xml:space="preserve">มีอัตราดอกเบี้ยร้อยละ </w:t>
      </w:r>
      <w:r w:rsidR="00342B0C">
        <w:rPr>
          <w:rFonts w:ascii="Angsana New" w:hAnsi="Angsana New"/>
          <w:spacing w:val="-4"/>
          <w:sz w:val="30"/>
          <w:szCs w:val="30"/>
        </w:rPr>
        <w:t>0.9</w:t>
      </w:r>
      <w:r w:rsidR="000C7A74" w:rsidRPr="007B4C6A">
        <w:rPr>
          <w:rFonts w:ascii="Angsana New" w:hAnsi="Angsana New"/>
          <w:spacing w:val="-4"/>
          <w:sz w:val="30"/>
          <w:szCs w:val="30"/>
        </w:rPr>
        <w:t>0</w:t>
      </w:r>
      <w:r w:rsidR="003006BD" w:rsidRPr="007B4C6A">
        <w:rPr>
          <w:rFonts w:ascii="Angsana New" w:hAnsi="Angsana New"/>
          <w:spacing w:val="-4"/>
          <w:sz w:val="30"/>
          <w:szCs w:val="30"/>
          <w:cs/>
        </w:rPr>
        <w:t xml:space="preserve"> ต่อปี 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</w:rPr>
        <w:t>2561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>:</w:t>
      </w:r>
      <w:r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ร้อยละ</w:t>
      </w:r>
      <w:r w:rsidRPr="007B4C6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</w:rPr>
        <w:t>9</w:t>
      </w:r>
      <w:r w:rsidR="00F81176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ถึง ร้อยละ</w:t>
      </w:r>
      <w:r w:rsidRPr="007B4C6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</w:rPr>
        <w:t>45</w:t>
      </w:r>
      <w:r w:rsidR="003006BD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ต่อปี</w:t>
      </w:r>
      <w:r w:rsidR="00DA71FA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</w:p>
    <w:p w14:paraId="0078490F" w14:textId="5B4758B3" w:rsidR="0044799E" w:rsidRDefault="0044799E" w:rsidP="00447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B22C0F7" w14:textId="5F5199D2" w:rsidR="00206DCE" w:rsidRDefault="00206DCE" w:rsidP="00447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887022D" w14:textId="4E6B5FF9" w:rsidR="00206DCE" w:rsidRDefault="00206DCE" w:rsidP="00447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84DB551" w14:textId="2831A072" w:rsidR="00206DCE" w:rsidRDefault="00206DCE" w:rsidP="00447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2E4FBDA" w14:textId="759E83C7" w:rsidR="00206DCE" w:rsidRDefault="00206DCE" w:rsidP="00447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D32623A" w14:textId="77777777" w:rsidR="00206DCE" w:rsidRPr="00D64A2F" w:rsidRDefault="00206DCE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79688F4B" w14:textId="77777777" w:rsidR="00516279" w:rsidRPr="007B4C6A" w:rsidRDefault="00516279" w:rsidP="00600A7B">
      <w:pPr>
        <w:pStyle w:val="Heading6"/>
        <w:numPr>
          <w:ilvl w:val="0"/>
          <w:numId w:val="16"/>
        </w:numPr>
        <w:tabs>
          <w:tab w:val="left" w:pos="540"/>
        </w:tabs>
        <w:spacing w:line="358" w:lineRule="exact"/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3B4E2117" w14:textId="77777777" w:rsidR="00C8500E" w:rsidRPr="00D64A2F" w:rsidRDefault="00C8500E" w:rsidP="00600A7B">
      <w:pPr>
        <w:spacing w:line="358" w:lineRule="exact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06"/>
        <w:gridCol w:w="792"/>
        <w:gridCol w:w="270"/>
        <w:gridCol w:w="1080"/>
        <w:gridCol w:w="236"/>
        <w:gridCol w:w="1114"/>
        <w:gridCol w:w="270"/>
        <w:gridCol w:w="1080"/>
        <w:gridCol w:w="236"/>
        <w:gridCol w:w="1096"/>
      </w:tblGrid>
      <w:tr w:rsidR="00063164" w:rsidRPr="007B4C6A" w14:paraId="5769AAE9" w14:textId="77777777" w:rsidTr="00D64A2F">
        <w:trPr>
          <w:tblHeader/>
        </w:trPr>
        <w:tc>
          <w:tcPr>
            <w:tcW w:w="3006" w:type="dxa"/>
          </w:tcPr>
          <w:p w14:paraId="3F58381C" w14:textId="77777777" w:rsidR="00063164" w:rsidRPr="007B4C6A" w:rsidRDefault="00063164" w:rsidP="00600A7B">
            <w:pPr>
              <w:tabs>
                <w:tab w:val="left" w:pos="342"/>
              </w:tabs>
              <w:spacing w:line="358" w:lineRule="exac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366D7253" w14:textId="77777777" w:rsidR="00063164" w:rsidRPr="007B4C6A" w:rsidRDefault="0006316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7A010" w14:textId="77777777" w:rsidR="00063164" w:rsidRPr="007B4C6A" w:rsidRDefault="0006316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8544B59" w14:textId="77777777" w:rsidR="00063164" w:rsidRPr="007B4C6A" w:rsidRDefault="00063164" w:rsidP="0060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DB5E63" w14:textId="77777777" w:rsidR="00063164" w:rsidRPr="007B4C6A" w:rsidRDefault="00063164" w:rsidP="0060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4EC0D9A0" w14:textId="77777777" w:rsidR="00063164" w:rsidRPr="007B4C6A" w:rsidRDefault="00063164" w:rsidP="0060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21D" w:rsidRPr="007B4C6A" w14:paraId="32F9E64D" w14:textId="77777777" w:rsidTr="00D64A2F">
        <w:trPr>
          <w:tblHeader/>
        </w:trPr>
        <w:tc>
          <w:tcPr>
            <w:tcW w:w="3006" w:type="dxa"/>
          </w:tcPr>
          <w:p w14:paraId="0BCE9A0B" w14:textId="77777777" w:rsidR="0067121D" w:rsidRPr="007B4C6A" w:rsidRDefault="0067121D" w:rsidP="00600A7B">
            <w:pPr>
              <w:tabs>
                <w:tab w:val="left" w:pos="342"/>
              </w:tabs>
              <w:spacing w:line="358" w:lineRule="exac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0FF852F8" w14:textId="77777777" w:rsidR="0067121D" w:rsidRPr="007B4C6A" w:rsidRDefault="0067121D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493A5B2" w14:textId="77777777" w:rsidR="0067121D" w:rsidRPr="007B4C6A" w:rsidRDefault="0067121D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4880F1" w14:textId="77777777" w:rsidR="0067121D" w:rsidRPr="007B4C6A" w:rsidRDefault="00600A7B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B87913D" w14:textId="77777777" w:rsidR="0067121D" w:rsidRPr="007B4C6A" w:rsidRDefault="0067121D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ADBBC62" w14:textId="77777777" w:rsidR="0067121D" w:rsidRPr="007B4C6A" w:rsidRDefault="00600A7B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AD6D2AB" w14:textId="77777777" w:rsidR="0067121D" w:rsidRPr="007B4C6A" w:rsidRDefault="0067121D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5CC682" w14:textId="77777777" w:rsidR="0067121D" w:rsidRPr="007B4C6A" w:rsidRDefault="00600A7B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83841A5" w14:textId="77777777" w:rsidR="0067121D" w:rsidRPr="007B4C6A" w:rsidRDefault="0067121D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613B174E" w14:textId="77777777" w:rsidR="0067121D" w:rsidRPr="007B4C6A" w:rsidRDefault="00600A7B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642EF4" w:rsidRPr="007B4C6A" w14:paraId="7B8C36B0" w14:textId="77777777" w:rsidTr="00D64A2F">
        <w:trPr>
          <w:tblHeader/>
        </w:trPr>
        <w:tc>
          <w:tcPr>
            <w:tcW w:w="3006" w:type="dxa"/>
          </w:tcPr>
          <w:p w14:paraId="45DD7ED4" w14:textId="77777777" w:rsidR="00642EF4" w:rsidRPr="007B4C6A" w:rsidRDefault="00642EF4" w:rsidP="00600A7B">
            <w:pPr>
              <w:tabs>
                <w:tab w:val="left" w:pos="342"/>
              </w:tabs>
              <w:spacing w:line="358" w:lineRule="exac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5D577650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62B918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63CC5A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A34B45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78B8736" w14:textId="4D1AE5F0" w:rsidR="00642EF4" w:rsidRPr="00D64A2F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Cs/>
                <w:spacing w:val="-12"/>
                <w:sz w:val="30"/>
                <w:szCs w:val="30"/>
              </w:rPr>
              <w:t>(</w:t>
            </w:r>
            <w:r w:rsidRPr="00D64A2F">
              <w:rPr>
                <w:rFonts w:ascii="Angsana New" w:hAnsi="Angsana New"/>
                <w:b/>
                <w:spacing w:val="-12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5ECEE0BB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905607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9411A31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3196A6DD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3164" w:rsidRPr="007B4C6A" w14:paraId="02961744" w14:textId="77777777" w:rsidTr="00D64A2F">
        <w:trPr>
          <w:tblHeader/>
        </w:trPr>
        <w:tc>
          <w:tcPr>
            <w:tcW w:w="3006" w:type="dxa"/>
          </w:tcPr>
          <w:p w14:paraId="3804DF15" w14:textId="77777777" w:rsidR="00063164" w:rsidRPr="007B4C6A" w:rsidRDefault="0006316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2" w:type="dxa"/>
          </w:tcPr>
          <w:p w14:paraId="2DEEEA91" w14:textId="77777777" w:rsidR="00063164" w:rsidRPr="007B4C6A" w:rsidRDefault="0006316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99085" w14:textId="77777777" w:rsidR="00063164" w:rsidRPr="007B4C6A" w:rsidRDefault="0006316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14:paraId="211A21F9" w14:textId="77777777" w:rsidR="00063164" w:rsidRPr="007B4C6A" w:rsidRDefault="002D0DCF" w:rsidP="0060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</w:t>
            </w:r>
            <w:r w:rsidR="00063164"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A0E2F" w:rsidRPr="007B4C6A" w14:paraId="443F3977" w14:textId="77777777" w:rsidTr="00D64A2F">
        <w:tc>
          <w:tcPr>
            <w:tcW w:w="3006" w:type="dxa"/>
          </w:tcPr>
          <w:p w14:paraId="53073BF5" w14:textId="77777777" w:rsidR="008A0E2F" w:rsidRPr="007B4C6A" w:rsidRDefault="008A0E2F" w:rsidP="008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92" w:type="dxa"/>
          </w:tcPr>
          <w:p w14:paraId="5793FEF2" w14:textId="77777777" w:rsidR="008A0E2F" w:rsidRPr="007B4C6A" w:rsidRDefault="008A0E2F" w:rsidP="008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A86BB2" w14:textId="77777777" w:rsidR="008A0E2F" w:rsidRPr="007B4C6A" w:rsidRDefault="008A0E2F" w:rsidP="008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386713" w14:textId="77777777" w:rsidR="008A0E2F" w:rsidRPr="007B4C6A" w:rsidRDefault="008A0E2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41D734D2" w14:textId="77777777" w:rsidR="008A0E2F" w:rsidRPr="007B4C6A" w:rsidRDefault="008A0E2F" w:rsidP="008A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122BDC" w14:textId="77777777" w:rsidR="008A0E2F" w:rsidRPr="007B4C6A" w:rsidRDefault="008A0E2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6C299360" w14:textId="77777777" w:rsidR="008A0E2F" w:rsidRPr="007B4C6A" w:rsidRDefault="008A0E2F" w:rsidP="008A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07BED7" w14:textId="77777777" w:rsidR="008A0E2F" w:rsidRPr="007B4C6A" w:rsidRDefault="008A0E2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4E310669" w14:textId="77777777" w:rsidR="008A0E2F" w:rsidRPr="007B4C6A" w:rsidRDefault="008A0E2F" w:rsidP="008A0E2F">
            <w:pPr>
              <w:spacing w:line="358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9CFCED9" w14:textId="77777777" w:rsidR="008A0E2F" w:rsidRPr="007B4C6A" w:rsidRDefault="008A0E2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8A0E2F" w:rsidRPr="007B4C6A" w14:paraId="0A044E55" w14:textId="77777777" w:rsidTr="00D64A2F">
        <w:tc>
          <w:tcPr>
            <w:tcW w:w="3006" w:type="dxa"/>
          </w:tcPr>
          <w:p w14:paraId="488C73E1" w14:textId="77777777" w:rsidR="008A0E2F" w:rsidRPr="007B4C6A" w:rsidRDefault="008A0E2F" w:rsidP="008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792" w:type="dxa"/>
          </w:tcPr>
          <w:p w14:paraId="4F465CEC" w14:textId="77777777" w:rsidR="008A0E2F" w:rsidRPr="007B4C6A" w:rsidRDefault="008A0E2F" w:rsidP="008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7AFEF" w14:textId="77777777" w:rsidR="008A0E2F" w:rsidRPr="007B4C6A" w:rsidRDefault="008A0E2F" w:rsidP="008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55ABB" w14:textId="77777777" w:rsidR="008A0E2F" w:rsidRPr="007B4C6A" w:rsidRDefault="008A0E2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06C241" w14:textId="77777777" w:rsidR="008A0E2F" w:rsidRPr="007B4C6A" w:rsidRDefault="008A0E2F" w:rsidP="008A0E2F">
            <w:pPr>
              <w:spacing w:line="358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6F713" w14:textId="77777777" w:rsidR="008A0E2F" w:rsidRPr="007B4C6A" w:rsidRDefault="008A0E2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  <w:vAlign w:val="bottom"/>
          </w:tcPr>
          <w:p w14:paraId="1A518E56" w14:textId="77777777" w:rsidR="008A0E2F" w:rsidRPr="007B4C6A" w:rsidRDefault="008A0E2F" w:rsidP="008A0E2F">
            <w:pPr>
              <w:spacing w:line="358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CE4B70" w14:textId="77777777" w:rsidR="008A0E2F" w:rsidRPr="007B4C6A" w:rsidRDefault="008A0E2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236" w:type="dxa"/>
            <w:vAlign w:val="bottom"/>
          </w:tcPr>
          <w:p w14:paraId="1630EB7F" w14:textId="77777777" w:rsidR="008A0E2F" w:rsidRPr="007B4C6A" w:rsidRDefault="008A0E2F" w:rsidP="008A0E2F">
            <w:pPr>
              <w:spacing w:line="358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6DC71883" w14:textId="77777777" w:rsidR="008A0E2F" w:rsidRPr="007B4C6A" w:rsidRDefault="008A0E2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34</w:t>
            </w:r>
          </w:p>
        </w:tc>
      </w:tr>
      <w:tr w:rsidR="008A0E2F" w:rsidRPr="007B4C6A" w14:paraId="6959B415" w14:textId="77777777" w:rsidTr="00D64A2F">
        <w:tc>
          <w:tcPr>
            <w:tcW w:w="3006" w:type="dxa"/>
          </w:tcPr>
          <w:p w14:paraId="623DC65A" w14:textId="77777777" w:rsidR="008A0E2F" w:rsidRPr="007B4C6A" w:rsidRDefault="008A0E2F" w:rsidP="008A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14:paraId="76EF62BA" w14:textId="77777777" w:rsidR="008A0E2F" w:rsidRPr="007B4C6A" w:rsidRDefault="008A0E2F" w:rsidP="008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B7952" w14:textId="77777777" w:rsidR="008A0E2F" w:rsidRPr="007B4C6A" w:rsidRDefault="008A0E2F" w:rsidP="008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A3374" w14:textId="77777777" w:rsidR="008A0E2F" w:rsidRPr="00DD557B" w:rsidRDefault="008A0E2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57B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36" w:type="dxa"/>
            <w:vAlign w:val="bottom"/>
          </w:tcPr>
          <w:p w14:paraId="3074BBDD" w14:textId="77777777" w:rsidR="008A0E2F" w:rsidRPr="00DD557B" w:rsidRDefault="008A0E2F" w:rsidP="008A0E2F">
            <w:pPr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7D525" w14:textId="77777777" w:rsidR="008A0E2F" w:rsidRPr="00DD557B" w:rsidRDefault="008A0E2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5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214</w:t>
            </w:r>
          </w:p>
        </w:tc>
        <w:tc>
          <w:tcPr>
            <w:tcW w:w="270" w:type="dxa"/>
            <w:vAlign w:val="bottom"/>
          </w:tcPr>
          <w:p w14:paraId="0998A757" w14:textId="77777777" w:rsidR="008A0E2F" w:rsidRPr="00DD557B" w:rsidRDefault="008A0E2F" w:rsidP="008A0E2F">
            <w:pPr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585F3D" w14:textId="77777777" w:rsidR="008A0E2F" w:rsidRPr="00DD557B" w:rsidRDefault="008A0E2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5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48</w:t>
            </w:r>
          </w:p>
        </w:tc>
        <w:tc>
          <w:tcPr>
            <w:tcW w:w="236" w:type="dxa"/>
            <w:vAlign w:val="bottom"/>
          </w:tcPr>
          <w:p w14:paraId="194A8E90" w14:textId="77777777" w:rsidR="008A0E2F" w:rsidRPr="00DD557B" w:rsidRDefault="008A0E2F" w:rsidP="008A0E2F">
            <w:pPr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C4BF743" w14:textId="77777777" w:rsidR="008A0E2F" w:rsidRPr="00DD557B" w:rsidRDefault="008A0E2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5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</w:t>
            </w:r>
          </w:p>
        </w:tc>
      </w:tr>
      <w:tr w:rsidR="002D0DCF" w:rsidRPr="007B4C6A" w14:paraId="7DC1BE83" w14:textId="77777777" w:rsidTr="00D64A2F">
        <w:tc>
          <w:tcPr>
            <w:tcW w:w="3006" w:type="dxa"/>
          </w:tcPr>
          <w:p w14:paraId="315E754D" w14:textId="77777777" w:rsidR="002D0DCF" w:rsidRPr="007B4C6A" w:rsidRDefault="002D0DCF" w:rsidP="002D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92" w:type="dxa"/>
          </w:tcPr>
          <w:p w14:paraId="0FC6E57D" w14:textId="77777777" w:rsidR="002D0DCF" w:rsidRPr="007B4C6A" w:rsidRDefault="002D0DCF" w:rsidP="002D0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EB012" w14:textId="77777777" w:rsidR="002D0DCF" w:rsidRPr="007B4C6A" w:rsidRDefault="002D0DCF" w:rsidP="002D0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57D34" w14:textId="77777777" w:rsidR="002D0DCF" w:rsidRPr="007B4C6A" w:rsidRDefault="00A4590A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19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CF1057C" w14:textId="77777777" w:rsidR="002D0DCF" w:rsidRPr="007B4C6A" w:rsidRDefault="002D0DCF" w:rsidP="002D0DCF">
            <w:pPr>
              <w:spacing w:line="358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456C5ED5" w14:textId="77777777" w:rsidR="002D0DCF" w:rsidRPr="007B4C6A" w:rsidRDefault="002D0DC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20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97EE3B9" w14:textId="77777777" w:rsidR="002D0DCF" w:rsidRPr="007B4C6A" w:rsidRDefault="002D0DCF" w:rsidP="002D0DCF">
            <w:pPr>
              <w:spacing w:line="358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F321F3" w14:textId="77777777" w:rsidR="002D0DCF" w:rsidRPr="007B4C6A" w:rsidRDefault="008369C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12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16A36C6" w14:textId="77777777" w:rsidR="002D0DCF" w:rsidRPr="007B4C6A" w:rsidRDefault="002D0DCF" w:rsidP="002D0DCF">
            <w:pPr>
              <w:spacing w:line="358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42C43F6B" w14:textId="77777777" w:rsidR="002D0DCF" w:rsidRPr="007B4C6A" w:rsidRDefault="002D0DC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12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D0DCF" w:rsidRPr="007B4C6A" w14:paraId="5E0F634D" w14:textId="77777777" w:rsidTr="00D64A2F">
        <w:tc>
          <w:tcPr>
            <w:tcW w:w="3006" w:type="dxa"/>
          </w:tcPr>
          <w:p w14:paraId="0CB6B535" w14:textId="77777777" w:rsidR="002D0DCF" w:rsidRPr="007B4C6A" w:rsidRDefault="002D0DCF" w:rsidP="002D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14:paraId="5852716B" w14:textId="77777777" w:rsidR="002D0DCF" w:rsidRPr="007B4C6A" w:rsidRDefault="002D0DCF" w:rsidP="002D0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5F46E" w14:textId="77777777" w:rsidR="002D0DCF" w:rsidRPr="007B4C6A" w:rsidRDefault="002D0DCF" w:rsidP="002D0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0F02A4" w14:textId="77777777" w:rsidR="002D0DCF" w:rsidRPr="00DD557B" w:rsidRDefault="009704EB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57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B05C10" w:rsidRPr="00DD557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0EE52FF6" w14:textId="77777777" w:rsidR="002D0DCF" w:rsidRPr="00DD557B" w:rsidRDefault="002D0DCF" w:rsidP="002D0DCF">
            <w:pPr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DB6CE" w14:textId="77777777" w:rsidR="002D0DCF" w:rsidRPr="00DD557B" w:rsidRDefault="00B334E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57B">
              <w:rPr>
                <w:rFonts w:ascii="Angsana New" w:hAnsi="Angsana New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270" w:type="dxa"/>
            <w:vAlign w:val="bottom"/>
          </w:tcPr>
          <w:p w14:paraId="510AA66C" w14:textId="77777777" w:rsidR="002D0DCF" w:rsidRPr="00DD557B" w:rsidRDefault="002D0DCF" w:rsidP="002D0DCF">
            <w:pPr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F4FCF" w14:textId="77777777" w:rsidR="002D0DCF" w:rsidRPr="00DD557B" w:rsidRDefault="00B334E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57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05C10" w:rsidRPr="00DD557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1AC5721F" w14:textId="77777777" w:rsidR="002D0DCF" w:rsidRPr="00DD557B" w:rsidRDefault="002D0DCF" w:rsidP="002D0DCF">
            <w:pPr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7D266" w14:textId="77777777" w:rsidR="002D0DCF" w:rsidRPr="00DD557B" w:rsidRDefault="00B334E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57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</w:tr>
    </w:tbl>
    <w:p w14:paraId="5FB51FCE" w14:textId="77777777" w:rsidR="00F478EA" w:rsidRPr="00D64A2F" w:rsidRDefault="00F478EA" w:rsidP="00600A7B">
      <w:pPr>
        <w:spacing w:line="358" w:lineRule="exact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0"/>
        <w:gridCol w:w="1530"/>
        <w:gridCol w:w="1530"/>
        <w:gridCol w:w="1530"/>
      </w:tblGrid>
      <w:tr w:rsidR="00595FF0" w:rsidRPr="007B4C6A" w14:paraId="3B207CFC" w14:textId="77777777" w:rsidTr="00D64A2F">
        <w:trPr>
          <w:tblHeader/>
        </w:trPr>
        <w:tc>
          <w:tcPr>
            <w:tcW w:w="3060" w:type="dxa"/>
          </w:tcPr>
          <w:p w14:paraId="27FC2BAC" w14:textId="77777777" w:rsidR="00595FF0" w:rsidRPr="007B4C6A" w:rsidRDefault="00595FF0" w:rsidP="00600A7B">
            <w:pPr>
              <w:tabs>
                <w:tab w:val="left" w:pos="342"/>
              </w:tabs>
              <w:spacing w:line="358" w:lineRule="exac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0242A1F" w14:textId="77777777" w:rsidR="00595FF0" w:rsidRPr="007B4C6A" w:rsidRDefault="00595FF0" w:rsidP="00600A7B">
            <w:pPr>
              <w:pStyle w:val="acctfourfigures"/>
              <w:tabs>
                <w:tab w:val="clear" w:pos="765"/>
              </w:tabs>
              <w:spacing w:line="358" w:lineRule="exact"/>
              <w:ind w:left="-108" w:right="-10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5670A96C" w14:textId="77777777" w:rsidR="00595FF0" w:rsidRPr="007B4C6A" w:rsidRDefault="00595FF0" w:rsidP="00600A7B">
            <w:pPr>
              <w:pStyle w:val="acctfourfigures"/>
              <w:tabs>
                <w:tab w:val="clear" w:pos="765"/>
              </w:tabs>
              <w:spacing w:line="358" w:lineRule="exact"/>
              <w:ind w:left="-108" w:right="-10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95FF0" w:rsidRPr="007B4C6A" w14:paraId="3AB417BB" w14:textId="77777777" w:rsidTr="00D64A2F">
        <w:trPr>
          <w:tblHeader/>
        </w:trPr>
        <w:tc>
          <w:tcPr>
            <w:tcW w:w="3060" w:type="dxa"/>
          </w:tcPr>
          <w:p w14:paraId="6867A6D6" w14:textId="77777777" w:rsidR="00595FF0" w:rsidRPr="007B4C6A" w:rsidRDefault="00595FF0" w:rsidP="00600A7B">
            <w:pPr>
              <w:tabs>
                <w:tab w:val="left" w:pos="342"/>
              </w:tabs>
              <w:spacing w:line="358" w:lineRule="exac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A15914" w14:textId="2AA8E9CB" w:rsidR="00027607" w:rsidRDefault="00027607" w:rsidP="00600A7B">
            <w:pPr>
              <w:pStyle w:val="acctfourfigures"/>
              <w:tabs>
                <w:tab w:val="clear" w:pos="765"/>
              </w:tabs>
              <w:spacing w:line="358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สำหรับปี</w:t>
            </w:r>
            <w:r w:rsidR="00FB6AFB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สิ้นสุดวันที่</w:t>
            </w:r>
          </w:p>
          <w:p w14:paraId="6B785108" w14:textId="495993D8" w:rsidR="00595FF0" w:rsidRPr="007B4C6A" w:rsidRDefault="00027607" w:rsidP="00600A7B">
            <w:pPr>
              <w:pStyle w:val="acctfourfigures"/>
              <w:tabs>
                <w:tab w:val="clear" w:pos="765"/>
              </w:tabs>
              <w:spacing w:line="358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 xml:space="preserve">กันยายน </w:t>
            </w:r>
            <w:r w:rsidR="00600A7B" w:rsidRPr="007B4C6A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AE13B7" w14:textId="5381F040" w:rsidR="00595FF0" w:rsidRDefault="00027607" w:rsidP="00027607">
            <w:pPr>
              <w:pStyle w:val="acctfourfigures"/>
              <w:tabs>
                <w:tab w:val="clear" w:pos="765"/>
              </w:tabs>
              <w:spacing w:line="358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>สำหรับรอบระยะ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  <w:br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 xml:space="preserve">เวลาบัญชีตั้งแต่วันที่  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  <w:br/>
              <w:t xml:space="preserve">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="00600A7B" w:rsidRPr="007B4C6A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>2561</w:t>
            </w:r>
          </w:p>
          <w:p w14:paraId="01C99253" w14:textId="415E236D" w:rsidR="00027607" w:rsidRPr="007B4C6A" w:rsidRDefault="00027607">
            <w:pPr>
              <w:pStyle w:val="acctfourfigures"/>
              <w:tabs>
                <w:tab w:val="clear" w:pos="765"/>
              </w:tabs>
              <w:spacing w:line="358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 xml:space="preserve">ถึงวันที่ 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  <w:br/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FF3BB7" w14:textId="2EA41B04" w:rsidR="00595FF0" w:rsidRPr="007B4C6A" w:rsidRDefault="00342B0C" w:rsidP="00D64A2F">
            <w:pPr>
              <w:pStyle w:val="acctfourfigures"/>
              <w:tabs>
                <w:tab w:val="clear" w:pos="765"/>
              </w:tabs>
              <w:spacing w:line="358" w:lineRule="exact"/>
              <w:ind w:left="-113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342B0C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สำหรับปี</w:t>
            </w:r>
            <w:r w:rsidR="00FB6AFB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342B0C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สิ้นสุดวันที่</w:t>
            </w:r>
            <w:r w:rsidR="007D6943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342B0C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 xml:space="preserve">30 </w:t>
            </w:r>
            <w:r w:rsidRPr="00342B0C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กันยายน</w:t>
            </w:r>
            <w:r w:rsidRPr="00342B0C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 xml:space="preserve"> 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EAEC84" w14:textId="77777777" w:rsidR="00342B0C" w:rsidRPr="00342B0C" w:rsidRDefault="00342B0C" w:rsidP="00342B0C">
            <w:pPr>
              <w:pStyle w:val="acctfourfigures"/>
              <w:spacing w:line="358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342B0C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>สำหรับรอบระยะ</w:t>
            </w:r>
          </w:p>
          <w:p w14:paraId="4580898D" w14:textId="77777777" w:rsidR="00342B0C" w:rsidRPr="00342B0C" w:rsidRDefault="00342B0C" w:rsidP="00342B0C">
            <w:pPr>
              <w:pStyle w:val="acctfourfigures"/>
              <w:spacing w:line="358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342B0C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>เวลาบัญชีตั้งแต่วันที่</w:t>
            </w:r>
            <w:r w:rsidRPr="00342B0C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 xml:space="preserve">  </w:t>
            </w:r>
          </w:p>
          <w:p w14:paraId="6F29BAF7" w14:textId="77777777" w:rsidR="00342B0C" w:rsidRPr="00342B0C" w:rsidRDefault="00342B0C" w:rsidP="00D64A2F">
            <w:pPr>
              <w:pStyle w:val="acctfourfigures"/>
              <w:tabs>
                <w:tab w:val="clear" w:pos="765"/>
                <w:tab w:val="decimal" w:pos="560"/>
              </w:tabs>
              <w:spacing w:line="358" w:lineRule="exact"/>
              <w:ind w:left="-108" w:right="70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342B0C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 xml:space="preserve">1 </w:t>
            </w:r>
            <w:r w:rsidRPr="00342B0C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>มกราคม</w:t>
            </w:r>
            <w:r w:rsidRPr="00342B0C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 xml:space="preserve"> 2561</w:t>
            </w:r>
          </w:p>
          <w:p w14:paraId="2EF68048" w14:textId="77777777" w:rsidR="00342B0C" w:rsidRPr="00342B0C" w:rsidRDefault="00342B0C" w:rsidP="00D64A2F">
            <w:pPr>
              <w:pStyle w:val="acctfourfigures"/>
              <w:spacing w:line="358" w:lineRule="exact"/>
              <w:ind w:left="-108" w:right="160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342B0C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>ถึงวันที่</w:t>
            </w:r>
            <w:r w:rsidRPr="00342B0C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56A2B2D9" w14:textId="68AD2E0F" w:rsidR="00595FF0" w:rsidRPr="007B4C6A" w:rsidRDefault="00342B0C" w:rsidP="00342B0C">
            <w:pPr>
              <w:pStyle w:val="acctfourfigures"/>
              <w:tabs>
                <w:tab w:val="clear" w:pos="765"/>
              </w:tabs>
              <w:spacing w:line="358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342B0C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 xml:space="preserve">30 </w:t>
            </w:r>
            <w:r w:rsidRPr="00342B0C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>กันยายน</w:t>
            </w:r>
            <w:r w:rsidRPr="00342B0C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 xml:space="preserve"> 2561</w:t>
            </w:r>
          </w:p>
        </w:tc>
      </w:tr>
      <w:tr w:rsidR="00642EF4" w:rsidRPr="007B4C6A" w14:paraId="3E955C6F" w14:textId="77777777" w:rsidTr="00D64A2F">
        <w:trPr>
          <w:tblHeader/>
        </w:trPr>
        <w:tc>
          <w:tcPr>
            <w:tcW w:w="3060" w:type="dxa"/>
          </w:tcPr>
          <w:p w14:paraId="35AE3004" w14:textId="77777777" w:rsidR="00642EF4" w:rsidRPr="007B4C6A" w:rsidRDefault="00642EF4" w:rsidP="00600A7B">
            <w:pPr>
              <w:tabs>
                <w:tab w:val="left" w:pos="342"/>
              </w:tabs>
              <w:spacing w:line="358" w:lineRule="exac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74C8D7" w14:textId="77777777" w:rsidR="00642EF4" w:rsidRPr="007B4C6A" w:rsidRDefault="00642EF4" w:rsidP="00600A7B">
            <w:pPr>
              <w:pStyle w:val="acctfourfigures"/>
              <w:tabs>
                <w:tab w:val="clear" w:pos="765"/>
              </w:tabs>
              <w:spacing w:line="358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49D391" w14:textId="0307ED90" w:rsidR="00642EF4" w:rsidRPr="007B4C6A" w:rsidRDefault="00642EF4" w:rsidP="00600A7B">
            <w:pPr>
              <w:pStyle w:val="acctfourfigures"/>
              <w:tabs>
                <w:tab w:val="clear" w:pos="765"/>
              </w:tabs>
              <w:spacing w:line="358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7B4C6A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ปรับปรุงใหม่)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465E6F" w14:textId="77777777" w:rsidR="00642EF4" w:rsidRPr="007B4C6A" w:rsidRDefault="00642EF4" w:rsidP="00600A7B">
            <w:pPr>
              <w:pStyle w:val="acctfourfigures"/>
              <w:tabs>
                <w:tab w:val="clear" w:pos="765"/>
              </w:tabs>
              <w:spacing w:line="358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6A18C6F" w14:textId="77777777" w:rsidR="00642EF4" w:rsidRPr="007B4C6A" w:rsidRDefault="00642EF4" w:rsidP="00600A7B">
            <w:pPr>
              <w:pStyle w:val="acctfourfigures"/>
              <w:tabs>
                <w:tab w:val="clear" w:pos="765"/>
              </w:tabs>
              <w:spacing w:line="358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</w:pPr>
          </w:p>
        </w:tc>
      </w:tr>
      <w:tr w:rsidR="00595FF0" w:rsidRPr="007B4C6A" w14:paraId="6F26BFB7" w14:textId="77777777" w:rsidTr="00D64A2F">
        <w:trPr>
          <w:tblHeader/>
        </w:trPr>
        <w:tc>
          <w:tcPr>
            <w:tcW w:w="3060" w:type="dxa"/>
          </w:tcPr>
          <w:p w14:paraId="29FF462A" w14:textId="77777777" w:rsidR="00595FF0" w:rsidRPr="007B4C6A" w:rsidRDefault="00595FF0" w:rsidP="00600A7B">
            <w:pPr>
              <w:tabs>
                <w:tab w:val="left" w:pos="342"/>
              </w:tabs>
              <w:spacing w:line="358" w:lineRule="exac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41337BF2" w14:textId="77777777" w:rsidR="00595FF0" w:rsidRPr="007B4C6A" w:rsidRDefault="002D0DCF" w:rsidP="00600A7B">
            <w:pPr>
              <w:pStyle w:val="acctfourfigures"/>
              <w:tabs>
                <w:tab w:val="clear" w:pos="765"/>
              </w:tabs>
              <w:spacing w:line="358" w:lineRule="exact"/>
              <w:ind w:left="-108" w:right="-108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</w:t>
            </w:r>
            <w:r w:rsidR="00595FF0" w:rsidRPr="007B4C6A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595FF0" w:rsidRPr="007B4C6A" w14:paraId="11243C39" w14:textId="77777777" w:rsidTr="00D64A2F">
        <w:tc>
          <w:tcPr>
            <w:tcW w:w="3060" w:type="dxa"/>
          </w:tcPr>
          <w:p w14:paraId="3C95B04A" w14:textId="77777777" w:rsidR="00595FF0" w:rsidRPr="007B4C6A" w:rsidRDefault="00D53BF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(กลับรายการ) </w:t>
            </w:r>
            <w:r w:rsidR="00595FF0" w:rsidRPr="007B4C6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98D46F" w14:textId="77777777" w:rsidR="00595FF0" w:rsidRPr="007B4C6A" w:rsidRDefault="00595FF0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58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1A8016" w14:textId="77777777" w:rsidR="00595FF0" w:rsidRPr="007B4C6A" w:rsidRDefault="00595FF0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58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AB0BD10" w14:textId="77777777" w:rsidR="00595FF0" w:rsidRPr="007B4C6A" w:rsidRDefault="00595FF0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58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51C5F6" w14:textId="77777777" w:rsidR="00595FF0" w:rsidRPr="007B4C6A" w:rsidRDefault="00595FF0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58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5C10" w:rsidRPr="007B4C6A" w14:paraId="259CEC95" w14:textId="77777777" w:rsidTr="00D64A2F">
        <w:tc>
          <w:tcPr>
            <w:tcW w:w="3060" w:type="dxa"/>
          </w:tcPr>
          <w:p w14:paraId="3626FF9E" w14:textId="77777777" w:rsidR="00B05C10" w:rsidRPr="007B4C6A" w:rsidRDefault="00B05C10" w:rsidP="00B0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จะสูญสำหรับปี/งวด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2930FC" w14:textId="77777777" w:rsidR="00B05C10" w:rsidRPr="007B4C6A" w:rsidRDefault="00B05C10" w:rsidP="00B05C1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58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448EC31" w14:textId="77777777" w:rsidR="00B05C10" w:rsidRPr="007B4C6A" w:rsidRDefault="00B05C10" w:rsidP="00B05C1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58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C99F9EE" w14:textId="77777777" w:rsidR="00B05C10" w:rsidRPr="007B4C6A" w:rsidRDefault="00B05C10" w:rsidP="00B05C1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58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A15E91E" w14:textId="77777777" w:rsidR="00B05C10" w:rsidRPr="007B4C6A" w:rsidRDefault="00B05C10" w:rsidP="00B05C1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58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300C206" w14:textId="4F2009FD" w:rsidR="00F478EA" w:rsidRDefault="00F478EA" w:rsidP="00F47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43FD19DC" w14:textId="429208F0" w:rsidR="00F478EA" w:rsidRDefault="00F47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24784BB" w14:textId="77777777" w:rsidR="00F478EA" w:rsidRPr="007B4C6A" w:rsidRDefault="00F478EA" w:rsidP="00F47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776DB6A0" w14:textId="77777777" w:rsidR="00600A7B" w:rsidRPr="00D64A2F" w:rsidRDefault="00600A7B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450"/>
        <w:gridCol w:w="1080"/>
        <w:gridCol w:w="270"/>
        <w:gridCol w:w="1098"/>
        <w:gridCol w:w="270"/>
        <w:gridCol w:w="1080"/>
        <w:gridCol w:w="270"/>
        <w:gridCol w:w="1062"/>
      </w:tblGrid>
      <w:tr w:rsidR="00645621" w:rsidRPr="007B4C6A" w14:paraId="78AF8917" w14:textId="77777777" w:rsidTr="00D64A2F">
        <w:trPr>
          <w:tblHeader/>
        </w:trPr>
        <w:tc>
          <w:tcPr>
            <w:tcW w:w="3600" w:type="dxa"/>
          </w:tcPr>
          <w:p w14:paraId="5FD5D97F" w14:textId="77777777" w:rsidR="00645621" w:rsidRPr="007B4C6A" w:rsidRDefault="00150589" w:rsidP="00600A7B">
            <w:pPr>
              <w:tabs>
                <w:tab w:val="left" w:pos="342"/>
              </w:tabs>
              <w:spacing w:line="358" w:lineRule="exac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New" w:hAnsi="AngsanaNew"/>
                <w:sz w:val="30"/>
                <w:szCs w:val="30"/>
                <w:cs/>
              </w:rPr>
              <w:br w:type="page"/>
            </w:r>
          </w:p>
        </w:tc>
        <w:tc>
          <w:tcPr>
            <w:tcW w:w="450" w:type="dxa"/>
          </w:tcPr>
          <w:p w14:paraId="2A05CF67" w14:textId="77777777" w:rsidR="00645621" w:rsidRPr="007B4C6A" w:rsidRDefault="00645621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3BF27C55" w14:textId="77777777" w:rsidR="00645621" w:rsidRPr="007B4C6A" w:rsidRDefault="00645621" w:rsidP="0060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98A184" w14:textId="77777777" w:rsidR="00645621" w:rsidRPr="007B4C6A" w:rsidRDefault="00645621" w:rsidP="0060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5A794095" w14:textId="77777777" w:rsidR="00645621" w:rsidRPr="007B4C6A" w:rsidRDefault="00645621" w:rsidP="0060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21D" w:rsidRPr="007B4C6A" w14:paraId="6E514190" w14:textId="77777777" w:rsidTr="00D64A2F">
        <w:trPr>
          <w:tblHeader/>
        </w:trPr>
        <w:tc>
          <w:tcPr>
            <w:tcW w:w="3600" w:type="dxa"/>
          </w:tcPr>
          <w:p w14:paraId="012B25F4" w14:textId="77777777" w:rsidR="0067121D" w:rsidRPr="007B4C6A" w:rsidRDefault="0067121D" w:rsidP="00600A7B">
            <w:pPr>
              <w:tabs>
                <w:tab w:val="left" w:pos="342"/>
              </w:tabs>
              <w:spacing w:line="358" w:lineRule="exac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F5BB903" w14:textId="77777777" w:rsidR="0067121D" w:rsidRPr="007B4C6A" w:rsidRDefault="0067121D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D58AD9" w14:textId="77777777" w:rsidR="0067121D" w:rsidRPr="007B4C6A" w:rsidRDefault="00600A7B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73C7549" w14:textId="77777777" w:rsidR="0067121D" w:rsidRPr="007B4C6A" w:rsidRDefault="0067121D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56C2BD1" w14:textId="77777777" w:rsidR="0067121D" w:rsidRPr="007B4C6A" w:rsidRDefault="00600A7B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21D9B08B" w14:textId="77777777" w:rsidR="0067121D" w:rsidRPr="007B4C6A" w:rsidRDefault="0067121D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568024" w14:textId="77777777" w:rsidR="0067121D" w:rsidRPr="007B4C6A" w:rsidRDefault="00600A7B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C7EAF09" w14:textId="77777777" w:rsidR="0067121D" w:rsidRPr="007B4C6A" w:rsidRDefault="0067121D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30DAA75" w14:textId="77777777" w:rsidR="0067121D" w:rsidRPr="007B4C6A" w:rsidRDefault="00600A7B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642EF4" w:rsidRPr="007B4C6A" w14:paraId="029E7853" w14:textId="77777777" w:rsidTr="00D64A2F">
        <w:trPr>
          <w:tblHeader/>
        </w:trPr>
        <w:tc>
          <w:tcPr>
            <w:tcW w:w="3600" w:type="dxa"/>
          </w:tcPr>
          <w:p w14:paraId="745B835D" w14:textId="77777777" w:rsidR="00642EF4" w:rsidRPr="007B4C6A" w:rsidRDefault="00642EF4" w:rsidP="00600A7B">
            <w:pPr>
              <w:tabs>
                <w:tab w:val="left" w:pos="342"/>
              </w:tabs>
              <w:spacing w:line="358" w:lineRule="exac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5CB8363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7C6FDE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DC57B7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31DC693" w14:textId="147AC91C" w:rsidR="00642EF4" w:rsidRPr="00D64A2F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Cs/>
                <w:spacing w:val="-14"/>
                <w:sz w:val="30"/>
                <w:szCs w:val="30"/>
              </w:rPr>
              <w:t>(</w:t>
            </w:r>
            <w:r w:rsidRPr="00D64A2F"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7857A6A1" w14:textId="77777777" w:rsidR="00642EF4" w:rsidRPr="00D64A2F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pacing w:val="-1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A0554A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F4D9D1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654E9EA" w14:textId="77777777" w:rsidR="00642EF4" w:rsidRPr="007B4C6A" w:rsidRDefault="00642EF4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5621" w:rsidRPr="007B4C6A" w14:paraId="57CD368B" w14:textId="77777777" w:rsidTr="00D64A2F">
        <w:trPr>
          <w:tblHeader/>
        </w:trPr>
        <w:tc>
          <w:tcPr>
            <w:tcW w:w="3600" w:type="dxa"/>
          </w:tcPr>
          <w:p w14:paraId="3E4D2347" w14:textId="77777777" w:rsidR="00645621" w:rsidRPr="007B4C6A" w:rsidRDefault="00645621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dxa"/>
          </w:tcPr>
          <w:p w14:paraId="304F3F46" w14:textId="77777777" w:rsidR="00645621" w:rsidRPr="007B4C6A" w:rsidRDefault="00645621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B3B2A28" w14:textId="77777777" w:rsidR="00645621" w:rsidRPr="007B4C6A" w:rsidRDefault="002D0DCF" w:rsidP="0060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</w:t>
            </w:r>
            <w:r w:rsidR="00645621"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31C77" w:rsidRPr="007B4C6A" w14:paraId="753A00F3" w14:textId="77777777" w:rsidTr="00D64A2F">
        <w:tc>
          <w:tcPr>
            <w:tcW w:w="3600" w:type="dxa"/>
            <w:vAlign w:val="bottom"/>
          </w:tcPr>
          <w:p w14:paraId="76B24FA1" w14:textId="77777777" w:rsidR="00D31C77" w:rsidRPr="007B4C6A" w:rsidDel="00D31C77" w:rsidRDefault="00D31C77" w:rsidP="0060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</w:tcPr>
          <w:p w14:paraId="31A5CB3A" w14:textId="77777777" w:rsidR="00D31C77" w:rsidRPr="007B4C6A" w:rsidRDefault="00D31C77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722DBD" w14:textId="77777777" w:rsidR="00D31C77" w:rsidRPr="007B4C6A" w:rsidRDefault="00D31C77" w:rsidP="00600A7B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5171F1" w14:textId="77777777" w:rsidR="00D31C77" w:rsidRPr="007B4C6A" w:rsidRDefault="00D31C77" w:rsidP="00600A7B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0A8D12EE" w14:textId="77777777" w:rsidR="00D31C77" w:rsidRPr="007B4C6A" w:rsidRDefault="00D31C77" w:rsidP="00600A7B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1BE8FC" w14:textId="77777777" w:rsidR="00D31C77" w:rsidRPr="007B4C6A" w:rsidRDefault="00D31C77" w:rsidP="0060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C5F20D" w14:textId="77777777" w:rsidR="00D31C77" w:rsidRPr="007B4C6A" w:rsidRDefault="00D31C77" w:rsidP="00600A7B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E3A2C7" w14:textId="77777777" w:rsidR="00D31C77" w:rsidRPr="007B4C6A" w:rsidRDefault="00D31C77" w:rsidP="00600A7B">
            <w:pPr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1E8A621" w14:textId="77777777" w:rsidR="00D31C77" w:rsidRPr="007B4C6A" w:rsidRDefault="00D31C77" w:rsidP="00600A7B">
            <w:pPr>
              <w:pStyle w:val="acctfourfigures"/>
              <w:tabs>
                <w:tab w:val="clear" w:pos="765"/>
                <w:tab w:val="decimal" w:pos="702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0A7B" w:rsidRPr="007B4C6A" w14:paraId="230596A0" w14:textId="77777777" w:rsidTr="00D64A2F">
        <w:trPr>
          <w:trHeight w:val="360"/>
        </w:trPr>
        <w:tc>
          <w:tcPr>
            <w:tcW w:w="3600" w:type="dxa"/>
          </w:tcPr>
          <w:p w14:paraId="4D4356A0" w14:textId="77777777" w:rsidR="00600A7B" w:rsidRPr="007B4C6A" w:rsidRDefault="00600A7B" w:rsidP="0060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>ยังไม่ครบกําหนดชําระ</w:t>
            </w:r>
          </w:p>
        </w:tc>
        <w:tc>
          <w:tcPr>
            <w:tcW w:w="450" w:type="dxa"/>
          </w:tcPr>
          <w:p w14:paraId="2B5F04C7" w14:textId="77777777" w:rsidR="00600A7B" w:rsidRPr="007B4C6A" w:rsidRDefault="00600A7B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71929" w14:textId="56CCEBD6" w:rsidR="00600A7B" w:rsidRPr="007B4C6A" w:rsidRDefault="00435295" w:rsidP="00E36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D9D360C" w14:textId="77777777" w:rsidR="00600A7B" w:rsidRPr="007B4C6A" w:rsidRDefault="00600A7B" w:rsidP="00600A7B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132F69D1" w14:textId="0E804A49" w:rsidR="00600A7B" w:rsidRPr="007B4C6A" w:rsidRDefault="00435295" w:rsidP="0088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1CFB295B" w14:textId="77777777" w:rsidR="00600A7B" w:rsidRPr="007B4C6A" w:rsidRDefault="00600A7B" w:rsidP="00600A7B">
            <w:pPr>
              <w:pStyle w:val="acctfourfigures"/>
              <w:tabs>
                <w:tab w:val="clear" w:pos="765"/>
                <w:tab w:val="decimal" w:pos="810"/>
              </w:tabs>
              <w:spacing w:line="358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A6E44E6" w14:textId="6AAE8851" w:rsidR="00600A7B" w:rsidRPr="007B4C6A" w:rsidRDefault="004352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3561847" w14:textId="77777777" w:rsidR="00600A7B" w:rsidRPr="007B4C6A" w:rsidRDefault="00600A7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8EE24C6" w14:textId="44B0754D" w:rsidR="00600A7B" w:rsidRPr="007B4C6A" w:rsidRDefault="0043529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00A7B" w:rsidRPr="007B4C6A" w14:paraId="3FDBF06D" w14:textId="77777777" w:rsidTr="00D64A2F">
        <w:trPr>
          <w:trHeight w:val="360"/>
        </w:trPr>
        <w:tc>
          <w:tcPr>
            <w:tcW w:w="3600" w:type="dxa"/>
          </w:tcPr>
          <w:p w14:paraId="287031AC" w14:textId="77777777" w:rsidR="00600A7B" w:rsidRPr="007B4C6A" w:rsidRDefault="00600A7B" w:rsidP="0060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>เกินกําหนดชําระ</w:t>
            </w:r>
          </w:p>
        </w:tc>
        <w:tc>
          <w:tcPr>
            <w:tcW w:w="450" w:type="dxa"/>
          </w:tcPr>
          <w:p w14:paraId="732E5A24" w14:textId="77777777" w:rsidR="00600A7B" w:rsidRPr="007B4C6A" w:rsidRDefault="00600A7B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44FBEE" w14:textId="77777777" w:rsidR="00600A7B" w:rsidRPr="007B4C6A" w:rsidRDefault="00600A7B" w:rsidP="00E36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C62E" w14:textId="77777777" w:rsidR="00600A7B" w:rsidRPr="007B4C6A" w:rsidRDefault="00600A7B" w:rsidP="00600A7B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0E9CC20F" w14:textId="77777777" w:rsidR="00600A7B" w:rsidRPr="007B4C6A" w:rsidRDefault="00600A7B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D69EE" w14:textId="77777777" w:rsidR="00600A7B" w:rsidRPr="007B4C6A" w:rsidRDefault="00600A7B" w:rsidP="00600A7B">
            <w:pPr>
              <w:pStyle w:val="acctfourfigures"/>
              <w:tabs>
                <w:tab w:val="clear" w:pos="765"/>
                <w:tab w:val="decimal" w:pos="810"/>
              </w:tabs>
              <w:spacing w:line="358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96596F2" w14:textId="77777777" w:rsidR="00600A7B" w:rsidRPr="007B4C6A" w:rsidRDefault="00600A7B" w:rsidP="00600A7B">
            <w:pPr>
              <w:pStyle w:val="acctfourfigures"/>
              <w:tabs>
                <w:tab w:val="clear" w:pos="765"/>
                <w:tab w:val="decimal" w:pos="810"/>
              </w:tabs>
              <w:spacing w:line="358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5C8054" w14:textId="77777777" w:rsidR="00600A7B" w:rsidRPr="007B4C6A" w:rsidRDefault="00600A7B" w:rsidP="00600A7B">
            <w:pPr>
              <w:pStyle w:val="acctfourfigures"/>
              <w:tabs>
                <w:tab w:val="clear" w:pos="765"/>
                <w:tab w:val="decimal" w:pos="810"/>
              </w:tabs>
              <w:spacing w:line="358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1CB3FC1F" w14:textId="77777777" w:rsidR="00600A7B" w:rsidRPr="007B4C6A" w:rsidRDefault="00600A7B" w:rsidP="00600A7B">
            <w:pPr>
              <w:pStyle w:val="acctfourfigures"/>
              <w:tabs>
                <w:tab w:val="clear" w:pos="765"/>
                <w:tab w:val="decimal" w:pos="810"/>
              </w:tabs>
              <w:spacing w:line="358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0A7B" w:rsidRPr="007B4C6A" w14:paraId="6B7294CF" w14:textId="77777777" w:rsidTr="00D64A2F">
        <w:trPr>
          <w:trHeight w:val="360"/>
        </w:trPr>
        <w:tc>
          <w:tcPr>
            <w:tcW w:w="3600" w:type="dxa"/>
          </w:tcPr>
          <w:p w14:paraId="73A36428" w14:textId="77777777" w:rsidR="00600A7B" w:rsidRPr="007B4C6A" w:rsidRDefault="00600A7B" w:rsidP="0060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Pr="007B4C6A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0" w:type="dxa"/>
          </w:tcPr>
          <w:p w14:paraId="5E463536" w14:textId="77777777" w:rsidR="00600A7B" w:rsidRPr="007B4C6A" w:rsidRDefault="00600A7B" w:rsidP="0060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743AFF" w14:textId="77777777" w:rsidR="00600A7B" w:rsidRPr="007B4C6A" w:rsidRDefault="00880202" w:rsidP="00E36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408356E" w14:textId="77777777" w:rsidR="00600A7B" w:rsidRPr="007B4C6A" w:rsidRDefault="00600A7B" w:rsidP="00600A7B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79F6B345" w14:textId="77777777" w:rsidR="00600A7B" w:rsidRPr="007B4C6A" w:rsidRDefault="00880202" w:rsidP="002D0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08485714" w14:textId="77777777" w:rsidR="00600A7B" w:rsidRPr="007B4C6A" w:rsidRDefault="00600A7B" w:rsidP="00600A7B">
            <w:pPr>
              <w:pStyle w:val="acctfourfigures"/>
              <w:tabs>
                <w:tab w:val="clear" w:pos="765"/>
                <w:tab w:val="decimal" w:pos="810"/>
              </w:tabs>
              <w:spacing w:line="358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415B3A" w14:textId="77777777" w:rsidR="00600A7B" w:rsidRPr="007B4C6A" w:rsidRDefault="00C57270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55AC6B" w14:textId="77777777" w:rsidR="00600A7B" w:rsidRPr="007B4C6A" w:rsidRDefault="00600A7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9C45160" w14:textId="77777777" w:rsidR="00600A7B" w:rsidRPr="007B4C6A" w:rsidRDefault="00600A7B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80202" w:rsidRPr="007B4C6A" w14:paraId="3E1ED12F" w14:textId="77777777" w:rsidTr="00D64A2F">
        <w:trPr>
          <w:trHeight w:val="360"/>
        </w:trPr>
        <w:tc>
          <w:tcPr>
            <w:tcW w:w="3600" w:type="dxa"/>
          </w:tcPr>
          <w:p w14:paraId="25C3A73C" w14:textId="77777777" w:rsidR="00880202" w:rsidRPr="007B4C6A" w:rsidRDefault="00880202" w:rsidP="0088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 xml:space="preserve">    3 - </w:t>
            </w:r>
            <w:r w:rsidRPr="007B4C6A">
              <w:rPr>
                <w:rFonts w:ascii="Angsana New" w:eastAsia="Batang" w:hAnsi="Angsana New"/>
                <w:sz w:val="30"/>
                <w:szCs w:val="30"/>
              </w:rPr>
              <w:t xml:space="preserve">6 </w:t>
            </w: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0" w:type="dxa"/>
          </w:tcPr>
          <w:p w14:paraId="5DF38123" w14:textId="77777777" w:rsidR="00880202" w:rsidRPr="007B4C6A" w:rsidRDefault="00880202" w:rsidP="0088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ADFB79" w14:textId="77777777" w:rsidR="00880202" w:rsidRPr="007B4C6A" w:rsidRDefault="00880202" w:rsidP="0088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A95300A" w14:textId="77777777" w:rsidR="00880202" w:rsidRPr="007B4C6A" w:rsidRDefault="00880202" w:rsidP="00880202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7860DCBA" w14:textId="77777777" w:rsidR="00880202" w:rsidRPr="00D64A2F" w:rsidRDefault="0088020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00B765" w14:textId="77777777" w:rsidR="00880202" w:rsidRPr="00D64A2F" w:rsidRDefault="0088020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85FDB" w14:textId="77777777" w:rsidR="00880202" w:rsidRPr="00D64A2F" w:rsidRDefault="0088020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7D216F2" w14:textId="77777777" w:rsidR="00880202" w:rsidRPr="00D64A2F" w:rsidRDefault="0088020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1C71935" w14:textId="77777777" w:rsidR="00880202" w:rsidRPr="00D64A2F" w:rsidRDefault="0088020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8941C0" w:rsidRPr="007B4C6A" w14:paraId="69FAA3D3" w14:textId="77777777" w:rsidTr="00D64A2F">
        <w:tc>
          <w:tcPr>
            <w:tcW w:w="3600" w:type="dxa"/>
          </w:tcPr>
          <w:p w14:paraId="3F4BC420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8AFE779" w14:textId="77777777" w:rsidR="008941C0" w:rsidRPr="007B4C6A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003B7" w14:textId="4090D7B3" w:rsidR="008941C0" w:rsidRPr="007B4C6A" w:rsidRDefault="00DE0612" w:rsidP="00E36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6BAB7FDC" w14:textId="77777777" w:rsidR="008941C0" w:rsidRPr="007B4C6A" w:rsidRDefault="008941C0" w:rsidP="008941C0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508D8" w14:textId="0FAFC7DF" w:rsidR="008941C0" w:rsidRPr="007B4C6A" w:rsidRDefault="00DE0612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32410BEE" w14:textId="77777777" w:rsidR="008941C0" w:rsidRPr="007B4C6A" w:rsidRDefault="008941C0" w:rsidP="008941C0">
            <w:pPr>
              <w:pStyle w:val="acctfourfigures"/>
              <w:tabs>
                <w:tab w:val="clear" w:pos="765"/>
                <w:tab w:val="decimal" w:pos="8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736B8D" w14:textId="65936151" w:rsidR="008941C0" w:rsidRPr="00D64A2F" w:rsidRDefault="00DE061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AF1BBA4" w14:textId="77777777" w:rsidR="008941C0" w:rsidRPr="00D64A2F" w:rsidRDefault="008941C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6B85DFF" w14:textId="6209602D" w:rsidR="008941C0" w:rsidRPr="00D64A2F" w:rsidRDefault="00DE061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694796" w:rsidRPr="007B4C6A" w14:paraId="7E865BC8" w14:textId="77777777" w:rsidTr="00D64A2F">
        <w:tc>
          <w:tcPr>
            <w:tcW w:w="3600" w:type="dxa"/>
            <w:vAlign w:val="bottom"/>
          </w:tcPr>
          <w:p w14:paraId="5F0DF80F" w14:textId="77777777" w:rsidR="00694796" w:rsidRPr="007B4C6A" w:rsidRDefault="00694796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0" w:type="dxa"/>
          </w:tcPr>
          <w:p w14:paraId="35F23556" w14:textId="77777777" w:rsidR="00694796" w:rsidRPr="007B4C6A" w:rsidRDefault="00694796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F4EE93" w14:textId="77777777" w:rsidR="00694796" w:rsidRPr="007B4C6A" w:rsidRDefault="00694796" w:rsidP="008941C0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713811" w14:textId="77777777" w:rsidR="00694796" w:rsidRPr="007B4C6A" w:rsidRDefault="00694796" w:rsidP="008941C0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480ECFE" w14:textId="77777777" w:rsidR="00694796" w:rsidRPr="007B4C6A" w:rsidRDefault="00694796" w:rsidP="008941C0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10C030" w14:textId="77777777" w:rsidR="00694796" w:rsidRPr="007B4C6A" w:rsidRDefault="00694796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A9CB34" w14:textId="77777777" w:rsidR="00694796" w:rsidRPr="007B4C6A" w:rsidRDefault="00694796" w:rsidP="008941C0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E55499" w14:textId="77777777" w:rsidR="00694796" w:rsidRPr="007B4C6A" w:rsidRDefault="00694796" w:rsidP="008941C0">
            <w:pPr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EEB28BA" w14:textId="77777777" w:rsidR="00694796" w:rsidRPr="007B4C6A" w:rsidRDefault="00694796" w:rsidP="008941C0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941C0" w:rsidRPr="007B4C6A" w14:paraId="2E79D788" w14:textId="77777777" w:rsidTr="00D64A2F">
        <w:tc>
          <w:tcPr>
            <w:tcW w:w="3600" w:type="dxa"/>
          </w:tcPr>
          <w:p w14:paraId="037BFD4C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>ยังไม่ครบกําหนดชําระ</w:t>
            </w:r>
          </w:p>
        </w:tc>
        <w:tc>
          <w:tcPr>
            <w:tcW w:w="450" w:type="dxa"/>
          </w:tcPr>
          <w:p w14:paraId="46B106FA" w14:textId="77777777" w:rsidR="008941C0" w:rsidRPr="007B4C6A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6591C5" w14:textId="1CBB92F0" w:rsidR="008941C0" w:rsidRPr="007B4C6A" w:rsidRDefault="00DE0612" w:rsidP="0088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2395EA17" w14:textId="77777777" w:rsidR="008941C0" w:rsidRPr="007B4C6A" w:rsidRDefault="008941C0" w:rsidP="008941C0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49423EAF" w14:textId="30C30588" w:rsidR="008941C0" w:rsidRPr="007B4C6A" w:rsidRDefault="00DE0612" w:rsidP="0088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0D6BA09C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D3CC3" w14:textId="44B7ECED" w:rsidR="008941C0" w:rsidRPr="007B4C6A" w:rsidRDefault="00DE0612" w:rsidP="00C57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8" w:lineRule="exac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10F89B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5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01E1E36" w14:textId="5F09149D" w:rsidR="008941C0" w:rsidRPr="007B4C6A" w:rsidRDefault="00DE0612" w:rsidP="00F76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941C0" w:rsidRPr="007B4C6A" w14:paraId="4BCC11D5" w14:textId="77777777" w:rsidTr="00D64A2F">
        <w:tc>
          <w:tcPr>
            <w:tcW w:w="3600" w:type="dxa"/>
          </w:tcPr>
          <w:p w14:paraId="134E550D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>เกินกําหนดชําระ</w:t>
            </w:r>
          </w:p>
        </w:tc>
        <w:tc>
          <w:tcPr>
            <w:tcW w:w="450" w:type="dxa"/>
          </w:tcPr>
          <w:p w14:paraId="3F2182A1" w14:textId="77777777" w:rsidR="008941C0" w:rsidRPr="007B4C6A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9D2918" w14:textId="77777777" w:rsidR="008941C0" w:rsidRPr="007B4C6A" w:rsidRDefault="008941C0" w:rsidP="00E36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E1F96" w14:textId="77777777" w:rsidR="008941C0" w:rsidRPr="007B4C6A" w:rsidRDefault="008941C0" w:rsidP="008941C0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4D4E9B3A" w14:textId="77777777" w:rsidR="008941C0" w:rsidRPr="007B4C6A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5E2D3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BA1EE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5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FE2CE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5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22CCD48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58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41C0" w:rsidRPr="007B4C6A" w14:paraId="5D7B2EAA" w14:textId="77777777" w:rsidTr="00D64A2F">
        <w:tc>
          <w:tcPr>
            <w:tcW w:w="3600" w:type="dxa"/>
          </w:tcPr>
          <w:p w14:paraId="6ED4E793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eastAsia="Batang" w:hAnsi="Angsana New"/>
                <w:sz w:val="30"/>
                <w:szCs w:val="30"/>
              </w:rPr>
            </w:pP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Pr="007B4C6A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0" w:type="dxa"/>
          </w:tcPr>
          <w:p w14:paraId="78C4F260" w14:textId="77777777" w:rsidR="008941C0" w:rsidRPr="007B4C6A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93565F" w14:textId="77777777" w:rsidR="008941C0" w:rsidRPr="007B4C6A" w:rsidRDefault="00E3667D" w:rsidP="0088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D6539FA" w14:textId="77777777" w:rsidR="008941C0" w:rsidRPr="007B4C6A" w:rsidRDefault="008941C0" w:rsidP="008941C0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3F6DFFE4" w14:textId="77777777" w:rsidR="008941C0" w:rsidRPr="007B4C6A" w:rsidRDefault="008941C0" w:rsidP="0088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79FEA005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DE9FC" w14:textId="77777777" w:rsidR="008941C0" w:rsidRPr="007B4C6A" w:rsidRDefault="00C57270" w:rsidP="0088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8" w:lineRule="exac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016404A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5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0AD2543" w14:textId="77777777" w:rsidR="008941C0" w:rsidRPr="007B4C6A" w:rsidRDefault="00880202" w:rsidP="00F76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8941C0" w:rsidRPr="007B4C6A" w14:paraId="064B2F8D" w14:textId="77777777" w:rsidTr="00D64A2F">
        <w:tc>
          <w:tcPr>
            <w:tcW w:w="3600" w:type="dxa"/>
          </w:tcPr>
          <w:p w14:paraId="59BA19DB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eastAsia="Batang" w:hAnsi="Angsana New"/>
                <w:sz w:val="30"/>
                <w:szCs w:val="30"/>
              </w:rPr>
            </w:pP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 xml:space="preserve">   3 - </w:t>
            </w:r>
            <w:r w:rsidRPr="007B4C6A">
              <w:rPr>
                <w:rFonts w:ascii="Angsana New" w:eastAsia="Batang" w:hAnsi="Angsana New"/>
                <w:sz w:val="30"/>
                <w:szCs w:val="30"/>
              </w:rPr>
              <w:t xml:space="preserve">6 </w:t>
            </w: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0" w:type="dxa"/>
          </w:tcPr>
          <w:p w14:paraId="537EC830" w14:textId="77777777" w:rsidR="008941C0" w:rsidRPr="007B4C6A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D2CD47" w14:textId="77777777" w:rsidR="008941C0" w:rsidRPr="007B4C6A" w:rsidRDefault="00880202" w:rsidP="00E36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F19EF97" w14:textId="77777777" w:rsidR="008941C0" w:rsidRPr="007B4C6A" w:rsidRDefault="008941C0" w:rsidP="008941C0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310942AE" w14:textId="77777777" w:rsidR="008941C0" w:rsidRPr="007B4C6A" w:rsidRDefault="00880202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4FEA59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E29B4" w14:textId="77777777" w:rsidR="008941C0" w:rsidRPr="007B4C6A" w:rsidRDefault="00880202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8" w:lineRule="exac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F2C246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5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13AFC6" w14:textId="77777777" w:rsidR="008941C0" w:rsidRPr="007B4C6A" w:rsidRDefault="008941C0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80202" w:rsidRPr="007B4C6A" w14:paraId="4EE52481" w14:textId="77777777" w:rsidTr="00D64A2F">
        <w:tc>
          <w:tcPr>
            <w:tcW w:w="3600" w:type="dxa"/>
          </w:tcPr>
          <w:p w14:paraId="0D6BE7ED" w14:textId="77777777" w:rsidR="00880202" w:rsidRPr="007B4C6A" w:rsidRDefault="00880202" w:rsidP="0088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eastAsia="Batang" w:hAnsi="Angsana New"/>
                <w:sz w:val="30"/>
                <w:szCs w:val="30"/>
              </w:rPr>
            </w:pP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 xml:space="preserve">   6 - </w:t>
            </w:r>
            <w:r w:rsidRPr="007B4C6A">
              <w:rPr>
                <w:rFonts w:ascii="Angsana New" w:eastAsia="Batang" w:hAnsi="Angsana New"/>
                <w:sz w:val="30"/>
                <w:szCs w:val="30"/>
              </w:rPr>
              <w:t xml:space="preserve">12 </w:t>
            </w: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0" w:type="dxa"/>
          </w:tcPr>
          <w:p w14:paraId="7FAD2F4F" w14:textId="77777777" w:rsidR="00880202" w:rsidRPr="007B4C6A" w:rsidRDefault="00880202" w:rsidP="0088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FCDD17" w14:textId="77777777" w:rsidR="00880202" w:rsidRPr="007B4C6A" w:rsidRDefault="00880202" w:rsidP="0088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8" w:lineRule="exac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BA8AB4" w14:textId="77777777" w:rsidR="00880202" w:rsidRPr="007B4C6A" w:rsidRDefault="00880202" w:rsidP="00880202">
            <w:pPr>
              <w:pStyle w:val="acctfourfigures"/>
              <w:tabs>
                <w:tab w:val="clear" w:pos="765"/>
                <w:tab w:val="decimal" w:pos="71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2B6802F1" w14:textId="77777777" w:rsidR="00880202" w:rsidRPr="00D64A2F" w:rsidRDefault="0088020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45B270" w14:textId="77777777" w:rsidR="00880202" w:rsidRPr="00D64A2F" w:rsidRDefault="0088020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B5931" w14:textId="77777777" w:rsidR="00880202" w:rsidRPr="00D64A2F" w:rsidRDefault="0088020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F972DC" w14:textId="77777777" w:rsidR="00880202" w:rsidRPr="007B4C6A" w:rsidRDefault="0088020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864"/>
              </w:tabs>
              <w:spacing w:line="240" w:lineRule="auto"/>
              <w:ind w:left="-109" w:right="-131"/>
              <w:rPr>
                <w:rFonts w:ascii="Angsana New" w:eastAsia="Times New Roman" w:hAnsi="Angsana New" w:cs="Cordi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DB83564" w14:textId="77777777" w:rsidR="00880202" w:rsidRPr="00D64A2F" w:rsidRDefault="00880202" w:rsidP="00E6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941C0" w:rsidRPr="007B4C6A" w14:paraId="11AF4C0C" w14:textId="77777777" w:rsidTr="00D64A2F">
        <w:tc>
          <w:tcPr>
            <w:tcW w:w="3600" w:type="dxa"/>
          </w:tcPr>
          <w:p w14:paraId="47B64759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eastAsia="Batang" w:hAnsi="Angsana New"/>
                <w:sz w:val="30"/>
                <w:szCs w:val="30"/>
              </w:rPr>
            </w:pP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มากกว่า </w:t>
            </w:r>
            <w:r w:rsidRPr="007B4C6A">
              <w:rPr>
                <w:rFonts w:ascii="Angsana New" w:eastAsia="Batang" w:hAnsi="Angsana New"/>
                <w:sz w:val="30"/>
                <w:szCs w:val="30"/>
              </w:rPr>
              <w:t xml:space="preserve">12  </w:t>
            </w:r>
            <w:r w:rsidRPr="007B4C6A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0" w:type="dxa"/>
          </w:tcPr>
          <w:p w14:paraId="36DBFD0C" w14:textId="77777777" w:rsidR="008941C0" w:rsidRPr="007B4C6A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7756D" w14:textId="77777777" w:rsidR="008941C0" w:rsidRPr="007B4C6A" w:rsidRDefault="00E3667D" w:rsidP="0088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="00880202"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095B0" w14:textId="77777777" w:rsidR="008941C0" w:rsidRPr="007B4C6A" w:rsidRDefault="008941C0" w:rsidP="008941C0">
            <w:pPr>
              <w:spacing w:line="358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B5888" w14:textId="77777777" w:rsidR="008941C0" w:rsidRPr="007B4C6A" w:rsidRDefault="008941C0" w:rsidP="0088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  <w:r w:rsidR="00880202" w:rsidRPr="007B4C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019D9" w14:textId="77777777" w:rsidR="008941C0" w:rsidRPr="007B4C6A" w:rsidRDefault="008941C0" w:rsidP="008941C0">
            <w:pPr>
              <w:spacing w:line="358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C5567" w14:textId="77777777" w:rsidR="008941C0" w:rsidRPr="007B4C6A" w:rsidRDefault="00C57270" w:rsidP="0088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8" w:lineRule="exac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451367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5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63F18" w14:textId="77777777" w:rsidR="008941C0" w:rsidRPr="007B4C6A" w:rsidRDefault="008941C0" w:rsidP="00F76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8941C0" w:rsidRPr="007B4C6A" w14:paraId="1F32F7C9" w14:textId="77777777" w:rsidTr="00D64A2F">
        <w:tc>
          <w:tcPr>
            <w:tcW w:w="3600" w:type="dxa"/>
          </w:tcPr>
          <w:p w14:paraId="0D05110D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66BC50A" w14:textId="77777777" w:rsidR="008941C0" w:rsidRPr="007B4C6A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2D5A4" w14:textId="7A68C70A" w:rsidR="008941C0" w:rsidRPr="007B4C6A" w:rsidRDefault="00DE0612" w:rsidP="0088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7AD995" w14:textId="77777777" w:rsidR="008941C0" w:rsidRPr="007B4C6A" w:rsidRDefault="008941C0" w:rsidP="008941C0">
            <w:pPr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9FD47" w14:textId="20A8BC14" w:rsidR="008941C0" w:rsidRPr="007B4C6A" w:rsidRDefault="00DE0612" w:rsidP="0088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58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763F98" w14:textId="77777777" w:rsidR="008941C0" w:rsidRPr="007B4C6A" w:rsidRDefault="008941C0" w:rsidP="008941C0">
            <w:pPr>
              <w:spacing w:line="358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289E7" w14:textId="0443FF0C" w:rsidR="008941C0" w:rsidRPr="007B4C6A" w:rsidRDefault="00C57270" w:rsidP="0088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E0612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13B08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2931F" w14:textId="61257D9D" w:rsidR="008941C0" w:rsidRPr="007B4C6A" w:rsidRDefault="00DE0612" w:rsidP="0088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8941C0" w:rsidRPr="007B4C6A" w14:paraId="67BC2456" w14:textId="77777777" w:rsidTr="00D64A2F">
        <w:tc>
          <w:tcPr>
            <w:tcW w:w="3600" w:type="dxa"/>
          </w:tcPr>
          <w:p w14:paraId="0158A69A" w14:textId="276EA36A" w:rsidR="00FB6AFB" w:rsidRPr="00D64A2F" w:rsidRDefault="00FB6AFB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50" w:type="dxa"/>
          </w:tcPr>
          <w:p w14:paraId="40FC077C" w14:textId="77777777" w:rsidR="008941C0" w:rsidRPr="00D64A2F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7F9F7" w14:textId="77777777" w:rsidR="008941C0" w:rsidRPr="00D64A2F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FD3678" w14:textId="77777777" w:rsidR="008941C0" w:rsidRPr="00D64A2F" w:rsidRDefault="008941C0" w:rsidP="008941C0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F8D35" w14:textId="77777777" w:rsidR="008941C0" w:rsidRPr="00D64A2F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790E95" w14:textId="77777777" w:rsidR="008941C0" w:rsidRPr="00D64A2F" w:rsidRDefault="008941C0" w:rsidP="008941C0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14C4A" w14:textId="77777777" w:rsidR="008941C0" w:rsidRPr="00D64A2F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486468" w14:textId="77777777" w:rsidR="008941C0" w:rsidRPr="00D64A2F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0EC75" w14:textId="77777777" w:rsidR="008941C0" w:rsidRPr="00D64A2F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78EA" w:rsidRPr="007B4C6A" w14:paraId="4BB1D0AE" w14:textId="77777777" w:rsidTr="00D64A2F">
        <w:tc>
          <w:tcPr>
            <w:tcW w:w="4050" w:type="dxa"/>
            <w:gridSpan w:val="2"/>
          </w:tcPr>
          <w:p w14:paraId="4EF3AC4D" w14:textId="1899174B" w:rsidR="00F478EA" w:rsidRPr="007B4C6A" w:rsidRDefault="00F478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0E301A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5D8B1" w14:textId="77777777" w:rsidR="00F478EA" w:rsidRPr="007B4C6A" w:rsidRDefault="00F4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6EC85" w14:textId="77777777" w:rsidR="00F478EA" w:rsidRPr="007B4C6A" w:rsidRDefault="00F478EA" w:rsidP="008941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C8BA5" w14:textId="77777777" w:rsidR="00F478EA" w:rsidRPr="007B4C6A" w:rsidRDefault="00F478EA" w:rsidP="0023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E63745" w14:textId="77777777" w:rsidR="00F478EA" w:rsidRPr="007B4C6A" w:rsidRDefault="00F478EA" w:rsidP="008941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33558" w14:textId="77777777" w:rsidR="00F478EA" w:rsidRPr="007B4C6A" w:rsidRDefault="00F478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264A9" w14:textId="77777777" w:rsidR="00F478EA" w:rsidRPr="007B4C6A" w:rsidRDefault="00F478EA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C6C41" w14:textId="77777777" w:rsidR="00F478EA" w:rsidRPr="007B4C6A" w:rsidRDefault="00F478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8941C0" w:rsidRPr="007B4C6A" w14:paraId="138ACA01" w14:textId="77777777" w:rsidTr="00D64A2F">
        <w:tc>
          <w:tcPr>
            <w:tcW w:w="3600" w:type="dxa"/>
          </w:tcPr>
          <w:p w14:paraId="7F9F7F98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24EEE900" w14:textId="77777777" w:rsidR="008941C0" w:rsidRPr="007B4C6A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D655C" w14:textId="77777777" w:rsidR="008941C0" w:rsidRPr="007B4C6A" w:rsidRDefault="000D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D67BC0" w14:textId="77777777" w:rsidR="008941C0" w:rsidRPr="007B4C6A" w:rsidRDefault="008941C0" w:rsidP="008941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63C02" w14:textId="77777777" w:rsidR="008941C0" w:rsidRPr="007B4C6A" w:rsidRDefault="00BD3745" w:rsidP="0023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48E89B" w14:textId="77777777" w:rsidR="008941C0" w:rsidRPr="007B4C6A" w:rsidRDefault="008941C0" w:rsidP="008941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0278C" w14:textId="77777777" w:rsidR="008941C0" w:rsidRPr="007B4C6A" w:rsidRDefault="00BD3745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32089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A0A44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89578" w14:textId="77777777" w:rsidR="008941C0" w:rsidRPr="007B4C6A" w:rsidRDefault="00BD3745" w:rsidP="0023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</w:tr>
      <w:tr w:rsidR="008941C0" w:rsidRPr="007B4C6A" w14:paraId="3CE9B4F1" w14:textId="77777777" w:rsidTr="00D64A2F">
        <w:tc>
          <w:tcPr>
            <w:tcW w:w="3600" w:type="dxa"/>
          </w:tcPr>
          <w:p w14:paraId="4E743EB0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50" w:type="dxa"/>
          </w:tcPr>
          <w:p w14:paraId="5C95B3DD" w14:textId="77777777" w:rsidR="008941C0" w:rsidRPr="007B4C6A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1FB86" w14:textId="77777777" w:rsidR="008941C0" w:rsidRPr="007B4C6A" w:rsidRDefault="00BF14FB" w:rsidP="0023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19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BB4682" w14:textId="77777777" w:rsidR="008941C0" w:rsidRPr="007B4C6A" w:rsidRDefault="008941C0" w:rsidP="008941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CA265" w14:textId="77777777" w:rsidR="008941C0" w:rsidRPr="007B4C6A" w:rsidRDefault="008941C0" w:rsidP="0023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/>
              <w:ind w:right="-1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20</w:t>
            </w:r>
            <w:r w:rsidR="00232089"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3EED3B" w14:textId="77777777" w:rsidR="008941C0" w:rsidRPr="007B4C6A" w:rsidRDefault="008941C0" w:rsidP="008941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FEA0B" w14:textId="77777777" w:rsidR="008941C0" w:rsidRPr="007B4C6A" w:rsidRDefault="00C5727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1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12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627A45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96D7A" w14:textId="77777777" w:rsidR="008941C0" w:rsidRPr="007B4C6A" w:rsidRDefault="008941C0" w:rsidP="0023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/>
              <w:ind w:right="-1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12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941C0" w:rsidRPr="007B4C6A" w14:paraId="04FA77FE" w14:textId="77777777" w:rsidTr="00D64A2F">
        <w:trPr>
          <w:trHeight w:val="307"/>
        </w:trPr>
        <w:tc>
          <w:tcPr>
            <w:tcW w:w="3600" w:type="dxa"/>
          </w:tcPr>
          <w:p w14:paraId="6CCF504C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3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50" w:type="dxa"/>
          </w:tcPr>
          <w:p w14:paraId="68487023" w14:textId="77777777" w:rsidR="008941C0" w:rsidRPr="007B4C6A" w:rsidRDefault="008941C0" w:rsidP="0089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02EAB9" w14:textId="77777777" w:rsidR="008941C0" w:rsidRPr="007B4C6A" w:rsidRDefault="00BD3745" w:rsidP="0023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232089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3864A" w14:textId="77777777" w:rsidR="008941C0" w:rsidRPr="007B4C6A" w:rsidRDefault="008941C0" w:rsidP="008941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37882" w14:textId="77777777" w:rsidR="008941C0" w:rsidRPr="007B4C6A" w:rsidRDefault="00BD3745" w:rsidP="0023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E2F2D7" w14:textId="77777777" w:rsidR="008941C0" w:rsidRPr="007B4C6A" w:rsidRDefault="008941C0" w:rsidP="008941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ACCE3" w14:textId="77777777" w:rsidR="008941C0" w:rsidRPr="007B4C6A" w:rsidRDefault="00BD3745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32089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315CE" w14:textId="77777777" w:rsidR="008941C0" w:rsidRPr="007B4C6A" w:rsidRDefault="008941C0" w:rsidP="0089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8448C" w14:textId="77777777" w:rsidR="008941C0" w:rsidRPr="007B4C6A" w:rsidRDefault="00BD3745" w:rsidP="0023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</w:tr>
    </w:tbl>
    <w:p w14:paraId="17DA098B" w14:textId="77777777" w:rsidR="00892D59" w:rsidRPr="007B4C6A" w:rsidRDefault="00892D59">
      <w:pPr>
        <w:rPr>
          <w:rFonts w:ascii="Angsana New" w:hAnsi="Angsana New"/>
          <w:sz w:val="20"/>
          <w:szCs w:val="20"/>
        </w:rPr>
      </w:pPr>
    </w:p>
    <w:p w14:paraId="22ACCACD" w14:textId="4CBBC396" w:rsidR="00554D54" w:rsidRDefault="00340987" w:rsidP="0060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 30 วัน ถึง 45 วัน</w:t>
      </w:r>
    </w:p>
    <w:p w14:paraId="5A4B4089" w14:textId="13F7A8F4" w:rsidR="00F478EA" w:rsidRDefault="00F478EA" w:rsidP="0060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1962AC" w14:textId="2BEB25A5" w:rsidR="00F478EA" w:rsidRDefault="00F478EA" w:rsidP="0060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0FF784" w14:textId="3A977538" w:rsidR="00F478EA" w:rsidRDefault="00F478EA" w:rsidP="0060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78BF55" w14:textId="3650FF7D" w:rsidR="00F478EA" w:rsidRDefault="00F478EA" w:rsidP="0060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662F8E" w14:textId="77777777" w:rsidR="00F478EA" w:rsidRDefault="00F478EA" w:rsidP="0060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ECE1E1" w14:textId="77777777" w:rsidR="00605DCE" w:rsidRPr="00D64A2F" w:rsidRDefault="00605DCE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FA2528C" w14:textId="0B529224" w:rsidR="007F485F" w:rsidRPr="007B4C6A" w:rsidRDefault="007F485F" w:rsidP="007F485F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ลูกหนี้อื่น</w:t>
      </w:r>
    </w:p>
    <w:p w14:paraId="79BD22DA" w14:textId="77777777" w:rsidR="000C06FD" w:rsidRPr="00D64A2F" w:rsidRDefault="000C06FD" w:rsidP="00D64A2F"/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06"/>
        <w:gridCol w:w="792"/>
        <w:gridCol w:w="270"/>
        <w:gridCol w:w="1080"/>
        <w:gridCol w:w="236"/>
        <w:gridCol w:w="1114"/>
        <w:gridCol w:w="270"/>
        <w:gridCol w:w="1080"/>
        <w:gridCol w:w="236"/>
        <w:gridCol w:w="1114"/>
      </w:tblGrid>
      <w:tr w:rsidR="007F485F" w:rsidRPr="007B4C6A" w14:paraId="69255B60" w14:textId="77777777" w:rsidTr="00D64A2F">
        <w:trPr>
          <w:tblHeader/>
        </w:trPr>
        <w:tc>
          <w:tcPr>
            <w:tcW w:w="3006" w:type="dxa"/>
          </w:tcPr>
          <w:p w14:paraId="4145AE95" w14:textId="77777777" w:rsidR="007F485F" w:rsidRPr="007B4C6A" w:rsidRDefault="007F485F" w:rsidP="00D44BCF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29476F5C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7DF1C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B8701F9" w14:textId="77777777" w:rsidR="007F485F" w:rsidRPr="007B4C6A" w:rsidRDefault="007F485F" w:rsidP="00D4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638E43" w14:textId="77777777" w:rsidR="007F485F" w:rsidRPr="007B4C6A" w:rsidRDefault="007F485F" w:rsidP="00D4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559441" w14:textId="77777777" w:rsidR="007F485F" w:rsidRPr="007B4C6A" w:rsidRDefault="007F485F" w:rsidP="00D4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85F" w:rsidRPr="007B4C6A" w14:paraId="107F64A1" w14:textId="77777777" w:rsidTr="00D64A2F">
        <w:trPr>
          <w:tblHeader/>
        </w:trPr>
        <w:tc>
          <w:tcPr>
            <w:tcW w:w="3006" w:type="dxa"/>
          </w:tcPr>
          <w:p w14:paraId="592F62F1" w14:textId="77777777" w:rsidR="007F485F" w:rsidRPr="007B4C6A" w:rsidRDefault="007F485F" w:rsidP="00D44BCF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09F39511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0AA54A9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7ECD09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88C8C7C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2F6766C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429D88B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64EEAA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F24C301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059CFA4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642EF4" w:rsidRPr="007B4C6A" w14:paraId="1777CE2D" w14:textId="77777777" w:rsidTr="00D64A2F">
        <w:trPr>
          <w:tblHeader/>
        </w:trPr>
        <w:tc>
          <w:tcPr>
            <w:tcW w:w="3006" w:type="dxa"/>
          </w:tcPr>
          <w:p w14:paraId="51825C53" w14:textId="77777777" w:rsidR="00642EF4" w:rsidRPr="007B4C6A" w:rsidRDefault="00642EF4" w:rsidP="00D44BCF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111CB612" w14:textId="77777777" w:rsidR="00642EF4" w:rsidRPr="007B4C6A" w:rsidRDefault="00642EF4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8182D2" w14:textId="77777777" w:rsidR="00642EF4" w:rsidRPr="007B4C6A" w:rsidRDefault="00642EF4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46132" w14:textId="77777777" w:rsidR="00642EF4" w:rsidRPr="007B4C6A" w:rsidRDefault="00642EF4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59189C5" w14:textId="77777777" w:rsidR="00642EF4" w:rsidRPr="007B4C6A" w:rsidRDefault="00642EF4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B5EEC6F" w14:textId="30DB9F47" w:rsidR="00642EF4" w:rsidRPr="00D64A2F" w:rsidRDefault="00642EF4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b/>
                <w:spacing w:val="-12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spacing w:val="-12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43A13C0F" w14:textId="77777777" w:rsidR="00642EF4" w:rsidRPr="007B4C6A" w:rsidRDefault="00642EF4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89EE35" w14:textId="77777777" w:rsidR="00642EF4" w:rsidRPr="007B4C6A" w:rsidRDefault="00642EF4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5842A2B" w14:textId="77777777" w:rsidR="00642EF4" w:rsidRPr="007B4C6A" w:rsidRDefault="00642EF4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A526EF8" w14:textId="77777777" w:rsidR="00642EF4" w:rsidRPr="007B4C6A" w:rsidRDefault="00642EF4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485F" w:rsidRPr="007B4C6A" w14:paraId="3E22ABE8" w14:textId="77777777" w:rsidTr="00D64A2F">
        <w:trPr>
          <w:tblHeader/>
        </w:trPr>
        <w:tc>
          <w:tcPr>
            <w:tcW w:w="3006" w:type="dxa"/>
          </w:tcPr>
          <w:p w14:paraId="024421C0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2" w:type="dxa"/>
          </w:tcPr>
          <w:p w14:paraId="0ACF7982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52316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CFE220" w14:textId="77777777" w:rsidR="007F485F" w:rsidRPr="007B4C6A" w:rsidRDefault="007F485F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485F" w:rsidRPr="007B4C6A" w14:paraId="1C277066" w14:textId="77777777" w:rsidTr="00D64A2F">
        <w:tc>
          <w:tcPr>
            <w:tcW w:w="3006" w:type="dxa"/>
            <w:vAlign w:val="bottom"/>
          </w:tcPr>
          <w:p w14:paraId="5329CBA8" w14:textId="77777777" w:rsidR="007F485F" w:rsidRPr="007B4C6A" w:rsidRDefault="007F485F" w:rsidP="007F485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92" w:type="dxa"/>
          </w:tcPr>
          <w:p w14:paraId="0576C6D9" w14:textId="77777777" w:rsidR="007F485F" w:rsidRPr="007B4C6A" w:rsidRDefault="0086595C" w:rsidP="0086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B72C01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1FEC8A" w14:textId="77777777" w:rsidR="007F485F" w:rsidRPr="007B4C6A" w:rsidRDefault="003E6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1C26397" w14:textId="77777777" w:rsidR="007F485F" w:rsidRPr="007B4C6A" w:rsidRDefault="007F485F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973828E" w14:textId="027D294B" w:rsidR="007F485F" w:rsidRPr="007B4C6A" w:rsidRDefault="002A249B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F644E3C" w14:textId="77777777" w:rsidR="007F485F" w:rsidRPr="007B4C6A" w:rsidRDefault="007F485F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1A4D07" w14:textId="77777777" w:rsidR="007F485F" w:rsidRPr="007B4C6A" w:rsidRDefault="004D225C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A0A01D9" w14:textId="77777777" w:rsidR="007F485F" w:rsidRPr="007B4C6A" w:rsidRDefault="007F485F" w:rsidP="007F485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CF5C8DC" w14:textId="77777777" w:rsidR="007F485F" w:rsidRPr="007B4C6A" w:rsidRDefault="007F48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6595C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620BB6" w:rsidRPr="00F478EA" w14:paraId="02984657" w14:textId="77777777" w:rsidTr="00D64A2F">
        <w:tc>
          <w:tcPr>
            <w:tcW w:w="3006" w:type="dxa"/>
            <w:vAlign w:val="bottom"/>
          </w:tcPr>
          <w:p w14:paraId="6EC6AC8E" w14:textId="77777777" w:rsidR="00620BB6" w:rsidRPr="00D64A2F" w:rsidRDefault="00620BB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  <w:tab w:val="decimal" w:pos="687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6D6C92F" w14:textId="77777777" w:rsidR="00620BB6" w:rsidRPr="00D64A2F" w:rsidRDefault="00620BB6" w:rsidP="0086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8F0E4D2" w14:textId="77777777" w:rsidR="00620BB6" w:rsidRPr="00D64A2F" w:rsidRDefault="00620BB6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87107A" w14:textId="77777777" w:rsidR="00620BB6" w:rsidRPr="00D64A2F" w:rsidRDefault="00620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48FD70A" w14:textId="77777777" w:rsidR="00620BB6" w:rsidRPr="00D64A2F" w:rsidRDefault="00620BB6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D394F63" w14:textId="77777777" w:rsidR="00620BB6" w:rsidRPr="00D64A2F" w:rsidRDefault="00620B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AA737A5" w14:textId="77777777" w:rsidR="00620BB6" w:rsidRPr="00D64A2F" w:rsidRDefault="00620BB6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0E9500" w14:textId="77777777" w:rsidR="00620BB6" w:rsidRPr="00D64A2F" w:rsidRDefault="00620B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676F599" w14:textId="77777777" w:rsidR="00620BB6" w:rsidRPr="00D64A2F" w:rsidRDefault="00620BB6" w:rsidP="007F485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CB8A4D4" w14:textId="77777777" w:rsidR="00620BB6" w:rsidRPr="00D64A2F" w:rsidRDefault="00620BB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F485F" w:rsidRPr="007B4C6A" w14:paraId="0B05A0C0" w14:textId="77777777" w:rsidTr="00D64A2F">
        <w:tc>
          <w:tcPr>
            <w:tcW w:w="3006" w:type="dxa"/>
          </w:tcPr>
          <w:p w14:paraId="300FAFAE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92" w:type="dxa"/>
          </w:tcPr>
          <w:p w14:paraId="64D369A5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8CB11" w14:textId="77777777" w:rsidR="007F485F" w:rsidRPr="007B4C6A" w:rsidRDefault="007F485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E302C6" w14:textId="77777777" w:rsidR="007F485F" w:rsidRPr="007B4C6A" w:rsidRDefault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EE373A" w14:textId="77777777" w:rsidR="007F485F" w:rsidRPr="007B4C6A" w:rsidRDefault="007F485F" w:rsidP="00D44BC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0BC988FC" w14:textId="77777777" w:rsidR="007F485F" w:rsidRPr="007B4C6A" w:rsidRDefault="007F485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98E803" w14:textId="77777777" w:rsidR="007F485F" w:rsidRPr="007B4C6A" w:rsidRDefault="007F485F" w:rsidP="00D44BC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09AB54" w14:textId="77777777" w:rsidR="007F485F" w:rsidRPr="007B4C6A" w:rsidRDefault="007F485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FEB977" w14:textId="77777777" w:rsidR="007F485F" w:rsidRPr="007B4C6A" w:rsidRDefault="007F485F" w:rsidP="00D44BC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E1DDF1F" w14:textId="77777777" w:rsidR="007F485F" w:rsidRPr="00D64A2F" w:rsidRDefault="007F48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485F" w:rsidRPr="007B4C6A" w14:paraId="0897E578" w14:textId="77777777" w:rsidTr="00D64A2F">
        <w:tc>
          <w:tcPr>
            <w:tcW w:w="3006" w:type="dxa"/>
            <w:vAlign w:val="bottom"/>
          </w:tcPr>
          <w:p w14:paraId="71F49C38" w14:textId="77777777" w:rsidR="007F485F" w:rsidRPr="007B4C6A" w:rsidDel="00D60FB5" w:rsidRDefault="007F485F" w:rsidP="007F485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792" w:type="dxa"/>
          </w:tcPr>
          <w:p w14:paraId="501A1292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73931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69D196" w14:textId="77777777" w:rsidR="007F485F" w:rsidRPr="007B4C6A" w:rsidRDefault="002A1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</w:t>
            </w:r>
            <w:r w:rsidR="0086595C" w:rsidRPr="007B4C6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2C9A3798" w14:textId="77777777" w:rsidR="007F485F" w:rsidRPr="007B4C6A" w:rsidRDefault="007F485F" w:rsidP="007F48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3537C5D" w14:textId="77777777" w:rsidR="007F485F" w:rsidRPr="007B4C6A" w:rsidRDefault="007F485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="0086595C" w:rsidRPr="007B4C6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24D6D3D4" w14:textId="77777777" w:rsidR="007F485F" w:rsidRPr="007B4C6A" w:rsidRDefault="007F485F" w:rsidP="007F48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892FE6" w14:textId="77777777" w:rsidR="007F485F" w:rsidRPr="007B4C6A" w:rsidRDefault="002A1135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vAlign w:val="bottom"/>
          </w:tcPr>
          <w:p w14:paraId="09FF7A20" w14:textId="77777777" w:rsidR="007F485F" w:rsidRPr="007B4C6A" w:rsidRDefault="007F485F" w:rsidP="007F48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8FCE2DC" w14:textId="77777777" w:rsidR="007F485F" w:rsidRPr="007D6943" w:rsidRDefault="007F48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  <w:r w:rsidRPr="007D6943">
              <w:rPr>
                <w:rFonts w:ascii="Angsana New" w:hAnsi="Angsana New"/>
                <w:sz w:val="30"/>
                <w:szCs w:val="30"/>
              </w:rPr>
              <w:t>1</w:t>
            </w:r>
            <w:r w:rsidR="0086595C" w:rsidRPr="007D694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F485F" w:rsidRPr="007B4C6A" w14:paraId="1A5BEAC7" w14:textId="77777777" w:rsidTr="00D64A2F">
        <w:tc>
          <w:tcPr>
            <w:tcW w:w="3006" w:type="dxa"/>
            <w:vAlign w:val="bottom"/>
          </w:tcPr>
          <w:p w14:paraId="464AF460" w14:textId="77777777" w:rsidR="007F485F" w:rsidRPr="007B4C6A" w:rsidRDefault="007F485F" w:rsidP="007F485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92" w:type="dxa"/>
          </w:tcPr>
          <w:p w14:paraId="448DE12A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3DD61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5092E7" w14:textId="77777777" w:rsidR="007F485F" w:rsidRPr="007B4C6A" w:rsidRDefault="003E6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36" w:type="dxa"/>
            <w:vAlign w:val="bottom"/>
          </w:tcPr>
          <w:p w14:paraId="63207864" w14:textId="77777777" w:rsidR="007F485F" w:rsidRPr="007B4C6A" w:rsidRDefault="007F485F" w:rsidP="007F48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6FB77150" w14:textId="728C314F" w:rsidR="007F485F" w:rsidRPr="007B4C6A" w:rsidRDefault="007F485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2A249B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6B82F3DC" w14:textId="77777777" w:rsidR="007F485F" w:rsidRPr="007B4C6A" w:rsidRDefault="007F485F" w:rsidP="007F48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D22B0C" w14:textId="77777777" w:rsidR="007F485F" w:rsidRPr="007B4C6A" w:rsidRDefault="00C5727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="0086595C" w:rsidRPr="007B4C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2ECA2308" w14:textId="77777777" w:rsidR="007F485F" w:rsidRPr="007B4C6A" w:rsidRDefault="007F485F" w:rsidP="007F48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BAEC22D" w14:textId="77777777" w:rsidR="007F485F" w:rsidRPr="007D6943" w:rsidRDefault="007F48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  <w:r w:rsidRPr="007D694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C50F1" w:rsidRPr="007B4C6A" w14:paraId="01C48B41" w14:textId="77777777" w:rsidTr="00D64A2F">
        <w:tc>
          <w:tcPr>
            <w:tcW w:w="3006" w:type="dxa"/>
            <w:vAlign w:val="bottom"/>
          </w:tcPr>
          <w:p w14:paraId="534A9122" w14:textId="77777777" w:rsidR="008C50F1" w:rsidRPr="007B4C6A" w:rsidRDefault="008C50F1" w:rsidP="007F485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792" w:type="dxa"/>
          </w:tcPr>
          <w:p w14:paraId="6EAEB212" w14:textId="77777777" w:rsidR="008C50F1" w:rsidRPr="007B4C6A" w:rsidRDefault="008C50F1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24BE2" w14:textId="77777777" w:rsidR="008C50F1" w:rsidRPr="007B4C6A" w:rsidRDefault="008C50F1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5F3F1" w14:textId="77777777" w:rsidR="008C50F1" w:rsidRPr="007B4C6A" w:rsidRDefault="0086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14:paraId="2C7C5266" w14:textId="77777777" w:rsidR="008C50F1" w:rsidRPr="007B4C6A" w:rsidRDefault="008C50F1" w:rsidP="007F48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871D19F" w14:textId="77777777" w:rsidR="008C50F1" w:rsidRPr="007B4C6A" w:rsidRDefault="008C50F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01838DF1" w14:textId="77777777" w:rsidR="008C50F1" w:rsidRPr="007B4C6A" w:rsidRDefault="008C50F1" w:rsidP="007F48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E90D79" w14:textId="77777777" w:rsidR="008C50F1" w:rsidRPr="007B4C6A" w:rsidRDefault="008C50F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3DB6BA44" w14:textId="77777777" w:rsidR="008C50F1" w:rsidRPr="007B4C6A" w:rsidRDefault="008C50F1" w:rsidP="007F48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614A9D8" w14:textId="77777777" w:rsidR="008C50F1" w:rsidRPr="007D6943" w:rsidRDefault="008C50F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D6943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7F485F" w:rsidRPr="007B4C6A" w14:paraId="17E9D5F7" w14:textId="77777777" w:rsidTr="00D64A2F">
        <w:tc>
          <w:tcPr>
            <w:tcW w:w="3006" w:type="dxa"/>
          </w:tcPr>
          <w:p w14:paraId="6C1EF089" w14:textId="77777777" w:rsidR="007F485F" w:rsidRPr="007B4C6A" w:rsidRDefault="007F485F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79FEB340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F9C5B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8E1D83" w14:textId="77777777" w:rsidR="007F485F" w:rsidRPr="007B4C6A" w:rsidRDefault="003E6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36" w:type="dxa"/>
            <w:vAlign w:val="bottom"/>
          </w:tcPr>
          <w:p w14:paraId="630EE4E2" w14:textId="77777777" w:rsidR="007F485F" w:rsidRPr="007B4C6A" w:rsidRDefault="007F485F" w:rsidP="007F485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4D6F9814" w14:textId="22CB4025" w:rsidR="007F485F" w:rsidRPr="007B4C6A" w:rsidRDefault="007F485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2A249B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4D2A1945" w14:textId="77777777" w:rsidR="007F485F" w:rsidRPr="007B4C6A" w:rsidRDefault="007F485F" w:rsidP="007F485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185C62" w14:textId="77777777" w:rsidR="007F485F" w:rsidRPr="007B4C6A" w:rsidRDefault="00C5727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6595C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389D0028" w14:textId="77777777" w:rsidR="007F485F" w:rsidRPr="007B4C6A" w:rsidRDefault="007F485F" w:rsidP="007F485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A1BCF3A" w14:textId="77777777" w:rsidR="007F485F" w:rsidRPr="007B4C6A" w:rsidRDefault="007F48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</w:tr>
      <w:tr w:rsidR="007F485F" w:rsidRPr="007B4C6A" w14:paraId="04C2C7A6" w14:textId="77777777" w:rsidTr="00D64A2F">
        <w:tc>
          <w:tcPr>
            <w:tcW w:w="3006" w:type="dxa"/>
          </w:tcPr>
          <w:p w14:paraId="00C21BCF" w14:textId="77777777" w:rsidR="007F485F" w:rsidRPr="007B4C6A" w:rsidRDefault="007F485F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14:paraId="31B174B8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78A3D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F31E0" w14:textId="77777777" w:rsidR="007F485F" w:rsidRPr="007B4C6A" w:rsidRDefault="00A41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236" w:type="dxa"/>
            <w:vAlign w:val="bottom"/>
          </w:tcPr>
          <w:p w14:paraId="2F8902DE" w14:textId="77777777" w:rsidR="007F485F" w:rsidRPr="007B4C6A" w:rsidRDefault="007F485F" w:rsidP="007F485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363FC3BC" w14:textId="6A68A068" w:rsidR="007F485F" w:rsidRPr="007B4C6A" w:rsidRDefault="00A412B4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D2B40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744C8E8" w14:textId="77777777" w:rsidR="007F485F" w:rsidRPr="007B4C6A" w:rsidRDefault="007F485F" w:rsidP="007F485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DC3C4E" w14:textId="77777777" w:rsidR="007F485F" w:rsidRPr="007B4C6A" w:rsidRDefault="00A412B4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6595C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000255E1" w14:textId="77777777" w:rsidR="007F485F" w:rsidRPr="007B4C6A" w:rsidRDefault="007F485F" w:rsidP="007F485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4A54E89" w14:textId="77777777" w:rsidR="007F485F" w:rsidRPr="007B4C6A" w:rsidRDefault="00E05FB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6595C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7F485F" w:rsidRPr="007B4C6A" w14:paraId="3F90FCEE" w14:textId="77777777" w:rsidTr="00D64A2F">
        <w:tc>
          <w:tcPr>
            <w:tcW w:w="3006" w:type="dxa"/>
          </w:tcPr>
          <w:p w14:paraId="3F71DF88" w14:textId="77777777" w:rsidR="007F485F" w:rsidRPr="007B4C6A" w:rsidRDefault="007F485F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92" w:type="dxa"/>
          </w:tcPr>
          <w:p w14:paraId="0E992F0A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E42D0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5F789" w14:textId="77777777" w:rsidR="007F485F" w:rsidRPr="007B4C6A" w:rsidRDefault="00BC2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8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C3611AA" w14:textId="77777777" w:rsidR="007F485F" w:rsidRPr="007B4C6A" w:rsidRDefault="007F485F" w:rsidP="007F48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150B13A" w14:textId="77777777" w:rsidR="007F485F" w:rsidRPr="007B4C6A" w:rsidRDefault="007F485F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(40)</w:t>
            </w:r>
          </w:p>
        </w:tc>
        <w:tc>
          <w:tcPr>
            <w:tcW w:w="270" w:type="dxa"/>
            <w:vAlign w:val="bottom"/>
          </w:tcPr>
          <w:p w14:paraId="4FABCB52" w14:textId="77777777" w:rsidR="007F485F" w:rsidRPr="007B4C6A" w:rsidRDefault="007F485F" w:rsidP="007F48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A3ED0C" w14:textId="77777777" w:rsidR="007F485F" w:rsidRPr="007B4C6A" w:rsidRDefault="00C5727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6595C" w:rsidRPr="007B4C6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7C99A30" w14:textId="77777777" w:rsidR="007F485F" w:rsidRPr="007B4C6A" w:rsidRDefault="007F485F" w:rsidP="007F48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C2CD916" w14:textId="77777777" w:rsidR="007F485F" w:rsidRPr="007D6943" w:rsidRDefault="007F485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  <w:r w:rsidRPr="007D694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6595C" w:rsidRPr="007D694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D694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F485F" w:rsidRPr="007B4C6A" w14:paraId="4BCA382C" w14:textId="77777777" w:rsidTr="00D64A2F">
        <w:tc>
          <w:tcPr>
            <w:tcW w:w="3006" w:type="dxa"/>
          </w:tcPr>
          <w:p w14:paraId="38440B6E" w14:textId="77777777" w:rsidR="007F485F" w:rsidRPr="007B4C6A" w:rsidRDefault="007F485F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14:paraId="2577540D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04F6F" w14:textId="77777777" w:rsidR="007F485F" w:rsidRPr="007B4C6A" w:rsidRDefault="007F485F" w:rsidP="007F4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457EC" w14:textId="77777777" w:rsidR="007F485F" w:rsidRPr="007B4C6A" w:rsidRDefault="00A41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36" w:type="dxa"/>
            <w:vAlign w:val="bottom"/>
          </w:tcPr>
          <w:p w14:paraId="2BBDE9A7" w14:textId="77777777" w:rsidR="007F485F" w:rsidRPr="007B4C6A" w:rsidRDefault="007F485F" w:rsidP="007F485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97B3E" w14:textId="4ADEB53C" w:rsidR="007F485F" w:rsidRPr="007B4C6A" w:rsidRDefault="009D2B4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A412B4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9B9CF9D" w14:textId="77777777" w:rsidR="007F485F" w:rsidRPr="007B4C6A" w:rsidRDefault="007F485F" w:rsidP="007F485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EAEEC" w14:textId="77777777" w:rsidR="007F485F" w:rsidRPr="007B4C6A" w:rsidRDefault="00A412B4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6595C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13697B5D" w14:textId="77777777" w:rsidR="007F485F" w:rsidRPr="007B4C6A" w:rsidRDefault="007F485F" w:rsidP="007F485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E5A47" w14:textId="77777777" w:rsidR="007F485F" w:rsidRPr="007B4C6A" w:rsidRDefault="00A412B4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</w:tr>
    </w:tbl>
    <w:p w14:paraId="27D9DCC8" w14:textId="77777777" w:rsidR="00AA6399" w:rsidRPr="007B4C6A" w:rsidRDefault="00AA6399" w:rsidP="00000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BF7B49A" w14:textId="77777777" w:rsidR="00006DA1" w:rsidRPr="007B4C6A" w:rsidRDefault="00006DA1" w:rsidP="00006DA1">
      <w:pPr>
        <w:pStyle w:val="Heading6"/>
        <w:numPr>
          <w:ilvl w:val="0"/>
          <w:numId w:val="16"/>
        </w:numPr>
        <w:tabs>
          <w:tab w:val="left" w:pos="540"/>
        </w:tabs>
        <w:spacing w:line="358" w:lineRule="exact"/>
        <w:ind w:hanging="900"/>
        <w:jc w:val="both"/>
        <w:rPr>
          <w:rFonts w:ascii="Angsana New" w:eastAsia="Times New Roman" w:hAnsi="Angsana New"/>
          <w:sz w:val="30"/>
          <w:szCs w:val="30"/>
        </w:rPr>
      </w:pPr>
      <w:r w:rsidRPr="007B4C6A">
        <w:rPr>
          <w:rFonts w:ascii="Angsana New" w:eastAsia="Times New Roman" w:hAnsi="Angsana New"/>
          <w:sz w:val="30"/>
          <w:szCs w:val="30"/>
          <w:cs/>
        </w:rPr>
        <w:t>โครงการอสังหาริมทรัพย์ระหว่างการพัฒนา</w:t>
      </w:r>
    </w:p>
    <w:tbl>
      <w:tblPr>
        <w:tblpPr w:leftFromText="180" w:rightFromText="180" w:vertAnchor="text" w:horzAnchor="margin" w:tblpX="477" w:tblpY="421"/>
        <w:tblOverlap w:val="never"/>
        <w:tblW w:w="4779" w:type="pct"/>
        <w:tblLayout w:type="fixed"/>
        <w:tblLook w:val="01E0" w:firstRow="1" w:lastRow="1" w:firstColumn="1" w:lastColumn="1" w:noHBand="0" w:noVBand="0"/>
      </w:tblPr>
      <w:tblGrid>
        <w:gridCol w:w="3959"/>
        <w:gridCol w:w="1080"/>
        <w:gridCol w:w="270"/>
        <w:gridCol w:w="1170"/>
        <w:gridCol w:w="270"/>
        <w:gridCol w:w="990"/>
        <w:gridCol w:w="270"/>
        <w:gridCol w:w="1171"/>
      </w:tblGrid>
      <w:tr w:rsidR="007D6943" w:rsidRPr="007B4C6A" w14:paraId="44556CFF" w14:textId="77777777" w:rsidTr="007D6943">
        <w:trPr>
          <w:tblHeader/>
        </w:trPr>
        <w:tc>
          <w:tcPr>
            <w:tcW w:w="2157" w:type="pct"/>
          </w:tcPr>
          <w:p w14:paraId="18D870E2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  <w:bookmarkStart w:id="5" w:name="_Hlk23275276"/>
          </w:p>
        </w:tc>
        <w:tc>
          <w:tcPr>
            <w:tcW w:w="1372" w:type="pct"/>
            <w:gridSpan w:val="3"/>
          </w:tcPr>
          <w:p w14:paraId="4230910F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C39B474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CCCB556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943" w:rsidRPr="007B4C6A" w14:paraId="3D63F841" w14:textId="77777777" w:rsidTr="00D64A2F">
        <w:trPr>
          <w:tblHeader/>
        </w:trPr>
        <w:tc>
          <w:tcPr>
            <w:tcW w:w="2157" w:type="pct"/>
          </w:tcPr>
          <w:p w14:paraId="1C435ACA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6DB0ABC7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2DBAE0B6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54B83D9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47" w:type="pct"/>
          </w:tcPr>
          <w:p w14:paraId="6D0E24F3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2AC67B3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B132DBF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69CECB8E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61</w:t>
            </w:r>
          </w:p>
        </w:tc>
      </w:tr>
      <w:tr w:rsidR="007D6943" w:rsidRPr="007B4C6A" w14:paraId="0763ADDB" w14:textId="77777777" w:rsidTr="00D64A2F">
        <w:trPr>
          <w:tblHeader/>
        </w:trPr>
        <w:tc>
          <w:tcPr>
            <w:tcW w:w="2157" w:type="pct"/>
          </w:tcPr>
          <w:p w14:paraId="52534F6A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520B4E84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CFF925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395B617" w14:textId="5CDB9783" w:rsidR="007D6943" w:rsidRPr="00D64A2F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9" w:right="-110"/>
              <w:jc w:val="center"/>
              <w:rPr>
                <w:rFonts w:ascii="Angsana New" w:hAnsi="Angsana New"/>
                <w:b/>
                <w:spacing w:val="-14"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spacing w:val="-14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7" w:type="pct"/>
          </w:tcPr>
          <w:p w14:paraId="61776C4A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D824E37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FF6D12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44082441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D6943" w:rsidRPr="007B4C6A" w14:paraId="2615EA07" w14:textId="77777777" w:rsidTr="00D64A2F">
        <w:trPr>
          <w:tblHeader/>
        </w:trPr>
        <w:tc>
          <w:tcPr>
            <w:tcW w:w="2157" w:type="pct"/>
          </w:tcPr>
          <w:p w14:paraId="3F379E25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2843" w:type="pct"/>
            <w:gridSpan w:val="7"/>
          </w:tcPr>
          <w:p w14:paraId="3F186636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bookmarkEnd w:id="5"/>
      <w:tr w:rsidR="007D6943" w:rsidRPr="007B4C6A" w14:paraId="623FB111" w14:textId="77777777" w:rsidTr="00D64A2F">
        <w:tc>
          <w:tcPr>
            <w:tcW w:w="2157" w:type="pct"/>
          </w:tcPr>
          <w:p w14:paraId="31BFE22A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88" w:type="pct"/>
          </w:tcPr>
          <w:p w14:paraId="1E5C06E5" w14:textId="77777777" w:rsidR="007D6943" w:rsidRPr="007B4C6A" w:rsidRDefault="007D694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21,633</w:t>
            </w:r>
          </w:p>
        </w:tc>
        <w:tc>
          <w:tcPr>
            <w:tcW w:w="147" w:type="pct"/>
          </w:tcPr>
          <w:p w14:paraId="4B8154AF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B9AA114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0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17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,530</w:t>
            </w:r>
          </w:p>
        </w:tc>
        <w:tc>
          <w:tcPr>
            <w:tcW w:w="147" w:type="pct"/>
          </w:tcPr>
          <w:p w14:paraId="36225E7F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F900CFF" w14:textId="77777777" w:rsidR="007D6943" w:rsidRPr="007B4C6A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4F6AD4" w14:textId="77777777" w:rsidR="007D6943" w:rsidRPr="007B4C6A" w:rsidRDefault="007D6943" w:rsidP="007D694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65C218D6" w14:textId="77777777" w:rsidR="007D6943" w:rsidRPr="007B4C6A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6943" w:rsidRPr="007B4C6A" w14:paraId="47E2B755" w14:textId="77777777" w:rsidTr="00D64A2F">
        <w:tc>
          <w:tcPr>
            <w:tcW w:w="2157" w:type="pct"/>
          </w:tcPr>
          <w:p w14:paraId="4078C586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ค่าเช่าที่ดินจ่ายล่วงหน้า </w:t>
            </w:r>
          </w:p>
        </w:tc>
        <w:tc>
          <w:tcPr>
            <w:tcW w:w="588" w:type="pct"/>
          </w:tcPr>
          <w:p w14:paraId="1AAF3A03" w14:textId="77777777" w:rsidR="007D6943" w:rsidRPr="007B4C6A" w:rsidRDefault="007D694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4F513CC3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A94DD1A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0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3BF32D99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B2929DC" w14:textId="77777777" w:rsidR="007D6943" w:rsidRPr="007B4C6A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37D09C" w14:textId="77777777" w:rsidR="007D6943" w:rsidRPr="007B4C6A" w:rsidRDefault="007D6943" w:rsidP="007D694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794ADBE4" w14:textId="77777777" w:rsidR="007D6943" w:rsidRPr="007B4C6A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6943" w:rsidRPr="007B4C6A" w14:paraId="5C9A7872" w14:textId="77777777" w:rsidTr="00D64A2F">
        <w:tc>
          <w:tcPr>
            <w:tcW w:w="2157" w:type="pct"/>
          </w:tcPr>
          <w:p w14:paraId="5FA01B4F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8" w:type="pct"/>
          </w:tcPr>
          <w:p w14:paraId="0B14405A" w14:textId="786C877E" w:rsidR="007D6943" w:rsidRPr="007B4C6A" w:rsidRDefault="007D694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4,16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2F56E26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C8F7D26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0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2,861</w:t>
            </w:r>
          </w:p>
        </w:tc>
        <w:tc>
          <w:tcPr>
            <w:tcW w:w="147" w:type="pct"/>
          </w:tcPr>
          <w:p w14:paraId="67C0F05F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FD256FB" w14:textId="77777777" w:rsidR="007D6943" w:rsidRPr="007B4C6A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5FDFA7" w14:textId="77777777" w:rsidR="007D6943" w:rsidRPr="007B4C6A" w:rsidRDefault="007D6943" w:rsidP="007D694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40140F44" w14:textId="77777777" w:rsidR="007D6943" w:rsidRPr="007B4C6A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6943" w:rsidRPr="007B4C6A" w14:paraId="4A0EF8BE" w14:textId="77777777" w:rsidTr="00D64A2F">
        <w:tc>
          <w:tcPr>
            <w:tcW w:w="2157" w:type="pct"/>
          </w:tcPr>
          <w:p w14:paraId="2D0B97F7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588" w:type="pct"/>
          </w:tcPr>
          <w:p w14:paraId="7491F986" w14:textId="7696DBE4" w:rsidR="007D6943" w:rsidRPr="007B4C6A" w:rsidRDefault="007D694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4,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720</w:t>
            </w:r>
          </w:p>
        </w:tc>
        <w:tc>
          <w:tcPr>
            <w:tcW w:w="147" w:type="pct"/>
          </w:tcPr>
          <w:p w14:paraId="1F1E8517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0E47D1F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0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2,843</w:t>
            </w:r>
          </w:p>
        </w:tc>
        <w:tc>
          <w:tcPr>
            <w:tcW w:w="147" w:type="pct"/>
          </w:tcPr>
          <w:p w14:paraId="08A11031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5F6DA14" w14:textId="77777777" w:rsidR="007D6943" w:rsidRPr="007B4C6A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A19068A" w14:textId="77777777" w:rsidR="007D6943" w:rsidRPr="007B4C6A" w:rsidRDefault="007D6943" w:rsidP="007D694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7D1C845E" w14:textId="77777777" w:rsidR="007D6943" w:rsidRPr="007B4C6A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6943" w:rsidRPr="007B4C6A" w14:paraId="09901AAE" w14:textId="77777777" w:rsidTr="00D64A2F">
        <w:tc>
          <w:tcPr>
            <w:tcW w:w="2157" w:type="pct"/>
          </w:tcPr>
          <w:p w14:paraId="3B696EC2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588" w:type="pct"/>
          </w:tcPr>
          <w:p w14:paraId="41AF1FB5" w14:textId="77777777" w:rsidR="007D6943" w:rsidRPr="007B4C6A" w:rsidRDefault="007D694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599</w:t>
            </w:r>
          </w:p>
        </w:tc>
        <w:tc>
          <w:tcPr>
            <w:tcW w:w="147" w:type="pct"/>
          </w:tcPr>
          <w:p w14:paraId="76604475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62F374F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0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333</w:t>
            </w:r>
          </w:p>
        </w:tc>
        <w:tc>
          <w:tcPr>
            <w:tcW w:w="147" w:type="pct"/>
          </w:tcPr>
          <w:p w14:paraId="3C69C6D0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0FCEFBB" w14:textId="77777777" w:rsidR="007D6943" w:rsidRPr="007B4C6A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85AE6D" w14:textId="77777777" w:rsidR="007D6943" w:rsidRPr="007B4C6A" w:rsidRDefault="007D6943" w:rsidP="007D694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1D816F1B" w14:textId="77777777" w:rsidR="007D6943" w:rsidRPr="007B4C6A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6943" w:rsidRPr="007B4C6A" w14:paraId="05F4B365" w14:textId="77777777" w:rsidTr="00D64A2F">
        <w:tc>
          <w:tcPr>
            <w:tcW w:w="2157" w:type="pct"/>
          </w:tcPr>
          <w:p w14:paraId="785C3DB4" w14:textId="77777777" w:rsidR="007D6943" w:rsidRPr="007B4C6A" w:rsidRDefault="007D6943" w:rsidP="007D6943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3D4B5D1" w14:textId="18A30804" w:rsidR="007D6943" w:rsidRPr="007B4C6A" w:rsidRDefault="007D694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29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47" w:type="pct"/>
          </w:tcPr>
          <w:p w14:paraId="124FB47F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16CC2E00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90" w:right="-10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23,576</w:t>
            </w:r>
          </w:p>
        </w:tc>
        <w:tc>
          <w:tcPr>
            <w:tcW w:w="147" w:type="pct"/>
          </w:tcPr>
          <w:p w14:paraId="320D82E1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4B62B326" w14:textId="77777777" w:rsidR="007D6943" w:rsidRPr="007D6943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7FA89A" w14:textId="77777777" w:rsidR="007D6943" w:rsidRPr="007D6943" w:rsidRDefault="007D6943" w:rsidP="007D694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5073CFB8" w14:textId="77777777" w:rsidR="007D6943" w:rsidRPr="007D6943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D6943" w:rsidRPr="007B4C6A" w14:paraId="388AC61F" w14:textId="77777777" w:rsidTr="00D64A2F">
        <w:tc>
          <w:tcPr>
            <w:tcW w:w="2157" w:type="pct"/>
          </w:tcPr>
          <w:p w14:paraId="1792CC3C" w14:textId="77777777" w:rsidR="007D6943" w:rsidRPr="007B4C6A" w:rsidRDefault="007D6943" w:rsidP="007D6943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หัก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5587758" w14:textId="417746C3" w:rsidR="007D6943" w:rsidRPr="007B4C6A" w:rsidRDefault="007D694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51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6DE757B0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F1BEA48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90" w:right="-104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64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4CF7A2FF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5334FE7B" w14:textId="77777777" w:rsidR="007D6943" w:rsidRPr="007B4C6A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3139977" w14:textId="77777777" w:rsidR="007D6943" w:rsidRPr="007B4C6A" w:rsidRDefault="007D6943" w:rsidP="007D694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1F32979" w14:textId="77777777" w:rsidR="007D6943" w:rsidRPr="007B4C6A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6943" w:rsidRPr="007B4C6A" w14:paraId="2AB35C53" w14:textId="77777777" w:rsidTr="00D64A2F">
        <w:trPr>
          <w:trHeight w:val="70"/>
        </w:trPr>
        <w:tc>
          <w:tcPr>
            <w:tcW w:w="2157" w:type="pct"/>
          </w:tcPr>
          <w:p w14:paraId="3EDF71D2" w14:textId="77777777" w:rsidR="007D6943" w:rsidRPr="007B4C6A" w:rsidRDefault="007D6943" w:rsidP="007D6943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2877767" w14:textId="678943B7" w:rsidR="007D6943" w:rsidRPr="007B4C6A" w:rsidRDefault="007D694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29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078</w:t>
            </w:r>
          </w:p>
        </w:tc>
        <w:tc>
          <w:tcPr>
            <w:tcW w:w="147" w:type="pct"/>
          </w:tcPr>
          <w:p w14:paraId="11FC69E3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B76D72C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90" w:right="-10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23,512</w:t>
            </w:r>
          </w:p>
        </w:tc>
        <w:tc>
          <w:tcPr>
            <w:tcW w:w="147" w:type="pct"/>
          </w:tcPr>
          <w:p w14:paraId="3929852E" w14:textId="77777777" w:rsidR="007D6943" w:rsidRPr="007B4C6A" w:rsidRDefault="007D6943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08E71985" w14:textId="77777777" w:rsidR="007D6943" w:rsidRPr="007D6943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CAB4B2" w14:textId="77777777" w:rsidR="007D6943" w:rsidRPr="007D6943" w:rsidRDefault="007D6943" w:rsidP="007D694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F82DF0B" w14:textId="77777777" w:rsidR="007D6943" w:rsidRPr="007D6943" w:rsidRDefault="007D6943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11C6CFD" w14:textId="77777777" w:rsidR="00642EF4" w:rsidRPr="00D64A2F" w:rsidRDefault="00642EF4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1260"/>
        <w:gridCol w:w="1350"/>
        <w:gridCol w:w="1260"/>
        <w:gridCol w:w="1350"/>
      </w:tblGrid>
      <w:tr w:rsidR="00435454" w:rsidRPr="00435454" w14:paraId="39AA8E90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687C75C5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3F7F591" w14:textId="77777777" w:rsidR="00E47977" w:rsidRPr="00D64A2F" w:rsidRDefault="00E47977" w:rsidP="00D626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9BF02A7" w14:textId="05A487BC" w:rsidR="00E47977" w:rsidRPr="00D64A2F" w:rsidRDefault="00E47977" w:rsidP="00D626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pacing w:val="-4"/>
                <w:sz w:val="26"/>
                <w:szCs w:val="26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FD56C59" w14:textId="77777777" w:rsidR="00E47977" w:rsidRPr="00D64A2F" w:rsidRDefault="00E47977" w:rsidP="00D626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pacing w:val="-4"/>
                <w:sz w:val="26"/>
                <w:szCs w:val="26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35454" w:rsidRPr="00435454" w14:paraId="47386540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5F2C0A72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B25A098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79992FA" w14:textId="2A946CFB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9A85950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771964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6160E88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สำหรับรอบระยะ</w:t>
            </w:r>
          </w:p>
        </w:tc>
      </w:tr>
      <w:tr w:rsidR="00435454" w:rsidRPr="00435454" w14:paraId="3B821674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59912D2D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369C97C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7F0AE3" w14:textId="0D8E9EAB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1D183BF" w14:textId="77777777" w:rsidR="00E47977" w:rsidRPr="00D64A2F" w:rsidRDefault="00E47977" w:rsidP="00D6262C">
            <w:pPr>
              <w:pStyle w:val="BodyText"/>
              <w:tabs>
                <w:tab w:val="clear" w:pos="907"/>
                <w:tab w:val="clear" w:pos="164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เวลาบัญชีตั้งแต่วันที่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B83C10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FE4E715" w14:textId="77777777" w:rsidR="00E47977" w:rsidRPr="00D64A2F" w:rsidRDefault="00E47977" w:rsidP="00D6262C">
            <w:pPr>
              <w:pStyle w:val="BodyText"/>
              <w:tabs>
                <w:tab w:val="clear" w:pos="907"/>
                <w:tab w:val="clear" w:pos="164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เวลาบัญชีตั้งแต่วันที่</w:t>
            </w:r>
          </w:p>
        </w:tc>
      </w:tr>
      <w:tr w:rsidR="00435454" w:rsidRPr="00435454" w14:paraId="43BD8E85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08A42381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A53EBD4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F2CAA8" w14:textId="7C6358D5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C554AC0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1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 มกราคม 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2178AB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21F3EEB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1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 มกราคม 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2561</w:t>
            </w:r>
          </w:p>
        </w:tc>
      </w:tr>
      <w:tr w:rsidR="00435454" w:rsidRPr="00435454" w14:paraId="25DC7A79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5A11534A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8269DB4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5B528F4" w14:textId="508ACEA6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F10822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ถึงวันที่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D1E4FB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4A48EC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ถึงวันที่ </w:t>
            </w:r>
          </w:p>
        </w:tc>
      </w:tr>
      <w:tr w:rsidR="00435454" w:rsidRPr="00435454" w14:paraId="6244CADD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16534DCD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60EAE935" w14:textId="4F48913D" w:rsidR="00E47977" w:rsidRPr="00D64A2F" w:rsidRDefault="00E47977" w:rsidP="00D64A2F">
            <w:pPr>
              <w:pStyle w:val="acctmergecolhdg"/>
              <w:spacing w:line="240" w:lineRule="auto"/>
              <w:ind w:left="-110" w:right="-198" w:hanging="90"/>
              <w:rPr>
                <w:rFonts w:asciiTheme="majorBidi" w:hAnsiTheme="majorBidi" w:cstheme="majorBidi"/>
                <w:b w:val="0"/>
                <w:i/>
                <w:iCs/>
                <w:sz w:val="26"/>
                <w:szCs w:val="26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4DC5CC9" w14:textId="7C7CF5B4" w:rsidR="00E47977" w:rsidRPr="00D64A2F" w:rsidRDefault="00E47977" w:rsidP="00D47712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 xml:space="preserve">30 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กันยายน 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4E03E0B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30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 กันยายน 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B92097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 xml:space="preserve">30 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กันยายน 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E23E63F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30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 กันยายน 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2561</w:t>
            </w:r>
          </w:p>
        </w:tc>
      </w:tr>
      <w:tr w:rsidR="00435454" w:rsidRPr="00435454" w14:paraId="018CF6BC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0427612C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8F06F74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C78323" w14:textId="2F0188F8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1FED1BA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(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ปรับปรุงใหม่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7C0715D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CC9B762" w14:textId="77777777" w:rsidR="00E47977" w:rsidRPr="00D64A2F" w:rsidRDefault="00E47977" w:rsidP="00D6262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</w:tr>
      <w:tr w:rsidR="00435454" w:rsidRPr="00435454" w14:paraId="22FC5034" w14:textId="77777777" w:rsidTr="00D64A2F">
        <w:trPr>
          <w:tblHeader/>
        </w:trPr>
        <w:tc>
          <w:tcPr>
            <w:tcW w:w="3150" w:type="dxa"/>
            <w:shd w:val="clear" w:color="auto" w:fill="auto"/>
          </w:tcPr>
          <w:p w14:paraId="17E22C64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B872F64" w14:textId="77777777" w:rsidR="00E47977" w:rsidRPr="00D64A2F" w:rsidRDefault="00E47977" w:rsidP="00D6262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5ACDC49B" w14:textId="6AF09B6A" w:rsidR="00E47977" w:rsidRPr="00D64A2F" w:rsidRDefault="00E47977" w:rsidP="00D6262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35454" w:rsidRPr="00435454" w14:paraId="38BDCF4F" w14:textId="77777777" w:rsidTr="00D64A2F">
        <w:tc>
          <w:tcPr>
            <w:tcW w:w="3150" w:type="dxa"/>
            <w:shd w:val="clear" w:color="auto" w:fill="auto"/>
          </w:tcPr>
          <w:p w14:paraId="218915F8" w14:textId="77777777" w:rsidR="00E47977" w:rsidRPr="00D64A2F" w:rsidRDefault="00E47977" w:rsidP="00E4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ต้นทุนการกู้ยืมที่รวมเป็นส่วนหนึ่ง</w:t>
            </w:r>
          </w:p>
          <w:p w14:paraId="451DF03D" w14:textId="231C9905" w:rsidR="00E47977" w:rsidRPr="00D64A2F" w:rsidRDefault="00E47977" w:rsidP="00E4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ของต้นทุนงานก่อสร้างระหว่างปี/งวด</w:t>
            </w:r>
          </w:p>
        </w:tc>
        <w:tc>
          <w:tcPr>
            <w:tcW w:w="810" w:type="dxa"/>
          </w:tcPr>
          <w:p w14:paraId="7DDF3D39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1CF1202A" w14:textId="0B540D62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64A2F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9638CA" w14:textId="7C31C8CB" w:rsidR="00E47977" w:rsidRPr="00D64A2F" w:rsidRDefault="00E47977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0D750D" w14:textId="17F7C482" w:rsidR="00E47977" w:rsidRPr="00D64A2F" w:rsidRDefault="00E47977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058"/>
              </w:tabs>
              <w:spacing w:line="340" w:lineRule="exac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D557B" w:rsidRPr="00D64A2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503B20" w14:textId="77777777" w:rsidR="00E47977" w:rsidRPr="00D64A2F" w:rsidRDefault="00E47977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613"/>
              </w:tabs>
              <w:spacing w:line="340" w:lineRule="exac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F93ECD" w14:textId="74A7BC13" w:rsidR="00E47977" w:rsidRPr="00D64A2F" w:rsidRDefault="00E47977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609"/>
              </w:tabs>
              <w:spacing w:line="340" w:lineRule="exact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5454" w:rsidRPr="00435454" w14:paraId="17C7FC25" w14:textId="77777777" w:rsidTr="00D64A2F">
        <w:tc>
          <w:tcPr>
            <w:tcW w:w="3150" w:type="dxa"/>
            <w:shd w:val="clear" w:color="auto" w:fill="auto"/>
          </w:tcPr>
          <w:p w14:paraId="041B89BB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64A2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อัตราดอกเบี้ยของต้นทุนเงินกู้ยืม</w:t>
            </w:r>
          </w:p>
          <w:p w14:paraId="37B22D88" w14:textId="57BF9F23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    (ร้อยละต่อปี)</w:t>
            </w:r>
          </w:p>
        </w:tc>
        <w:tc>
          <w:tcPr>
            <w:tcW w:w="810" w:type="dxa"/>
          </w:tcPr>
          <w:p w14:paraId="62FFC996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899C7D" w14:textId="696BAE04" w:rsidR="00E47977" w:rsidRPr="00D64A2F" w:rsidRDefault="00E47977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884"/>
              </w:tabs>
              <w:spacing w:line="340" w:lineRule="exac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64A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761</w:t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- 4.525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453855" w14:textId="1B7387DF" w:rsidR="00E47977" w:rsidRPr="00D64A2F" w:rsidRDefault="00E47977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253"/>
              </w:tabs>
              <w:spacing w:line="340" w:lineRule="exact"/>
              <w:ind w:left="-79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64A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022</w:t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- 3.288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8EF54F" w14:textId="2890EE0C" w:rsidR="00E47977" w:rsidRPr="00D64A2F" w:rsidRDefault="00E47977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613"/>
              </w:tabs>
              <w:spacing w:line="340" w:lineRule="exact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65CF22" w14:textId="052CA7E1" w:rsidR="00E47977" w:rsidRPr="00D64A2F" w:rsidRDefault="00647B2A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E47977" w:rsidRPr="00D64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BC6A011" w14:textId="77777777" w:rsidR="0076733A" w:rsidRDefault="0076733A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1260"/>
        <w:gridCol w:w="1350"/>
        <w:gridCol w:w="1260"/>
        <w:gridCol w:w="1350"/>
      </w:tblGrid>
      <w:tr w:rsidR="0076733A" w:rsidRPr="00435454" w14:paraId="577BC10E" w14:textId="77777777" w:rsidTr="00435454">
        <w:tc>
          <w:tcPr>
            <w:tcW w:w="3150" w:type="dxa"/>
            <w:shd w:val="clear" w:color="auto" w:fill="auto"/>
          </w:tcPr>
          <w:p w14:paraId="19BD085B" w14:textId="77777777" w:rsidR="0076733A" w:rsidRPr="00435454" w:rsidRDefault="0076733A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3F64A61" w14:textId="77777777" w:rsidR="0076733A" w:rsidRPr="00435454" w:rsidRDefault="0076733A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900B03" w14:textId="77777777" w:rsidR="0076733A" w:rsidRPr="00435454" w:rsidRDefault="0076733A">
            <w:pPr>
              <w:pStyle w:val="BodyText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3262B" w14:textId="77777777" w:rsidR="0076733A" w:rsidRPr="00435454" w:rsidRDefault="0076733A">
            <w:pPr>
              <w:pStyle w:val="BodyText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DBFC50" w14:textId="77777777" w:rsidR="0076733A" w:rsidRPr="00435454" w:rsidRDefault="0076733A">
            <w:pPr>
              <w:pStyle w:val="BodyText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6B67D8" w14:textId="77777777" w:rsidR="0076733A" w:rsidRPr="00435454" w:rsidRDefault="0076733A">
            <w:pPr>
              <w:pStyle w:val="BodyText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733A" w:rsidRPr="00633948" w14:paraId="43C26A77" w14:textId="77777777" w:rsidTr="002446B7">
        <w:trPr>
          <w:tblHeader/>
        </w:trPr>
        <w:tc>
          <w:tcPr>
            <w:tcW w:w="3150" w:type="dxa"/>
            <w:shd w:val="clear" w:color="auto" w:fill="auto"/>
          </w:tcPr>
          <w:p w14:paraId="171646A1" w14:textId="77777777" w:rsidR="0076733A" w:rsidRPr="00633948" w:rsidRDefault="0076733A" w:rsidP="00244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CA04231" w14:textId="77777777" w:rsidR="0076733A" w:rsidRPr="00633948" w:rsidRDefault="0076733A" w:rsidP="002446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B182905" w14:textId="77777777" w:rsidR="0076733A" w:rsidRPr="00D64A2F" w:rsidRDefault="0076733A" w:rsidP="002446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pacing w:val="-4"/>
                <w:sz w:val="26"/>
                <w:szCs w:val="26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8EA68C7" w14:textId="77777777" w:rsidR="0076733A" w:rsidRPr="00D64A2F" w:rsidRDefault="0076733A" w:rsidP="002446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pacing w:val="-4"/>
                <w:sz w:val="26"/>
                <w:szCs w:val="26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6733A" w:rsidRPr="00633948" w14:paraId="1AD40F1E" w14:textId="77777777" w:rsidTr="002446B7">
        <w:trPr>
          <w:tblHeader/>
        </w:trPr>
        <w:tc>
          <w:tcPr>
            <w:tcW w:w="3150" w:type="dxa"/>
            <w:shd w:val="clear" w:color="auto" w:fill="auto"/>
          </w:tcPr>
          <w:p w14:paraId="147B3EB6" w14:textId="77777777" w:rsidR="0076733A" w:rsidRPr="00633948" w:rsidRDefault="0076733A" w:rsidP="00244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72179AC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A45A61C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D0245DC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3EB98C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0612BA4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สำหรับรอบระยะ</w:t>
            </w:r>
          </w:p>
        </w:tc>
      </w:tr>
      <w:tr w:rsidR="0076733A" w:rsidRPr="00633948" w14:paraId="63DE886A" w14:textId="77777777" w:rsidTr="002446B7">
        <w:trPr>
          <w:tblHeader/>
        </w:trPr>
        <w:tc>
          <w:tcPr>
            <w:tcW w:w="3150" w:type="dxa"/>
            <w:shd w:val="clear" w:color="auto" w:fill="auto"/>
          </w:tcPr>
          <w:p w14:paraId="5454B1E3" w14:textId="77777777" w:rsidR="0076733A" w:rsidRPr="00633948" w:rsidRDefault="0076733A" w:rsidP="00244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0392FF3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F158FD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1EFC857" w14:textId="77777777" w:rsidR="0076733A" w:rsidRPr="00633948" w:rsidRDefault="0076733A" w:rsidP="002446B7">
            <w:pPr>
              <w:pStyle w:val="BodyText"/>
              <w:tabs>
                <w:tab w:val="clear" w:pos="907"/>
                <w:tab w:val="clear" w:pos="164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633948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เวลาบัญชีตั้งแต่วันที่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6E570B2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B213442" w14:textId="77777777" w:rsidR="0076733A" w:rsidRPr="00633948" w:rsidRDefault="0076733A" w:rsidP="002446B7">
            <w:pPr>
              <w:pStyle w:val="BodyText"/>
              <w:tabs>
                <w:tab w:val="clear" w:pos="907"/>
                <w:tab w:val="clear" w:pos="164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633948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เวลาบัญชีตั้งแต่วันที่</w:t>
            </w:r>
          </w:p>
        </w:tc>
      </w:tr>
      <w:tr w:rsidR="0076733A" w:rsidRPr="00633948" w14:paraId="4822A45B" w14:textId="77777777" w:rsidTr="002446B7">
        <w:trPr>
          <w:tblHeader/>
        </w:trPr>
        <w:tc>
          <w:tcPr>
            <w:tcW w:w="3150" w:type="dxa"/>
            <w:shd w:val="clear" w:color="auto" w:fill="auto"/>
          </w:tcPr>
          <w:p w14:paraId="6B242C70" w14:textId="77777777" w:rsidR="0076733A" w:rsidRPr="00633948" w:rsidRDefault="0076733A" w:rsidP="00244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5C9AE09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5267819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DA0EFB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1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 มกราคม 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B7D79FD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BDD1B2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1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 มกราคม 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2561</w:t>
            </w:r>
          </w:p>
        </w:tc>
      </w:tr>
      <w:tr w:rsidR="0076733A" w:rsidRPr="00633948" w14:paraId="07779F06" w14:textId="77777777" w:rsidTr="002446B7">
        <w:trPr>
          <w:tblHeader/>
        </w:trPr>
        <w:tc>
          <w:tcPr>
            <w:tcW w:w="3150" w:type="dxa"/>
            <w:shd w:val="clear" w:color="auto" w:fill="auto"/>
          </w:tcPr>
          <w:p w14:paraId="74081949" w14:textId="77777777" w:rsidR="0076733A" w:rsidRPr="00633948" w:rsidRDefault="0076733A" w:rsidP="00244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5BF0ABD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D0BF35D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84169F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ถึงวันที่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649173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2CD1C1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ถึงวันที่ </w:t>
            </w:r>
          </w:p>
        </w:tc>
      </w:tr>
      <w:tr w:rsidR="0076733A" w:rsidRPr="00633948" w14:paraId="78694616" w14:textId="77777777" w:rsidTr="002446B7">
        <w:trPr>
          <w:tblHeader/>
        </w:trPr>
        <w:tc>
          <w:tcPr>
            <w:tcW w:w="3150" w:type="dxa"/>
            <w:shd w:val="clear" w:color="auto" w:fill="auto"/>
          </w:tcPr>
          <w:p w14:paraId="131C6EB7" w14:textId="77777777" w:rsidR="0076733A" w:rsidRPr="00633948" w:rsidRDefault="0076733A" w:rsidP="00244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44D02B89" w14:textId="4DF78497" w:rsidR="0076733A" w:rsidRPr="00633948" w:rsidRDefault="0076733A" w:rsidP="002446B7">
            <w:pPr>
              <w:pStyle w:val="acctmergecolhdg"/>
              <w:spacing w:line="240" w:lineRule="auto"/>
              <w:ind w:left="-110" w:right="-198" w:hanging="90"/>
              <w:rPr>
                <w:rFonts w:asciiTheme="majorBidi" w:hAnsiTheme="majorBidi" w:cstheme="majorBidi"/>
                <w:b w:val="0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23046F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 xml:space="preserve">30 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กันยายน 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76DCBC0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30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 กันยายน 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2E4BC9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 xml:space="preserve">30 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กันยายน 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D1E2474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30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 xml:space="preserve"> กันยายน 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2561</w:t>
            </w:r>
          </w:p>
        </w:tc>
      </w:tr>
      <w:tr w:rsidR="0076733A" w:rsidRPr="00633948" w14:paraId="2AA7391C" w14:textId="77777777" w:rsidTr="002446B7">
        <w:trPr>
          <w:tblHeader/>
        </w:trPr>
        <w:tc>
          <w:tcPr>
            <w:tcW w:w="3150" w:type="dxa"/>
            <w:shd w:val="clear" w:color="auto" w:fill="auto"/>
          </w:tcPr>
          <w:p w14:paraId="79B2B2EC" w14:textId="77777777" w:rsidR="0076733A" w:rsidRPr="00633948" w:rsidRDefault="0076733A" w:rsidP="00244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7870E87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345488D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3FD3E8F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(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ปรับปรุงใหม่</w:t>
            </w:r>
            <w:r w:rsidRPr="00633948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555DF2B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A5F720D" w14:textId="77777777" w:rsidR="0076733A" w:rsidRPr="00633948" w:rsidRDefault="0076733A" w:rsidP="002446B7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</w:tr>
      <w:tr w:rsidR="0076733A" w:rsidRPr="00633948" w14:paraId="352B44C1" w14:textId="77777777" w:rsidTr="002446B7">
        <w:trPr>
          <w:tblHeader/>
        </w:trPr>
        <w:tc>
          <w:tcPr>
            <w:tcW w:w="3150" w:type="dxa"/>
            <w:shd w:val="clear" w:color="auto" w:fill="auto"/>
          </w:tcPr>
          <w:p w14:paraId="6C46BF96" w14:textId="77777777" w:rsidR="0076733A" w:rsidRPr="00633948" w:rsidRDefault="0076733A" w:rsidP="00244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130C437" w14:textId="77777777" w:rsidR="0076733A" w:rsidRPr="00633948" w:rsidRDefault="0076733A" w:rsidP="002446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76E47361" w14:textId="77777777" w:rsidR="0076733A" w:rsidRPr="00633948" w:rsidRDefault="0076733A" w:rsidP="002446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3394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35454" w:rsidRPr="00435454" w14:paraId="314BAE38" w14:textId="77777777" w:rsidTr="00D64A2F">
        <w:tc>
          <w:tcPr>
            <w:tcW w:w="3150" w:type="dxa"/>
            <w:shd w:val="clear" w:color="auto" w:fill="auto"/>
          </w:tcPr>
          <w:p w14:paraId="737B5C54" w14:textId="15CDDFCB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ต้นทุนของโครงการอสังหาริมทรัพย์</w:t>
            </w:r>
          </w:p>
        </w:tc>
        <w:tc>
          <w:tcPr>
            <w:tcW w:w="810" w:type="dxa"/>
          </w:tcPr>
          <w:p w14:paraId="5E91F468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5A1738" w14:textId="77777777" w:rsidR="00E47977" w:rsidRPr="00D64A2F" w:rsidRDefault="00E47977" w:rsidP="00D64A2F">
            <w:pPr>
              <w:pStyle w:val="BodyText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39863A" w14:textId="77777777" w:rsidR="00E47977" w:rsidRPr="00D64A2F" w:rsidRDefault="00E47977" w:rsidP="00D64A2F">
            <w:pPr>
              <w:pStyle w:val="BodyText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DF3278" w14:textId="77777777" w:rsidR="00E47977" w:rsidRPr="00D64A2F" w:rsidRDefault="00E47977" w:rsidP="00D64A2F">
            <w:pPr>
              <w:pStyle w:val="BodyText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9FDF71" w14:textId="77777777" w:rsidR="00E47977" w:rsidRPr="00D64A2F" w:rsidRDefault="00E47977" w:rsidP="00D64A2F">
            <w:pPr>
              <w:pStyle w:val="BodyText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35454" w:rsidRPr="00435454" w14:paraId="7D108D27" w14:textId="77777777" w:rsidTr="00D64A2F">
        <w:tc>
          <w:tcPr>
            <w:tcW w:w="3150" w:type="dxa"/>
            <w:shd w:val="clear" w:color="auto" w:fill="auto"/>
          </w:tcPr>
          <w:p w14:paraId="27B7B308" w14:textId="455E8029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ระหว่างการพัฒนาที่บันทึกเป็น</w:t>
            </w:r>
          </w:p>
        </w:tc>
        <w:tc>
          <w:tcPr>
            <w:tcW w:w="810" w:type="dxa"/>
          </w:tcPr>
          <w:p w14:paraId="4D5C0043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82F9AF" w14:textId="77777777" w:rsidR="00E47977" w:rsidRPr="00D64A2F" w:rsidRDefault="00E47977" w:rsidP="00D64A2F">
            <w:pPr>
              <w:pStyle w:val="BodyText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B18545" w14:textId="77777777" w:rsidR="00E47977" w:rsidRPr="00D64A2F" w:rsidRDefault="00E47977" w:rsidP="00D64A2F">
            <w:pPr>
              <w:pStyle w:val="BodyText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52619D" w14:textId="77777777" w:rsidR="00E47977" w:rsidRPr="00D64A2F" w:rsidRDefault="00E47977" w:rsidP="00D64A2F">
            <w:pPr>
              <w:pStyle w:val="BodyText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778AB1" w14:textId="77777777" w:rsidR="00E47977" w:rsidRPr="00D64A2F" w:rsidRDefault="00E47977" w:rsidP="00D64A2F">
            <w:pPr>
              <w:pStyle w:val="BodyText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35454" w:rsidRPr="00435454" w14:paraId="512E0492" w14:textId="77777777" w:rsidTr="00D64A2F">
        <w:tc>
          <w:tcPr>
            <w:tcW w:w="3150" w:type="dxa"/>
            <w:shd w:val="clear" w:color="auto" w:fill="auto"/>
          </w:tcPr>
          <w:p w14:paraId="3EDBDBCC" w14:textId="74379A10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D64A2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810" w:type="dxa"/>
          </w:tcPr>
          <w:p w14:paraId="138BFE79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AE27DE" w14:textId="77777777" w:rsidR="00E47977" w:rsidRPr="00D64A2F" w:rsidRDefault="00E47977" w:rsidP="00E47977">
            <w:pPr>
              <w:pStyle w:val="BodyText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3C6D87" w14:textId="77777777" w:rsidR="00E47977" w:rsidRPr="00D64A2F" w:rsidRDefault="00E47977" w:rsidP="00E47977">
            <w:pPr>
              <w:pStyle w:val="BodyText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42B3E0" w14:textId="77777777" w:rsidR="00E47977" w:rsidRPr="00D64A2F" w:rsidRDefault="00E47977" w:rsidP="00E47977">
            <w:pPr>
              <w:pStyle w:val="BodyText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FB7E6D" w14:textId="77777777" w:rsidR="00E47977" w:rsidRPr="00D64A2F" w:rsidRDefault="00E47977" w:rsidP="00E47977">
            <w:pPr>
              <w:pStyle w:val="BodyText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35454" w:rsidRPr="00435454" w14:paraId="4FF5903C" w14:textId="77777777" w:rsidTr="00D64A2F">
        <w:tc>
          <w:tcPr>
            <w:tcW w:w="3150" w:type="dxa"/>
            <w:shd w:val="clear" w:color="auto" w:fill="auto"/>
          </w:tcPr>
          <w:p w14:paraId="01E8D461" w14:textId="40C493A6" w:rsidR="00E47977" w:rsidRPr="00D64A2F" w:rsidRDefault="00E47977" w:rsidP="00D64A2F">
            <w:pPr>
              <w:pStyle w:val="ListParagraph"/>
              <w:numPr>
                <w:ilvl w:val="0"/>
                <w:numId w:val="44"/>
              </w:numPr>
              <w:tabs>
                <w:tab w:val="clear" w:pos="227"/>
                <w:tab w:val="left" w:pos="162"/>
              </w:tabs>
              <w:contextualSpacing w:val="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810" w:type="dxa"/>
          </w:tcPr>
          <w:p w14:paraId="5C284D13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21C8D2" w14:textId="173A80D4" w:rsidR="00E47977" w:rsidRPr="00D64A2F" w:rsidRDefault="00D47712" w:rsidP="00D64A2F">
            <w:pPr>
              <w:pStyle w:val="BodyText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10,46</w:t>
            </w:r>
            <w:r w:rsidR="00DD557B" w:rsidRPr="00D64A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21CE85" w14:textId="3A6CF113" w:rsidR="00E47977" w:rsidRPr="00D64A2F" w:rsidRDefault="00DD557B" w:rsidP="00D64A2F">
            <w:pPr>
              <w:pStyle w:val="BodyText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FCA0EE" w14:textId="366E4992" w:rsidR="00E47977" w:rsidRPr="00D64A2F" w:rsidRDefault="00D47712" w:rsidP="00D64A2F">
            <w:pPr>
              <w:pStyle w:val="BodyText3"/>
              <w:ind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B6916B" w14:textId="2CA9F82F" w:rsidR="00E47977" w:rsidRPr="00D64A2F" w:rsidRDefault="00D47712" w:rsidP="00D64A2F">
            <w:pPr>
              <w:pStyle w:val="BodyText3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35454" w:rsidRPr="00435454" w14:paraId="3B01CA0C" w14:textId="77777777" w:rsidTr="00D64A2F">
        <w:tc>
          <w:tcPr>
            <w:tcW w:w="3150" w:type="dxa"/>
            <w:shd w:val="clear" w:color="auto" w:fill="auto"/>
          </w:tcPr>
          <w:p w14:paraId="3B3DF0BA" w14:textId="4DD73D7B" w:rsidR="00E47977" w:rsidRPr="00D64A2F" w:rsidRDefault="00E47977" w:rsidP="00E47977">
            <w:pPr>
              <w:pStyle w:val="ListParagraph"/>
              <w:numPr>
                <w:ilvl w:val="0"/>
                <w:numId w:val="44"/>
              </w:numPr>
              <w:tabs>
                <w:tab w:val="clear" w:pos="227"/>
                <w:tab w:val="left" w:pos="162"/>
              </w:tabs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การปรับลดมูลค่าเป็นมูลค่าสุทธิที่</w:t>
            </w:r>
            <w:r w:rsidR="0043545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คาดว่าจะได้รับ</w:t>
            </w:r>
          </w:p>
        </w:tc>
        <w:tc>
          <w:tcPr>
            <w:tcW w:w="810" w:type="dxa"/>
          </w:tcPr>
          <w:p w14:paraId="5248ED9B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D02B93" w14:textId="0DC9F4A8" w:rsidR="00E47977" w:rsidRPr="00D64A2F" w:rsidRDefault="00D47712" w:rsidP="00D64A2F">
            <w:pPr>
              <w:pStyle w:val="BodyText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247F32" w14:textId="41DF592E" w:rsidR="00E47977" w:rsidRPr="00D64A2F" w:rsidRDefault="00D47712" w:rsidP="00D64A2F">
            <w:pPr>
              <w:pStyle w:val="BodyText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305E01" w14:textId="682DF36B" w:rsidR="00E47977" w:rsidRPr="00D64A2F" w:rsidRDefault="00D47712" w:rsidP="00D64A2F">
            <w:pPr>
              <w:pStyle w:val="BodyText3"/>
              <w:ind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33915" w14:textId="07B7BA0C" w:rsidR="00E47977" w:rsidRPr="00D64A2F" w:rsidRDefault="00D47712" w:rsidP="00D64A2F">
            <w:pPr>
              <w:pStyle w:val="BodyText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35454" w:rsidRPr="00435454" w14:paraId="10093429" w14:textId="77777777" w:rsidTr="00D64A2F">
        <w:tc>
          <w:tcPr>
            <w:tcW w:w="3150" w:type="dxa"/>
            <w:shd w:val="clear" w:color="auto" w:fill="auto"/>
          </w:tcPr>
          <w:p w14:paraId="40EBF3FB" w14:textId="775620E8" w:rsidR="00E47977" w:rsidRPr="00D64A2F" w:rsidRDefault="00D47712" w:rsidP="00E47977">
            <w:pPr>
              <w:pStyle w:val="ListParagraph"/>
              <w:numPr>
                <w:ilvl w:val="0"/>
                <w:numId w:val="44"/>
              </w:numPr>
              <w:tabs>
                <w:tab w:val="clear" w:pos="227"/>
                <w:tab w:val="left" w:pos="162"/>
              </w:tabs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กลับรายการการปรับลดมูลค่า</w:t>
            </w:r>
          </w:p>
        </w:tc>
        <w:tc>
          <w:tcPr>
            <w:tcW w:w="810" w:type="dxa"/>
          </w:tcPr>
          <w:p w14:paraId="36FBBF26" w14:textId="77777777" w:rsidR="00E47977" w:rsidRPr="00D64A2F" w:rsidRDefault="00E4797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E0DBE9" w14:textId="65464549" w:rsidR="00E47977" w:rsidRPr="00D64A2F" w:rsidRDefault="00D47712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040"/>
              </w:tabs>
              <w:spacing w:line="340" w:lineRule="exact"/>
              <w:ind w:left="-79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6161F2" w14:textId="00693841" w:rsidR="00E47977" w:rsidRPr="00D64A2F" w:rsidRDefault="00D47712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29"/>
              </w:tabs>
              <w:spacing w:line="340" w:lineRule="exact"/>
              <w:ind w:left="-105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D557B" w:rsidRPr="00D64A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D64A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F754C3" w14:textId="4DC9F98B" w:rsidR="00E47977" w:rsidRPr="00D64A2F" w:rsidRDefault="00647B2A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D47712" w:rsidRPr="00D64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7B7A23" w14:textId="28CDBC64" w:rsidR="00E47977" w:rsidRPr="00D64A2F" w:rsidRDefault="00D47712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70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5454" w:rsidRPr="00435454" w14:paraId="75C2C420" w14:textId="77777777" w:rsidTr="00D64A2F">
        <w:tc>
          <w:tcPr>
            <w:tcW w:w="3150" w:type="dxa"/>
            <w:shd w:val="clear" w:color="auto" w:fill="auto"/>
          </w:tcPr>
          <w:p w14:paraId="1F3A6021" w14:textId="2ACDD661" w:rsidR="00D47712" w:rsidRPr="00D64A2F" w:rsidRDefault="00D47712" w:rsidP="00D64A2F">
            <w:pPr>
              <w:tabs>
                <w:tab w:val="clear" w:pos="227"/>
                <w:tab w:val="left" w:pos="16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</w:tcPr>
          <w:p w14:paraId="1D86A589" w14:textId="77777777" w:rsidR="00D47712" w:rsidRPr="00D64A2F" w:rsidRDefault="00D47712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89408D" w14:textId="5F9FBAA0" w:rsidR="00D47712" w:rsidRPr="00D64A2F" w:rsidRDefault="00D47712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222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10,45</w:t>
            </w:r>
            <w:r w:rsidR="00DD557B" w:rsidRPr="00D64A2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7E3B84" w14:textId="0DC781FE" w:rsidR="00D47712" w:rsidRPr="00D64A2F" w:rsidRDefault="00DD557B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222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6,963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BDE5B6" w14:textId="25254C9B" w:rsidR="00D47712" w:rsidRPr="00D64A2F" w:rsidRDefault="00D47712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610"/>
              </w:tabs>
              <w:spacing w:line="340" w:lineRule="exact"/>
              <w:ind w:left="-79" w:right="-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2237C9" w14:textId="46A2CBE2" w:rsidR="00D47712" w:rsidRPr="00D64A2F" w:rsidRDefault="00D47712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610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7D525B1" w14:textId="6DDF8BE6" w:rsidR="00647B2A" w:rsidRPr="00D64A2F" w:rsidRDefault="00647B2A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jc w:val="thaiDistribute"/>
        <w:rPr>
          <w:rFonts w:ascii="Angsana New" w:eastAsia="Times New Roman" w:hAnsi="Angsana New"/>
          <w:sz w:val="20"/>
          <w:szCs w:val="20"/>
          <w:cs/>
        </w:rPr>
      </w:pPr>
    </w:p>
    <w:p w14:paraId="2BD721BE" w14:textId="60FA9115" w:rsidR="00006DA1" w:rsidRDefault="00642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both"/>
        <w:rPr>
          <w:rFonts w:ascii="Angsana New" w:eastAsia="Times New Roman" w:hAnsi="Angsana New"/>
          <w:sz w:val="30"/>
          <w:szCs w:val="30"/>
        </w:rPr>
      </w:pPr>
      <w:r w:rsidRPr="007B4C6A">
        <w:rPr>
          <w:rFonts w:ascii="Angsana New" w:eastAsia="Times New Roman" w:hAnsi="Angsana New"/>
          <w:sz w:val="30"/>
          <w:szCs w:val="30"/>
          <w:cs/>
        </w:rPr>
        <w:t>โครงการอสังหาริมทรัพย์ระหว่างพัฒนาของกลุ่มบริษัทประกอบด้วย บ้านเดี่ยว บ้านแฝด ทาวน์เฮ้าส์ 2 ชั้น</w:t>
      </w:r>
      <w:r w:rsidR="00F81176">
        <w:rPr>
          <w:rFonts w:ascii="Angsana New" w:eastAsia="Times New Roman" w:hAnsi="Angsana New"/>
          <w:sz w:val="30"/>
          <w:szCs w:val="30"/>
        </w:rPr>
        <w:t xml:space="preserve"> </w:t>
      </w:r>
      <w:r w:rsidR="00006DA1" w:rsidRPr="007B4C6A">
        <w:rPr>
          <w:rFonts w:ascii="Angsana New" w:eastAsia="Times New Roman" w:hAnsi="Angsana New"/>
          <w:sz w:val="30"/>
          <w:szCs w:val="30"/>
          <w:cs/>
        </w:rPr>
        <w:t xml:space="preserve">ทาวน์เฮ้าส์ </w:t>
      </w:r>
      <w:r w:rsidR="00006DA1" w:rsidRPr="007B4C6A">
        <w:rPr>
          <w:rFonts w:ascii="Angsana New" w:eastAsia="Times New Roman" w:hAnsi="Angsana New"/>
          <w:sz w:val="30"/>
          <w:szCs w:val="30"/>
        </w:rPr>
        <w:t xml:space="preserve">3 </w:t>
      </w:r>
      <w:r w:rsidR="00006DA1" w:rsidRPr="007B4C6A">
        <w:rPr>
          <w:rFonts w:ascii="Angsana New" w:eastAsia="Times New Roman" w:hAnsi="Angsana New"/>
          <w:sz w:val="30"/>
          <w:szCs w:val="30"/>
          <w:cs/>
        </w:rPr>
        <w:t xml:space="preserve">ชั้น อาคารพาณิชย์ และห้องชุดซึ่งเป็นโครงการบ้านที่ดำเนินการและเริ่มขายแล้วรวม </w:t>
      </w:r>
      <w:r w:rsidR="00006DA1" w:rsidRPr="007B4C6A">
        <w:rPr>
          <w:rFonts w:ascii="Angsana New" w:eastAsia="Times New Roman" w:hAnsi="Angsana New"/>
          <w:sz w:val="30"/>
          <w:szCs w:val="30"/>
        </w:rPr>
        <w:t xml:space="preserve">45 </w:t>
      </w:r>
      <w:r w:rsidR="00006DA1" w:rsidRPr="007B4C6A">
        <w:rPr>
          <w:rFonts w:ascii="Angsana New" w:eastAsia="Times New Roman" w:hAnsi="Angsana New"/>
          <w:sz w:val="30"/>
          <w:szCs w:val="30"/>
          <w:cs/>
        </w:rPr>
        <w:t xml:space="preserve">โครงการ และส่วนหนึ่งเป็นโครงการที่อยู่ในระหว่างการพัฒนา </w:t>
      </w:r>
    </w:p>
    <w:p w14:paraId="47EDF150" w14:textId="77777777" w:rsidR="002271C5" w:rsidRPr="007B4C6A" w:rsidRDefault="002271C5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both"/>
        <w:rPr>
          <w:rFonts w:ascii="Angsana New" w:eastAsia="Times New Roman" w:hAnsi="Angsana New"/>
          <w:sz w:val="30"/>
          <w:szCs w:val="30"/>
          <w:cs/>
        </w:rPr>
      </w:pPr>
    </w:p>
    <w:p w14:paraId="77362DEB" w14:textId="77777777" w:rsidR="00006DA1" w:rsidRPr="00D64A2F" w:rsidRDefault="00006DA1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eastAsia="Times New Roman" w:hAnsi="Angsana New"/>
          <w:sz w:val="20"/>
          <w:szCs w:val="20"/>
          <w:lang w:val="en-GB"/>
        </w:rPr>
      </w:pPr>
    </w:p>
    <w:p w14:paraId="748C7D8A" w14:textId="77777777" w:rsidR="00006DA1" w:rsidRPr="007B4C6A" w:rsidRDefault="00006DA1" w:rsidP="00006DA1">
      <w:pPr>
        <w:autoSpaceDE w:val="0"/>
        <w:autoSpaceDN w:val="0"/>
        <w:spacing w:line="240" w:lineRule="auto"/>
        <w:ind w:left="720" w:hanging="180"/>
        <w:rPr>
          <w:rFonts w:ascii="Calibri" w:eastAsia="Times New Roman" w:hAnsi="Calibri"/>
          <w:sz w:val="30"/>
          <w:szCs w:val="30"/>
        </w:rPr>
      </w:pPr>
      <w:r w:rsidRPr="007B4C6A">
        <w:rPr>
          <w:rFonts w:ascii="Angsana New" w:eastAsia="Times New Roman" w:hAnsi="Angsana New"/>
          <w:i/>
          <w:iCs/>
          <w:sz w:val="30"/>
          <w:szCs w:val="30"/>
          <w:cs/>
        </w:rPr>
        <w:t>การพิจารณาค่าเผื่อการลดมูลค่าโครงการอสังหาริมทรัพย์ระหว่างการพัฒนา</w:t>
      </w:r>
    </w:p>
    <w:p w14:paraId="4CB909FF" w14:textId="77777777" w:rsidR="00006DA1" w:rsidRPr="00D64A2F" w:rsidRDefault="00006DA1" w:rsidP="00006DA1">
      <w:pPr>
        <w:autoSpaceDE w:val="0"/>
        <w:autoSpaceDN w:val="0"/>
        <w:spacing w:line="240" w:lineRule="auto"/>
        <w:ind w:left="720" w:hanging="180"/>
        <w:rPr>
          <w:rFonts w:ascii="Calibri" w:eastAsia="Times New Roman" w:hAnsi="Calibri"/>
          <w:sz w:val="20"/>
          <w:szCs w:val="20"/>
        </w:rPr>
      </w:pPr>
    </w:p>
    <w:p w14:paraId="71C16702" w14:textId="77777777" w:rsidR="00006DA1" w:rsidRPr="007B4C6A" w:rsidRDefault="00006DA1" w:rsidP="00006DA1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Calibri" w:eastAsia="Times New Roman" w:hAnsi="Calibri"/>
          <w:sz w:val="30"/>
          <w:szCs w:val="30"/>
        </w:rPr>
      </w:pPr>
      <w:r w:rsidRPr="007B4C6A">
        <w:rPr>
          <w:rFonts w:ascii="Angsana New" w:eastAsia="Times New Roman" w:hAnsi="Angsana New"/>
          <w:sz w:val="30"/>
          <w:szCs w:val="30"/>
          <w:cs/>
        </w:rPr>
        <w:t>กลุ่มบริษัทมีการประเมินมูลค่าสุทธิที่จะได้รับของโครงการอสังหาริมทรัพย์ระหว่างการพัฒนา ณ ทุกรอบระยะเวลาที่รายงานโดยพิจารณาจากประสบการณ์ที่ผ่านมาของกลุ่มบริษัทในการประมาณการราคาขายและต้นทุนการก่อสร้างที่จะเกิดขึ้นในอนาคตซึ่งเกี่ยวข้องกับการใช้ดุลยพินิจของผู้บริหารและขึ้นอยู่กับหลายตัวแปรรวมถึงเงื่อนไขสภาพการตลาดที่เกี่ยวข้องกับวัสดุก่อสร้าง ต้นทุนการจ้างผู้รับเหมาและประเด็นในด้านการก่อสร้าง โดยเฉพาะอย่างยิ่งแผนในการดำเนินงานในโครงการที่อยู่ในระหว่างการก่อสร้างให้แล้วเสร็จ ซึ่งจะส่งผลต่อการพิจารณาต่อมูลค่าตามบัญชีของโครงการอสังหาริมทรัพย์ระหว่างการพัฒนาในอนาคต</w:t>
      </w:r>
    </w:p>
    <w:p w14:paraId="23999CBB" w14:textId="77777777" w:rsidR="00FD584A" w:rsidRPr="00D64A2F" w:rsidRDefault="00FD584A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20"/>
          <w:szCs w:val="20"/>
        </w:rPr>
      </w:pPr>
    </w:p>
    <w:p w14:paraId="571E8614" w14:textId="77777777" w:rsidR="00006DA1" w:rsidRPr="007B4C6A" w:rsidRDefault="00006DA1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B4C6A">
        <w:rPr>
          <w:rFonts w:ascii="Angsana New" w:eastAsia="Times New Roman" w:hAnsi="Angsana New"/>
          <w:i/>
          <w:iCs/>
          <w:sz w:val="30"/>
          <w:szCs w:val="30"/>
          <w:cs/>
        </w:rPr>
        <w:t>สินทรัพย์ที่ใช้เป็นหลักประกัน</w:t>
      </w:r>
    </w:p>
    <w:p w14:paraId="490A866E" w14:textId="77777777" w:rsidR="00006DA1" w:rsidRPr="007B4C6A" w:rsidRDefault="00006DA1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20"/>
          <w:szCs w:val="20"/>
          <w:lang w:val="en-GB"/>
        </w:rPr>
      </w:pPr>
    </w:p>
    <w:p w14:paraId="33D409A5" w14:textId="079CC845" w:rsidR="008235C0" w:rsidRDefault="008235C0" w:rsidP="0082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7B4C6A">
        <w:rPr>
          <w:rFonts w:ascii="Angsana New" w:eastAsia="Times New Roman" w:hAnsi="Angsana New"/>
          <w:sz w:val="30"/>
          <w:szCs w:val="30"/>
          <w:cs/>
        </w:rPr>
        <w:t xml:space="preserve">กลุ่มบริษัท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เบิกเกินบัญชีธนาคาร เงินกู้ยืมจากสถาบันการเงิน และการอาวัลตั๋วเงินจ่ายเพื่อการซื้อที่ดินของกลุ่มบริษัท (ดูหมายเหตุข้อ </w:t>
      </w:r>
      <w:r w:rsidRPr="007B4C6A">
        <w:rPr>
          <w:rFonts w:ascii="Angsana New" w:eastAsia="Times New Roman" w:hAnsi="Angsana New"/>
          <w:sz w:val="30"/>
          <w:szCs w:val="30"/>
        </w:rPr>
        <w:t>2</w:t>
      </w:r>
      <w:r w:rsidR="00CD19EB" w:rsidRPr="007B4C6A">
        <w:rPr>
          <w:rFonts w:ascii="Angsana New" w:eastAsia="Times New Roman" w:hAnsi="Angsana New"/>
          <w:sz w:val="30"/>
          <w:szCs w:val="30"/>
        </w:rPr>
        <w:t>0</w:t>
      </w:r>
      <w:r w:rsidRPr="007B4C6A">
        <w:rPr>
          <w:rFonts w:ascii="Angsana New" w:eastAsia="Times New Roman" w:hAnsi="Angsana New"/>
          <w:sz w:val="30"/>
          <w:szCs w:val="30"/>
          <w:cs/>
        </w:rPr>
        <w:t xml:space="preserve">) </w:t>
      </w:r>
    </w:p>
    <w:p w14:paraId="441E16FE" w14:textId="77777777" w:rsidR="00206DCE" w:rsidRPr="007B4C6A" w:rsidRDefault="00206DCE" w:rsidP="0082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E81254D" w14:textId="77777777" w:rsidR="007F05F4" w:rsidRPr="007B4C6A" w:rsidRDefault="007F05F4" w:rsidP="002C086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กลุ่มสินทรัพย์ที่จะจำหน่ายที่จัดประเภทเป็นสินทรัพย์ที่ถือไว้เพื่อขาย </w:t>
      </w:r>
    </w:p>
    <w:p w14:paraId="3B80E66C" w14:textId="77777777" w:rsidR="00605DCE" w:rsidRPr="007B4C6A" w:rsidRDefault="00605DCE" w:rsidP="009A3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2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B1482FE" w14:textId="43127326" w:rsidR="004C56EA" w:rsidRPr="00D64A2F" w:rsidRDefault="007F05F4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8"/>
        <w:jc w:val="thaiDistribute"/>
        <w:rPr>
          <w:rFonts w:ascii="Angsana New" w:hAnsi="Angsana New"/>
          <w:spacing w:val="-6"/>
          <w:sz w:val="30"/>
          <w:szCs w:val="30"/>
        </w:rPr>
      </w:pPr>
      <w:r w:rsidRPr="00D64A2F">
        <w:rPr>
          <w:rFonts w:ascii="Angsana New" w:hAnsi="Angsana New"/>
          <w:spacing w:val="-6"/>
          <w:sz w:val="30"/>
          <w:szCs w:val="30"/>
          <w:cs/>
        </w:rPr>
        <w:t>อสังหาริมทรัพย์เพื่อการลงทุน</w:t>
      </w:r>
      <w:r w:rsidR="00CD19EB" w:rsidRPr="00D64A2F">
        <w:rPr>
          <w:rFonts w:ascii="Angsana New" w:hAnsi="Angsana New"/>
          <w:spacing w:val="-6"/>
          <w:sz w:val="30"/>
          <w:szCs w:val="30"/>
          <w:cs/>
        </w:rPr>
        <w:t>ของกลุ่มบริษัท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ถูกนำเสนอเป็นกลุ่มสินทรัพย์ที่ถือไว้เพื่อขายซึ่งเป็นไปตามข้อผูกมัดในการขายของผู้บริหารของกลุ่มบริษัทเมื่อวันที่ </w:t>
      </w:r>
      <w:r w:rsidRPr="00D64A2F">
        <w:rPr>
          <w:rFonts w:ascii="Angsana New" w:hAnsi="Angsana New"/>
          <w:spacing w:val="-6"/>
          <w:sz w:val="30"/>
          <w:szCs w:val="30"/>
        </w:rPr>
        <w:t xml:space="preserve">11 </w:t>
      </w:r>
      <w:r w:rsidRPr="00D64A2F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Pr="00D64A2F">
        <w:rPr>
          <w:rFonts w:ascii="Angsana New" w:hAnsi="Angsana New"/>
          <w:spacing w:val="-6"/>
          <w:sz w:val="30"/>
          <w:szCs w:val="30"/>
        </w:rPr>
        <w:t xml:space="preserve"> 2561 </w:t>
      </w:r>
      <w:r w:rsidR="00D13C6A" w:rsidRPr="00D64A2F">
        <w:rPr>
          <w:rFonts w:ascii="Angsana New" w:hAnsi="Angsana New"/>
          <w:spacing w:val="-6"/>
          <w:sz w:val="30"/>
          <w:szCs w:val="30"/>
          <w:cs/>
        </w:rPr>
        <w:t>เพื่อเปลี่ยน</w:t>
      </w:r>
      <w:r w:rsidR="00693EFD" w:rsidRPr="00D64A2F">
        <w:rPr>
          <w:rFonts w:ascii="Angsana New" w:hAnsi="Angsana New"/>
          <w:spacing w:val="-6"/>
          <w:sz w:val="30"/>
          <w:szCs w:val="30"/>
          <w:cs/>
        </w:rPr>
        <w:t>ทรัพย์</w:t>
      </w:r>
      <w:r w:rsidR="00D13C6A" w:rsidRPr="00D64A2F">
        <w:rPr>
          <w:rFonts w:ascii="Angsana New" w:hAnsi="Angsana New"/>
          <w:spacing w:val="-6"/>
          <w:sz w:val="30"/>
          <w:szCs w:val="30"/>
          <w:cs/>
        </w:rPr>
        <w:t>สินเป็นเงินทุนสำหรับการขยายกิจการ</w:t>
      </w:r>
    </w:p>
    <w:p w14:paraId="3CF2283C" w14:textId="77777777" w:rsidR="004C56EA" w:rsidRPr="007B4C6A" w:rsidRDefault="004C56EA" w:rsidP="002E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C80ABCC" w14:textId="0BBE84EB" w:rsidR="000837A8" w:rsidRPr="00D64A2F" w:rsidRDefault="00855094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8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 xml:space="preserve">รายละเอียดของกลุ่มสินทรัพย์ที่จะจำหน่ายที่จัดประเภทเป็นถือไว้เพื่อขาย ณ วันที่ </w:t>
      </w:r>
      <w:r w:rsidRPr="00D64A2F">
        <w:rPr>
          <w:rFonts w:ascii="Angsana New" w:hAnsi="Angsana New"/>
          <w:sz w:val="30"/>
          <w:szCs w:val="30"/>
        </w:rPr>
        <w:t>30</w:t>
      </w:r>
      <w:r w:rsidRPr="00D64A2F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64A2F">
        <w:rPr>
          <w:rFonts w:ascii="Angsana New" w:hAnsi="Angsana New"/>
          <w:sz w:val="30"/>
          <w:szCs w:val="30"/>
        </w:rPr>
        <w:t>256</w:t>
      </w:r>
      <w:r w:rsidR="00197671" w:rsidRPr="00D64A2F">
        <w:rPr>
          <w:rFonts w:ascii="Angsana New" w:hAnsi="Angsana New"/>
          <w:sz w:val="30"/>
          <w:szCs w:val="30"/>
        </w:rPr>
        <w:t>2</w:t>
      </w:r>
      <w:r w:rsidR="00CD19EB" w:rsidRPr="00D64A2F">
        <w:rPr>
          <w:rFonts w:ascii="Angsana New" w:hAnsi="Angsana New"/>
          <w:sz w:val="30"/>
          <w:szCs w:val="30"/>
        </w:rPr>
        <w:t xml:space="preserve"> </w:t>
      </w:r>
      <w:r w:rsidR="00CD19EB" w:rsidRPr="00D64A2F">
        <w:rPr>
          <w:rFonts w:ascii="Angsana New" w:hAnsi="Angsana New"/>
          <w:sz w:val="30"/>
          <w:szCs w:val="30"/>
          <w:cs/>
        </w:rPr>
        <w:t xml:space="preserve">และ </w:t>
      </w:r>
      <w:r w:rsidR="00CD19EB" w:rsidRPr="00D64A2F">
        <w:rPr>
          <w:rFonts w:ascii="Angsana New" w:hAnsi="Angsana New"/>
          <w:sz w:val="30"/>
          <w:szCs w:val="30"/>
        </w:rPr>
        <w:t>256</w:t>
      </w:r>
      <w:r w:rsidR="00197671" w:rsidRPr="00D64A2F">
        <w:rPr>
          <w:rFonts w:ascii="Angsana New" w:hAnsi="Angsana New"/>
          <w:sz w:val="30"/>
          <w:szCs w:val="30"/>
        </w:rPr>
        <w:t>1</w:t>
      </w:r>
      <w:r w:rsidRPr="00D64A2F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2D566793" w14:textId="77777777" w:rsidR="00F24694" w:rsidRPr="00D64A2F" w:rsidRDefault="00F24694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pPr w:leftFromText="180" w:rightFromText="180" w:vertAnchor="text" w:horzAnchor="margin" w:tblpX="486" w:tblpY="46"/>
        <w:tblW w:w="9180" w:type="dxa"/>
        <w:tblLook w:val="01E0" w:firstRow="1" w:lastRow="1" w:firstColumn="1" w:lastColumn="1" w:noHBand="0" w:noVBand="0"/>
      </w:tblPr>
      <w:tblGrid>
        <w:gridCol w:w="3150"/>
        <w:gridCol w:w="349"/>
        <w:gridCol w:w="461"/>
        <w:gridCol w:w="1080"/>
        <w:gridCol w:w="270"/>
        <w:gridCol w:w="1170"/>
        <w:gridCol w:w="270"/>
        <w:gridCol w:w="990"/>
        <w:gridCol w:w="270"/>
        <w:gridCol w:w="1170"/>
      </w:tblGrid>
      <w:tr w:rsidR="00724C5B" w:rsidRPr="007B4C6A" w14:paraId="3FE23453" w14:textId="77777777" w:rsidTr="00D64A2F">
        <w:trPr>
          <w:tblHeader/>
        </w:trPr>
        <w:tc>
          <w:tcPr>
            <w:tcW w:w="3150" w:type="dxa"/>
          </w:tcPr>
          <w:p w14:paraId="66D03D8E" w14:textId="77777777" w:rsidR="00724C5B" w:rsidRPr="007B4C6A" w:rsidRDefault="00724C5B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9" w:type="dxa"/>
          </w:tcPr>
          <w:p w14:paraId="5DD6518B" w14:textId="77777777" w:rsidR="00724C5B" w:rsidRPr="007B4C6A" w:rsidRDefault="00724C5B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61" w:type="dxa"/>
          </w:tcPr>
          <w:p w14:paraId="02031CFD" w14:textId="77777777" w:rsidR="00724C5B" w:rsidRPr="007B4C6A" w:rsidRDefault="00724C5B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7BC112" w14:textId="77777777" w:rsidR="00724C5B" w:rsidRPr="007B4C6A" w:rsidRDefault="00724C5B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AA9AFF" w14:textId="77777777" w:rsidR="00724C5B" w:rsidRPr="007B4C6A" w:rsidRDefault="00724C5B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608EFBF" w14:textId="77777777" w:rsidR="00724C5B" w:rsidRPr="007B4C6A" w:rsidRDefault="00724C5B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647" w:rsidRPr="007B4C6A" w14:paraId="46507186" w14:textId="77777777" w:rsidTr="00087BE9">
        <w:trPr>
          <w:tblHeader/>
        </w:trPr>
        <w:tc>
          <w:tcPr>
            <w:tcW w:w="3150" w:type="dxa"/>
          </w:tcPr>
          <w:p w14:paraId="63FE27FF" w14:textId="77777777" w:rsidR="00D11647" w:rsidRPr="007B4C6A" w:rsidRDefault="00D11647" w:rsidP="00D64A2F">
            <w:pPr>
              <w:pStyle w:val="BodyText"/>
              <w:tabs>
                <w:tab w:val="clear" w:pos="680"/>
                <w:tab w:val="center" w:pos="4536"/>
                <w:tab w:val="right" w:pos="9072"/>
              </w:tabs>
              <w:spacing w:after="0"/>
              <w:ind w:left="-103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50DC180D" w14:textId="3AF4B7AC" w:rsidR="00D11647" w:rsidRPr="00D64A2F" w:rsidRDefault="00D11647" w:rsidP="00D64A2F">
            <w:pPr>
              <w:pStyle w:val="BodyText"/>
              <w:tabs>
                <w:tab w:val="clear" w:pos="680"/>
                <w:tab w:val="center" w:pos="4536"/>
                <w:tab w:val="right" w:pos="9072"/>
              </w:tabs>
              <w:spacing w:after="0"/>
              <w:ind w:left="-103"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1164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6938157" w14:textId="77777777" w:rsidR="00D11647" w:rsidRPr="007B4C6A" w:rsidRDefault="00D11647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03D5BF8D" w14:textId="77777777" w:rsidR="00D11647" w:rsidRPr="007B4C6A" w:rsidRDefault="00D11647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2228A3" w14:textId="77777777" w:rsidR="00D11647" w:rsidRPr="007B4C6A" w:rsidRDefault="00D11647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4B7DD9B1" w14:textId="77777777" w:rsidR="00D11647" w:rsidRPr="007B4C6A" w:rsidRDefault="00D11647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154B65" w14:textId="77777777" w:rsidR="00D11647" w:rsidRPr="007B4C6A" w:rsidRDefault="00D11647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69FA3157" w14:textId="77777777" w:rsidR="00D11647" w:rsidRPr="007B4C6A" w:rsidRDefault="00D11647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43B3AB" w14:textId="77777777" w:rsidR="00D11647" w:rsidRPr="007B4C6A" w:rsidRDefault="00D11647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</w:tr>
      <w:tr w:rsidR="0091509D" w:rsidRPr="007B4C6A" w14:paraId="0A4D8C96" w14:textId="77777777" w:rsidTr="00D64A2F">
        <w:trPr>
          <w:tblHeader/>
        </w:trPr>
        <w:tc>
          <w:tcPr>
            <w:tcW w:w="3150" w:type="dxa"/>
          </w:tcPr>
          <w:p w14:paraId="07D8782B" w14:textId="77777777" w:rsidR="002257B0" w:rsidRPr="007B4C6A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9" w:type="dxa"/>
          </w:tcPr>
          <w:p w14:paraId="1686BC33" w14:textId="77777777" w:rsidR="002257B0" w:rsidRPr="007B4C6A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61" w:type="dxa"/>
          </w:tcPr>
          <w:p w14:paraId="49EEBB4E" w14:textId="77777777" w:rsidR="002257B0" w:rsidRPr="007B4C6A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483D0" w14:textId="77777777" w:rsidR="002257B0" w:rsidRPr="007B4C6A" w:rsidRDefault="002257B0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91B2A7" w14:textId="77777777" w:rsidR="002257B0" w:rsidRPr="007B4C6A" w:rsidRDefault="002257B0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7FA6AD" w14:textId="2BC46F9C" w:rsidR="002257B0" w:rsidRPr="00D64A2F" w:rsidRDefault="002257B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b/>
                <w:spacing w:val="-12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spacing w:val="-12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262A3E46" w14:textId="77777777" w:rsidR="002257B0" w:rsidRPr="007B4C6A" w:rsidRDefault="002257B0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A3CDFC" w14:textId="77777777" w:rsidR="002257B0" w:rsidRPr="007B4C6A" w:rsidRDefault="002257B0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220C1F" w14:textId="77777777" w:rsidR="002257B0" w:rsidRPr="007B4C6A" w:rsidRDefault="002257B0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37D75B" w14:textId="77777777" w:rsidR="002257B0" w:rsidRPr="007B4C6A" w:rsidRDefault="002257B0" w:rsidP="0091509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91509D" w:rsidRPr="007B4C6A" w14:paraId="6F822A04" w14:textId="77777777" w:rsidTr="00D64A2F">
        <w:trPr>
          <w:tblHeader/>
        </w:trPr>
        <w:tc>
          <w:tcPr>
            <w:tcW w:w="3150" w:type="dxa"/>
          </w:tcPr>
          <w:p w14:paraId="172009AF" w14:textId="77777777" w:rsidR="0091509D" w:rsidRPr="007B4C6A" w:rsidRDefault="0091509D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45D966A3" w14:textId="26FDD422" w:rsidR="0091509D" w:rsidRPr="007B4C6A" w:rsidRDefault="0091509D" w:rsidP="00D64A2F">
            <w:pPr>
              <w:pStyle w:val="BodyText"/>
              <w:tabs>
                <w:tab w:val="clear" w:pos="680"/>
                <w:tab w:val="center" w:pos="4536"/>
                <w:tab w:val="right" w:pos="9072"/>
              </w:tabs>
              <w:spacing w:after="0"/>
              <w:ind w:left="-103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0434385" w14:textId="77777777" w:rsidR="0091509D" w:rsidRPr="007B4C6A" w:rsidRDefault="0091509D" w:rsidP="0091509D">
            <w:pPr>
              <w:tabs>
                <w:tab w:val="clear" w:pos="5387"/>
                <w:tab w:val="clear" w:pos="5613"/>
                <w:tab w:val="center" w:pos="4536"/>
                <w:tab w:val="right" w:pos="9072"/>
              </w:tabs>
              <w:ind w:right="11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1509D" w:rsidRPr="007B4C6A" w14:paraId="523B8B2A" w14:textId="77777777" w:rsidTr="00D64A2F">
        <w:tc>
          <w:tcPr>
            <w:tcW w:w="3150" w:type="dxa"/>
          </w:tcPr>
          <w:p w14:paraId="6F92E073" w14:textId="77777777" w:rsidR="002257B0" w:rsidRPr="007B4C6A" w:rsidRDefault="002257B0" w:rsidP="0091509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49" w:type="dxa"/>
          </w:tcPr>
          <w:p w14:paraId="70B98580" w14:textId="77777777" w:rsidR="002257B0" w:rsidRPr="007B4C6A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61" w:type="dxa"/>
          </w:tcPr>
          <w:p w14:paraId="184364BB" w14:textId="77777777" w:rsidR="002257B0" w:rsidRPr="007B4C6A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7C1CB1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5AC6E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94FB2A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42FD4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5BD358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2C7D692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7F85C4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509D" w:rsidRPr="007B4C6A" w14:paraId="4CB66A47" w14:textId="77777777" w:rsidTr="00D64A2F">
        <w:tc>
          <w:tcPr>
            <w:tcW w:w="3150" w:type="dxa"/>
          </w:tcPr>
          <w:p w14:paraId="5156B7BA" w14:textId="77777777" w:rsidR="002257B0" w:rsidRPr="007B4C6A" w:rsidRDefault="002257B0" w:rsidP="0091509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ลูกหนี้ตามสัญญาเช่าดำเนิน</w:t>
            </w:r>
          </w:p>
          <w:p w14:paraId="06D342E0" w14:textId="72BFEEFF" w:rsidR="002257B0" w:rsidRPr="007B4C6A" w:rsidRDefault="0091509D" w:rsidP="0091509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257B0" w:rsidRPr="007B4C6A">
              <w:rPr>
                <w:rFonts w:ascii="Angsana New" w:hAnsi="Angsana New"/>
                <w:sz w:val="30"/>
                <w:szCs w:val="30"/>
                <w:cs/>
              </w:rPr>
              <w:t>งานที่ยังไม่เรียกชำระ</w:t>
            </w:r>
          </w:p>
        </w:tc>
        <w:tc>
          <w:tcPr>
            <w:tcW w:w="349" w:type="dxa"/>
          </w:tcPr>
          <w:p w14:paraId="71B938DB" w14:textId="77777777" w:rsidR="002257B0" w:rsidRPr="007B4C6A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61" w:type="dxa"/>
          </w:tcPr>
          <w:p w14:paraId="69C70D36" w14:textId="77777777" w:rsidR="002257B0" w:rsidRPr="007B4C6A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2C0F0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5C07561" w14:textId="77777777" w:rsidR="002257B0" w:rsidRPr="007B4C6A" w:rsidRDefault="002257B0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2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63DAF1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8D2F4B8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002EDEB" w14:textId="77777777" w:rsidR="002257B0" w:rsidRPr="007B4C6A" w:rsidRDefault="002257B0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3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B6E1741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97EEC02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30E8EE" w14:textId="77777777" w:rsidR="002257B0" w:rsidRPr="007B4C6A" w:rsidRDefault="002257B0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35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064FB5A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D0BA680" w14:textId="77777777" w:rsidR="002257B0" w:rsidRPr="007B4C6A" w:rsidRDefault="002257B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/>
              <w:ind w:right="-10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2FF719C" w14:textId="77777777" w:rsidR="002257B0" w:rsidRPr="007B4C6A" w:rsidRDefault="002257B0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9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1509D" w:rsidRPr="007B4C6A" w14:paraId="1E1B00FD" w14:textId="77777777" w:rsidTr="00D64A2F">
        <w:trPr>
          <w:trHeight w:val="225"/>
        </w:trPr>
        <w:tc>
          <w:tcPr>
            <w:tcW w:w="3150" w:type="dxa"/>
            <w:vAlign w:val="bottom"/>
          </w:tcPr>
          <w:p w14:paraId="6D1E36DE" w14:textId="060DFED6" w:rsidR="0091509D" w:rsidRPr="007B4C6A" w:rsidRDefault="0091509D" w:rsidP="002A01A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การลงทุนการ</w:t>
            </w:r>
          </w:p>
        </w:tc>
        <w:tc>
          <w:tcPr>
            <w:tcW w:w="810" w:type="dxa"/>
            <w:gridSpan w:val="2"/>
            <w:vAlign w:val="bottom"/>
          </w:tcPr>
          <w:p w14:paraId="189D1124" w14:textId="216FDEC8" w:rsidR="0091509D" w:rsidRPr="007B4C6A" w:rsidRDefault="0091509D" w:rsidP="00D64A2F">
            <w:pPr>
              <w:pStyle w:val="BodyText"/>
              <w:tabs>
                <w:tab w:val="clear" w:pos="680"/>
                <w:tab w:val="center" w:pos="4536"/>
                <w:tab w:val="right" w:pos="9072"/>
              </w:tabs>
              <w:spacing w:after="0"/>
              <w:ind w:left="-103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A7591C" w14:textId="77777777" w:rsidR="0091509D" w:rsidRPr="007B4C6A" w:rsidRDefault="0091509D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2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126882" w14:textId="77777777" w:rsidR="0091509D" w:rsidRPr="007B4C6A" w:rsidRDefault="0091509D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3FF4D5" w14:textId="77777777" w:rsidR="0091509D" w:rsidRPr="007B4C6A" w:rsidRDefault="0091509D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1,00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CA04C4C" w14:textId="77777777" w:rsidR="0091509D" w:rsidRPr="007B4C6A" w:rsidRDefault="0091509D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9BCCF0" w14:textId="77777777" w:rsidR="0091509D" w:rsidRPr="007B4C6A" w:rsidRDefault="0091509D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3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11D80D" w14:textId="77777777" w:rsidR="0091509D" w:rsidRPr="007B4C6A" w:rsidRDefault="0091509D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9A1B6D" w14:textId="77777777" w:rsidR="0091509D" w:rsidRPr="007B4C6A" w:rsidRDefault="0091509D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right="-1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91509D" w:rsidRPr="007B4C6A" w14:paraId="09AA3654" w14:textId="77777777" w:rsidTr="00D64A2F">
        <w:tc>
          <w:tcPr>
            <w:tcW w:w="3150" w:type="dxa"/>
          </w:tcPr>
          <w:p w14:paraId="0D019BF7" w14:textId="77777777" w:rsidR="002257B0" w:rsidRPr="007B4C6A" w:rsidRDefault="002257B0" w:rsidP="0091509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49" w:type="dxa"/>
          </w:tcPr>
          <w:p w14:paraId="11C91319" w14:textId="77777777" w:rsidR="002257B0" w:rsidRPr="007B4C6A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61" w:type="dxa"/>
          </w:tcPr>
          <w:p w14:paraId="69EE5AAE" w14:textId="77777777" w:rsidR="002257B0" w:rsidRPr="007B4C6A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19B2AE" w14:textId="77777777" w:rsidR="002257B0" w:rsidRPr="007B4C6A" w:rsidRDefault="002257B0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2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CE8A584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22666F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1,001</w:t>
            </w:r>
          </w:p>
        </w:tc>
        <w:tc>
          <w:tcPr>
            <w:tcW w:w="270" w:type="dxa"/>
          </w:tcPr>
          <w:p w14:paraId="46C093FB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F9CDFC" w14:textId="77777777" w:rsidR="002257B0" w:rsidRPr="007B4C6A" w:rsidRDefault="002257B0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3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E603987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8BC8FC" w14:textId="77777777" w:rsidR="002257B0" w:rsidRPr="00D64A2F" w:rsidRDefault="002257B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1A3"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</w:p>
        </w:tc>
      </w:tr>
      <w:tr w:rsidR="0091509D" w:rsidRPr="0091509D" w14:paraId="732C2DDE" w14:textId="77777777" w:rsidTr="00D64A2F">
        <w:tc>
          <w:tcPr>
            <w:tcW w:w="3150" w:type="dxa"/>
          </w:tcPr>
          <w:p w14:paraId="61F2F2A1" w14:textId="77777777" w:rsidR="002257B0" w:rsidRPr="00D64A2F" w:rsidRDefault="002257B0" w:rsidP="0091509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9" w:type="dxa"/>
          </w:tcPr>
          <w:p w14:paraId="4052FA95" w14:textId="77777777" w:rsidR="002257B0" w:rsidRPr="00D64A2F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61" w:type="dxa"/>
          </w:tcPr>
          <w:p w14:paraId="4A63F5C7" w14:textId="77777777" w:rsidR="002257B0" w:rsidRPr="00D64A2F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D8B05A" w14:textId="77777777" w:rsidR="002257B0" w:rsidRPr="00D64A2F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4EF25D76" w14:textId="77777777" w:rsidR="002257B0" w:rsidRPr="00D64A2F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170" w:type="dxa"/>
          </w:tcPr>
          <w:p w14:paraId="42F85FF1" w14:textId="77777777" w:rsidR="002257B0" w:rsidRPr="00D64A2F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4D8585DA" w14:textId="77777777" w:rsidR="002257B0" w:rsidRPr="00D64A2F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</w:tcPr>
          <w:p w14:paraId="166CEC37" w14:textId="77777777" w:rsidR="002257B0" w:rsidRPr="00D64A2F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6BAEC2A9" w14:textId="77777777" w:rsidR="002257B0" w:rsidRPr="00D64A2F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6EAE94" w14:textId="77777777" w:rsidR="002257B0" w:rsidRPr="00D64A2F" w:rsidRDefault="002257B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right="-10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2271C5" w:rsidRPr="007B4C6A" w14:paraId="25909213" w14:textId="77777777" w:rsidTr="002271C5">
        <w:trPr>
          <w:tblHeader/>
        </w:trPr>
        <w:tc>
          <w:tcPr>
            <w:tcW w:w="3150" w:type="dxa"/>
          </w:tcPr>
          <w:p w14:paraId="2D9E716F" w14:textId="77777777" w:rsidR="002271C5" w:rsidRPr="007B4C6A" w:rsidRDefault="002271C5" w:rsidP="002271C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9" w:type="dxa"/>
          </w:tcPr>
          <w:p w14:paraId="32727C34" w14:textId="77777777" w:rsidR="002271C5" w:rsidRPr="007B4C6A" w:rsidRDefault="002271C5" w:rsidP="002271C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61" w:type="dxa"/>
          </w:tcPr>
          <w:p w14:paraId="6D13984D" w14:textId="77777777" w:rsidR="002271C5" w:rsidRPr="007B4C6A" w:rsidRDefault="002271C5" w:rsidP="002271C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3C6B1C5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9E8658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494A527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1C5" w:rsidRPr="007B4C6A" w14:paraId="5D3478C8" w14:textId="77777777" w:rsidTr="002271C5">
        <w:trPr>
          <w:tblHeader/>
        </w:trPr>
        <w:tc>
          <w:tcPr>
            <w:tcW w:w="3150" w:type="dxa"/>
          </w:tcPr>
          <w:p w14:paraId="3640B2A1" w14:textId="77777777" w:rsidR="002271C5" w:rsidRPr="007B4C6A" w:rsidRDefault="002271C5" w:rsidP="002271C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9" w:type="dxa"/>
          </w:tcPr>
          <w:p w14:paraId="6B118827" w14:textId="77777777" w:rsidR="002271C5" w:rsidRPr="007B4C6A" w:rsidRDefault="002271C5" w:rsidP="002271C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61" w:type="dxa"/>
          </w:tcPr>
          <w:p w14:paraId="1AA12CD1" w14:textId="77777777" w:rsidR="002271C5" w:rsidRPr="007B4C6A" w:rsidRDefault="002271C5" w:rsidP="002271C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11017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F1304BE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A9C450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26DD225B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7BC91D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03DF1F07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B5F994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</w:tr>
      <w:tr w:rsidR="002271C5" w:rsidRPr="007B4C6A" w14:paraId="438EF67B" w14:textId="77777777" w:rsidTr="002271C5">
        <w:trPr>
          <w:tblHeader/>
        </w:trPr>
        <w:tc>
          <w:tcPr>
            <w:tcW w:w="3150" w:type="dxa"/>
          </w:tcPr>
          <w:p w14:paraId="410A7E94" w14:textId="77777777" w:rsidR="002271C5" w:rsidRPr="007B4C6A" w:rsidRDefault="002271C5" w:rsidP="002271C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9" w:type="dxa"/>
          </w:tcPr>
          <w:p w14:paraId="4AA6B926" w14:textId="77777777" w:rsidR="002271C5" w:rsidRPr="007B4C6A" w:rsidRDefault="002271C5" w:rsidP="002271C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61" w:type="dxa"/>
          </w:tcPr>
          <w:p w14:paraId="7919C849" w14:textId="77777777" w:rsidR="002271C5" w:rsidRPr="007B4C6A" w:rsidRDefault="002271C5" w:rsidP="002271C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57E6B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6FD045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95DB95" w14:textId="77777777" w:rsidR="002271C5" w:rsidRPr="00633948" w:rsidRDefault="002271C5" w:rsidP="002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8" w:lineRule="exact"/>
              <w:ind w:left="-108" w:right="-110"/>
              <w:jc w:val="center"/>
              <w:rPr>
                <w:rFonts w:ascii="Angsana New" w:hAnsi="Angsana New"/>
                <w:b/>
                <w:spacing w:val="-12"/>
                <w:sz w:val="30"/>
                <w:szCs w:val="30"/>
                <w:cs/>
              </w:rPr>
            </w:pPr>
            <w:r w:rsidRPr="00633948">
              <w:rPr>
                <w:rFonts w:ascii="Angsana New" w:hAnsi="Angsana New"/>
                <w:b/>
                <w:spacing w:val="-12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E15A7E9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D78C1A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26C852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DFA377" w14:textId="77777777" w:rsidR="002271C5" w:rsidRPr="007B4C6A" w:rsidRDefault="002271C5" w:rsidP="002271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271C5" w:rsidRPr="007B4C6A" w14:paraId="6D679F33" w14:textId="77777777" w:rsidTr="002271C5">
        <w:trPr>
          <w:tblHeader/>
        </w:trPr>
        <w:tc>
          <w:tcPr>
            <w:tcW w:w="3150" w:type="dxa"/>
          </w:tcPr>
          <w:p w14:paraId="5E9295E3" w14:textId="77777777" w:rsidR="002271C5" w:rsidRPr="007B4C6A" w:rsidRDefault="002271C5" w:rsidP="002271C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388D1110" w14:textId="3B53682E" w:rsidR="002271C5" w:rsidRPr="007B4C6A" w:rsidRDefault="002271C5" w:rsidP="002271C5">
            <w:pPr>
              <w:pStyle w:val="BodyText"/>
              <w:tabs>
                <w:tab w:val="clear" w:pos="680"/>
                <w:tab w:val="center" w:pos="4536"/>
                <w:tab w:val="right" w:pos="9072"/>
              </w:tabs>
              <w:spacing w:after="0"/>
              <w:ind w:left="-103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6D4665C" w14:textId="77777777" w:rsidR="002271C5" w:rsidRPr="007B4C6A" w:rsidRDefault="002271C5" w:rsidP="002271C5">
            <w:pPr>
              <w:tabs>
                <w:tab w:val="clear" w:pos="5387"/>
                <w:tab w:val="clear" w:pos="5613"/>
                <w:tab w:val="center" w:pos="4536"/>
                <w:tab w:val="right" w:pos="9072"/>
              </w:tabs>
              <w:ind w:right="11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6339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1509D" w:rsidRPr="007B4C6A" w14:paraId="36201D71" w14:textId="77777777" w:rsidTr="00D64A2F">
        <w:tc>
          <w:tcPr>
            <w:tcW w:w="3150" w:type="dxa"/>
          </w:tcPr>
          <w:p w14:paraId="00E89025" w14:textId="77777777" w:rsidR="002257B0" w:rsidRPr="007B4C6A" w:rsidRDefault="002257B0" w:rsidP="0091509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349" w:type="dxa"/>
          </w:tcPr>
          <w:p w14:paraId="74EE7D88" w14:textId="77777777" w:rsidR="002257B0" w:rsidRPr="007B4C6A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61" w:type="dxa"/>
          </w:tcPr>
          <w:p w14:paraId="7C52BD0B" w14:textId="77777777" w:rsidR="002257B0" w:rsidRPr="007B4C6A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B574B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C09B4E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12EEFB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6DF62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94A863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CCC7C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0D87D1" w14:textId="77777777" w:rsidR="002257B0" w:rsidRPr="00D64A2F" w:rsidRDefault="002257B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509D" w:rsidRPr="007B4C6A" w14:paraId="42852C84" w14:textId="77777777" w:rsidTr="00D64A2F">
        <w:tc>
          <w:tcPr>
            <w:tcW w:w="3150" w:type="dxa"/>
          </w:tcPr>
          <w:p w14:paraId="09163A97" w14:textId="77777777" w:rsidR="002257B0" w:rsidRPr="007B4C6A" w:rsidRDefault="002257B0" w:rsidP="0091509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349" w:type="dxa"/>
          </w:tcPr>
          <w:p w14:paraId="34D271B9" w14:textId="77777777" w:rsidR="002257B0" w:rsidRPr="007B4C6A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61" w:type="dxa"/>
          </w:tcPr>
          <w:p w14:paraId="086188E6" w14:textId="77777777" w:rsidR="002257B0" w:rsidRPr="007B4C6A" w:rsidRDefault="002257B0" w:rsidP="0091509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CD85FF" w14:textId="77777777" w:rsidR="002257B0" w:rsidRPr="007B4C6A" w:rsidRDefault="002257B0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2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79A4216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E5ED2E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</w:t>
            </w:r>
          </w:p>
        </w:tc>
        <w:tc>
          <w:tcPr>
            <w:tcW w:w="270" w:type="dxa"/>
          </w:tcPr>
          <w:p w14:paraId="66C8D779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1FF2E06" w14:textId="77777777" w:rsidR="002257B0" w:rsidRPr="007B4C6A" w:rsidRDefault="002257B0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3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59579B0" w14:textId="77777777" w:rsidR="002257B0" w:rsidRPr="007B4C6A" w:rsidRDefault="002257B0" w:rsidP="0091509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26A4928" w14:textId="77777777" w:rsidR="002257B0" w:rsidRPr="00D64A2F" w:rsidRDefault="002257B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</w:tbl>
    <w:p w14:paraId="0A09AB83" w14:textId="77777777" w:rsidR="007F05F4" w:rsidRPr="00D64A2F" w:rsidRDefault="007F05F4" w:rsidP="007F05F4">
      <w:pPr>
        <w:rPr>
          <w:sz w:val="20"/>
          <w:szCs w:val="20"/>
        </w:rPr>
      </w:pPr>
    </w:p>
    <w:p w14:paraId="0AB4FC0B" w14:textId="67B5188A" w:rsidR="002257B0" w:rsidRPr="00D64A2F" w:rsidRDefault="00CD19EB" w:rsidP="00D64A2F">
      <w:pPr>
        <w:tabs>
          <w:tab w:val="clear" w:pos="454"/>
          <w:tab w:val="left" w:pos="540"/>
        </w:tabs>
        <w:ind w:left="540" w:right="-42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>เมื่อวันที่</w:t>
      </w:r>
      <w:r w:rsidRPr="00D64A2F">
        <w:rPr>
          <w:rFonts w:ascii="Angsana New" w:hAnsi="Angsana New" w:hint="eastAsia"/>
          <w:sz w:val="30"/>
          <w:szCs w:val="30"/>
        </w:rPr>
        <w:t> </w:t>
      </w:r>
      <w:r w:rsidRPr="00D64A2F">
        <w:rPr>
          <w:rFonts w:ascii="Angsana New" w:hAnsi="Angsana New"/>
          <w:sz w:val="30"/>
          <w:szCs w:val="30"/>
        </w:rPr>
        <w:t>20 </w:t>
      </w:r>
      <w:r w:rsidRPr="00D64A2F">
        <w:rPr>
          <w:rFonts w:ascii="Angsana New" w:hAnsi="Angsana New"/>
          <w:sz w:val="30"/>
          <w:szCs w:val="30"/>
          <w:cs/>
        </w:rPr>
        <w:t>ธันวาคม</w:t>
      </w:r>
      <w:r w:rsidRPr="00D64A2F">
        <w:rPr>
          <w:rFonts w:ascii="Angsana New" w:hAnsi="Angsana New" w:hint="eastAsia"/>
          <w:sz w:val="30"/>
          <w:szCs w:val="30"/>
        </w:rPr>
        <w:t> </w:t>
      </w:r>
      <w:r w:rsidRPr="00D64A2F">
        <w:rPr>
          <w:rFonts w:ascii="Angsana New" w:hAnsi="Angsana New"/>
          <w:sz w:val="30"/>
          <w:szCs w:val="30"/>
        </w:rPr>
        <w:t>2561 </w:t>
      </w:r>
      <w:r w:rsidRPr="00D64A2F">
        <w:rPr>
          <w:rFonts w:ascii="Angsana New" w:hAnsi="Angsana New"/>
          <w:sz w:val="30"/>
          <w:szCs w:val="30"/>
          <w:cs/>
        </w:rPr>
        <w:t>กลุ่มบริษัทและบริษัทได้จำหน่ายกลุ่มสินทรัพย์ที่จะจำหน่ายที่จัดประเภทเป็น</w:t>
      </w:r>
      <w:r w:rsidR="00E645D3" w:rsidRPr="000837A8">
        <w:rPr>
          <w:rFonts w:ascii="Angsana New" w:hAnsi="Angsana New"/>
          <w:sz w:val="30"/>
          <w:szCs w:val="30"/>
          <w:cs/>
        </w:rPr>
        <w:t>สิน</w:t>
      </w:r>
      <w:r w:rsidRPr="00D64A2F">
        <w:rPr>
          <w:rFonts w:ascii="Angsana New" w:hAnsi="Angsana New"/>
          <w:sz w:val="30"/>
          <w:szCs w:val="30"/>
          <w:cs/>
        </w:rPr>
        <w:t>ทรัพย์ที่ถือไว้เพื่อขายให้กับบริษัทร่วมแห่งหนึ่งตามที่ได้เปิดเผยไว้ในหมายเหตุข้อ</w:t>
      </w:r>
      <w:r w:rsidRPr="00D64A2F">
        <w:rPr>
          <w:rFonts w:ascii="Angsana New" w:hAnsi="Angsana New" w:hint="eastAsia"/>
          <w:sz w:val="30"/>
          <w:szCs w:val="30"/>
        </w:rPr>
        <w:t> </w:t>
      </w:r>
      <w:r w:rsidRPr="000837A8">
        <w:rPr>
          <w:rFonts w:ascii="Angsana New" w:hAnsi="Angsana New"/>
          <w:sz w:val="30"/>
          <w:szCs w:val="30"/>
        </w:rPr>
        <w:t>5</w:t>
      </w:r>
    </w:p>
    <w:p w14:paraId="0908F135" w14:textId="77777777" w:rsidR="0009185E" w:rsidRPr="00D64A2F" w:rsidRDefault="0009185E" w:rsidP="00D64A2F"/>
    <w:p w14:paraId="371A3819" w14:textId="77777777" w:rsidR="001C6B5A" w:rsidRPr="000837A8" w:rsidRDefault="001C6B5A" w:rsidP="001C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0837A8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03E6F99E" w14:textId="77777777" w:rsidR="001C6B5A" w:rsidRPr="000837A8" w:rsidRDefault="001C6B5A" w:rsidP="001C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/>
        <w:rPr>
          <w:rFonts w:ascii="Angsana New" w:hAnsi="Angsana New"/>
          <w:sz w:val="30"/>
          <w:szCs w:val="30"/>
        </w:rPr>
      </w:pPr>
      <w:r w:rsidRPr="000837A8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</w:p>
    <w:p w14:paraId="4F02D067" w14:textId="2841F22C" w:rsidR="001C6B5A" w:rsidRDefault="001C6B5A" w:rsidP="001C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37A8">
        <w:rPr>
          <w:rFonts w:ascii="Angsana New" w:hAnsi="Angsana New"/>
          <w:sz w:val="30"/>
          <w:szCs w:val="30"/>
          <w:cs/>
        </w:rPr>
        <w:t>สำหรับการวัดมูลค่ายุติธรรมที่เกิดขึ้นไม่ประจำของกลุ่มสินทรัพย์ที่จะจำหน่ายที่จัดประเภทเป็นสินทรัพย์ที่ถือไว้เพื่อขาย</w:t>
      </w:r>
      <w:r w:rsidR="00B027A9" w:rsidRPr="000837A8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="00CD19EB" w:rsidRPr="000837A8">
        <w:rPr>
          <w:rFonts w:ascii="Angsana New" w:hAnsi="Angsana New"/>
          <w:sz w:val="30"/>
          <w:szCs w:val="30"/>
        </w:rPr>
        <w:t xml:space="preserve"> </w:t>
      </w:r>
      <w:r w:rsidR="00CD19EB" w:rsidRPr="000837A8">
        <w:rPr>
          <w:rFonts w:ascii="Angsana New" w:hAnsi="Angsana New"/>
          <w:sz w:val="30"/>
          <w:szCs w:val="30"/>
          <w:cs/>
        </w:rPr>
        <w:t xml:space="preserve">ณ </w:t>
      </w:r>
      <w:r w:rsidR="00CD19EB" w:rsidRPr="000837A8">
        <w:rPr>
          <w:rFonts w:ascii="Angsana New" w:hAnsi="Angsana New"/>
          <w:sz w:val="30"/>
          <w:szCs w:val="30"/>
        </w:rPr>
        <w:t xml:space="preserve">30 </w:t>
      </w:r>
      <w:r w:rsidR="00CD19EB" w:rsidRPr="000837A8">
        <w:rPr>
          <w:rFonts w:ascii="Angsana New" w:hAnsi="Angsana New"/>
          <w:sz w:val="30"/>
          <w:szCs w:val="30"/>
          <w:cs/>
        </w:rPr>
        <w:t xml:space="preserve">กันยายน </w:t>
      </w:r>
      <w:r w:rsidR="00CD19EB" w:rsidRPr="000837A8">
        <w:rPr>
          <w:rFonts w:ascii="Angsana New" w:hAnsi="Angsana New"/>
          <w:sz w:val="30"/>
          <w:szCs w:val="30"/>
        </w:rPr>
        <w:t xml:space="preserve">2561 </w:t>
      </w:r>
      <w:r w:rsidRPr="000837A8">
        <w:rPr>
          <w:rFonts w:ascii="Angsana New" w:hAnsi="Angsana New"/>
          <w:sz w:val="30"/>
          <w:szCs w:val="30"/>
          <w:cs/>
        </w:rPr>
        <w:t xml:space="preserve">จำนวน </w:t>
      </w:r>
      <w:r w:rsidR="005267E9" w:rsidRPr="00D64A2F">
        <w:rPr>
          <w:rFonts w:ascii="Angsana New" w:hAnsi="Angsana New"/>
          <w:sz w:val="30"/>
          <w:szCs w:val="30"/>
        </w:rPr>
        <w:t>1,731</w:t>
      </w:r>
      <w:r w:rsidR="005267E9" w:rsidRPr="00D64A2F">
        <w:rPr>
          <w:rFonts w:ascii="Angsana New" w:hAnsi="Angsana New"/>
          <w:sz w:val="30"/>
          <w:szCs w:val="30"/>
          <w:cs/>
        </w:rPr>
        <w:t>.</w:t>
      </w:r>
      <w:r w:rsidR="005267E9" w:rsidRPr="00D64A2F">
        <w:rPr>
          <w:rFonts w:ascii="Angsana New" w:hAnsi="Angsana New"/>
          <w:sz w:val="30"/>
          <w:szCs w:val="30"/>
        </w:rPr>
        <w:t xml:space="preserve">11 </w:t>
      </w:r>
      <w:r w:rsidR="005267E9" w:rsidRPr="00D64A2F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267E9" w:rsidRPr="00D64A2F">
        <w:rPr>
          <w:rFonts w:ascii="Angsana New" w:hAnsi="Angsana New"/>
          <w:sz w:val="30"/>
          <w:szCs w:val="30"/>
        </w:rPr>
        <w:t>1,216</w:t>
      </w:r>
      <w:r w:rsidR="005267E9" w:rsidRPr="00D64A2F">
        <w:rPr>
          <w:rFonts w:ascii="Angsana New" w:hAnsi="Angsana New"/>
          <w:sz w:val="30"/>
          <w:szCs w:val="30"/>
          <w:cs/>
        </w:rPr>
        <w:t>.</w:t>
      </w:r>
      <w:r w:rsidR="005267E9" w:rsidRPr="00D64A2F">
        <w:rPr>
          <w:rFonts w:ascii="Angsana New" w:hAnsi="Angsana New"/>
          <w:sz w:val="30"/>
          <w:szCs w:val="30"/>
        </w:rPr>
        <w:t xml:space="preserve">01 </w:t>
      </w:r>
      <w:r w:rsidR="005267E9" w:rsidRPr="00D64A2F">
        <w:rPr>
          <w:rFonts w:ascii="Angsana New" w:hAnsi="Angsana New"/>
          <w:sz w:val="30"/>
          <w:szCs w:val="30"/>
          <w:cs/>
        </w:rPr>
        <w:t>ล้านบาท</w:t>
      </w:r>
      <w:r w:rsidR="00835902" w:rsidRPr="00D64A2F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CD19EB" w:rsidRPr="007B4C6A">
        <w:rPr>
          <w:rFonts w:ascii="Angsana New" w:hAnsi="Angsana New"/>
          <w:sz w:val="30"/>
          <w:szCs w:val="30"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7B4C6A">
        <w:rPr>
          <w:rFonts w:ascii="Angsana New" w:hAnsi="Angsana New"/>
          <w:sz w:val="30"/>
          <w:szCs w:val="30"/>
        </w:rPr>
        <w:t>3</w:t>
      </w:r>
      <w:r w:rsidRPr="007B4C6A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1F1468EA" w14:textId="77777777" w:rsidR="002271C5" w:rsidRPr="007B4C6A" w:rsidRDefault="002271C5" w:rsidP="001C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00A7BA" w14:textId="77777777" w:rsidR="00B027A9" w:rsidRPr="007B4C6A" w:rsidRDefault="00B027A9" w:rsidP="00B027A9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</w:t>
      </w:r>
    </w:p>
    <w:p w14:paraId="6F2F8A2C" w14:textId="77777777" w:rsidR="00B027A9" w:rsidRPr="007B4C6A" w:rsidRDefault="00B027A9" w:rsidP="002A0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ทคนิคการประเมินมูลค่าที่ใช้ในการกำหนดมูลค่ายุติธรรมของกลุ่มสินทรัพย์ที่จะจำหน่ายที่จัดประเภทเป็นสินทรัพย์ที่ถือไว้เพื่อขายแสดงในตารางดังต่อไปนี้</w:t>
      </w:r>
    </w:p>
    <w:p w14:paraId="0DD4A0B7" w14:textId="77777777" w:rsidR="00B027A9" w:rsidRPr="007B4C6A" w:rsidRDefault="00B027A9" w:rsidP="00B027A9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42"/>
        <w:gridCol w:w="270"/>
        <w:gridCol w:w="6458"/>
      </w:tblGrid>
      <w:tr w:rsidR="00B027A9" w:rsidRPr="007B4C6A" w14:paraId="1597E6A2" w14:textId="77777777" w:rsidTr="00D64A2F">
        <w:tc>
          <w:tcPr>
            <w:tcW w:w="2542" w:type="dxa"/>
          </w:tcPr>
          <w:p w14:paraId="31264128" w14:textId="77777777" w:rsidR="00B027A9" w:rsidRPr="007B4C6A" w:rsidRDefault="00B027A9" w:rsidP="00A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14:paraId="239E699C" w14:textId="77777777" w:rsidR="00B027A9" w:rsidRPr="007B4C6A" w:rsidRDefault="00B027A9" w:rsidP="00A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58" w:type="dxa"/>
            <w:shd w:val="clear" w:color="auto" w:fill="auto"/>
            <w:vAlign w:val="bottom"/>
          </w:tcPr>
          <w:p w14:paraId="0F46437E" w14:textId="77777777" w:rsidR="00B027A9" w:rsidRPr="007B4C6A" w:rsidRDefault="00B027A9" w:rsidP="00A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4020B7" w:rsidRPr="007B4C6A" w14:paraId="01C18BBB" w14:textId="77777777" w:rsidTr="00D64A2F">
        <w:tc>
          <w:tcPr>
            <w:tcW w:w="2542" w:type="dxa"/>
          </w:tcPr>
          <w:p w14:paraId="6697E60D" w14:textId="0FBA2BC2" w:rsidR="004020B7" w:rsidRPr="007B4C6A" w:rsidRDefault="00193DA7" w:rsidP="0019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อาคาร</w:t>
            </w:r>
            <w:r w:rsidR="004020B7" w:rsidRPr="00D64A2F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โรงงาน</w:t>
            </w:r>
            <w:r w:rsidR="00B84754" w:rsidRPr="00D64A2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และ</w:t>
            </w:r>
            <w:r w:rsidR="004020B7" w:rsidRPr="00D64A2F">
              <w:rPr>
                <w:rFonts w:ascii="Angsana New" w:hAnsi="Angsana New"/>
                <w:spacing w:val="-6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270" w:type="dxa"/>
          </w:tcPr>
          <w:p w14:paraId="6C616F50" w14:textId="77777777" w:rsidR="004020B7" w:rsidRPr="007B4C6A" w:rsidRDefault="004020B7" w:rsidP="004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8" w:type="dxa"/>
            <w:shd w:val="clear" w:color="auto" w:fill="auto"/>
          </w:tcPr>
          <w:p w14:paraId="70F85429" w14:textId="77777777" w:rsidR="004020B7" w:rsidRPr="007B4C6A" w:rsidRDefault="004020B7" w:rsidP="00063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วิธีการรายได้ โดยการคิดลดกระแสเงินสด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</w:t>
            </w:r>
            <w:r w:rsidR="000630AE" w:rsidRPr="007B4C6A">
              <w:rPr>
                <w:rFonts w:ascii="Angsana New" w:hAnsi="Angsana New"/>
                <w:sz w:val="30"/>
                <w:szCs w:val="30"/>
                <w:cs/>
              </w:rPr>
              <w:t>อัตราการเช่า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อัต</w:t>
            </w:r>
            <w:r w:rsidR="000630AE" w:rsidRPr="007B4C6A">
              <w:rPr>
                <w:rFonts w:ascii="Angsana New" w:hAnsi="Angsana New"/>
                <w:sz w:val="30"/>
                <w:szCs w:val="30"/>
                <w:cs/>
              </w:rPr>
              <w:t xml:space="preserve">ราการเติบโตระยะยาวของค่าเช่า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กระแสเงินสดสุทธิที่คาดไว้จะถูกคิดลดโดยใช้อัตราคิดลดที่ปรับค่าความเสี่ยงแล้ว การ</w:t>
            </w:r>
            <w:r w:rsidR="000630AE" w:rsidRPr="007B4C6A">
              <w:rPr>
                <w:rFonts w:ascii="Angsana New" w:hAnsi="Angsana New"/>
                <w:sz w:val="30"/>
                <w:szCs w:val="30"/>
                <w:cs/>
              </w:rPr>
              <w:t>ประมาณอัตราคิดลดได้พิจารณาถึงสภาพของ</w:t>
            </w:r>
            <w:r w:rsidR="00193DA7" w:rsidRPr="007B4C6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="000630AE" w:rsidRPr="007B4C6A">
              <w:rPr>
                <w:rFonts w:ascii="Angsana New" w:hAnsi="Angsana New"/>
                <w:sz w:val="30"/>
                <w:szCs w:val="30"/>
                <w:cs/>
              </w:rPr>
              <w:t>โรงงานและคลังสินค้าให้เช่า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และสถานที่ตั้ง และระยะเวลาการเช่า</w:t>
            </w:r>
          </w:p>
        </w:tc>
      </w:tr>
    </w:tbl>
    <w:p w14:paraId="54968763" w14:textId="56941A81" w:rsidR="00F81176" w:rsidRDefault="00F81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shd w:val="clear" w:color="auto" w:fill="D9D9D9"/>
        </w:rPr>
      </w:pPr>
    </w:p>
    <w:p w14:paraId="0AC9BBAE" w14:textId="77777777" w:rsidR="00F81176" w:rsidRDefault="00F81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shd w:val="clear" w:color="auto" w:fill="D9D9D9"/>
        </w:rPr>
      </w:pPr>
      <w:r>
        <w:rPr>
          <w:rFonts w:ascii="Angsana New" w:hAnsi="Angsana New"/>
          <w:sz w:val="20"/>
          <w:szCs w:val="20"/>
          <w:shd w:val="clear" w:color="auto" w:fill="D9D9D9"/>
        </w:rPr>
        <w:br w:type="page"/>
      </w:r>
    </w:p>
    <w:p w14:paraId="23C59250" w14:textId="77777777" w:rsidR="00D15003" w:rsidRPr="007B4C6A" w:rsidRDefault="00D15003" w:rsidP="00DB1282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567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E0328E" w:rsidRPr="007B4C6A">
        <w:rPr>
          <w:rFonts w:ascii="Angsana New" w:hAnsi="Angsana New"/>
          <w:sz w:val="30"/>
          <w:szCs w:val="30"/>
          <w:cs/>
        </w:rPr>
        <w:t>และการร่วมค้า</w:t>
      </w:r>
    </w:p>
    <w:p w14:paraId="6D8AC5ED" w14:textId="77777777" w:rsidR="00DB1282" w:rsidRPr="007B4C6A" w:rsidRDefault="00DB1282" w:rsidP="00DB1282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93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8"/>
        <w:gridCol w:w="1530"/>
        <w:gridCol w:w="1564"/>
        <w:gridCol w:w="1530"/>
        <w:gridCol w:w="1564"/>
      </w:tblGrid>
      <w:tr w:rsidR="00D44BCF" w:rsidRPr="007B4C6A" w14:paraId="6D2AC2D6" w14:textId="77777777" w:rsidTr="00D64A2F">
        <w:trPr>
          <w:tblHeader/>
        </w:trPr>
        <w:tc>
          <w:tcPr>
            <w:tcW w:w="3168" w:type="dxa"/>
          </w:tcPr>
          <w:p w14:paraId="1C3DC4C2" w14:textId="77777777" w:rsidR="00D44BCF" w:rsidRPr="007B4C6A" w:rsidRDefault="00D44BCF" w:rsidP="00D44BCF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94" w:type="dxa"/>
            <w:gridSpan w:val="2"/>
            <w:shd w:val="clear" w:color="auto" w:fill="auto"/>
            <w:vAlign w:val="bottom"/>
          </w:tcPr>
          <w:p w14:paraId="08B20EF0" w14:textId="77777777" w:rsidR="00D44BCF" w:rsidRPr="007B4C6A" w:rsidRDefault="00D44BCF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3094" w:type="dxa"/>
            <w:gridSpan w:val="2"/>
            <w:shd w:val="clear" w:color="auto" w:fill="auto"/>
            <w:vAlign w:val="bottom"/>
          </w:tcPr>
          <w:p w14:paraId="31F3B31A" w14:textId="77777777" w:rsidR="00D44BCF" w:rsidRPr="007B4C6A" w:rsidRDefault="00D44BCF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44BCF" w:rsidRPr="007B4C6A" w14:paraId="1C83EB7F" w14:textId="77777777" w:rsidTr="00D64A2F">
        <w:trPr>
          <w:trHeight w:val="1217"/>
          <w:tblHeader/>
        </w:trPr>
        <w:tc>
          <w:tcPr>
            <w:tcW w:w="3168" w:type="dxa"/>
          </w:tcPr>
          <w:p w14:paraId="1C817625" w14:textId="77777777" w:rsidR="00D44BCF" w:rsidRPr="007B4C6A" w:rsidRDefault="00D44BCF" w:rsidP="00D44BCF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9E1A39" w14:textId="77777777" w:rsidR="00D44BCF" w:rsidRPr="007B4C6A" w:rsidRDefault="00D44BCF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>สำหรับปีสิ้นสุดวันที่</w:t>
            </w:r>
          </w:p>
          <w:p w14:paraId="2560B9B3" w14:textId="77777777" w:rsidR="00D44BCF" w:rsidRPr="007B4C6A" w:rsidRDefault="00D44BCF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>30 กันยายน 2562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AC0DC53" w14:textId="0F07B97A" w:rsidR="00D44BCF" w:rsidRPr="007B4C6A" w:rsidRDefault="00D44BCF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spacing w:val="-8"/>
                <w:sz w:val="28"/>
                <w:szCs w:val="28"/>
                <w:cs/>
                <w:lang w:val="en-US" w:bidi="th-TH"/>
              </w:rPr>
              <w:t>สำหรับ</w:t>
            </w:r>
            <w:r w:rsidR="001F766D" w:rsidRPr="00D64A2F">
              <w:rPr>
                <w:rFonts w:ascii="Angsana New" w:hAnsi="Angsana New"/>
                <w:spacing w:val="-8"/>
                <w:sz w:val="28"/>
                <w:szCs w:val="28"/>
                <w:cs/>
                <w:lang w:val="en-US" w:bidi="th-TH"/>
              </w:rPr>
              <w:t>รอบ</w:t>
            </w:r>
            <w:r w:rsidRPr="00D64A2F">
              <w:rPr>
                <w:rFonts w:ascii="Angsana New" w:hAnsi="Angsana New"/>
                <w:spacing w:val="-8"/>
                <w:sz w:val="28"/>
                <w:szCs w:val="28"/>
                <w:cs/>
                <w:lang w:val="en-US" w:bidi="th-TH"/>
              </w:rPr>
              <w:t>ระยะ</w:t>
            </w:r>
            <w:r w:rsidR="00FE4B2F">
              <w:rPr>
                <w:rFonts w:ascii="Angsana New" w:hAnsi="Angsana New"/>
                <w:spacing w:val="-8"/>
                <w:sz w:val="28"/>
                <w:szCs w:val="28"/>
                <w:lang w:val="en-US" w:bidi="th-TH"/>
              </w:rPr>
              <w:br/>
            </w:r>
            <w:r w:rsidRPr="00D64A2F">
              <w:rPr>
                <w:rFonts w:ascii="Angsana New" w:hAnsi="Angsana New"/>
                <w:spacing w:val="-8"/>
                <w:sz w:val="28"/>
                <w:szCs w:val="28"/>
                <w:cs/>
                <w:lang w:val="en-US" w:bidi="th-TH"/>
              </w:rPr>
              <w:t>เวลา</w:t>
            </w:r>
            <w:r w:rsidRPr="007B4C6A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>บัญชีตั้งแต่วันที่</w:t>
            </w:r>
          </w:p>
          <w:p w14:paraId="23D11CE4" w14:textId="77777777" w:rsidR="00D44BCF" w:rsidRPr="007B4C6A" w:rsidRDefault="00D44BCF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>1 มกราคม 2561 ถึง 30 กันยายน 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4E2E45" w14:textId="77777777" w:rsidR="00D44BCF" w:rsidRPr="007B4C6A" w:rsidRDefault="00D44BCF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>สำหรับปีสิ้นสุดวันที่</w:t>
            </w:r>
          </w:p>
          <w:p w14:paraId="5A51E5EE" w14:textId="77777777" w:rsidR="00D44BCF" w:rsidRPr="007B4C6A" w:rsidRDefault="00D44BCF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>30 กันยายน 2562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2EEC5A3" w14:textId="36633225" w:rsidR="00D44BCF" w:rsidRPr="007B4C6A" w:rsidRDefault="00D44BCF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>สำหรับ</w:t>
            </w:r>
            <w:r w:rsidR="001F766D" w:rsidRPr="007B4C6A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>รอบ</w:t>
            </w:r>
            <w:r w:rsidRPr="007B4C6A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>ระยะ</w:t>
            </w:r>
            <w:r w:rsidR="00FE4B2F"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  <w:br/>
            </w:r>
            <w:r w:rsidRPr="007B4C6A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>เวลาบัญชีตั้งแต่วันที่</w:t>
            </w:r>
          </w:p>
          <w:p w14:paraId="6D20C073" w14:textId="77777777" w:rsidR="00D44BCF" w:rsidRPr="007B4C6A" w:rsidRDefault="00D44BCF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>1 มกราคม 2561 ถึง 30 กันยายน 2561</w:t>
            </w:r>
          </w:p>
        </w:tc>
      </w:tr>
      <w:tr w:rsidR="002257B0" w:rsidRPr="007B4C6A" w14:paraId="7008F4C2" w14:textId="77777777" w:rsidTr="00D64A2F">
        <w:trPr>
          <w:trHeight w:val="352"/>
          <w:tblHeader/>
        </w:trPr>
        <w:tc>
          <w:tcPr>
            <w:tcW w:w="3168" w:type="dxa"/>
          </w:tcPr>
          <w:p w14:paraId="1430CD89" w14:textId="77777777" w:rsidR="002257B0" w:rsidRPr="007B4C6A" w:rsidRDefault="002257B0" w:rsidP="00D44BCF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F49C87A" w14:textId="77777777" w:rsidR="002257B0" w:rsidRPr="007B4C6A" w:rsidRDefault="002257B0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C9CC3A4" w14:textId="7D9616EE" w:rsidR="002257B0" w:rsidRPr="007B4C6A" w:rsidRDefault="002257B0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0A43D1" w14:textId="77777777" w:rsidR="002257B0" w:rsidRPr="007B4C6A" w:rsidRDefault="002257B0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5D88F94" w14:textId="77777777" w:rsidR="002257B0" w:rsidRPr="007B4C6A" w:rsidRDefault="002257B0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</w:pPr>
          </w:p>
        </w:tc>
      </w:tr>
      <w:tr w:rsidR="00D44BCF" w:rsidRPr="007B4C6A" w14:paraId="0E2FBCCA" w14:textId="77777777" w:rsidTr="00D64A2F">
        <w:trPr>
          <w:tblHeader/>
        </w:trPr>
        <w:tc>
          <w:tcPr>
            <w:tcW w:w="3168" w:type="dxa"/>
          </w:tcPr>
          <w:p w14:paraId="0BEE3A63" w14:textId="77777777" w:rsidR="00D44BCF" w:rsidRPr="007B4C6A" w:rsidRDefault="00D44BCF" w:rsidP="00D44BCF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8" w:type="dxa"/>
            <w:gridSpan w:val="4"/>
            <w:shd w:val="clear" w:color="auto" w:fill="auto"/>
            <w:vAlign w:val="bottom"/>
          </w:tcPr>
          <w:p w14:paraId="4D4293DF" w14:textId="77777777" w:rsidR="00D44BCF" w:rsidRPr="007B4C6A" w:rsidRDefault="00D44BCF" w:rsidP="00D44B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44BCF" w:rsidRPr="007B4C6A" w14:paraId="4F3C6739" w14:textId="77777777" w:rsidTr="00D64A2F">
        <w:tc>
          <w:tcPr>
            <w:tcW w:w="3168" w:type="dxa"/>
          </w:tcPr>
          <w:p w14:paraId="586A3EA3" w14:textId="77777777" w:rsidR="00D44BCF" w:rsidRPr="007B4C6A" w:rsidRDefault="00D44BCF" w:rsidP="00D4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7EF1E853" w14:textId="77777777" w:rsidR="00D44BCF" w:rsidRPr="007B4C6A" w:rsidRDefault="00D44BC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16AB4AF" w14:textId="77777777" w:rsidR="00D44BCF" w:rsidRPr="007B4C6A" w:rsidRDefault="00D44BC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A27338" w14:textId="77777777" w:rsidR="00D44BCF" w:rsidRPr="007B4C6A" w:rsidRDefault="00D44BC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42AF66D" w14:textId="77777777" w:rsidR="00D44BCF" w:rsidRPr="007B4C6A" w:rsidRDefault="00D44BCF" w:rsidP="00D4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4BCF" w:rsidRPr="007B4C6A" w14:paraId="2383E948" w14:textId="77777777" w:rsidTr="00D64A2F">
        <w:tc>
          <w:tcPr>
            <w:tcW w:w="3168" w:type="dxa"/>
          </w:tcPr>
          <w:p w14:paraId="5B50D550" w14:textId="50C46F41" w:rsidR="00D44BCF" w:rsidRPr="007B4C6A" w:rsidRDefault="00D44BCF" w:rsidP="00D4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ณ วันที่ 1 ตุลาคม</w:t>
            </w:r>
            <w:r w:rsidR="003C35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 1 มกราคม</w:t>
            </w:r>
          </w:p>
        </w:tc>
        <w:tc>
          <w:tcPr>
            <w:tcW w:w="1530" w:type="dxa"/>
            <w:shd w:val="clear" w:color="auto" w:fill="auto"/>
          </w:tcPr>
          <w:p w14:paraId="47145593" w14:textId="77777777" w:rsidR="00D44BCF" w:rsidRPr="007B4C6A" w:rsidRDefault="000F6C4A" w:rsidP="00EC1F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8D4D8A" w:rsidRPr="007B4C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B4C6A">
              <w:rPr>
                <w:rFonts w:ascii="Angsana New" w:hAnsi="Angsana New"/>
                <w:sz w:val="28"/>
                <w:szCs w:val="28"/>
                <w:lang w:val="en-US" w:bidi="th-TH"/>
              </w:rPr>
              <w:t>796</w:t>
            </w:r>
          </w:p>
        </w:tc>
        <w:tc>
          <w:tcPr>
            <w:tcW w:w="1564" w:type="dxa"/>
          </w:tcPr>
          <w:p w14:paraId="7223B760" w14:textId="69E3EB13" w:rsidR="00D44BCF" w:rsidRPr="007B4C6A" w:rsidRDefault="000F6C4A" w:rsidP="00EC1F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D44BCF" w:rsidRPr="007B4C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B4C6A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406CD9" w:rsidRPr="007B4C6A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530" w:type="dxa"/>
          </w:tcPr>
          <w:p w14:paraId="5F3EC8F2" w14:textId="77777777" w:rsidR="00D44BCF" w:rsidRPr="007B4C6A" w:rsidRDefault="007D7010" w:rsidP="00D64A2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  <w:r w:rsidR="00EC1F8A"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564" w:type="dxa"/>
          </w:tcPr>
          <w:p w14:paraId="06AFDB7C" w14:textId="77777777" w:rsidR="00D44BCF" w:rsidRPr="007B4C6A" w:rsidRDefault="00D44BCF" w:rsidP="00EC1F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20</w:t>
            </w:r>
            <w:r w:rsidR="00EC1F8A"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D44BCF" w:rsidRPr="007B4C6A" w14:paraId="75A3E470" w14:textId="77777777" w:rsidTr="00D64A2F">
        <w:tc>
          <w:tcPr>
            <w:tcW w:w="3168" w:type="dxa"/>
          </w:tcPr>
          <w:p w14:paraId="169942B4" w14:textId="67BE333B" w:rsidR="00D44BCF" w:rsidRPr="007B4C6A" w:rsidRDefault="00D44BCF" w:rsidP="00D4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18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ส่วนแบ่งกำไรสุทธิ</w:t>
            </w:r>
            <w:r w:rsidR="00F81176" w:rsidRPr="008B4F31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</w:t>
            </w:r>
            <w:r w:rsidR="00F81176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="00F81176" w:rsidRPr="008B4F31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ในบริษัทร่วมและการร่วมค้าสุทธิจาก</w:t>
            </w:r>
            <w:r w:rsidR="00F81176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="00F81176" w:rsidRPr="008B4F31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กำไรที่ยังไม่เกิดขึ้นจากการขาย</w:t>
            </w:r>
          </w:p>
        </w:tc>
        <w:tc>
          <w:tcPr>
            <w:tcW w:w="1530" w:type="dxa"/>
            <w:shd w:val="clear" w:color="auto" w:fill="auto"/>
          </w:tcPr>
          <w:p w14:paraId="10A0BB2D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01396147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11558F8D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1A70D4E4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8D4D8A" w:rsidRPr="007B4C6A" w14:paraId="48FD0930" w14:textId="77777777" w:rsidTr="00D64A2F">
        <w:tc>
          <w:tcPr>
            <w:tcW w:w="3168" w:type="dxa"/>
          </w:tcPr>
          <w:p w14:paraId="2B7F8853" w14:textId="06C05DE4" w:rsidR="008D4D8A" w:rsidRPr="007B4C6A" w:rsidRDefault="008D4D8A" w:rsidP="008D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4A5BE9" w:rsidRPr="008B4F3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อสังหาริมทรัพย์ให้บริษัทร่วม</w:t>
            </w:r>
          </w:p>
        </w:tc>
        <w:tc>
          <w:tcPr>
            <w:tcW w:w="1530" w:type="dxa"/>
            <w:shd w:val="clear" w:color="auto" w:fill="auto"/>
          </w:tcPr>
          <w:p w14:paraId="569D9C1C" w14:textId="249A0EF3" w:rsidR="008D4D8A" w:rsidRPr="007B4C6A" w:rsidRDefault="000F6C4A" w:rsidP="00EC1F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15</w:t>
            </w:r>
            <w:r w:rsidR="0097773C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564" w:type="dxa"/>
          </w:tcPr>
          <w:p w14:paraId="777AD4B5" w14:textId="77777777" w:rsidR="008D4D8A" w:rsidRPr="007B4C6A" w:rsidRDefault="000F6C4A" w:rsidP="00EC1F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177</w:t>
            </w:r>
          </w:p>
        </w:tc>
        <w:tc>
          <w:tcPr>
            <w:tcW w:w="1530" w:type="dxa"/>
          </w:tcPr>
          <w:p w14:paraId="3E3F0B3B" w14:textId="77777777" w:rsidR="008D4D8A" w:rsidRPr="00D64A2F" w:rsidRDefault="008D4D8A" w:rsidP="00D64A2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64" w:type="dxa"/>
          </w:tcPr>
          <w:p w14:paraId="139EAA6E" w14:textId="77777777" w:rsidR="008D4D8A" w:rsidRPr="007B4C6A" w:rsidRDefault="008D4D8A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5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D4D8A" w:rsidRPr="007B4C6A" w14:paraId="68938D25" w14:textId="77777777" w:rsidTr="00D64A2F">
        <w:tc>
          <w:tcPr>
            <w:tcW w:w="3168" w:type="dxa"/>
          </w:tcPr>
          <w:p w14:paraId="2E565E5D" w14:textId="77777777" w:rsidR="008D4D8A" w:rsidRPr="007B4C6A" w:rsidRDefault="00EC1F8A" w:rsidP="008D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="008D4D8A" w:rsidRPr="007B4C6A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530" w:type="dxa"/>
            <w:shd w:val="clear" w:color="auto" w:fill="auto"/>
          </w:tcPr>
          <w:p w14:paraId="426EED27" w14:textId="77777777" w:rsidR="008D4D8A" w:rsidRPr="007B4C6A" w:rsidRDefault="008D4D8A" w:rsidP="00EC1F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4,13</w:t>
            </w:r>
            <w:r w:rsidR="00EC1F8A"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564" w:type="dxa"/>
          </w:tcPr>
          <w:p w14:paraId="348CC311" w14:textId="77777777" w:rsidR="008D4D8A" w:rsidRPr="007B4C6A" w:rsidRDefault="008D4D8A" w:rsidP="00EC1F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437</w:t>
            </w:r>
          </w:p>
        </w:tc>
        <w:tc>
          <w:tcPr>
            <w:tcW w:w="1530" w:type="dxa"/>
          </w:tcPr>
          <w:p w14:paraId="17242B1C" w14:textId="77777777" w:rsidR="008D4D8A" w:rsidRPr="007B4C6A" w:rsidRDefault="008D4D8A" w:rsidP="00D64A2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4,13</w:t>
            </w:r>
            <w:r w:rsidR="00EC1F8A"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564" w:type="dxa"/>
          </w:tcPr>
          <w:p w14:paraId="61969308" w14:textId="77777777" w:rsidR="008D4D8A" w:rsidRPr="007B4C6A" w:rsidRDefault="008D4D8A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5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D7010" w:rsidRPr="007B4C6A" w14:paraId="0CD89565" w14:textId="77777777" w:rsidTr="00D64A2F">
        <w:tc>
          <w:tcPr>
            <w:tcW w:w="3168" w:type="dxa"/>
          </w:tcPr>
          <w:p w14:paraId="4E4EEA36" w14:textId="77777777" w:rsidR="007D7010" w:rsidRPr="007B4C6A" w:rsidRDefault="007D7010" w:rsidP="00D64A2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530" w:type="dxa"/>
            <w:shd w:val="clear" w:color="auto" w:fill="auto"/>
          </w:tcPr>
          <w:p w14:paraId="447BE7EB" w14:textId="77777777" w:rsidR="007D7010" w:rsidRPr="007B4C6A" w:rsidRDefault="008D4D8A" w:rsidP="00EC1F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7B4C6A"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  <w:r w:rsidR="00EC1F8A" w:rsidRPr="007B4C6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7B4C6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64" w:type="dxa"/>
          </w:tcPr>
          <w:p w14:paraId="607CF517" w14:textId="77777777" w:rsidR="007D7010" w:rsidRPr="007B4C6A" w:rsidRDefault="007D7010" w:rsidP="00EC1F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32</w:t>
            </w:r>
            <w:r w:rsidR="00EC1F8A" w:rsidRPr="007B4C6A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34D36193" w14:textId="77777777" w:rsidR="007D7010" w:rsidRPr="00D64A2F" w:rsidRDefault="007D7010" w:rsidP="00D64A2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64" w:type="dxa"/>
          </w:tcPr>
          <w:p w14:paraId="2C5325A9" w14:textId="77777777" w:rsidR="007D7010" w:rsidRPr="007B4C6A" w:rsidRDefault="007D7010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5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D7010" w:rsidRPr="007B4C6A" w14:paraId="3A72FA15" w14:textId="77777777" w:rsidTr="00D64A2F">
        <w:tc>
          <w:tcPr>
            <w:tcW w:w="3168" w:type="dxa"/>
          </w:tcPr>
          <w:p w14:paraId="6BE804BA" w14:textId="77777777" w:rsidR="007D7010" w:rsidRPr="007B4C6A" w:rsidRDefault="007D7010" w:rsidP="007D7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ลดมูลค่าหน่วยลงทุน</w:t>
            </w:r>
          </w:p>
        </w:tc>
        <w:tc>
          <w:tcPr>
            <w:tcW w:w="1530" w:type="dxa"/>
            <w:shd w:val="clear" w:color="auto" w:fill="auto"/>
          </w:tcPr>
          <w:p w14:paraId="3F0A46E3" w14:textId="77777777" w:rsidR="007D7010" w:rsidRPr="007B4C6A" w:rsidRDefault="008D4D8A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8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64" w:type="dxa"/>
          </w:tcPr>
          <w:p w14:paraId="084E3AED" w14:textId="77777777" w:rsidR="007D7010" w:rsidRPr="007B4C6A" w:rsidRDefault="007D7010" w:rsidP="00EC1F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66</w:t>
            </w: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3C373C03" w14:textId="77777777" w:rsidR="007D7010" w:rsidRPr="00D64A2F" w:rsidRDefault="007D7010" w:rsidP="00D64A2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64" w:type="dxa"/>
          </w:tcPr>
          <w:p w14:paraId="2E06157C" w14:textId="77777777" w:rsidR="007D7010" w:rsidRPr="007B4C6A" w:rsidRDefault="007D7010" w:rsidP="007D701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(2)</w:t>
            </w:r>
          </w:p>
        </w:tc>
      </w:tr>
      <w:tr w:rsidR="007D7010" w:rsidRPr="007B4C6A" w14:paraId="1A509878" w14:textId="77777777" w:rsidTr="00D64A2F">
        <w:tc>
          <w:tcPr>
            <w:tcW w:w="3168" w:type="dxa"/>
          </w:tcPr>
          <w:p w14:paraId="67F0CEC5" w14:textId="77777777" w:rsidR="007D7010" w:rsidRPr="007B4C6A" w:rsidRDefault="007D7010" w:rsidP="007D7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shd w:val="clear" w:color="auto" w:fill="auto"/>
          </w:tcPr>
          <w:p w14:paraId="1C393EED" w14:textId="453C4AC2" w:rsidR="007D7010" w:rsidRPr="007B4C6A" w:rsidRDefault="008D4D8A" w:rsidP="00EC1F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97773C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64" w:type="dxa"/>
          </w:tcPr>
          <w:p w14:paraId="5B2FB807" w14:textId="77777777" w:rsidR="007D7010" w:rsidRPr="007B4C6A" w:rsidRDefault="007D7010" w:rsidP="00EC1F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="00EC1F8A" w:rsidRPr="007B4C6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50B3CBA5" w14:textId="77777777" w:rsidR="007D7010" w:rsidRPr="00D64A2F" w:rsidRDefault="007D7010" w:rsidP="00D64A2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64" w:type="dxa"/>
          </w:tcPr>
          <w:p w14:paraId="1C985063" w14:textId="77777777" w:rsidR="007D7010" w:rsidRPr="007B4C6A" w:rsidRDefault="007D7010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5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D4D8A" w:rsidRPr="007B4C6A" w14:paraId="3E0AD204" w14:textId="77777777" w:rsidTr="00D64A2F">
        <w:tc>
          <w:tcPr>
            <w:tcW w:w="3168" w:type="dxa"/>
          </w:tcPr>
          <w:p w14:paraId="20F5F768" w14:textId="6160349E" w:rsidR="008D4D8A" w:rsidRPr="00D64A2F" w:rsidRDefault="008D4D8A" w:rsidP="008D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กลับรายการการด้อยค่า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211305" w14:textId="77777777" w:rsidR="008D4D8A" w:rsidRPr="00D64A2F" w:rsidRDefault="008D4D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49</w:t>
            </w:r>
          </w:p>
        </w:tc>
        <w:tc>
          <w:tcPr>
            <w:tcW w:w="1564" w:type="dxa"/>
          </w:tcPr>
          <w:p w14:paraId="6AE3702B" w14:textId="2CE9D6F6" w:rsidR="008D4D8A" w:rsidRPr="00D64A2F" w:rsidRDefault="00F36DEE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30" w:type="dxa"/>
            <w:vAlign w:val="bottom"/>
          </w:tcPr>
          <w:p w14:paraId="32531B28" w14:textId="77777777" w:rsidR="008D4D8A" w:rsidRPr="00D64A2F" w:rsidRDefault="008D4D8A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4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64" w:type="dxa"/>
            <w:vAlign w:val="bottom"/>
          </w:tcPr>
          <w:p w14:paraId="394598FC" w14:textId="77777777" w:rsidR="008D4D8A" w:rsidRPr="00D64A2F" w:rsidRDefault="008D4D8A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10"/>
              </w:tabs>
              <w:spacing w:line="240" w:lineRule="atLeast"/>
              <w:ind w:left="-79" w:right="-20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44BCF" w:rsidRPr="007B4C6A" w14:paraId="261147B5" w14:textId="77777777" w:rsidTr="00D64A2F">
        <w:tc>
          <w:tcPr>
            <w:tcW w:w="3168" w:type="dxa"/>
          </w:tcPr>
          <w:p w14:paraId="4027AE75" w14:textId="77777777" w:rsidR="00D44BCF" w:rsidRPr="007B4C6A" w:rsidRDefault="00D44BCF" w:rsidP="00D4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ind w:left="-1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30 กันยายน</w:t>
            </w:r>
          </w:p>
        </w:tc>
        <w:tc>
          <w:tcPr>
            <w:tcW w:w="1530" w:type="dxa"/>
            <w:shd w:val="clear" w:color="auto" w:fill="auto"/>
          </w:tcPr>
          <w:p w14:paraId="4D5C9186" w14:textId="69255AA1" w:rsidR="00D44BCF" w:rsidRPr="007B4C6A" w:rsidRDefault="000F6C4A" w:rsidP="00EC1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</w:t>
            </w:r>
            <w:r w:rsidR="008D4D8A"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,5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  <w:r w:rsidR="0097773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564" w:type="dxa"/>
          </w:tcPr>
          <w:p w14:paraId="7347A568" w14:textId="77777777" w:rsidR="00D44BCF" w:rsidRPr="007B4C6A" w:rsidRDefault="000F6C4A" w:rsidP="00EC1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  <w:r w:rsidR="00D44BCF"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79</w:t>
            </w:r>
            <w:r w:rsidR="004313CF"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530" w:type="dxa"/>
          </w:tcPr>
          <w:p w14:paraId="1EA17DEB" w14:textId="77777777" w:rsidR="00D44BCF" w:rsidRPr="007B4C6A" w:rsidRDefault="007D7010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9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4,34</w:t>
            </w:r>
            <w:r w:rsidR="00EC1F8A"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564" w:type="dxa"/>
          </w:tcPr>
          <w:p w14:paraId="34687305" w14:textId="77777777" w:rsidR="00D44BCF" w:rsidRPr="007B4C6A" w:rsidRDefault="00D44BCF" w:rsidP="00EC1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20</w:t>
            </w:r>
            <w:r w:rsidR="00EC1F8A" w:rsidRPr="007B4C6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  <w:tr w:rsidR="00D44BCF" w:rsidRPr="007B4C6A" w14:paraId="010FD16F" w14:textId="77777777" w:rsidTr="00D64A2F">
        <w:trPr>
          <w:trHeight w:val="415"/>
        </w:trPr>
        <w:tc>
          <w:tcPr>
            <w:tcW w:w="3168" w:type="dxa"/>
          </w:tcPr>
          <w:p w14:paraId="7FF8A9C4" w14:textId="77777777" w:rsidR="00D44BCF" w:rsidRPr="007B4C6A" w:rsidRDefault="00D44BCF" w:rsidP="00D4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ind w:left="-18" w:right="-10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195BB32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64" w:type="dxa"/>
          </w:tcPr>
          <w:p w14:paraId="683B0B5C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</w:tcPr>
          <w:p w14:paraId="3C2FA9FB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64" w:type="dxa"/>
          </w:tcPr>
          <w:p w14:paraId="0B98D429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D44BCF" w:rsidRPr="007B4C6A" w14:paraId="7AD69EEB" w14:textId="77777777" w:rsidTr="00D64A2F">
        <w:tc>
          <w:tcPr>
            <w:tcW w:w="3168" w:type="dxa"/>
          </w:tcPr>
          <w:p w14:paraId="3F7B7EAA" w14:textId="77777777" w:rsidR="00D44BCF" w:rsidRPr="007B4C6A" w:rsidRDefault="00D44BCF" w:rsidP="00D44B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shd w:val="clear" w:color="auto" w:fill="auto"/>
          </w:tcPr>
          <w:p w14:paraId="7FB712C6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2D584006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2D9CF707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79BDA101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D44BCF" w:rsidRPr="007B4C6A" w14:paraId="16046242" w14:textId="77777777" w:rsidTr="00D64A2F">
        <w:tc>
          <w:tcPr>
            <w:tcW w:w="3168" w:type="dxa"/>
          </w:tcPr>
          <w:p w14:paraId="169B8B72" w14:textId="271FC7DB" w:rsidR="00D44BCF" w:rsidRPr="007B4C6A" w:rsidRDefault="00D44BCF" w:rsidP="00D44BC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ณ วันที่ 1 ตุลาคม</w:t>
            </w:r>
            <w:r w:rsidR="00406FA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 1 มกราคม</w:t>
            </w:r>
          </w:p>
        </w:tc>
        <w:tc>
          <w:tcPr>
            <w:tcW w:w="1530" w:type="dxa"/>
            <w:shd w:val="clear" w:color="auto" w:fill="auto"/>
          </w:tcPr>
          <w:p w14:paraId="68414172" w14:textId="5912BCBC" w:rsidR="00D44BCF" w:rsidRPr="007B4C6A" w:rsidRDefault="00EE468B" w:rsidP="0052286B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lang w:bidi="th-TH"/>
              </w:rPr>
              <w:t>1,76</w:t>
            </w:r>
            <w:r w:rsidR="0097773C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564" w:type="dxa"/>
          </w:tcPr>
          <w:p w14:paraId="2A7892A0" w14:textId="3EDF67DE" w:rsidR="00D44BCF" w:rsidRPr="007B4C6A" w:rsidRDefault="00D44BCF" w:rsidP="0052286B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lang w:bidi="th-TH"/>
              </w:rPr>
              <w:t>1,23</w:t>
            </w:r>
            <w:r w:rsidR="0097773C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530" w:type="dxa"/>
          </w:tcPr>
          <w:p w14:paraId="6E9DC04A" w14:textId="77777777" w:rsidR="00D44BCF" w:rsidRPr="007B4C6A" w:rsidRDefault="007D7010" w:rsidP="0052286B">
            <w:pPr>
              <w:pStyle w:val="acctfourfigures"/>
              <w:tabs>
                <w:tab w:val="clear" w:pos="765"/>
                <w:tab w:val="decimal" w:pos="1113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10</w:t>
            </w:r>
            <w:r w:rsidR="0052286B" w:rsidRPr="007B4C6A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564" w:type="dxa"/>
          </w:tcPr>
          <w:p w14:paraId="34E6D19E" w14:textId="77777777" w:rsidR="00D44BCF" w:rsidRPr="007B4C6A" w:rsidRDefault="00D44BCF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6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44BCF" w:rsidRPr="007B4C6A" w14:paraId="0CF0CD23" w14:textId="77777777" w:rsidTr="00D64A2F">
        <w:tc>
          <w:tcPr>
            <w:tcW w:w="3168" w:type="dxa"/>
          </w:tcPr>
          <w:p w14:paraId="413A38DF" w14:textId="1C010917" w:rsidR="00D44BCF" w:rsidRPr="007B4C6A" w:rsidRDefault="00F81176" w:rsidP="00D44BC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4A5BE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  <w:r w:rsidRPr="008B4F31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8B4F31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ในบริษัทร่วมและการร่วมค้าสุทธิจาก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8B4F31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กำไรที่ยังไม่เกิดขึ้นจากการขาย</w:t>
            </w:r>
          </w:p>
        </w:tc>
        <w:tc>
          <w:tcPr>
            <w:tcW w:w="1530" w:type="dxa"/>
            <w:shd w:val="clear" w:color="auto" w:fill="auto"/>
          </w:tcPr>
          <w:p w14:paraId="71A49402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51CEF820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0C11D6F1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236FA3EF" w14:textId="77777777" w:rsidR="00D44BCF" w:rsidRPr="007B4C6A" w:rsidRDefault="00D44BCF" w:rsidP="005A5C3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44BCF" w:rsidRPr="007B4C6A" w14:paraId="7C5C5B74" w14:textId="77777777" w:rsidTr="00D64A2F">
        <w:tc>
          <w:tcPr>
            <w:tcW w:w="3168" w:type="dxa"/>
          </w:tcPr>
          <w:p w14:paraId="0CFA6BDE" w14:textId="4D143E04" w:rsidR="00D44BCF" w:rsidRPr="007B4C6A" w:rsidRDefault="00D44BCF" w:rsidP="00D44BC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4A5BE9" w:rsidRPr="008B4F3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อสังหาริมทรัพย์ให้</w:t>
            </w:r>
            <w:r w:rsidR="004A5BE9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shd w:val="clear" w:color="auto" w:fill="auto"/>
          </w:tcPr>
          <w:p w14:paraId="7E08E74E" w14:textId="1C9BFE64" w:rsidR="00D44BCF" w:rsidRPr="007B4C6A" w:rsidRDefault="00A91563" w:rsidP="0052286B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0F6C4A"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43</w:t>
            </w:r>
            <w:r w:rsidR="0097773C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64" w:type="dxa"/>
          </w:tcPr>
          <w:p w14:paraId="369E9C5D" w14:textId="77777777" w:rsidR="00D44BCF" w:rsidRPr="007B4C6A" w:rsidRDefault="00D44BCF" w:rsidP="0052286B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52286B"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20</w:t>
            </w: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7DE16D87" w14:textId="77777777" w:rsidR="00D44BCF" w:rsidRPr="00D64A2F" w:rsidRDefault="007D7010" w:rsidP="00D64A2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64" w:type="dxa"/>
          </w:tcPr>
          <w:p w14:paraId="4C33DAC3" w14:textId="77777777" w:rsidR="00D44BCF" w:rsidRPr="007B4C6A" w:rsidRDefault="00D44BCF" w:rsidP="00D64A2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6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44BCF" w:rsidRPr="007B4C6A" w14:paraId="583B4B22" w14:textId="77777777" w:rsidTr="00D64A2F">
        <w:tc>
          <w:tcPr>
            <w:tcW w:w="3168" w:type="dxa"/>
          </w:tcPr>
          <w:p w14:paraId="7E2D7190" w14:textId="77777777" w:rsidR="00D44BCF" w:rsidRPr="007B4C6A" w:rsidRDefault="00D44BCF" w:rsidP="0052286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="0052286B" w:rsidRPr="007B4C6A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530" w:type="dxa"/>
            <w:shd w:val="clear" w:color="auto" w:fill="auto"/>
          </w:tcPr>
          <w:p w14:paraId="306AAE67" w14:textId="277AFB20" w:rsidR="00D44BCF" w:rsidRPr="007B4C6A" w:rsidRDefault="00A91563" w:rsidP="0052286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1,33</w:t>
            </w:r>
            <w:r w:rsidR="0097773C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564" w:type="dxa"/>
          </w:tcPr>
          <w:p w14:paraId="07B18076" w14:textId="77777777" w:rsidR="00D44BCF" w:rsidRPr="007B4C6A" w:rsidRDefault="00D44BCF" w:rsidP="0052286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5</w:t>
            </w:r>
            <w:r w:rsidR="0052286B"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50</w:t>
            </w:r>
          </w:p>
        </w:tc>
        <w:tc>
          <w:tcPr>
            <w:tcW w:w="1530" w:type="dxa"/>
          </w:tcPr>
          <w:p w14:paraId="3F99D694" w14:textId="77777777" w:rsidR="00D44BCF" w:rsidRPr="007B4C6A" w:rsidRDefault="007D7010" w:rsidP="00866B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13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153</w:t>
            </w:r>
          </w:p>
        </w:tc>
        <w:tc>
          <w:tcPr>
            <w:tcW w:w="1564" w:type="dxa"/>
          </w:tcPr>
          <w:p w14:paraId="0BC9CFF3" w14:textId="77777777" w:rsidR="00D44BCF" w:rsidRPr="007B4C6A" w:rsidRDefault="00D44BCF" w:rsidP="0052286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10</w:t>
            </w:r>
            <w:r w:rsidR="0052286B"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9</w:t>
            </w:r>
          </w:p>
        </w:tc>
      </w:tr>
      <w:tr w:rsidR="00D44BCF" w:rsidRPr="007B4C6A" w14:paraId="33040FEA" w14:textId="77777777" w:rsidTr="00D64A2F">
        <w:tc>
          <w:tcPr>
            <w:tcW w:w="3168" w:type="dxa"/>
          </w:tcPr>
          <w:p w14:paraId="75BE377B" w14:textId="77777777" w:rsidR="00D44BCF" w:rsidRPr="007B4C6A" w:rsidRDefault="00D44BCF" w:rsidP="00D44B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30 กันยายน</w:t>
            </w:r>
          </w:p>
        </w:tc>
        <w:tc>
          <w:tcPr>
            <w:tcW w:w="1530" w:type="dxa"/>
            <w:shd w:val="clear" w:color="auto" w:fill="auto"/>
          </w:tcPr>
          <w:p w14:paraId="1D636B9D" w14:textId="3400C854" w:rsidR="00D44BCF" w:rsidRPr="007B4C6A" w:rsidRDefault="00A91563" w:rsidP="0052286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</w:t>
            </w:r>
            <w:r w:rsidR="000F6C4A" w:rsidRPr="00D64A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66</w:t>
            </w:r>
            <w:r w:rsidR="0097773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564" w:type="dxa"/>
          </w:tcPr>
          <w:p w14:paraId="0A241851" w14:textId="1D11FFDB" w:rsidR="00D44BCF" w:rsidRPr="007B4C6A" w:rsidRDefault="00D44BCF" w:rsidP="0052286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1,76</w:t>
            </w:r>
            <w:r w:rsidR="0097773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530" w:type="dxa"/>
          </w:tcPr>
          <w:p w14:paraId="25C58A55" w14:textId="77777777" w:rsidR="00D44BCF" w:rsidRPr="007B4C6A" w:rsidRDefault="007D7010" w:rsidP="00866B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13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26</w:t>
            </w:r>
            <w:r w:rsidR="0052286B"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564" w:type="dxa"/>
          </w:tcPr>
          <w:p w14:paraId="2658AD7B" w14:textId="77777777" w:rsidR="00D44BCF" w:rsidRPr="007B4C6A" w:rsidRDefault="00D44BCF" w:rsidP="0052286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</w:t>
            </w:r>
            <w:r w:rsidR="0052286B"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</w:tr>
      <w:tr w:rsidR="00D44BCF" w:rsidRPr="007B4C6A" w14:paraId="3908CA09" w14:textId="77777777" w:rsidTr="00D64A2F">
        <w:tc>
          <w:tcPr>
            <w:tcW w:w="3168" w:type="dxa"/>
          </w:tcPr>
          <w:p w14:paraId="3DE361BE" w14:textId="3AD8D755" w:rsidR="002271C5" w:rsidRPr="007B4C6A" w:rsidRDefault="002271C5" w:rsidP="00D4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0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72998C7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64" w:type="dxa"/>
          </w:tcPr>
          <w:p w14:paraId="71D6F391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</w:tcPr>
          <w:p w14:paraId="5E4AE361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64" w:type="dxa"/>
          </w:tcPr>
          <w:p w14:paraId="7A01FB0B" w14:textId="77777777" w:rsidR="00D44BCF" w:rsidRPr="007B4C6A" w:rsidRDefault="00D44BCF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4A5BE9" w:rsidRPr="007B4C6A" w14:paraId="20AA82FB" w14:textId="77777777" w:rsidTr="009208F3">
        <w:tc>
          <w:tcPr>
            <w:tcW w:w="3168" w:type="dxa"/>
          </w:tcPr>
          <w:p w14:paraId="3330A4B2" w14:textId="77777777" w:rsidR="004A5BE9" w:rsidDel="00F81176" w:rsidRDefault="004A5BE9" w:rsidP="00D4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6C2B0871" w14:textId="77777777" w:rsidR="004A5BE9" w:rsidRPr="007B4C6A" w:rsidRDefault="004A5BE9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64" w:type="dxa"/>
          </w:tcPr>
          <w:p w14:paraId="49EFD7B4" w14:textId="77777777" w:rsidR="004A5BE9" w:rsidRPr="007B4C6A" w:rsidRDefault="004A5BE9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</w:tcPr>
          <w:p w14:paraId="1132E996" w14:textId="77777777" w:rsidR="004A5BE9" w:rsidRPr="007B4C6A" w:rsidRDefault="004A5BE9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64" w:type="dxa"/>
          </w:tcPr>
          <w:p w14:paraId="6937E71F" w14:textId="77777777" w:rsidR="004A5BE9" w:rsidRPr="007B4C6A" w:rsidRDefault="004A5BE9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4A5BE9" w:rsidRPr="007B4C6A" w14:paraId="425E6EFF" w14:textId="77777777" w:rsidTr="009208F3">
        <w:tc>
          <w:tcPr>
            <w:tcW w:w="3168" w:type="dxa"/>
          </w:tcPr>
          <w:p w14:paraId="700C51E8" w14:textId="77777777" w:rsidR="004A5BE9" w:rsidDel="00F81176" w:rsidRDefault="004A5BE9" w:rsidP="00D4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23AF2CFD" w14:textId="77777777" w:rsidR="004A5BE9" w:rsidRPr="007B4C6A" w:rsidRDefault="004A5BE9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64" w:type="dxa"/>
          </w:tcPr>
          <w:p w14:paraId="125DBB8E" w14:textId="77777777" w:rsidR="004A5BE9" w:rsidRPr="007B4C6A" w:rsidRDefault="004A5BE9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</w:tcPr>
          <w:p w14:paraId="30F101AA" w14:textId="77777777" w:rsidR="004A5BE9" w:rsidRPr="007B4C6A" w:rsidRDefault="004A5BE9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64" w:type="dxa"/>
          </w:tcPr>
          <w:p w14:paraId="28D9B0C0" w14:textId="77777777" w:rsidR="004A5BE9" w:rsidRPr="007B4C6A" w:rsidRDefault="004A5BE9" w:rsidP="00D44BCF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A91563" w:rsidRPr="007B4C6A" w14:paraId="4020F91A" w14:textId="77777777" w:rsidTr="00D64A2F">
        <w:tc>
          <w:tcPr>
            <w:tcW w:w="3168" w:type="dxa"/>
          </w:tcPr>
          <w:p w14:paraId="213B8A9F" w14:textId="77777777" w:rsidR="00A91563" w:rsidRPr="007B4C6A" w:rsidRDefault="00A91563" w:rsidP="00A91563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0441B6F4" w14:textId="77777777" w:rsidR="00A91563" w:rsidRPr="007B4C6A" w:rsidRDefault="00A91563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6814632A" w14:textId="77777777" w:rsidR="00A91563" w:rsidRPr="007B4C6A" w:rsidRDefault="00A91563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12D28C2" w14:textId="77777777" w:rsidR="00A91563" w:rsidRPr="007B4C6A" w:rsidRDefault="00A91563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6C8186E5" w14:textId="77777777" w:rsidR="00A91563" w:rsidRPr="007B4C6A" w:rsidRDefault="00A91563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91563" w:rsidRPr="007B4C6A" w14:paraId="4F9E3F0A" w14:textId="77777777" w:rsidTr="00D64A2F">
        <w:tc>
          <w:tcPr>
            <w:tcW w:w="3168" w:type="dxa"/>
          </w:tcPr>
          <w:p w14:paraId="4C01224D" w14:textId="1E3E22A9" w:rsidR="00A91563" w:rsidRPr="007B4C6A" w:rsidRDefault="00A91563" w:rsidP="00A91563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ณ วันที่ 1 ตุลาคม</w:t>
            </w:r>
            <w:r w:rsidR="003C35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 1 มกราคม</w:t>
            </w:r>
          </w:p>
        </w:tc>
        <w:tc>
          <w:tcPr>
            <w:tcW w:w="1530" w:type="dxa"/>
            <w:shd w:val="clear" w:color="auto" w:fill="auto"/>
          </w:tcPr>
          <w:p w14:paraId="628DC53A" w14:textId="56913705" w:rsidR="00A91563" w:rsidRPr="007B4C6A" w:rsidRDefault="000F6C4A" w:rsidP="00866B40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A91563" w:rsidRPr="00D64A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64A2F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  <w:r w:rsidR="0097773C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564" w:type="dxa"/>
          </w:tcPr>
          <w:p w14:paraId="73D4396E" w14:textId="6D53B454" w:rsidR="00A91563" w:rsidRPr="007B4C6A" w:rsidRDefault="000F6C4A" w:rsidP="00866B40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A91563" w:rsidRPr="00D64A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64A2F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  <w:r w:rsidR="00B277C0" w:rsidRPr="007B4C6A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97773C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530" w:type="dxa"/>
          </w:tcPr>
          <w:p w14:paraId="2FAC185D" w14:textId="77777777" w:rsidR="00A91563" w:rsidRPr="007B4C6A" w:rsidRDefault="00A91563" w:rsidP="000D6DFD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  <w:r w:rsidR="000D6DFD" w:rsidRPr="007B4C6A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564" w:type="dxa"/>
          </w:tcPr>
          <w:p w14:paraId="782F74BC" w14:textId="77777777" w:rsidR="00A91563" w:rsidRPr="007B4C6A" w:rsidRDefault="00A91563" w:rsidP="000D6DFD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  <w:r w:rsidR="000D6DFD" w:rsidRPr="007B4C6A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</w:tr>
      <w:tr w:rsidR="00A91563" w:rsidRPr="007B4C6A" w14:paraId="5F60F076" w14:textId="77777777" w:rsidTr="00D64A2F">
        <w:tc>
          <w:tcPr>
            <w:tcW w:w="3168" w:type="dxa"/>
          </w:tcPr>
          <w:p w14:paraId="04E54E75" w14:textId="671D61DA" w:rsidR="00A91563" w:rsidRPr="007B4C6A" w:rsidRDefault="00A91563" w:rsidP="00A91563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AA1908" w:rsidRPr="007B4C6A">
              <w:rPr>
                <w:rFonts w:ascii="Angsana New" w:hAnsi="Angsana New"/>
                <w:sz w:val="28"/>
                <w:szCs w:val="28"/>
                <w:cs/>
              </w:rPr>
              <w:t xml:space="preserve"> (ขาดทุน) </w:t>
            </w:r>
            <w:r w:rsidR="008B4F31" w:rsidRPr="008B4F31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</w:t>
            </w:r>
            <w:r w:rsidR="008B4F3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="008B4F31" w:rsidRPr="008B4F31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ในบริษัทร่วมและการร่วมค้าสุทธิจาก</w:t>
            </w:r>
            <w:r w:rsidR="008B4F3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="008B4F31" w:rsidRPr="008B4F31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กำไรที่ยังไม่เกิดขึ้นจากการขาย</w:t>
            </w:r>
            <w:r w:rsidR="008B4F3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="008B4F31" w:rsidRPr="008B4F3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อสังหาริมทรัพย์ให้บริษัทร่วมและ</w:t>
            </w:r>
            <w:r w:rsidR="008B4F3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="008B4F31" w:rsidRPr="008B4F3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shd w:val="clear" w:color="auto" w:fill="auto"/>
          </w:tcPr>
          <w:p w14:paraId="2C704353" w14:textId="7FCB9698" w:rsidR="007760A4" w:rsidRDefault="007760A4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05D4E43" w14:textId="569042B8" w:rsidR="008B4F31" w:rsidRDefault="008B4F31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75C79A3" w14:textId="31B35887" w:rsidR="008B4F31" w:rsidRDefault="008B4F31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5805B0" w14:textId="77777777" w:rsidR="008B4F31" w:rsidRPr="007B4C6A" w:rsidRDefault="008B4F31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BFFA097" w14:textId="6725B3D1" w:rsidR="00A91563" w:rsidRPr="007B4C6A" w:rsidRDefault="007760A4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(279)</w:t>
            </w:r>
          </w:p>
        </w:tc>
        <w:tc>
          <w:tcPr>
            <w:tcW w:w="1564" w:type="dxa"/>
          </w:tcPr>
          <w:p w14:paraId="3B237257" w14:textId="73DF1830" w:rsidR="007760A4" w:rsidRDefault="007760A4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0AFCED1" w14:textId="039DF8A1" w:rsidR="008B4F31" w:rsidRDefault="008B4F31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57DDA7" w14:textId="6BDF2D1A" w:rsidR="008B4F31" w:rsidRDefault="008B4F31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BD22BB0" w14:textId="77777777" w:rsidR="008B4F31" w:rsidRPr="007B4C6A" w:rsidRDefault="008B4F31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C0A2A3" w14:textId="35A5F7E2" w:rsidR="00A91563" w:rsidRPr="007B4C6A" w:rsidRDefault="007760A4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157</w:t>
            </w:r>
          </w:p>
        </w:tc>
        <w:tc>
          <w:tcPr>
            <w:tcW w:w="1530" w:type="dxa"/>
          </w:tcPr>
          <w:p w14:paraId="6C2DCFCE" w14:textId="78E2F8D8" w:rsidR="007760A4" w:rsidRDefault="007760A4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67164B0" w14:textId="37309545" w:rsidR="008B4F31" w:rsidRDefault="008B4F31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DB5008" w14:textId="419A2630" w:rsidR="008B4F31" w:rsidRDefault="008B4F31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1B7CCC3" w14:textId="77777777" w:rsidR="008B4F31" w:rsidRPr="007B4C6A" w:rsidRDefault="008B4F31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12C22B4" w14:textId="5FAC3302" w:rsidR="00A91563" w:rsidRPr="007B4C6A" w:rsidRDefault="007760A4" w:rsidP="00D64A2F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64" w:type="dxa"/>
          </w:tcPr>
          <w:p w14:paraId="63FCE93C" w14:textId="13374011" w:rsidR="007760A4" w:rsidRDefault="007760A4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9A17CE1" w14:textId="5340A020" w:rsidR="008B4F31" w:rsidRDefault="008B4F31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14BC40A" w14:textId="02AC9A5D" w:rsidR="008B4F31" w:rsidRDefault="008B4F31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2AA9676" w14:textId="77777777" w:rsidR="008B4F31" w:rsidRPr="007B4C6A" w:rsidRDefault="008B4F31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53C24EA" w14:textId="384FAF17" w:rsidR="00A91563" w:rsidRPr="007B4C6A" w:rsidRDefault="007760A4" w:rsidP="00D64A2F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79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91563" w:rsidRPr="007B4C6A" w14:paraId="4D6E7278" w14:textId="77777777" w:rsidTr="00D64A2F">
        <w:tc>
          <w:tcPr>
            <w:tcW w:w="3168" w:type="dxa"/>
          </w:tcPr>
          <w:p w14:paraId="655DA43E" w14:textId="77777777" w:rsidR="00A91563" w:rsidRPr="007B4C6A" w:rsidRDefault="00843EB4" w:rsidP="00A91563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เพิ่มเงินลงทุน</w:t>
            </w:r>
          </w:p>
        </w:tc>
        <w:tc>
          <w:tcPr>
            <w:tcW w:w="1530" w:type="dxa"/>
            <w:shd w:val="clear" w:color="auto" w:fill="auto"/>
          </w:tcPr>
          <w:p w14:paraId="5472B8BC" w14:textId="6D3FCF85" w:rsidR="00A91563" w:rsidRPr="007B4C6A" w:rsidRDefault="00A91563" w:rsidP="00866B40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5,47</w:t>
            </w:r>
            <w:r w:rsidR="0097773C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564" w:type="dxa"/>
          </w:tcPr>
          <w:p w14:paraId="5025F8CF" w14:textId="77777777" w:rsidR="00A91563" w:rsidRPr="007B4C6A" w:rsidRDefault="00A91563" w:rsidP="00866B40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987</w:t>
            </w:r>
          </w:p>
        </w:tc>
        <w:tc>
          <w:tcPr>
            <w:tcW w:w="1530" w:type="dxa"/>
          </w:tcPr>
          <w:p w14:paraId="5BC70858" w14:textId="77777777" w:rsidR="00A91563" w:rsidRPr="007B4C6A" w:rsidRDefault="00A91563" w:rsidP="000D6DFD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4,29</w:t>
            </w:r>
            <w:r w:rsidR="000D6DFD" w:rsidRPr="007B4C6A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564" w:type="dxa"/>
          </w:tcPr>
          <w:p w14:paraId="7D980E6D" w14:textId="77777777" w:rsidR="00A91563" w:rsidRPr="007B4C6A" w:rsidRDefault="00A91563" w:rsidP="000D6DFD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10</w:t>
            </w:r>
            <w:r w:rsidR="000D6DFD" w:rsidRPr="007B4C6A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</w:p>
        </w:tc>
      </w:tr>
      <w:tr w:rsidR="00A91563" w:rsidRPr="007B4C6A" w14:paraId="021C7174" w14:textId="77777777" w:rsidTr="00D64A2F">
        <w:tc>
          <w:tcPr>
            <w:tcW w:w="3168" w:type="dxa"/>
          </w:tcPr>
          <w:p w14:paraId="1E82B695" w14:textId="77777777" w:rsidR="00A91563" w:rsidRPr="007B4C6A" w:rsidRDefault="00A91563" w:rsidP="00A91563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530" w:type="dxa"/>
            <w:shd w:val="clear" w:color="auto" w:fill="auto"/>
          </w:tcPr>
          <w:p w14:paraId="17A343BB" w14:textId="77777777" w:rsidR="00A91563" w:rsidRPr="007B4C6A" w:rsidRDefault="00A91563" w:rsidP="00866B40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58</w:t>
            </w:r>
            <w:r w:rsidR="00866B40" w:rsidRPr="007B4C6A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64" w:type="dxa"/>
          </w:tcPr>
          <w:p w14:paraId="6D6A08FD" w14:textId="77777777" w:rsidR="00A91563" w:rsidRPr="007B4C6A" w:rsidRDefault="00A91563" w:rsidP="00866B40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32</w:t>
            </w:r>
            <w:r w:rsidR="00866B40" w:rsidRPr="007B4C6A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17E7CA9F" w14:textId="77777777" w:rsidR="00A91563" w:rsidRPr="007B4C6A" w:rsidRDefault="00A91563" w:rsidP="00D64A2F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64" w:type="dxa"/>
          </w:tcPr>
          <w:p w14:paraId="32550137" w14:textId="77777777" w:rsidR="00A91563" w:rsidRPr="007B4C6A" w:rsidRDefault="00A91563" w:rsidP="00D64A2F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91563" w:rsidRPr="007B4C6A" w14:paraId="5A7D780D" w14:textId="77777777" w:rsidTr="00D64A2F">
        <w:tc>
          <w:tcPr>
            <w:tcW w:w="3168" w:type="dxa"/>
          </w:tcPr>
          <w:p w14:paraId="183913C9" w14:textId="77777777" w:rsidR="00A91563" w:rsidRPr="007B4C6A" w:rsidRDefault="00A91563" w:rsidP="00A91563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ลดมูลค่าหน่วยลงทุน</w:t>
            </w:r>
          </w:p>
        </w:tc>
        <w:tc>
          <w:tcPr>
            <w:tcW w:w="1530" w:type="dxa"/>
            <w:shd w:val="clear" w:color="auto" w:fill="auto"/>
          </w:tcPr>
          <w:p w14:paraId="60B8B2AD" w14:textId="77777777" w:rsidR="00A91563" w:rsidRPr="007B4C6A" w:rsidRDefault="00A91563" w:rsidP="00D64A2F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64" w:type="dxa"/>
          </w:tcPr>
          <w:p w14:paraId="28AB9195" w14:textId="77777777" w:rsidR="00A91563" w:rsidRPr="007B4C6A" w:rsidRDefault="00A91563" w:rsidP="00866B40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66</w:t>
            </w: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58FCC8D6" w14:textId="77777777" w:rsidR="00A91563" w:rsidRPr="007B4C6A" w:rsidRDefault="00A91563" w:rsidP="00D64A2F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64" w:type="dxa"/>
          </w:tcPr>
          <w:p w14:paraId="74B18D0F" w14:textId="77777777" w:rsidR="00A91563" w:rsidRPr="007B4C6A" w:rsidRDefault="00A91563" w:rsidP="000D6DFD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91563" w:rsidRPr="007B4C6A" w14:paraId="269EC23A" w14:textId="77777777" w:rsidTr="00D64A2F">
        <w:tc>
          <w:tcPr>
            <w:tcW w:w="3168" w:type="dxa"/>
          </w:tcPr>
          <w:p w14:paraId="1A737174" w14:textId="77777777" w:rsidR="00A91563" w:rsidRPr="007B4C6A" w:rsidRDefault="00A91563" w:rsidP="00A9156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shd w:val="clear" w:color="auto" w:fill="auto"/>
          </w:tcPr>
          <w:p w14:paraId="59D423BD" w14:textId="44090DAA" w:rsidR="00A91563" w:rsidRPr="007B4C6A" w:rsidRDefault="00A91563" w:rsidP="00866B40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97773C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64" w:type="dxa"/>
          </w:tcPr>
          <w:p w14:paraId="3A6BF722" w14:textId="77777777" w:rsidR="00A91563" w:rsidRPr="007B4C6A" w:rsidRDefault="00A91563" w:rsidP="00866B40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="00866B40" w:rsidRPr="007B4C6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5AF4954A" w14:textId="77777777" w:rsidR="00A91563" w:rsidRPr="007B4C6A" w:rsidRDefault="00A91563" w:rsidP="00D64A2F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64" w:type="dxa"/>
          </w:tcPr>
          <w:p w14:paraId="74100BBA" w14:textId="77777777" w:rsidR="00A91563" w:rsidRPr="007B4C6A" w:rsidRDefault="00A91563" w:rsidP="00D64A2F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91563" w:rsidRPr="007B4C6A" w14:paraId="6E20348B" w14:textId="77777777" w:rsidTr="00D64A2F">
        <w:tc>
          <w:tcPr>
            <w:tcW w:w="3168" w:type="dxa"/>
          </w:tcPr>
          <w:p w14:paraId="338DF507" w14:textId="6D7EDEF9" w:rsidR="00A91563" w:rsidRPr="00D64A2F" w:rsidRDefault="00A91563" w:rsidP="00A91563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กลับรายกา</w:t>
            </w:r>
            <w:r w:rsidR="0000308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</w:t>
            </w:r>
            <w:r w:rsidRPr="00D64A2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530" w:type="dxa"/>
            <w:shd w:val="clear" w:color="auto" w:fill="auto"/>
          </w:tcPr>
          <w:p w14:paraId="67FDCBBB" w14:textId="77777777" w:rsidR="00A91563" w:rsidRPr="00D64A2F" w:rsidRDefault="00A91563" w:rsidP="000D6D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49</w:t>
            </w:r>
          </w:p>
        </w:tc>
        <w:tc>
          <w:tcPr>
            <w:tcW w:w="1564" w:type="dxa"/>
          </w:tcPr>
          <w:p w14:paraId="0E7DBBFF" w14:textId="38A46502" w:rsidR="00A91563" w:rsidRPr="00D64A2F" w:rsidRDefault="00F3530C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38"/>
              </w:tabs>
              <w:spacing w:line="340" w:lineRule="exact"/>
              <w:ind w:left="-79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30" w:type="dxa"/>
          </w:tcPr>
          <w:p w14:paraId="08A1F12B" w14:textId="77777777" w:rsidR="00A91563" w:rsidRPr="007B4C6A" w:rsidRDefault="00A91563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10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64" w:type="dxa"/>
          </w:tcPr>
          <w:p w14:paraId="47ADB5B1" w14:textId="77777777" w:rsidR="00A91563" w:rsidRPr="007B4C6A" w:rsidRDefault="00A91563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10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91563" w:rsidRPr="007B4C6A" w14:paraId="7C39A400" w14:textId="77777777" w:rsidTr="00D64A2F">
        <w:tc>
          <w:tcPr>
            <w:tcW w:w="3168" w:type="dxa"/>
          </w:tcPr>
          <w:p w14:paraId="648CB241" w14:textId="77777777" w:rsidR="00A91563" w:rsidRPr="007B4C6A" w:rsidRDefault="00A91563" w:rsidP="00A91563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30 กันยายน</w:t>
            </w:r>
          </w:p>
        </w:tc>
        <w:tc>
          <w:tcPr>
            <w:tcW w:w="1530" w:type="dxa"/>
            <w:shd w:val="clear" w:color="auto" w:fill="auto"/>
          </w:tcPr>
          <w:p w14:paraId="049F47E6" w14:textId="77777777" w:rsidR="00A91563" w:rsidRPr="007B4C6A" w:rsidRDefault="00A91563" w:rsidP="000D6D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="000F6C4A"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0F6C4A"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211</w:t>
            </w:r>
          </w:p>
        </w:tc>
        <w:tc>
          <w:tcPr>
            <w:tcW w:w="1564" w:type="dxa"/>
          </w:tcPr>
          <w:p w14:paraId="6D9605B0" w14:textId="15C3C835" w:rsidR="00A91563" w:rsidRPr="007B4C6A" w:rsidRDefault="000F6C4A" w:rsidP="000D6D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  <w:r w:rsidR="00A91563" w:rsidRPr="00D64A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D64A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55</w:t>
            </w:r>
            <w:r w:rsidR="0097773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530" w:type="dxa"/>
          </w:tcPr>
          <w:p w14:paraId="2F65278D" w14:textId="77777777" w:rsidR="00A91563" w:rsidRPr="007B4C6A" w:rsidRDefault="00A91563" w:rsidP="00843E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4,60</w:t>
            </w:r>
            <w:r w:rsidR="00843EB4"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564" w:type="dxa"/>
          </w:tcPr>
          <w:p w14:paraId="56AB1461" w14:textId="77777777" w:rsidR="00A91563" w:rsidRPr="007B4C6A" w:rsidRDefault="00A91563" w:rsidP="00843E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</w:t>
            </w:r>
            <w:r w:rsidR="00843EB4"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A91563" w:rsidRPr="007B4C6A" w14:paraId="32E98A1B" w14:textId="77777777" w:rsidTr="00D64A2F">
        <w:tc>
          <w:tcPr>
            <w:tcW w:w="3168" w:type="dxa"/>
          </w:tcPr>
          <w:p w14:paraId="4A55A13D" w14:textId="77777777" w:rsidR="00A91563" w:rsidRPr="007B4C6A" w:rsidRDefault="00A91563" w:rsidP="00A9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0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2178A22" w14:textId="77777777" w:rsidR="00A91563" w:rsidRPr="007B4C6A" w:rsidRDefault="00A91563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64" w:type="dxa"/>
          </w:tcPr>
          <w:p w14:paraId="6C1B268C" w14:textId="77777777" w:rsidR="00A91563" w:rsidRPr="007B4C6A" w:rsidRDefault="00A91563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</w:tcPr>
          <w:p w14:paraId="68A2ADC9" w14:textId="77777777" w:rsidR="00A91563" w:rsidRPr="007B4C6A" w:rsidRDefault="00A91563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64" w:type="dxa"/>
          </w:tcPr>
          <w:p w14:paraId="43F1EBA2" w14:textId="77777777" w:rsidR="00A91563" w:rsidRPr="007B4C6A" w:rsidRDefault="00A91563" w:rsidP="00A91563">
            <w:pPr>
              <w:pStyle w:val="acctfourfigures"/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A91563" w:rsidRPr="007B4C6A" w14:paraId="1399A601" w14:textId="77777777" w:rsidTr="00D64A2F">
        <w:trPr>
          <w:trHeight w:val="425"/>
        </w:trPr>
        <w:tc>
          <w:tcPr>
            <w:tcW w:w="3168" w:type="dxa"/>
          </w:tcPr>
          <w:p w14:paraId="446408FF" w14:textId="77777777" w:rsidR="00A91563" w:rsidRPr="007B4C6A" w:rsidRDefault="00A91563" w:rsidP="00A9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B9FAA6" w14:textId="77777777" w:rsidR="00A91563" w:rsidRPr="007B4C6A" w:rsidRDefault="00A91563" w:rsidP="00AA67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12,211</w:t>
            </w:r>
          </w:p>
        </w:tc>
        <w:tc>
          <w:tcPr>
            <w:tcW w:w="1564" w:type="dxa"/>
            <w:vAlign w:val="bottom"/>
          </w:tcPr>
          <w:p w14:paraId="15D18E3F" w14:textId="12E461DD" w:rsidR="00A91563" w:rsidRPr="007B4C6A" w:rsidRDefault="00A91563" w:rsidP="00AA67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7,55</w:t>
            </w:r>
            <w:r w:rsidR="0097773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530" w:type="dxa"/>
            <w:vAlign w:val="bottom"/>
          </w:tcPr>
          <w:p w14:paraId="234AB57F" w14:textId="77777777" w:rsidR="00A91563" w:rsidRPr="007B4C6A" w:rsidRDefault="00A91563" w:rsidP="00AA67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4,60</w:t>
            </w:r>
            <w:r w:rsidR="00AA67FC"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564" w:type="dxa"/>
            <w:vAlign w:val="bottom"/>
          </w:tcPr>
          <w:p w14:paraId="04217BDE" w14:textId="77777777" w:rsidR="00A91563" w:rsidRPr="007B4C6A" w:rsidRDefault="00A91563" w:rsidP="00AA67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</w:t>
            </w:r>
            <w:r w:rsidR="00AA67FC" w:rsidRPr="007B4C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</w:tbl>
    <w:p w14:paraId="08822A3E" w14:textId="77777777" w:rsidR="00D91333" w:rsidRPr="007B4C6A" w:rsidRDefault="00D91333" w:rsidP="009932B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521E62D1" w14:textId="77777777" w:rsidR="008B4F31" w:rsidRDefault="008B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  <w:lang w:val="en-GB" w:eastAsia="x-none"/>
        </w:rPr>
      </w:pPr>
      <w:r>
        <w:rPr>
          <w:rFonts w:ascii="Angsana New" w:hAnsi="Angsana New"/>
          <w:sz w:val="30"/>
          <w:szCs w:val="30"/>
          <w:highlight w:val="yellow"/>
          <w:cs/>
          <w:lang w:val="en-GB" w:eastAsia="x-none"/>
        </w:rPr>
        <w:br w:type="page"/>
      </w:r>
    </w:p>
    <w:p w14:paraId="3DC02898" w14:textId="0A751628" w:rsidR="00BF4438" w:rsidRPr="007B4C6A" w:rsidRDefault="0097773C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i/>
          <w:iCs/>
          <w:sz w:val="30"/>
          <w:szCs w:val="30"/>
        </w:rPr>
      </w:pPr>
      <w:r w:rsidRPr="0097773C">
        <w:rPr>
          <w:rFonts w:ascii="Angsana New" w:hAnsi="Angsana New" w:hint="cs"/>
          <w:sz w:val="30"/>
          <w:szCs w:val="30"/>
          <w:cs/>
        </w:rPr>
        <w:t>รายการจัดตั้งและเพิ่มทุนของบริษัทร่วมและการร่วมค้าในระหว่างปีสิ้นสุดวันที่</w:t>
      </w:r>
      <w:r w:rsidRPr="0097773C">
        <w:rPr>
          <w:rFonts w:ascii="Angsana New" w:hAnsi="Angsana New"/>
          <w:sz w:val="30"/>
          <w:szCs w:val="30"/>
          <w:cs/>
        </w:rPr>
        <w:t xml:space="preserve"> 30 </w:t>
      </w:r>
      <w:r w:rsidRPr="0097773C">
        <w:rPr>
          <w:rFonts w:ascii="Angsana New" w:hAnsi="Angsana New" w:hint="cs"/>
          <w:sz w:val="30"/>
          <w:szCs w:val="30"/>
          <w:cs/>
        </w:rPr>
        <w:t>กันยายน</w:t>
      </w:r>
      <w:r w:rsidRPr="0097773C">
        <w:rPr>
          <w:rFonts w:ascii="Angsana New" w:hAnsi="Angsana New"/>
          <w:sz w:val="30"/>
          <w:szCs w:val="30"/>
          <w:cs/>
        </w:rPr>
        <w:t xml:space="preserve"> 2562 </w:t>
      </w:r>
      <w:r w:rsidRPr="0097773C">
        <w:rPr>
          <w:rFonts w:ascii="Angsana New" w:hAnsi="Angsana New" w:hint="cs"/>
          <w:sz w:val="30"/>
          <w:szCs w:val="30"/>
          <w:cs/>
        </w:rPr>
        <w:t>และ</w:t>
      </w:r>
      <w:r w:rsidRPr="0097773C">
        <w:rPr>
          <w:rFonts w:ascii="Angsana New" w:hAnsi="Angsana New"/>
          <w:sz w:val="30"/>
          <w:szCs w:val="30"/>
          <w:cs/>
        </w:rPr>
        <w:t xml:space="preserve"> </w:t>
      </w:r>
      <w:r w:rsidRPr="0097773C">
        <w:rPr>
          <w:rFonts w:ascii="Angsana New" w:hAnsi="Angsana New" w:hint="cs"/>
          <w:sz w:val="30"/>
          <w:szCs w:val="30"/>
          <w:cs/>
        </w:rPr>
        <w:t>สำหรับรอบระยะเวลาบัญชีตั้งแต่วันที่</w:t>
      </w:r>
      <w:r w:rsidRPr="0097773C">
        <w:rPr>
          <w:rFonts w:ascii="Angsana New" w:hAnsi="Angsana New"/>
          <w:sz w:val="30"/>
          <w:szCs w:val="30"/>
          <w:cs/>
        </w:rPr>
        <w:t xml:space="preserve"> 1 </w:t>
      </w:r>
      <w:r w:rsidRPr="0097773C">
        <w:rPr>
          <w:rFonts w:ascii="Angsana New" w:hAnsi="Angsana New" w:hint="cs"/>
          <w:sz w:val="30"/>
          <w:szCs w:val="30"/>
          <w:cs/>
        </w:rPr>
        <w:t>มกราคม</w:t>
      </w:r>
      <w:r w:rsidRPr="0097773C">
        <w:rPr>
          <w:rFonts w:ascii="Angsana New" w:hAnsi="Angsana New"/>
          <w:sz w:val="30"/>
          <w:szCs w:val="30"/>
          <w:cs/>
        </w:rPr>
        <w:t xml:space="preserve"> 2561 </w:t>
      </w:r>
      <w:r w:rsidRPr="0097773C">
        <w:rPr>
          <w:rFonts w:ascii="Angsana New" w:hAnsi="Angsana New" w:hint="cs"/>
          <w:sz w:val="30"/>
          <w:szCs w:val="30"/>
          <w:cs/>
        </w:rPr>
        <w:t>ถึงวันที่</w:t>
      </w:r>
      <w:r w:rsidRPr="0097773C">
        <w:rPr>
          <w:rFonts w:ascii="Angsana New" w:hAnsi="Angsana New"/>
          <w:sz w:val="30"/>
          <w:szCs w:val="30"/>
          <w:cs/>
        </w:rPr>
        <w:t xml:space="preserve"> 30 </w:t>
      </w:r>
      <w:r w:rsidRPr="0097773C">
        <w:rPr>
          <w:rFonts w:ascii="Angsana New" w:hAnsi="Angsana New" w:hint="cs"/>
          <w:sz w:val="30"/>
          <w:szCs w:val="30"/>
          <w:cs/>
        </w:rPr>
        <w:t>กันยายน</w:t>
      </w:r>
      <w:r w:rsidRPr="0097773C">
        <w:rPr>
          <w:rFonts w:ascii="Angsana New" w:hAnsi="Angsana New"/>
          <w:sz w:val="30"/>
          <w:szCs w:val="30"/>
          <w:cs/>
        </w:rPr>
        <w:t xml:space="preserve"> 2561 </w:t>
      </w:r>
      <w:r w:rsidRPr="0097773C">
        <w:rPr>
          <w:rFonts w:ascii="Angsana New" w:hAnsi="Angsana New" w:hint="cs"/>
          <w:sz w:val="30"/>
          <w:szCs w:val="30"/>
          <w:cs/>
        </w:rPr>
        <w:t>มีดังนี้</w:t>
      </w:r>
      <w:r>
        <w:rPr>
          <w:rFonts w:ascii="Angsana New" w:hAnsi="Angsana New"/>
          <w:sz w:val="30"/>
          <w:szCs w:val="30"/>
        </w:rPr>
        <w:t xml:space="preserve"> </w:t>
      </w:r>
    </w:p>
    <w:p w14:paraId="1299641E" w14:textId="77777777" w:rsidR="0097773C" w:rsidRPr="00D64A2F" w:rsidRDefault="0097773C" w:rsidP="00BF443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93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8"/>
        <w:gridCol w:w="1530"/>
        <w:gridCol w:w="1564"/>
        <w:gridCol w:w="1530"/>
        <w:gridCol w:w="1564"/>
      </w:tblGrid>
      <w:tr w:rsidR="0097773C" w:rsidRPr="009208F3" w14:paraId="418E5B96" w14:textId="77777777" w:rsidTr="00D64A2F">
        <w:trPr>
          <w:tblHeader/>
        </w:trPr>
        <w:tc>
          <w:tcPr>
            <w:tcW w:w="3168" w:type="dxa"/>
          </w:tcPr>
          <w:p w14:paraId="21A29237" w14:textId="77777777" w:rsidR="0097773C" w:rsidRPr="00D64A2F" w:rsidRDefault="0097773C" w:rsidP="007D6943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94" w:type="dxa"/>
            <w:gridSpan w:val="2"/>
            <w:shd w:val="clear" w:color="auto" w:fill="auto"/>
            <w:vAlign w:val="bottom"/>
          </w:tcPr>
          <w:p w14:paraId="74D00E1C" w14:textId="77777777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3094" w:type="dxa"/>
            <w:gridSpan w:val="2"/>
            <w:shd w:val="clear" w:color="auto" w:fill="auto"/>
            <w:vAlign w:val="bottom"/>
          </w:tcPr>
          <w:p w14:paraId="6CBA48F9" w14:textId="77777777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7773C" w:rsidRPr="009208F3" w14:paraId="18428324" w14:textId="77777777" w:rsidTr="00D64A2F">
        <w:trPr>
          <w:trHeight w:val="1217"/>
          <w:tblHeader/>
        </w:trPr>
        <w:tc>
          <w:tcPr>
            <w:tcW w:w="3168" w:type="dxa"/>
          </w:tcPr>
          <w:p w14:paraId="0D5C6F53" w14:textId="77777777" w:rsidR="0097773C" w:rsidRPr="00D64A2F" w:rsidRDefault="0097773C" w:rsidP="007D6943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2770DC" w14:textId="77777777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สำหรับปีสิ้นสุดวันที่</w:t>
            </w:r>
          </w:p>
          <w:p w14:paraId="3A217A1E" w14:textId="77777777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30 กันยายน 2562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156B4B4" w14:textId="5D53B386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สำหรับรอบระยะ</w:t>
            </w:r>
            <w:r w:rsidR="00FE4B2F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br/>
            </w:r>
            <w:r w:rsidRPr="00D64A2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เวลาบัญชีตั้งแต่วันที่</w:t>
            </w:r>
          </w:p>
          <w:p w14:paraId="665F3521" w14:textId="77777777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1 มกราคม 2561 ถึง 30 กันยายน 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8627B9" w14:textId="77777777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สำหรับปีสิ้นสุดวันที่</w:t>
            </w:r>
          </w:p>
          <w:p w14:paraId="4EAEE442" w14:textId="77777777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30 กันยายน 2562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677A227" w14:textId="623D6C41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สำหรับรอบระยะ</w:t>
            </w:r>
            <w:r w:rsidR="00FE4B2F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br/>
            </w:r>
            <w:r w:rsidRPr="00D64A2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เวลาบัญชีตั้งแต่วันที่</w:t>
            </w:r>
          </w:p>
          <w:p w14:paraId="56947467" w14:textId="77777777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1 มกราคม 2561 ถึง 30 กันยายน 2561</w:t>
            </w:r>
          </w:p>
        </w:tc>
      </w:tr>
      <w:tr w:rsidR="0097773C" w:rsidRPr="009208F3" w14:paraId="457CF917" w14:textId="77777777" w:rsidTr="00D64A2F">
        <w:trPr>
          <w:trHeight w:val="352"/>
          <w:tblHeader/>
        </w:trPr>
        <w:tc>
          <w:tcPr>
            <w:tcW w:w="3168" w:type="dxa"/>
          </w:tcPr>
          <w:p w14:paraId="4AADA8E3" w14:textId="77777777" w:rsidR="0097773C" w:rsidRPr="00D64A2F" w:rsidRDefault="0097773C" w:rsidP="007D6943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34D7C6" w14:textId="77777777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D466919" w14:textId="77777777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3AB755" w14:textId="77777777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497FACA" w14:textId="77777777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</w:pPr>
          </w:p>
        </w:tc>
      </w:tr>
      <w:tr w:rsidR="0097773C" w:rsidRPr="009208F3" w14:paraId="265A5F01" w14:textId="77777777" w:rsidTr="00D64A2F">
        <w:trPr>
          <w:tblHeader/>
        </w:trPr>
        <w:tc>
          <w:tcPr>
            <w:tcW w:w="3168" w:type="dxa"/>
          </w:tcPr>
          <w:p w14:paraId="666CBBCC" w14:textId="77777777" w:rsidR="0097773C" w:rsidRPr="00D64A2F" w:rsidRDefault="0097773C" w:rsidP="007D6943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8" w:type="dxa"/>
            <w:gridSpan w:val="4"/>
            <w:shd w:val="clear" w:color="auto" w:fill="auto"/>
            <w:vAlign w:val="bottom"/>
          </w:tcPr>
          <w:p w14:paraId="746D7625" w14:textId="77777777" w:rsidR="0097773C" w:rsidRPr="00D64A2F" w:rsidRDefault="0097773C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lang w:bidi="th-TH"/>
              </w:rPr>
            </w:pPr>
            <w:r w:rsidRPr="00D64A2F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7773C" w:rsidRPr="009208F3" w14:paraId="421A1655" w14:textId="77777777" w:rsidTr="00D64A2F">
        <w:tc>
          <w:tcPr>
            <w:tcW w:w="3168" w:type="dxa"/>
          </w:tcPr>
          <w:p w14:paraId="73FB830D" w14:textId="76AE86B0" w:rsidR="0097773C" w:rsidRPr="00D64A2F" w:rsidRDefault="0097773C" w:rsidP="0097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12DF73D3" w14:textId="77777777" w:rsidR="0097773C" w:rsidRPr="00D64A2F" w:rsidRDefault="0097773C" w:rsidP="0097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16B20EC" w14:textId="77777777" w:rsidR="0097773C" w:rsidRPr="00D64A2F" w:rsidRDefault="0097773C" w:rsidP="0097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DACB36" w14:textId="77777777" w:rsidR="0097773C" w:rsidRPr="00D64A2F" w:rsidRDefault="0097773C" w:rsidP="0097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5B2A969" w14:textId="77777777" w:rsidR="0097773C" w:rsidRPr="00D64A2F" w:rsidRDefault="0097773C" w:rsidP="0097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773C" w:rsidRPr="009208F3" w14:paraId="7463E3B6" w14:textId="77777777" w:rsidTr="00D64A2F">
        <w:tc>
          <w:tcPr>
            <w:tcW w:w="3168" w:type="dxa"/>
          </w:tcPr>
          <w:p w14:paraId="7DD79803" w14:textId="5236712B" w:rsidR="0097773C" w:rsidRPr="00D64A2F" w:rsidRDefault="0097773C" w:rsidP="0097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FTREIT</w:t>
            </w:r>
          </w:p>
        </w:tc>
        <w:tc>
          <w:tcPr>
            <w:tcW w:w="1530" w:type="dxa"/>
            <w:shd w:val="clear" w:color="auto" w:fill="auto"/>
          </w:tcPr>
          <w:p w14:paraId="52EFA2D3" w14:textId="4BAEAD9E" w:rsidR="0097773C" w:rsidRPr="00D64A2F" w:rsidRDefault="0097773C" w:rsidP="00D64A2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4" w:type="dxa"/>
          </w:tcPr>
          <w:p w14:paraId="4E465CAE" w14:textId="0984B2E0" w:rsidR="0097773C" w:rsidRPr="00D64A2F" w:rsidRDefault="0097773C" w:rsidP="009777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530" w:type="dxa"/>
          </w:tcPr>
          <w:p w14:paraId="7C5E6BDB" w14:textId="3C07C704" w:rsidR="0097773C" w:rsidRPr="00D64A2F" w:rsidRDefault="0097773C" w:rsidP="00D64A2F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4" w:type="dxa"/>
          </w:tcPr>
          <w:p w14:paraId="4D5C98EF" w14:textId="61601D8E" w:rsidR="0097773C" w:rsidRPr="00D64A2F" w:rsidRDefault="0097773C" w:rsidP="00D64A2F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08F3" w:rsidRPr="007B4C6A" w14:paraId="0F0F3F1B" w14:textId="77777777" w:rsidTr="002446B7">
        <w:tc>
          <w:tcPr>
            <w:tcW w:w="3168" w:type="dxa"/>
          </w:tcPr>
          <w:p w14:paraId="3EC312FA" w14:textId="42061562" w:rsidR="009208F3" w:rsidRPr="007B4C6A" w:rsidRDefault="009208F3" w:rsidP="00D64A2F">
            <w:pPr>
              <w:spacing w:line="340" w:lineRule="exact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5459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530" w:type="dxa"/>
            <w:shd w:val="clear" w:color="auto" w:fill="auto"/>
          </w:tcPr>
          <w:p w14:paraId="5CBBD543" w14:textId="7BE7B452" w:rsidR="009208F3" w:rsidRPr="007B4C6A" w:rsidRDefault="009208F3" w:rsidP="002446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4,139</w:t>
            </w:r>
          </w:p>
        </w:tc>
        <w:tc>
          <w:tcPr>
            <w:tcW w:w="1564" w:type="dxa"/>
          </w:tcPr>
          <w:p w14:paraId="2CF16061" w14:textId="10DD57B0" w:rsidR="009208F3" w:rsidRPr="007B4C6A" w:rsidRDefault="00C5098E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44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0" w:type="dxa"/>
          </w:tcPr>
          <w:p w14:paraId="430B3870" w14:textId="26794B9C" w:rsidR="009208F3" w:rsidRPr="007B4C6A" w:rsidRDefault="00C5098E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13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4,139</w:t>
            </w:r>
          </w:p>
        </w:tc>
        <w:tc>
          <w:tcPr>
            <w:tcW w:w="1564" w:type="dxa"/>
          </w:tcPr>
          <w:p w14:paraId="2080FA4E" w14:textId="7A1ABA3E" w:rsidR="009208F3" w:rsidRPr="007B4C6A" w:rsidRDefault="00C5098E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16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4A5BE9" w:rsidRPr="007B4C6A" w14:paraId="0F1E9864" w14:textId="77777777" w:rsidTr="002446B7">
        <w:tc>
          <w:tcPr>
            <w:tcW w:w="3168" w:type="dxa"/>
          </w:tcPr>
          <w:p w14:paraId="4781A52E" w14:textId="77777777" w:rsidR="004A5BE9" w:rsidRPr="0054592B" w:rsidRDefault="004A5BE9" w:rsidP="004A5BE9">
            <w:pPr>
              <w:spacing w:line="340" w:lineRule="exact"/>
              <w:ind w:right="-9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3AAA85B" w14:textId="07A5B86E" w:rsidR="004A5BE9" w:rsidRDefault="004A5BE9" w:rsidP="004A5B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4,139</w:t>
            </w:r>
          </w:p>
        </w:tc>
        <w:tc>
          <w:tcPr>
            <w:tcW w:w="1564" w:type="dxa"/>
          </w:tcPr>
          <w:p w14:paraId="5509924F" w14:textId="7BA11080" w:rsidR="004A5BE9" w:rsidRDefault="004A5BE9" w:rsidP="004A5B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44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437</w:t>
            </w:r>
          </w:p>
        </w:tc>
        <w:tc>
          <w:tcPr>
            <w:tcW w:w="1530" w:type="dxa"/>
          </w:tcPr>
          <w:p w14:paraId="6B3EC613" w14:textId="6D02F5B5" w:rsidR="004A5BE9" w:rsidRDefault="004A5BE9" w:rsidP="004A5B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13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4,139</w:t>
            </w:r>
          </w:p>
        </w:tc>
        <w:tc>
          <w:tcPr>
            <w:tcW w:w="1564" w:type="dxa"/>
          </w:tcPr>
          <w:p w14:paraId="6241BDE3" w14:textId="259920A9" w:rsidR="004A5BE9" w:rsidRDefault="004A5BE9" w:rsidP="004A5B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16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A5BE9" w:rsidRPr="009208F3" w14:paraId="262CCEBF" w14:textId="77777777" w:rsidTr="00D64A2F">
        <w:tc>
          <w:tcPr>
            <w:tcW w:w="3168" w:type="dxa"/>
          </w:tcPr>
          <w:p w14:paraId="3B366E18" w14:textId="21E08B29" w:rsidR="004A5BE9" w:rsidRPr="00D64A2F" w:rsidRDefault="004A5BE9" w:rsidP="004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shd w:val="clear" w:color="auto" w:fill="auto"/>
          </w:tcPr>
          <w:p w14:paraId="322A6663" w14:textId="77777777" w:rsidR="004A5BE9" w:rsidRPr="00D64A2F" w:rsidRDefault="004A5BE9" w:rsidP="004A5B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</w:tcPr>
          <w:p w14:paraId="1FA6AB60" w14:textId="77777777" w:rsidR="004A5BE9" w:rsidRPr="00D64A2F" w:rsidRDefault="004A5BE9" w:rsidP="004A5B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58093952" w14:textId="77777777" w:rsidR="004A5BE9" w:rsidRPr="00D64A2F" w:rsidRDefault="004A5BE9" w:rsidP="004A5BE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74E8E883" w14:textId="77777777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4A5BE9" w:rsidRPr="009208F3" w14:paraId="55D3A50A" w14:textId="77777777" w:rsidTr="00D64A2F">
        <w:tc>
          <w:tcPr>
            <w:tcW w:w="3168" w:type="dxa"/>
          </w:tcPr>
          <w:p w14:paraId="1F2B5B20" w14:textId="0A250C2A" w:rsidR="004A5BE9" w:rsidRPr="00D64A2F" w:rsidRDefault="004A5BE9" w:rsidP="004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เอสทีที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จีดีซี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ประเทศไทย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5D53A720" w14:textId="77777777" w:rsidR="004A5BE9" w:rsidRPr="00D64A2F" w:rsidRDefault="004A5BE9" w:rsidP="004A5B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</w:tcPr>
          <w:p w14:paraId="6D3F61EB" w14:textId="77777777" w:rsidR="004A5BE9" w:rsidRPr="00D64A2F" w:rsidRDefault="004A5BE9" w:rsidP="004A5B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339C78C5" w14:textId="77777777" w:rsidR="004A5BE9" w:rsidRPr="00D64A2F" w:rsidRDefault="004A5BE9" w:rsidP="004A5BE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14D1F5E9" w14:textId="77777777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4A5BE9" w:rsidRPr="009208F3" w14:paraId="7E05885A" w14:textId="77777777" w:rsidTr="00D64A2F">
        <w:tc>
          <w:tcPr>
            <w:tcW w:w="3168" w:type="dxa"/>
          </w:tcPr>
          <w:p w14:paraId="594ECE37" w14:textId="3E28EDCE" w:rsidR="004A5BE9" w:rsidRPr="00D64A2F" w:rsidRDefault="004A5BE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 xml:space="preserve">   (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เดิมชื่อ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เทคโนโลยี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แอสเซ็ทส์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D90C13F" w14:textId="77777777" w:rsidR="004A5BE9" w:rsidRDefault="004A5BE9" w:rsidP="004A5B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9FCA8" w14:textId="4337C516" w:rsidR="004A5BE9" w:rsidRPr="00D64A2F" w:rsidRDefault="004A5BE9" w:rsidP="004A5B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564" w:type="dxa"/>
          </w:tcPr>
          <w:p w14:paraId="0595D9EB" w14:textId="77777777" w:rsidR="004A5BE9" w:rsidRDefault="004A5BE9" w:rsidP="004A5BE9">
            <w:pPr>
              <w:pStyle w:val="acctfourfigures"/>
              <w:tabs>
                <w:tab w:val="clear" w:pos="765"/>
                <w:tab w:val="decimal" w:pos="1044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46E895B" w14:textId="45526913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44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0" w:type="dxa"/>
          </w:tcPr>
          <w:p w14:paraId="037E35E3" w14:textId="77777777" w:rsidR="004A5BE9" w:rsidRDefault="004A5BE9" w:rsidP="004A5BE9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98371B" w14:textId="60D5C1F1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4" w:type="dxa"/>
          </w:tcPr>
          <w:p w14:paraId="606F4884" w14:textId="77777777" w:rsidR="004A5BE9" w:rsidRDefault="004A5BE9" w:rsidP="004A5BE9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86F8DA" w14:textId="1BE5F832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5BE9" w:rsidRPr="009208F3" w14:paraId="67FBFAFC" w14:textId="77777777" w:rsidTr="00D64A2F">
        <w:tc>
          <w:tcPr>
            <w:tcW w:w="3168" w:type="dxa"/>
          </w:tcPr>
          <w:p w14:paraId="2689122E" w14:textId="7562F671" w:rsidR="004A5BE9" w:rsidRPr="00D64A2F" w:rsidRDefault="004A5BE9" w:rsidP="004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บริษัท</w:t>
            </w: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บางปะกง</w:t>
            </w: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โลจิสติกส์</w:t>
            </w: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พาร์ค</w:t>
            </w: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จำกัด</w:t>
            </w: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**</w:t>
            </w:r>
          </w:p>
        </w:tc>
        <w:tc>
          <w:tcPr>
            <w:tcW w:w="1530" w:type="dxa"/>
            <w:shd w:val="clear" w:color="auto" w:fill="auto"/>
          </w:tcPr>
          <w:p w14:paraId="738B36F0" w14:textId="4A423231" w:rsidR="004A5BE9" w:rsidRPr="00D64A2F" w:rsidRDefault="004A5BE9" w:rsidP="004A5B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564" w:type="dxa"/>
          </w:tcPr>
          <w:p w14:paraId="3EC79949" w14:textId="02CF3F98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44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0" w:type="dxa"/>
          </w:tcPr>
          <w:p w14:paraId="0A50685B" w14:textId="5D40FA0D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4" w:type="dxa"/>
          </w:tcPr>
          <w:p w14:paraId="49C00E93" w14:textId="1E2A4993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5BE9" w:rsidRPr="009208F3" w14:paraId="41C64BA8" w14:textId="77777777" w:rsidTr="00D64A2F">
        <w:tc>
          <w:tcPr>
            <w:tcW w:w="3168" w:type="dxa"/>
          </w:tcPr>
          <w:p w14:paraId="71941505" w14:textId="1B576D6D" w:rsidR="004A5BE9" w:rsidRPr="00D64A2F" w:rsidRDefault="004A5BE9" w:rsidP="004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วังน้อย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โลจิสติกส์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พาร์ค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***</w:t>
            </w:r>
          </w:p>
        </w:tc>
        <w:tc>
          <w:tcPr>
            <w:tcW w:w="1530" w:type="dxa"/>
            <w:shd w:val="clear" w:color="auto" w:fill="auto"/>
          </w:tcPr>
          <w:p w14:paraId="58F75DA5" w14:textId="688C6800" w:rsidR="004A5BE9" w:rsidRPr="00D64A2F" w:rsidRDefault="004A5BE9" w:rsidP="004A5B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564" w:type="dxa"/>
          </w:tcPr>
          <w:p w14:paraId="24D07476" w14:textId="63C76662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44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0" w:type="dxa"/>
          </w:tcPr>
          <w:p w14:paraId="6C108D75" w14:textId="20C5A216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4" w:type="dxa"/>
          </w:tcPr>
          <w:p w14:paraId="520FC35B" w14:textId="57555528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5BE9" w:rsidRPr="009208F3" w14:paraId="02A792CB" w14:textId="77777777" w:rsidTr="00D64A2F">
        <w:tc>
          <w:tcPr>
            <w:tcW w:w="3168" w:type="dxa"/>
          </w:tcPr>
          <w:p w14:paraId="3B3BD8EB" w14:textId="24E3CB0E" w:rsidR="004A5BE9" w:rsidRPr="00D64A2F" w:rsidRDefault="004A5BE9" w:rsidP="004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เฟรเซอร์ส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พร็อพเพอร์ตี้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บีเอฟที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แซด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**</w:t>
            </w:r>
          </w:p>
        </w:tc>
        <w:tc>
          <w:tcPr>
            <w:tcW w:w="1530" w:type="dxa"/>
            <w:shd w:val="clear" w:color="auto" w:fill="auto"/>
          </w:tcPr>
          <w:p w14:paraId="63490394" w14:textId="77777777" w:rsidR="004A5BE9" w:rsidRDefault="004A5BE9" w:rsidP="004A5B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FD931B" w14:textId="54EB55D7" w:rsidR="004A5BE9" w:rsidRPr="00D64A2F" w:rsidRDefault="004A5BE9" w:rsidP="004A5B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564" w:type="dxa"/>
          </w:tcPr>
          <w:p w14:paraId="4315CA9C" w14:textId="77777777" w:rsidR="004A5BE9" w:rsidRDefault="004A5BE9" w:rsidP="004A5BE9">
            <w:pPr>
              <w:pStyle w:val="acctfourfigures"/>
              <w:tabs>
                <w:tab w:val="clear" w:pos="765"/>
                <w:tab w:val="decimal" w:pos="1044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8011D37" w14:textId="031B22E1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44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0" w:type="dxa"/>
          </w:tcPr>
          <w:p w14:paraId="4F5CDF30" w14:textId="77777777" w:rsidR="004A5BE9" w:rsidRDefault="004A5BE9" w:rsidP="004A5BE9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CABFD7" w14:textId="360A9758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4" w:type="dxa"/>
          </w:tcPr>
          <w:p w14:paraId="2D81009A" w14:textId="77777777" w:rsidR="004A5BE9" w:rsidRDefault="004A5BE9" w:rsidP="004A5BE9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2E8B6C" w14:textId="38EB1492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5BE9" w:rsidRPr="009208F3" w14:paraId="1DE012E2" w14:textId="77777777" w:rsidTr="00D64A2F">
        <w:tc>
          <w:tcPr>
            <w:tcW w:w="3168" w:type="dxa"/>
          </w:tcPr>
          <w:p w14:paraId="267663D1" w14:textId="663330FD" w:rsidR="004A5BE9" w:rsidRPr="00D64A2F" w:rsidRDefault="004A5BE9" w:rsidP="004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พีบีเอ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โรบอทิคส์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ประเทศไทย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****</w:t>
            </w:r>
          </w:p>
        </w:tc>
        <w:tc>
          <w:tcPr>
            <w:tcW w:w="1530" w:type="dxa"/>
            <w:shd w:val="clear" w:color="auto" w:fill="auto"/>
          </w:tcPr>
          <w:p w14:paraId="437B4C05" w14:textId="77777777" w:rsidR="004A5BE9" w:rsidRDefault="004A5BE9" w:rsidP="004A5B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E015A7" w14:textId="4900EC6F" w:rsidR="004A5BE9" w:rsidRPr="00D64A2F" w:rsidRDefault="004A5BE9" w:rsidP="004A5B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64" w:type="dxa"/>
          </w:tcPr>
          <w:p w14:paraId="2A4444E1" w14:textId="77777777" w:rsidR="004A5BE9" w:rsidRDefault="004A5BE9" w:rsidP="004A5BE9">
            <w:pPr>
              <w:pStyle w:val="acctfourfigures"/>
              <w:tabs>
                <w:tab w:val="clear" w:pos="765"/>
                <w:tab w:val="decimal" w:pos="1044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DAB8181" w14:textId="6C2032A8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44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0" w:type="dxa"/>
          </w:tcPr>
          <w:p w14:paraId="324ABF83" w14:textId="77777777" w:rsidR="004A5BE9" w:rsidRDefault="004A5BE9" w:rsidP="004A5BE9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9429E6" w14:textId="18132A4E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4" w:type="dxa"/>
          </w:tcPr>
          <w:p w14:paraId="75632DAE" w14:textId="77777777" w:rsidR="004A5BE9" w:rsidRDefault="004A5BE9" w:rsidP="004A5BE9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183618" w14:textId="78A1E1DF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5BE9" w:rsidRPr="009208F3" w14:paraId="2D517DDB" w14:textId="77777777" w:rsidTr="00D64A2F">
        <w:tc>
          <w:tcPr>
            <w:tcW w:w="3168" w:type="dxa"/>
          </w:tcPr>
          <w:p w14:paraId="19F71B00" w14:textId="0C0AC697" w:rsidR="004A5BE9" w:rsidRPr="00D64A2F" w:rsidRDefault="004A5BE9" w:rsidP="004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เกษมทรัพย์ภักดี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  <w:r w:rsidRPr="004A57CC">
              <w:rPr>
                <w:rFonts w:asciiTheme="majorBidi" w:hAnsiTheme="majorBidi" w:cstheme="majorBidi"/>
                <w:sz w:val="28"/>
                <w:szCs w:val="28"/>
                <w:cs/>
              </w:rPr>
              <w:t>*****</w:t>
            </w:r>
          </w:p>
        </w:tc>
        <w:tc>
          <w:tcPr>
            <w:tcW w:w="1530" w:type="dxa"/>
            <w:shd w:val="clear" w:color="auto" w:fill="auto"/>
          </w:tcPr>
          <w:p w14:paraId="37D39AC1" w14:textId="60DED768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4" w:type="dxa"/>
          </w:tcPr>
          <w:p w14:paraId="4BE4AA17" w14:textId="1E01EFE6" w:rsidR="004A5BE9" w:rsidRPr="00D64A2F" w:rsidRDefault="004A5BE9" w:rsidP="004A5B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530" w:type="dxa"/>
          </w:tcPr>
          <w:p w14:paraId="1E5E153D" w14:textId="699C8DF1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4" w:type="dxa"/>
          </w:tcPr>
          <w:p w14:paraId="1A6199AF" w14:textId="7FDB3CA7" w:rsidR="004A5BE9" w:rsidRPr="00D64A2F" w:rsidRDefault="004A5BE9" w:rsidP="00D64A2F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5BE9" w:rsidRPr="007B4C6A" w14:paraId="0641E12D" w14:textId="77777777" w:rsidTr="00D64A2F">
        <w:tc>
          <w:tcPr>
            <w:tcW w:w="3168" w:type="dxa"/>
          </w:tcPr>
          <w:p w14:paraId="62B6B008" w14:textId="48DFBB79" w:rsidR="004A5BE9" w:rsidRPr="007B4C6A" w:rsidRDefault="004A5BE9" w:rsidP="004A5BE9">
            <w:pPr>
              <w:spacing w:line="340" w:lineRule="exact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4A57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จัสโค (ประเทศไทย)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8BFBA0" w14:textId="7CCB300A" w:rsidR="004A5BE9" w:rsidRPr="007B4C6A" w:rsidRDefault="004A5BE9" w:rsidP="004A5B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A0845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564" w:type="dxa"/>
            <w:vAlign w:val="bottom"/>
          </w:tcPr>
          <w:p w14:paraId="3640DF00" w14:textId="19FEDB28" w:rsidR="004A5BE9" w:rsidRPr="007B4C6A" w:rsidRDefault="004A5BE9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A0845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530" w:type="dxa"/>
            <w:vAlign w:val="bottom"/>
          </w:tcPr>
          <w:p w14:paraId="71B7CD7A" w14:textId="612A5A2E" w:rsidR="004A5BE9" w:rsidRPr="007B4C6A" w:rsidRDefault="004A5BE9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91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A0845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564" w:type="dxa"/>
            <w:vAlign w:val="bottom"/>
          </w:tcPr>
          <w:p w14:paraId="3352B04A" w14:textId="30D28FF2" w:rsidR="004A5BE9" w:rsidRPr="007B4C6A" w:rsidRDefault="004A5BE9" w:rsidP="00D64A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96"/>
              </w:tabs>
              <w:spacing w:line="340" w:lineRule="exac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A0845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4A5BE9" w:rsidRPr="009208F3" w14:paraId="7FFAE69B" w14:textId="77777777" w:rsidTr="00D64A2F">
        <w:tc>
          <w:tcPr>
            <w:tcW w:w="3168" w:type="dxa"/>
          </w:tcPr>
          <w:p w14:paraId="665F9F19" w14:textId="40346F37" w:rsidR="004A5BE9" w:rsidRPr="00D64A2F" w:rsidRDefault="004A5BE9" w:rsidP="004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D677B76" w14:textId="2E872F2E" w:rsidR="004A5BE9" w:rsidRPr="00D64A2F" w:rsidRDefault="004A5BE9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1,336</w:t>
            </w:r>
          </w:p>
        </w:tc>
        <w:tc>
          <w:tcPr>
            <w:tcW w:w="1564" w:type="dxa"/>
            <w:vAlign w:val="bottom"/>
          </w:tcPr>
          <w:p w14:paraId="05F867F7" w14:textId="4992EA31" w:rsidR="004A5BE9" w:rsidRPr="00D64A2F" w:rsidRDefault="004A5BE9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1530" w:type="dxa"/>
            <w:vAlign w:val="bottom"/>
          </w:tcPr>
          <w:p w14:paraId="25B91937" w14:textId="7567C8EB" w:rsidR="004A5BE9" w:rsidRPr="00D64A2F" w:rsidRDefault="004A5BE9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190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564" w:type="dxa"/>
            <w:vAlign w:val="bottom"/>
          </w:tcPr>
          <w:p w14:paraId="49092C72" w14:textId="1DD7F7A1" w:rsidR="004A5BE9" w:rsidRPr="00D64A2F" w:rsidRDefault="004A5BE9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196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</w:tr>
      <w:tr w:rsidR="004A5BE9" w:rsidRPr="009208F3" w14:paraId="71AA3C71" w14:textId="77777777" w:rsidTr="00D64A2F">
        <w:tc>
          <w:tcPr>
            <w:tcW w:w="3168" w:type="dxa"/>
          </w:tcPr>
          <w:p w14:paraId="40374804" w14:textId="369B7130" w:rsidR="004A5BE9" w:rsidRPr="00D64A2F" w:rsidRDefault="004A5BE9" w:rsidP="004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3D2A795" w14:textId="1329B528" w:rsidR="004A5BE9" w:rsidRPr="00D64A2F" w:rsidRDefault="004A5BE9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5,475</w:t>
            </w:r>
          </w:p>
        </w:tc>
        <w:tc>
          <w:tcPr>
            <w:tcW w:w="1564" w:type="dxa"/>
          </w:tcPr>
          <w:p w14:paraId="6373C8B5" w14:textId="242F26D4" w:rsidR="004A5BE9" w:rsidRPr="00D64A2F" w:rsidRDefault="004A5BE9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242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987</w:t>
            </w:r>
          </w:p>
        </w:tc>
        <w:tc>
          <w:tcPr>
            <w:tcW w:w="1530" w:type="dxa"/>
          </w:tcPr>
          <w:p w14:paraId="6BE7AFD4" w14:textId="2993CB92" w:rsidR="004A5BE9" w:rsidRPr="00D64A2F" w:rsidRDefault="004A5BE9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190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4,292</w:t>
            </w:r>
          </w:p>
        </w:tc>
        <w:tc>
          <w:tcPr>
            <w:tcW w:w="1564" w:type="dxa"/>
          </w:tcPr>
          <w:p w14:paraId="32513D52" w14:textId="0143914A" w:rsidR="004A5BE9" w:rsidRPr="00D64A2F" w:rsidRDefault="004A5BE9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196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</w:tr>
      <w:tr w:rsidR="004A5BE9" w:rsidRPr="008B4F31" w14:paraId="7458899C" w14:textId="77777777" w:rsidTr="009208F3">
        <w:tc>
          <w:tcPr>
            <w:tcW w:w="9356" w:type="dxa"/>
            <w:gridSpan w:val="5"/>
          </w:tcPr>
          <w:p w14:paraId="3EE86431" w14:textId="77777777" w:rsidR="004A5BE9" w:rsidRPr="00D64A2F" w:rsidRDefault="004A5BE9" w:rsidP="004A5BE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A5BE9" w:rsidRPr="009208F3" w14:paraId="3CC5B7C8" w14:textId="77777777" w:rsidTr="00D64A2F">
        <w:tc>
          <w:tcPr>
            <w:tcW w:w="9356" w:type="dxa"/>
            <w:gridSpan w:val="5"/>
          </w:tcPr>
          <w:p w14:paraId="0A1AAF5A" w14:textId="264F2AAA" w:rsidR="004A5BE9" w:rsidRPr="00D64A2F" w:rsidRDefault="004A5BE9" w:rsidP="00D64A2F">
            <w:pPr>
              <w:spacing w:line="240" w:lineRule="auto"/>
              <w:ind w:right="-11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4A2F">
              <w:rPr>
                <w:rFonts w:asciiTheme="majorBidi" w:hAnsiTheme="majorBidi" w:cstheme="majorBidi"/>
                <w:sz w:val="22"/>
                <w:szCs w:val="22"/>
              </w:rPr>
              <w:t xml:space="preserve">        * </w:t>
            </w:r>
            <w:r w:rsidRPr="00D64A2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ถือหุ้นโดยบริษัท เฟรเซอร์ส พร็อพเพอร์ตี้ เทคโนโลยี (ประเทศไทย) จำกัด และบริษัท เฟรเซอร์ส พร็อพเพอร์ตี้ อินดัสเทรียล</w:t>
            </w:r>
            <w:r w:rsidRPr="00D64A2F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        </w:t>
            </w:r>
            <w:proofErr w:type="gramStart"/>
            <w:r w:rsidRPr="00D64A2F">
              <w:rPr>
                <w:rFonts w:asciiTheme="majorBidi" w:hAnsiTheme="majorBidi" w:cstheme="majorBidi"/>
                <w:sz w:val="22"/>
                <w:szCs w:val="22"/>
              </w:rPr>
              <w:t xml:space="preserve">   (</w:t>
            </w:r>
            <w:proofErr w:type="gramEnd"/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ประเทศไทย) จำกัด จัดตั้งในเดือนธันวาคม </w:t>
            </w:r>
            <w:r w:rsidRPr="00D64A2F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4A5BE9" w:rsidRPr="009208F3" w14:paraId="22489A3D" w14:textId="77777777" w:rsidTr="00D64A2F">
        <w:tc>
          <w:tcPr>
            <w:tcW w:w="9356" w:type="dxa"/>
            <w:gridSpan w:val="5"/>
          </w:tcPr>
          <w:p w14:paraId="683A5E82" w14:textId="41C3E528" w:rsidR="004A5BE9" w:rsidRPr="00D64A2F" w:rsidRDefault="004A5BE9" w:rsidP="004A5BE9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D64A2F">
              <w:rPr>
                <w:rFonts w:asciiTheme="majorBidi" w:hAnsiTheme="majorBidi" w:cstheme="majorBidi"/>
                <w:sz w:val="22"/>
                <w:szCs w:val="22"/>
              </w:rPr>
              <w:t xml:space="preserve">      **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ถือหุ้นโดยบริษัท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เฟรเซอร์ส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พร็อพเพอร์ตี้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อินดัสเทรียล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ประเทศไทย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</w:tr>
      <w:tr w:rsidR="004A5BE9" w:rsidRPr="009208F3" w14:paraId="38C23F49" w14:textId="77777777" w:rsidTr="00D64A2F">
        <w:tc>
          <w:tcPr>
            <w:tcW w:w="9356" w:type="dxa"/>
            <w:gridSpan w:val="5"/>
          </w:tcPr>
          <w:p w14:paraId="1CB3CCBD" w14:textId="64E23332" w:rsidR="004A5BE9" w:rsidRPr="00D64A2F" w:rsidRDefault="004A5BE9" w:rsidP="004A5BE9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D64A2F">
              <w:rPr>
                <w:rFonts w:asciiTheme="majorBidi" w:hAnsiTheme="majorBidi" w:cstheme="majorBidi"/>
                <w:sz w:val="22"/>
                <w:szCs w:val="22"/>
              </w:rPr>
              <w:t xml:space="preserve">    ***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ถือหุ้นโดยบริษัท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เฟรเซอร์ส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พร็อพเพอร์ตี้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อินดัสเทรียล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ประเทศไทย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จัดตั้งในเดือนเมษายน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4A5BE9" w:rsidRPr="009208F3" w14:paraId="66721D28" w14:textId="77777777" w:rsidTr="00D64A2F">
        <w:tc>
          <w:tcPr>
            <w:tcW w:w="9356" w:type="dxa"/>
            <w:gridSpan w:val="5"/>
          </w:tcPr>
          <w:p w14:paraId="719118D2" w14:textId="45524943" w:rsidR="004A5BE9" w:rsidRPr="00D64A2F" w:rsidRDefault="004A5BE9" w:rsidP="004A5BE9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D64A2F">
              <w:rPr>
                <w:rFonts w:asciiTheme="majorBidi" w:hAnsiTheme="majorBidi" w:cstheme="majorBidi"/>
                <w:sz w:val="22"/>
                <w:szCs w:val="22"/>
              </w:rPr>
              <w:t xml:space="preserve">  ****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ถือหุ้นโดยบริษัท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ออโตเมชั่น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แอสเซ็ท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จัดตั้งในเดือนพฤษภาคม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4A5BE9" w:rsidRPr="009208F3" w14:paraId="078233A4" w14:textId="77777777" w:rsidTr="00D64A2F">
        <w:tc>
          <w:tcPr>
            <w:tcW w:w="9356" w:type="dxa"/>
            <w:gridSpan w:val="5"/>
          </w:tcPr>
          <w:p w14:paraId="1457CDE3" w14:textId="10D1230A" w:rsidR="004A5BE9" w:rsidRPr="00D64A2F" w:rsidRDefault="004A5BE9" w:rsidP="004A5BE9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D64A2F">
              <w:rPr>
                <w:rFonts w:asciiTheme="majorBidi" w:hAnsiTheme="majorBidi" w:cstheme="majorBidi"/>
                <w:sz w:val="22"/>
                <w:szCs w:val="22"/>
              </w:rPr>
              <w:t xml:space="preserve">***** 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>ถือหุ้นโดย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แผ่นดินทอง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พร็อพเพอร์ตี้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ดีเวลลอปเม้นท์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 w:rsidRPr="00D64A2F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มหาชน</w:t>
            </w:r>
            <w:r w:rsidRPr="00D64A2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</w:tbl>
    <w:p w14:paraId="6936C5D6" w14:textId="462485DD" w:rsidR="002271C5" w:rsidRDefault="0097773C" w:rsidP="00111E0A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D64A2F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การลดมูลค่าหน่วยลงทุน</w:t>
      </w:r>
    </w:p>
    <w:p w14:paraId="79D65E32" w14:textId="77777777" w:rsidR="002271C5" w:rsidRPr="002271C5" w:rsidRDefault="002271C5" w:rsidP="00111E0A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2878860B" w14:textId="02303B6B" w:rsidR="0097773C" w:rsidRDefault="0097773C" w:rsidP="00111E0A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D64A2F">
        <w:rPr>
          <w:rFonts w:ascii="Angsana New" w:eastAsia="Times New Roman" w:hAnsi="Angsana New" w:hint="cs"/>
          <w:sz w:val="30"/>
          <w:szCs w:val="30"/>
          <w:cs/>
        </w:rPr>
        <w:t>ในระหว่างไตรมาส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/>
          <w:sz w:val="30"/>
          <w:szCs w:val="30"/>
        </w:rPr>
        <w:t>1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ปี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/>
          <w:sz w:val="30"/>
          <w:szCs w:val="30"/>
        </w:rPr>
        <w:t>2561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81176">
        <w:rPr>
          <w:rFonts w:ascii="Angsana New" w:eastAsia="Times New Roman" w:hAnsi="Angsana New"/>
          <w:sz w:val="30"/>
          <w:szCs w:val="30"/>
        </w:rPr>
        <w:t xml:space="preserve">FTREIT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ลดมูลค่าหน่วยลงทุนหน่วยละ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/>
          <w:sz w:val="30"/>
          <w:szCs w:val="30"/>
        </w:rPr>
        <w:t>0.0929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บาท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โดยลดมูลค่าหน่วยลงทุนที่ตราไว้จาก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/>
          <w:sz w:val="30"/>
          <w:szCs w:val="30"/>
        </w:rPr>
        <w:t>9.6323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บาทต่อหน่วย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เป็น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/>
          <w:sz w:val="30"/>
          <w:szCs w:val="30"/>
        </w:rPr>
        <w:t>9.5394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บาทต่อหน่วย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กลุ่มบริษัทได้รับคืนเงินจากการลดมูลค่าหน่วยลงทุนจำนวน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/>
          <w:sz w:val="30"/>
          <w:szCs w:val="30"/>
        </w:rPr>
        <w:t>53.03</w:t>
      </w:r>
      <w:r w:rsidRPr="00D64A2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56DE679A" w14:textId="77777777" w:rsidR="002271C5" w:rsidRPr="00D64A2F" w:rsidRDefault="002271C5" w:rsidP="00D64A2F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4D2B9258" w14:textId="0F6419F7" w:rsidR="0097773C" w:rsidRPr="00D64A2F" w:rsidRDefault="0097773C" w:rsidP="00D64A2F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D64A2F">
        <w:rPr>
          <w:rFonts w:ascii="Angsana New" w:eastAsia="Times New Roman" w:hAnsi="Angsana New" w:hint="cs"/>
          <w:sz w:val="30"/>
          <w:szCs w:val="30"/>
          <w:cs/>
        </w:rPr>
        <w:t>ในระหว่างปี</w:t>
      </w:r>
      <w:r w:rsidRPr="00D64A2F">
        <w:rPr>
          <w:rFonts w:ascii="Angsana New" w:eastAsia="Times New Roman" w:hAnsi="Angsana New"/>
          <w:sz w:val="30"/>
          <w:szCs w:val="30"/>
        </w:rPr>
        <w:t xml:space="preserve"> 2561 </w:t>
      </w:r>
      <w:r w:rsidR="00F81176">
        <w:rPr>
          <w:rFonts w:ascii="Angsana New" w:eastAsia="Times New Roman" w:hAnsi="Angsana New"/>
          <w:sz w:val="30"/>
          <w:szCs w:val="30"/>
        </w:rPr>
        <w:t xml:space="preserve">FTREIT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ลดมูลค่าหน่วยลงทุนหน่วยละ</w:t>
      </w:r>
      <w:r w:rsidRPr="00D64A2F">
        <w:rPr>
          <w:rFonts w:ascii="Angsana New" w:eastAsia="Times New Roman" w:hAnsi="Angsana New"/>
          <w:sz w:val="30"/>
          <w:szCs w:val="30"/>
        </w:rPr>
        <w:t xml:space="preserve"> 0.0031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บาท</w:t>
      </w:r>
      <w:r w:rsidRPr="00D64A2F">
        <w:rPr>
          <w:rFonts w:ascii="Angsana New" w:eastAsia="Times New Roman" w:hAnsi="Angsana New"/>
          <w:sz w:val="30"/>
          <w:szCs w:val="30"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โดยลดมูลค่าหน่วยลงทุนที่ตราไว้จาก</w:t>
      </w:r>
      <w:r w:rsidRPr="00D64A2F">
        <w:rPr>
          <w:rFonts w:ascii="Angsana New" w:eastAsia="Times New Roman" w:hAnsi="Angsana New"/>
          <w:sz w:val="30"/>
          <w:szCs w:val="30"/>
        </w:rPr>
        <w:t xml:space="preserve"> 9.5394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บาทต่อหน่วย</w:t>
      </w:r>
      <w:r w:rsidRPr="00D64A2F">
        <w:rPr>
          <w:rFonts w:ascii="Angsana New" w:eastAsia="Times New Roman" w:hAnsi="Angsana New"/>
          <w:sz w:val="30"/>
          <w:szCs w:val="30"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เป็น</w:t>
      </w:r>
      <w:r w:rsidRPr="00D64A2F">
        <w:rPr>
          <w:rFonts w:ascii="Angsana New" w:eastAsia="Times New Roman" w:hAnsi="Angsana New"/>
          <w:sz w:val="30"/>
          <w:szCs w:val="30"/>
        </w:rPr>
        <w:t xml:space="preserve"> 9.5363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บาทต่อหน่วย</w:t>
      </w:r>
      <w:r w:rsidRPr="00D64A2F">
        <w:rPr>
          <w:rFonts w:ascii="Angsana New" w:eastAsia="Times New Roman" w:hAnsi="Angsana New"/>
          <w:sz w:val="30"/>
          <w:szCs w:val="30"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กลุ่มบริษัทได้รับคืนเงินจากการลดมูลค่าหน่วยลงทุนจำนวน</w:t>
      </w:r>
      <w:r w:rsidRPr="00D64A2F">
        <w:rPr>
          <w:rFonts w:ascii="Angsana New" w:eastAsia="Times New Roman" w:hAnsi="Angsana New"/>
          <w:sz w:val="30"/>
          <w:szCs w:val="30"/>
        </w:rPr>
        <w:t xml:space="preserve"> 1.89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1B9A0B7E" w14:textId="77777777" w:rsidR="0097773C" w:rsidRPr="00D64A2F" w:rsidRDefault="0097773C" w:rsidP="00D64A2F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FB7AC39" w14:textId="77777777" w:rsidR="0097773C" w:rsidRPr="00D64A2F" w:rsidRDefault="0097773C" w:rsidP="00D64A2F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D64A2F">
        <w:rPr>
          <w:rFonts w:ascii="Angsana New" w:eastAsia="Times New Roman" w:hAnsi="Angsana New" w:hint="cs"/>
          <w:i/>
          <w:iCs/>
          <w:sz w:val="30"/>
          <w:szCs w:val="30"/>
          <w:cs/>
        </w:rPr>
        <w:t>บริษัทร่วมทางอ้อม</w:t>
      </w:r>
    </w:p>
    <w:p w14:paraId="4457038A" w14:textId="77777777" w:rsidR="0097773C" w:rsidRPr="00D64A2F" w:rsidRDefault="0097773C" w:rsidP="00D64A2F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92F9049" w14:textId="797E6916" w:rsidR="0097773C" w:rsidRPr="00D64A2F" w:rsidRDefault="0097773C" w:rsidP="00D64A2F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D64A2F">
        <w:rPr>
          <w:rFonts w:ascii="Angsana New" w:eastAsia="Times New Roman" w:hAnsi="Angsana New" w:hint="cs"/>
          <w:sz w:val="30"/>
          <w:szCs w:val="30"/>
          <w:cs/>
        </w:rPr>
        <w:t>ในปี</w:t>
      </w:r>
      <w:r w:rsidRPr="00D64A2F">
        <w:rPr>
          <w:rFonts w:ascii="Angsana New" w:eastAsia="Times New Roman" w:hAnsi="Angsana New"/>
          <w:sz w:val="30"/>
          <w:szCs w:val="30"/>
        </w:rPr>
        <w:t xml:space="preserve"> 2561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กองทุนรวมสิทธิการเช่าอสังหาริมทรัพย์โกลด์ลดมูลค่าหน่วยลงทุนหน่วยละ</w:t>
      </w:r>
      <w:r w:rsidRPr="00D64A2F">
        <w:rPr>
          <w:rFonts w:ascii="Angsana New" w:eastAsia="Times New Roman" w:hAnsi="Angsana New"/>
          <w:sz w:val="30"/>
          <w:szCs w:val="30"/>
        </w:rPr>
        <w:t xml:space="preserve"> 0.1650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บาท</w:t>
      </w:r>
      <w:r w:rsidRPr="00D64A2F">
        <w:rPr>
          <w:rFonts w:ascii="Angsana New" w:eastAsia="Times New Roman" w:hAnsi="Angsana New"/>
          <w:sz w:val="30"/>
          <w:szCs w:val="30"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โดยลดมูลค่าหน่วยลงทุนที่ตราไว้จาก</w:t>
      </w:r>
      <w:r w:rsidRPr="00D64A2F">
        <w:rPr>
          <w:rFonts w:ascii="Angsana New" w:eastAsia="Times New Roman" w:hAnsi="Angsana New"/>
          <w:sz w:val="30"/>
          <w:szCs w:val="30"/>
        </w:rPr>
        <w:t xml:space="preserve"> 9.7902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บาทต่อหน่วย</w:t>
      </w:r>
      <w:r w:rsidRPr="00D64A2F">
        <w:rPr>
          <w:rFonts w:ascii="Angsana New" w:eastAsia="Times New Roman" w:hAnsi="Angsana New"/>
          <w:sz w:val="30"/>
          <w:szCs w:val="30"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เป็น</w:t>
      </w:r>
      <w:r w:rsidRPr="00D64A2F">
        <w:rPr>
          <w:rFonts w:ascii="Angsana New" w:eastAsia="Times New Roman" w:hAnsi="Angsana New"/>
          <w:sz w:val="30"/>
          <w:szCs w:val="30"/>
        </w:rPr>
        <w:t xml:space="preserve"> 9.6252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บาทต่อหน่วย</w:t>
      </w:r>
      <w:r w:rsidRPr="00D64A2F">
        <w:rPr>
          <w:rFonts w:ascii="Angsana New" w:eastAsia="Times New Roman" w:hAnsi="Angsana New"/>
          <w:sz w:val="30"/>
          <w:szCs w:val="30"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โดยบริษัทย่อยได้รับคืนเงินจากการ</w:t>
      </w:r>
      <w:r w:rsidR="00111E0A">
        <w:rPr>
          <w:rFonts w:ascii="Angsana New" w:eastAsia="Times New Roman" w:hAnsi="Angsana New"/>
          <w:sz w:val="30"/>
          <w:szCs w:val="30"/>
        </w:rPr>
        <w:br/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ลดมูลค่าหน่วยลงทุน</w:t>
      </w:r>
      <w:r w:rsidRPr="00D64A2F">
        <w:rPr>
          <w:rFonts w:ascii="Angsana New" w:eastAsia="Times New Roman" w:hAnsi="Angsana New"/>
          <w:sz w:val="30"/>
          <w:szCs w:val="30"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จำนวน</w:t>
      </w:r>
      <w:r w:rsidRPr="00D64A2F">
        <w:rPr>
          <w:rFonts w:ascii="Angsana New" w:eastAsia="Times New Roman" w:hAnsi="Angsana New"/>
          <w:sz w:val="30"/>
          <w:szCs w:val="30"/>
        </w:rPr>
        <w:t xml:space="preserve"> 11.22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10BF217B" w14:textId="77777777" w:rsidR="0097773C" w:rsidRPr="00D64A2F" w:rsidRDefault="0097773C" w:rsidP="00D64A2F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0FE2228B" w14:textId="0E44E503" w:rsidR="0097773C" w:rsidRPr="007B4C6A" w:rsidRDefault="0097773C" w:rsidP="00D64A2F">
      <w:pPr>
        <w:autoSpaceDE w:val="0"/>
        <w:autoSpaceDN w:val="0"/>
        <w:spacing w:before="40" w:after="40" w:line="240" w:lineRule="auto"/>
        <w:ind w:left="540" w:right="63"/>
        <w:jc w:val="thaiDistribute"/>
        <w:rPr>
          <w:cs/>
        </w:rPr>
        <w:sectPr w:rsidR="0097773C" w:rsidRPr="007B4C6A" w:rsidSect="00D64A2F">
          <w:headerReference w:type="default" r:id="rId10"/>
          <w:footerReference w:type="default" r:id="rId11"/>
          <w:pgSz w:w="11909" w:h="16834" w:code="9"/>
          <w:pgMar w:top="691" w:right="1152" w:bottom="720" w:left="1152" w:header="720" w:footer="720" w:gutter="0"/>
          <w:paperSrc w:first="7" w:other="7"/>
          <w:pgNumType w:start="20"/>
          <w:cols w:space="720"/>
          <w:docGrid w:linePitch="245"/>
        </w:sectPr>
      </w:pPr>
      <w:r w:rsidRPr="00D64A2F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D64A2F">
        <w:rPr>
          <w:rFonts w:ascii="Angsana New" w:eastAsia="Times New Roman" w:hAnsi="Angsana New"/>
          <w:sz w:val="30"/>
          <w:szCs w:val="30"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นอร์ท</w:t>
      </w:r>
      <w:r w:rsidRPr="00D64A2F">
        <w:rPr>
          <w:rFonts w:ascii="Angsana New" w:eastAsia="Times New Roman" w:hAnsi="Angsana New"/>
          <w:sz w:val="30"/>
          <w:szCs w:val="30"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สาธร</w:t>
      </w:r>
      <w:r w:rsidRPr="00D64A2F">
        <w:rPr>
          <w:rFonts w:ascii="Angsana New" w:eastAsia="Times New Roman" w:hAnsi="Angsana New"/>
          <w:sz w:val="30"/>
          <w:szCs w:val="30"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โฮเต็ล</w:t>
      </w:r>
      <w:r w:rsidRPr="00D64A2F">
        <w:rPr>
          <w:rFonts w:ascii="Angsana New" w:eastAsia="Times New Roman" w:hAnsi="Angsana New"/>
          <w:sz w:val="30"/>
          <w:szCs w:val="30"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จำกัด</w:t>
      </w:r>
      <w:r w:rsidRPr="00D64A2F">
        <w:rPr>
          <w:rFonts w:ascii="Angsana New" w:eastAsia="Times New Roman" w:hAnsi="Angsana New"/>
          <w:sz w:val="30"/>
          <w:szCs w:val="30"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ซึ่งเป็นบริษัทร่วมทางอ้อมได้ทำสัญญากู้ยืมกับสถาบันการเงินแห่งหนึ่ง</w:t>
      </w:r>
      <w:r w:rsidRPr="00D64A2F">
        <w:rPr>
          <w:rFonts w:ascii="Angsana New" w:eastAsia="Times New Roman" w:hAnsi="Angsana New"/>
          <w:sz w:val="30"/>
          <w:szCs w:val="30"/>
        </w:rPr>
        <w:t xml:space="preserve"> </w:t>
      </w:r>
      <w:r w:rsidRPr="00D64A2F">
        <w:rPr>
          <w:rFonts w:ascii="Angsana New" w:eastAsia="Times New Roman" w:hAnsi="Angsana New" w:hint="cs"/>
          <w:sz w:val="30"/>
          <w:szCs w:val="30"/>
          <w:cs/>
        </w:rPr>
        <w:t>ซึ่งบริษัทย่อยค้ำประกันเงินกู้ยืมดังกล่าวและจำนำใบหุ้นของบริษัทร่วมทางอ้อมที่ถือโดยบริษัทย่อยทั้งจำนวนกับสถาบันการเงินดังกล่าว</w:t>
      </w:r>
    </w:p>
    <w:p w14:paraId="7153E15F" w14:textId="709AB0CF" w:rsidR="000C4BEF" w:rsidRDefault="000C4BEF" w:rsidP="000C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Pr="007B4C6A">
        <w:rPr>
          <w:rFonts w:ascii="Angsana New" w:hAnsi="Angsana New"/>
          <w:sz w:val="30"/>
          <w:szCs w:val="30"/>
        </w:rPr>
        <w:t>30</w:t>
      </w:r>
      <w:r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181964" w:rsidRPr="007B4C6A">
        <w:rPr>
          <w:rFonts w:ascii="Angsana New" w:hAnsi="Angsana New"/>
          <w:sz w:val="30"/>
          <w:szCs w:val="30"/>
        </w:rPr>
        <w:t>2562</w:t>
      </w:r>
      <w:r w:rsidRPr="007B4C6A">
        <w:rPr>
          <w:rFonts w:ascii="Angsana New" w:hAnsi="Angsana New"/>
          <w:sz w:val="30"/>
          <w:szCs w:val="30"/>
          <w:cs/>
        </w:rPr>
        <w:t xml:space="preserve"> และ </w:t>
      </w:r>
      <w:r w:rsidR="00181964" w:rsidRPr="007B4C6A">
        <w:rPr>
          <w:rFonts w:ascii="Angsana New" w:hAnsi="Angsana New"/>
          <w:sz w:val="30"/>
          <w:szCs w:val="30"/>
        </w:rPr>
        <w:t>2561</w:t>
      </w:r>
      <w:r w:rsidRPr="007B4C6A">
        <w:rPr>
          <w:rFonts w:ascii="Angsana New" w:hAnsi="Angsana New"/>
          <w:sz w:val="30"/>
          <w:szCs w:val="30"/>
          <w:cs/>
        </w:rPr>
        <w:t xml:space="preserve"> และเงินปันผลรับสำหรับปีสิ้นสุดวันที่ </w:t>
      </w:r>
      <w:r w:rsidR="00181964" w:rsidRPr="007B4C6A">
        <w:rPr>
          <w:rFonts w:ascii="Angsana New" w:hAnsi="Angsana New"/>
          <w:sz w:val="30"/>
          <w:szCs w:val="30"/>
        </w:rPr>
        <w:t>30</w:t>
      </w:r>
      <w:r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181964" w:rsidRPr="007B4C6A">
        <w:rPr>
          <w:rFonts w:ascii="Angsana New" w:hAnsi="Angsana New"/>
          <w:sz w:val="30"/>
          <w:szCs w:val="30"/>
        </w:rPr>
        <w:t>2562</w:t>
      </w:r>
      <w:r w:rsidRPr="007B4C6A">
        <w:rPr>
          <w:rFonts w:ascii="Angsana New" w:hAnsi="Angsana New"/>
          <w:sz w:val="30"/>
          <w:szCs w:val="30"/>
          <w:cs/>
        </w:rPr>
        <w:t xml:space="preserve"> และสำหรับรอบระยะเวลาบัญชีตั้งแต่วันที่ </w:t>
      </w:r>
      <w:r w:rsidR="00151312">
        <w:rPr>
          <w:rFonts w:ascii="Angsana New" w:hAnsi="Angsana New"/>
          <w:sz w:val="30"/>
          <w:szCs w:val="30"/>
          <w:cs/>
        </w:rPr>
        <w:br/>
      </w:r>
      <w:r w:rsidRPr="007B4C6A">
        <w:rPr>
          <w:rFonts w:ascii="Angsana New" w:hAnsi="Angsana New"/>
          <w:sz w:val="30"/>
          <w:szCs w:val="30"/>
          <w:cs/>
        </w:rPr>
        <w:t>1 มกราคม 256</w:t>
      </w:r>
      <w:r w:rsidRPr="007B4C6A">
        <w:rPr>
          <w:rFonts w:ascii="Angsana New" w:hAnsi="Angsana New"/>
          <w:sz w:val="30"/>
          <w:szCs w:val="30"/>
        </w:rPr>
        <w:t>1</w:t>
      </w:r>
      <w:r w:rsidRPr="007B4C6A">
        <w:rPr>
          <w:rFonts w:ascii="Angsana New" w:hAnsi="Angsana New"/>
          <w:sz w:val="30"/>
          <w:szCs w:val="30"/>
          <w:cs/>
        </w:rPr>
        <w:t xml:space="preserve"> ถึงวันที่</w:t>
      </w:r>
      <w:r w:rsidR="00AA6399"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</w:rPr>
        <w:t>30</w:t>
      </w:r>
      <w:r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7B4C6A">
        <w:rPr>
          <w:rFonts w:ascii="Angsana New" w:hAnsi="Angsana New"/>
          <w:sz w:val="30"/>
          <w:szCs w:val="30"/>
        </w:rPr>
        <w:t xml:space="preserve">2561 </w:t>
      </w:r>
      <w:r w:rsidR="009D3C6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254F1A3" w14:textId="77777777" w:rsidR="0083694D" w:rsidRPr="007B4C6A" w:rsidRDefault="0083694D" w:rsidP="000C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900"/>
        <w:gridCol w:w="630"/>
        <w:gridCol w:w="540"/>
        <w:gridCol w:w="540"/>
        <w:gridCol w:w="360"/>
        <w:gridCol w:w="180"/>
        <w:gridCol w:w="70"/>
        <w:gridCol w:w="200"/>
        <w:gridCol w:w="50"/>
        <w:gridCol w:w="40"/>
        <w:gridCol w:w="630"/>
        <w:gridCol w:w="270"/>
        <w:gridCol w:w="720"/>
        <w:gridCol w:w="270"/>
        <w:gridCol w:w="720"/>
        <w:gridCol w:w="270"/>
        <w:gridCol w:w="720"/>
        <w:gridCol w:w="360"/>
        <w:gridCol w:w="1080"/>
        <w:gridCol w:w="270"/>
        <w:gridCol w:w="1530"/>
      </w:tblGrid>
      <w:tr w:rsidR="008365B3" w:rsidRPr="007B4C6A" w14:paraId="20E112D1" w14:textId="77777777" w:rsidTr="00D64A2F">
        <w:trPr>
          <w:tblHeader/>
        </w:trPr>
        <w:tc>
          <w:tcPr>
            <w:tcW w:w="49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9F9E02A" w14:textId="77777777" w:rsidR="008365B3" w:rsidRPr="007B4C6A" w:rsidRDefault="008365B3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2197F67" w14:textId="77777777" w:rsidR="008365B3" w:rsidRPr="00D64A2F" w:rsidRDefault="008365B3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9450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67396B95" w14:textId="77777777" w:rsidR="008365B3" w:rsidRPr="007B4C6A" w:rsidRDefault="008365B3" w:rsidP="0018176D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E4B2F" w:rsidRPr="007B4C6A" w14:paraId="43396221" w14:textId="77777777" w:rsidTr="00D64A2F">
        <w:trPr>
          <w:tblHeader/>
        </w:trPr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23061C27" w14:textId="77777777" w:rsidR="003D26B6" w:rsidRPr="007B4C6A" w:rsidRDefault="003D26B6" w:rsidP="003D26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4F7B00C7" w14:textId="77777777" w:rsidR="00AA1908" w:rsidRPr="007B4C6A" w:rsidRDefault="00AA1908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C72C2A9" w14:textId="3A43A0C2" w:rsidR="003D26B6" w:rsidRPr="007B4C6A" w:rsidRDefault="003D26B6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9A2939B" w14:textId="513B1F26" w:rsidR="003D26B6" w:rsidRPr="00D64A2F" w:rsidRDefault="00151312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bidi="th-TH"/>
              </w:rPr>
            </w:pPr>
            <w:r w:rsidRPr="00D64A2F">
              <w:rPr>
                <w:rFonts w:ascii="Angsana New" w:hAnsi="Angsana New"/>
                <w:spacing w:val="-4"/>
                <w:sz w:val="24"/>
                <w:szCs w:val="24"/>
                <w:cs/>
                <w:lang w:val="en-US" w:bidi="th-TH"/>
              </w:rPr>
              <w:t>ประเทศที่กิจการจัดตั้ง</w:t>
            </w:r>
          </w:p>
        </w:tc>
        <w:tc>
          <w:tcPr>
            <w:tcW w:w="11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6C4397C" w14:textId="2A7D1F40" w:rsidR="00AA1908" w:rsidRPr="007B4C6A" w:rsidRDefault="00AA1908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0D055C5B" w14:textId="3CD9B367" w:rsidR="003D26B6" w:rsidRPr="007B4C6A" w:rsidRDefault="003D26B6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08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177468D" w14:textId="77777777" w:rsidR="00AA1908" w:rsidRPr="007B4C6A" w:rsidRDefault="00AA1908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1B4C7A2" w14:textId="1D24A269" w:rsidR="003D26B6" w:rsidRPr="007B4C6A" w:rsidRDefault="003D26B6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F5B4AA6" w14:textId="77777777" w:rsidR="003D26B6" w:rsidRPr="007B4C6A" w:rsidRDefault="003D26B6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5"/>
            <w:shd w:val="clear" w:color="auto" w:fill="auto"/>
            <w:tcMar>
              <w:left w:w="115" w:type="dxa"/>
              <w:right w:w="115" w:type="dxa"/>
            </w:tcMar>
          </w:tcPr>
          <w:p w14:paraId="0D31C833" w14:textId="77777777" w:rsidR="00AA1908" w:rsidRPr="007B4C6A" w:rsidRDefault="00AA1908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C4B9001" w14:textId="77DA4FBC" w:rsidR="003D26B6" w:rsidRPr="007B4C6A" w:rsidRDefault="003D26B6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9E05E10" w14:textId="77777777" w:rsidR="003D26B6" w:rsidRPr="007B4C6A" w:rsidRDefault="003D26B6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CF3E461" w14:textId="62F4EFD2" w:rsidR="00AA1908" w:rsidRPr="007B4C6A" w:rsidRDefault="00AA1908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</w:t>
            </w:r>
          </w:p>
          <w:p w14:paraId="0F8574A4" w14:textId="49DA0B64" w:rsidR="003D26B6" w:rsidRPr="007B4C6A" w:rsidRDefault="003D26B6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3240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66A70E52" w14:textId="77777777" w:rsidR="00AA1908" w:rsidRPr="007B4C6A" w:rsidRDefault="00AA1908" w:rsidP="003D26B6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DD86F7A" w14:textId="69A128CC" w:rsidR="003D26B6" w:rsidRPr="007B4C6A" w:rsidRDefault="003D26B6" w:rsidP="003D26B6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2F6CAF" w:rsidRPr="007B4C6A" w14:paraId="7C7E3520" w14:textId="77777777" w:rsidTr="00D64A2F">
        <w:trPr>
          <w:trHeight w:val="389"/>
          <w:tblHeader/>
        </w:trPr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0B76586B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2ABED6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E7F9E6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6AC473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FF25BB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572204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1D1607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E2CD28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E53D5D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6FFDB8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6522A8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EF6451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E856BC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5445EF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0BC149" w14:textId="77777777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02D0BB" w14:textId="77777777" w:rsidR="00FE4B2F" w:rsidRPr="007B4C6A" w:rsidRDefault="00FE4B2F" w:rsidP="00D64A2F">
            <w:pPr>
              <w:pStyle w:val="acctfourfigures"/>
              <w:tabs>
                <w:tab w:val="clear" w:pos="765"/>
              </w:tabs>
              <w:spacing w:line="240" w:lineRule="auto"/>
              <w:ind w:left="6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สำหรับปีสิ้นสุดวันที่ 30 กันยายน 2562</w:t>
            </w: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0E6D27" w14:textId="04126B20" w:rsidR="00FE4B2F" w:rsidRPr="007B4C6A" w:rsidRDefault="00FE4B2F" w:rsidP="003D2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สำหรับรอบระยะ</w:t>
            </w:r>
            <w:r w:rsidR="00151312"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เวลาบัญชีตั้งแต่วันที่ </w:t>
            </w:r>
            <w:r w:rsidR="00151312"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1  มกราคม 2561 ถึง 30 กันยายน 2561</w:t>
            </w:r>
          </w:p>
        </w:tc>
      </w:tr>
      <w:tr w:rsidR="002F6CAF" w:rsidRPr="007B4C6A" w14:paraId="435BB412" w14:textId="77777777" w:rsidTr="00D64A2F">
        <w:trPr>
          <w:trHeight w:val="389"/>
          <w:tblHeader/>
        </w:trPr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1B44A9D1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337E7C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88206E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50FD72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17BDF5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DF14AF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885133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9FF46F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71172C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92CC72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BA2CF9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5C142A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7E6295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98A100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658A03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6C8F99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64CDB9BF" w14:textId="14CA6BEC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eastAsia="Times New Roman" w:hAnsi="Angsana New"/>
                <w:sz w:val="24"/>
                <w:szCs w:val="24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ปรับปรุงใหม่)</w:t>
            </w:r>
          </w:p>
        </w:tc>
      </w:tr>
      <w:tr w:rsidR="00C204B0" w:rsidRPr="007B4C6A" w14:paraId="2ABA7D14" w14:textId="77777777" w:rsidTr="00D64A2F">
        <w:trPr>
          <w:tblHeader/>
        </w:trPr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10C9032A" w14:textId="77777777" w:rsidR="00AA1908" w:rsidRPr="007B4C6A" w:rsidRDefault="00AA1908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0A8B2386" w14:textId="77777777" w:rsidR="00AA1908" w:rsidRPr="007B4C6A" w:rsidRDefault="00AA1908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color w:val="5B9BD5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6DE872D" w14:textId="77777777" w:rsidR="00AA1908" w:rsidRPr="007B4C6A" w:rsidRDefault="00AA1908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1F4855D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280" w:type="dxa"/>
            <w:gridSpan w:val="18"/>
            <w:shd w:val="clear" w:color="auto" w:fill="auto"/>
            <w:tcMar>
              <w:left w:w="115" w:type="dxa"/>
              <w:right w:w="115" w:type="dxa"/>
            </w:tcMar>
          </w:tcPr>
          <w:p w14:paraId="4CAD2D95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1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2F6CAF" w:rsidRPr="007B4C6A" w14:paraId="0FF6A74D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4F5D3AD6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46A70406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color w:val="5B9BD5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05243AF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EFB3A7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46FE88F3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2DD8A214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38C691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CA80D18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60B099E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07CB93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BD9F2A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33FE18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4BC4D4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6EDE7C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FE1733E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70EE2F8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</w:tcPr>
          <w:p w14:paraId="21262EF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0E3AE23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499C65B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F6CAF" w:rsidRPr="007B4C6A" w14:paraId="29FA4F1A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B3B88F" w14:textId="4E9577EC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FTREIT</w:t>
            </w:r>
            <w:r w:rsidR="002F6CA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="002F6CAF">
              <w:rPr>
                <w:rFonts w:ascii="Angsana New" w:hAnsi="Angsana New"/>
                <w:spacing w:val="-6"/>
                <w:sz w:val="24"/>
                <w:szCs w:val="24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EC2A4B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FCCEEA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115" w:hanging="12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2A3EE9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23.43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572AA8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C6DD2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25,17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886C8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25,17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B7FA5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31289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6,03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EF85D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A0F14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6,03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559BE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A58A1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3,172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AE79ED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8E88B8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3,52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1FDD4E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0A4EB4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7A225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E66D42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198</w:t>
            </w:r>
          </w:p>
        </w:tc>
      </w:tr>
      <w:tr w:rsidR="002F6CAF" w:rsidRPr="007B4C6A" w14:paraId="0228840D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02B94EEC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</w:rPr>
              <w:t xml:space="preserve">PT SLP Surya TICON </w:t>
            </w:r>
            <w:proofErr w:type="spellStart"/>
            <w:r w:rsidRPr="007B4C6A">
              <w:rPr>
                <w:rFonts w:ascii="Angsana New" w:hAnsi="Angsana New"/>
                <w:sz w:val="24"/>
                <w:szCs w:val="24"/>
              </w:rPr>
              <w:t>Internusa</w:t>
            </w:r>
            <w:proofErr w:type="spellEnd"/>
            <w:r w:rsidRPr="007B4C6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B4C6A">
              <w:rPr>
                <w:rFonts w:ascii="Angsana New" w:hAnsi="Angsana New"/>
                <w:sz w:val="24"/>
                <w:szCs w:val="24"/>
                <w:cs/>
              </w:rPr>
              <w:t>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A15693C" w14:textId="77777777" w:rsidR="00FE4B2F" w:rsidRPr="007B4C6A" w:rsidRDefault="00FE4B2F" w:rsidP="00AA1908">
            <w:pPr>
              <w:tabs>
                <w:tab w:val="clear" w:pos="227"/>
                <w:tab w:val="clear" w:pos="1644"/>
              </w:tabs>
              <w:spacing w:line="240" w:lineRule="auto"/>
              <w:ind w:left="-115"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 xml:space="preserve">   พัฒนาอสังหาริมทรัพย์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272F0CD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อินโดนีเซีย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E8CB653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25.00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073B5D6E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25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0B7BFF2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1,65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0E686F9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1,65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6D4C80A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C0AE95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414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9A6BA4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44D91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414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848E9AD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394CA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36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13F062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DBCB54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355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014222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</w:tcPr>
          <w:p w14:paraId="3F6F9E7E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8201D9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431B1CB1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F6CAF" w:rsidRPr="007B4C6A" w14:paraId="0B761BD0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675EA0B7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34487CF4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BEE5968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1E8D088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50.00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3B94E4DF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50.</w:t>
            </w: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5A1D1554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8,279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FBE912E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CD44E53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7CDC45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4,139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BF1C63A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54E4E47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81DBDE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80B250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4,12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E985CC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62C12F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3E04AF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</w:tcPr>
          <w:p w14:paraId="7EA80F1C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058A64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33EFA412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F6CAF" w:rsidRPr="007B4C6A" w14:paraId="4B73F4F3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4D15A2CC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นอร์ท สาธร โฮเต็ล จำกัด 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52135AB4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B8B8920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3187361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1C0F3984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20.00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0F1E384D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1,450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13D37C4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1,450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491030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A2E703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290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2950F8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B812F63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290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03F38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A1968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70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218536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A45075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70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5366C6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</w:tcPr>
          <w:p w14:paraId="63E91A7B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A9DEF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0FDA7981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F6CAF" w:rsidRPr="007B4C6A" w14:paraId="034E4799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2FC3998A" w14:textId="272BA652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GVREIT</w:t>
            </w:r>
            <w:r w:rsidRPr="007B4C6A">
              <w:rPr>
                <w:rFonts w:ascii="Angsana New" w:hAnsi="Angsana New"/>
                <w:sz w:val="24"/>
                <w:szCs w:val="24"/>
                <w:cs/>
              </w:rPr>
              <w:t>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14CC95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ลงทุนในสิทธิการเช่า</w:t>
            </w:r>
          </w:p>
          <w:p w14:paraId="38F91837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 xml:space="preserve">   อสังหาริมทรัพย์และ</w:t>
            </w:r>
          </w:p>
          <w:p w14:paraId="4722D6A4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 xml:space="preserve">   อุปกรณ์ที่เกี่ยวข้อง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911ED5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588F45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7D2542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22.64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0B0A9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8,046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41D2DA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8,046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42FB9E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BBB12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 </w:t>
            </w: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1,822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879CA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908B33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1,822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9250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4D6C69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1,616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44B1D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6759B4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1,689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E904A3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63CE89" w14:textId="77777777" w:rsidR="00FE4B2F" w:rsidRPr="00D64A2F" w:rsidRDefault="00FE4B2F" w:rsidP="00D64A2F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64A2F">
              <w:rPr>
                <w:rFonts w:ascii="Angsana New" w:hAnsi="Angsana New"/>
                <w:sz w:val="24"/>
                <w:szCs w:val="24"/>
                <w:lang w:bidi="th-TH"/>
              </w:rPr>
              <w:t>156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F73823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314C70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114</w:t>
            </w:r>
          </w:p>
        </w:tc>
      </w:tr>
      <w:tr w:rsidR="002F6CAF" w:rsidRPr="007B4C6A" w14:paraId="3E65C793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D999BF" w14:textId="77777777" w:rsidR="00C204B0" w:rsidRDefault="00C204B0" w:rsidP="0015131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</w:p>
          <w:p w14:paraId="4882C661" w14:textId="77777777" w:rsidR="00C204B0" w:rsidRDefault="00C204B0" w:rsidP="0015131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</w:p>
          <w:p w14:paraId="19B67B6F" w14:textId="3CEC18DE" w:rsidR="00C204B0" w:rsidRPr="00FE4B2F" w:rsidRDefault="00C204B0" w:rsidP="0015131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AA0388" w14:textId="77777777" w:rsidR="00C204B0" w:rsidRPr="007B4C6A" w:rsidRDefault="00C204B0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562057" w14:textId="77777777" w:rsidR="00C204B0" w:rsidRPr="007B4C6A" w:rsidRDefault="00C204B0" w:rsidP="00AA1908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23A2B0" w14:textId="77777777" w:rsidR="00C204B0" w:rsidRPr="007B4C6A" w:rsidRDefault="00C204B0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252829" w14:textId="77777777" w:rsidR="00C204B0" w:rsidRPr="007B4C6A" w:rsidRDefault="00C204B0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8267DC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E1DBE9" w14:textId="77777777" w:rsidR="00C204B0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FD76140" w14:textId="3DA53B54" w:rsidR="0071788D" w:rsidRPr="00D64A2F" w:rsidRDefault="0071788D" w:rsidP="00D64A2F"/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BAB788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1FA9BB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BF5628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591399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51B0F9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FEF282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AA4BF3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30AA9B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0DC36A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0EA1CE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62560B" w14:textId="77777777" w:rsidR="00C204B0" w:rsidRPr="00151312" w:rsidRDefault="00C204B0" w:rsidP="0015131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8BC7A8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71B79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F6CAF" w:rsidRPr="007B4C6A" w14:paraId="1DF7DB85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1D6310" w14:textId="77777777" w:rsidR="00AA1908" w:rsidRPr="00D64A2F" w:rsidRDefault="00AA1908" w:rsidP="00D64A2F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64A2F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กองทุนรวมสิทธิการเช่าอสังหาริมทรัพย์โกลด์***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6E5CA5" w14:textId="77777777" w:rsidR="00AA1908" w:rsidRPr="007B4C6A" w:rsidRDefault="00AA1908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ลงทุนในสิทธิการเช่า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E4EBD9" w14:textId="77777777" w:rsidR="00AA1908" w:rsidRPr="007B4C6A" w:rsidRDefault="00AA1908" w:rsidP="00AA1908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38CFBB" w14:textId="77777777" w:rsidR="00AA1908" w:rsidRPr="007B4C6A" w:rsidRDefault="00AA1908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8601FE" w14:textId="77777777" w:rsidR="00AA1908" w:rsidRPr="007B4C6A" w:rsidRDefault="00AA1908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072492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12D0D4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E21C0C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5AD9B0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5E3344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E19B22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0942B0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5043E3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492F28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A30D9E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4E1214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18857F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C63946" w14:textId="77777777" w:rsidR="00AA1908" w:rsidRPr="00D64A2F" w:rsidRDefault="00AA1908" w:rsidP="00D64A2F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8FE7A2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B5E3FB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F6CAF" w:rsidRPr="007B4C6A" w14:paraId="0A4CEC44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AD2DCB" w14:textId="77777777" w:rsidR="00AA1908" w:rsidRPr="007B4C6A" w:rsidRDefault="00AA1908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C2B298" w14:textId="77777777" w:rsidR="00AA1908" w:rsidRPr="007B4C6A" w:rsidRDefault="00AA1908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B4C6A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4A2FA2" w14:textId="77777777" w:rsidR="00AA1908" w:rsidRPr="007B4C6A" w:rsidRDefault="00AA1908" w:rsidP="00AA1908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123F74" w14:textId="77777777" w:rsidR="00AA1908" w:rsidRPr="007B4C6A" w:rsidRDefault="00AA1908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192AAC" w14:textId="77777777" w:rsidR="00AA1908" w:rsidRPr="007B4C6A" w:rsidRDefault="00AA1908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86C0AE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9AB5E4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40CE22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30D42F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48BCDB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81F6BA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E3025B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DE2D29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773809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ADAFAD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3943CF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EB2C60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121FFC" w14:textId="77777777" w:rsidR="00AA1908" w:rsidRPr="00D64A2F" w:rsidRDefault="00AA1908" w:rsidP="00D64A2F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6200D5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C6AFA4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F6CAF" w:rsidRPr="007B4C6A" w14:paraId="192C07CF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109D55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709B4C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B4C6A">
              <w:rPr>
                <w:rFonts w:ascii="Angsana New" w:hAnsi="Angsana New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028F26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3A64CB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399E3B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33.00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78192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1,983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67D81A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1,983</w:t>
            </w:r>
          </w:p>
        </w:tc>
        <w:tc>
          <w:tcPr>
            <w:tcW w:w="360" w:type="dxa"/>
            <w:gridSpan w:val="4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DA352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3740D0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655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BE454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739258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655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C241F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696E4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202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899ED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F5BD9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157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770EF0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84F92A" w14:textId="77777777" w:rsidR="00FE4B2F" w:rsidRPr="00D64A2F" w:rsidRDefault="00FE4B2F" w:rsidP="00D64A2F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64A2F">
              <w:rPr>
                <w:rFonts w:ascii="Angsana New" w:hAnsi="Angsana New"/>
                <w:sz w:val="24"/>
                <w:szCs w:val="24"/>
                <w:lang w:bidi="th-TH"/>
              </w:rPr>
              <w:t>26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5769EC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8735E8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</w:tr>
      <w:tr w:rsidR="002F6CAF" w:rsidRPr="007B4C6A" w14:paraId="1CB8B234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493453DC" w14:textId="77777777" w:rsidR="00AA1908" w:rsidRPr="007B4C6A" w:rsidRDefault="00AA1908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7781F995" w14:textId="77777777" w:rsidR="00AA1908" w:rsidRPr="007B4C6A" w:rsidRDefault="00AA1908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050C117" w14:textId="77777777" w:rsidR="00AA1908" w:rsidRPr="007B4C6A" w:rsidRDefault="00AA1908" w:rsidP="00AA1908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50C61DA" w14:textId="77777777" w:rsidR="00AA1908" w:rsidRPr="007B4C6A" w:rsidRDefault="00AA1908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0712C183" w14:textId="77777777" w:rsidR="00AA1908" w:rsidRPr="007B4C6A" w:rsidRDefault="00AA1908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759685D8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A99A5B5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376DC81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1F63334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D1732C6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13,354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E03AA73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DAED36C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9,215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F1A150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EC6540E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9,547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9935655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463CC06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5,796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396F784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1A26E07" w14:textId="77777777" w:rsidR="00AA1908" w:rsidRPr="00D64A2F" w:rsidRDefault="00AA1908" w:rsidP="00D64A2F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585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F63CBAC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2896A1C" w14:textId="77777777" w:rsidR="00AA1908" w:rsidRPr="00C204B0" w:rsidRDefault="00AA1908" w:rsidP="00D64A2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204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325</w:t>
            </w:r>
          </w:p>
        </w:tc>
      </w:tr>
      <w:tr w:rsidR="00AA1908" w:rsidRPr="007B4C6A" w14:paraId="35B0CD29" w14:textId="77777777" w:rsidTr="00D64A2F">
        <w:tc>
          <w:tcPr>
            <w:tcW w:w="15300" w:type="dxa"/>
            <w:gridSpan w:val="23"/>
            <w:shd w:val="clear" w:color="auto" w:fill="auto"/>
            <w:tcMar>
              <w:left w:w="115" w:type="dxa"/>
              <w:right w:w="115" w:type="dxa"/>
            </w:tcMar>
          </w:tcPr>
          <w:p w14:paraId="74993C72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</w:tr>
      <w:tr w:rsidR="00AA1908" w:rsidRPr="007B4C6A" w14:paraId="66182B84" w14:textId="77777777" w:rsidTr="00D64A2F">
        <w:tc>
          <w:tcPr>
            <w:tcW w:w="15300" w:type="dxa"/>
            <w:gridSpan w:val="23"/>
            <w:shd w:val="clear" w:color="auto" w:fill="auto"/>
            <w:tcMar>
              <w:left w:w="115" w:type="dxa"/>
              <w:right w:w="115" w:type="dxa"/>
            </w:tcMar>
          </w:tcPr>
          <w:p w14:paraId="5ABB7F86" w14:textId="5098565A" w:rsidR="00AA1908" w:rsidRPr="007B4C6A" w:rsidRDefault="00AA1908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      </w:t>
            </w: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 xml:space="preserve">    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*</w:t>
            </w: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B4C6A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 xml:space="preserve">ถือหุ้นผ่านทาง </w:t>
            </w:r>
            <w:r w:rsidRPr="007B4C6A">
              <w:rPr>
                <w:rFonts w:ascii="Angsana New" w:hAnsi="Angsana New"/>
                <w:spacing w:val="-6"/>
                <w:sz w:val="24"/>
                <w:szCs w:val="24"/>
              </w:rPr>
              <w:t xml:space="preserve">Frasers Property Thailand </w:t>
            </w:r>
            <w:r w:rsidRPr="007B4C6A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pacing w:val="-6"/>
                <w:sz w:val="24"/>
                <w:szCs w:val="24"/>
              </w:rPr>
              <w:t>International</w:t>
            </w:r>
            <w:r w:rsidRPr="007B4C6A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 xml:space="preserve">) </w:t>
            </w:r>
            <w:r w:rsidRPr="007B4C6A">
              <w:rPr>
                <w:rFonts w:ascii="Angsana New" w:hAnsi="Angsana New"/>
                <w:spacing w:val="-6"/>
                <w:sz w:val="24"/>
                <w:szCs w:val="24"/>
              </w:rPr>
              <w:t>Pte</w:t>
            </w:r>
            <w:r w:rsidRPr="007B4C6A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 xml:space="preserve">. </w:t>
            </w:r>
            <w:r w:rsidRPr="007B4C6A">
              <w:rPr>
                <w:rFonts w:ascii="Angsana New" w:hAnsi="Angsana New"/>
                <w:spacing w:val="-6"/>
                <w:sz w:val="24"/>
                <w:szCs w:val="24"/>
              </w:rPr>
              <w:t>Ltd</w:t>
            </w:r>
            <w:r w:rsidRPr="007B4C6A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 xml:space="preserve">. (เดิมชื่อ </w:t>
            </w:r>
            <w:r w:rsidRPr="007B4C6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TICON International Pte</w:t>
            </w:r>
            <w:r w:rsidRPr="007B4C6A"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  <w:t xml:space="preserve">. </w:t>
            </w:r>
            <w:r w:rsidRPr="007B4C6A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Ltd</w:t>
            </w:r>
            <w:r w:rsidRPr="007B4C6A"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  <w:t>.) และ บริษัท เฟรเซอร์ส พร็อพเพอร์ตี้ (ประเทศไทย) จำกัด (มหาชน)</w:t>
            </w:r>
          </w:p>
        </w:tc>
      </w:tr>
      <w:tr w:rsidR="00AA1908" w:rsidRPr="007B4C6A" w14:paraId="6856075C" w14:textId="77777777" w:rsidTr="00D64A2F">
        <w:tc>
          <w:tcPr>
            <w:tcW w:w="15300" w:type="dxa"/>
            <w:gridSpan w:val="23"/>
            <w:shd w:val="clear" w:color="auto" w:fill="auto"/>
            <w:tcMar>
              <w:left w:w="115" w:type="dxa"/>
              <w:right w:w="115" w:type="dxa"/>
            </w:tcMar>
          </w:tcPr>
          <w:p w14:paraId="484A601D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     </w:t>
            </w: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** ถือหุ้นผ่านทาง </w:t>
            </w:r>
            <w:r w:rsidRPr="007B4C6A">
              <w:rPr>
                <w:rFonts w:ascii="Angsana New" w:hAnsi="Angsana New"/>
                <w:sz w:val="24"/>
                <w:szCs w:val="24"/>
              </w:rPr>
              <w:t xml:space="preserve">Frasers Property Thailand 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4"/>
                <w:szCs w:val="24"/>
              </w:rPr>
              <w:t>Hong Kong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) </w:t>
            </w:r>
            <w:r w:rsidRPr="007B4C6A">
              <w:rPr>
                <w:rFonts w:ascii="Angsana New" w:hAnsi="Angsana New"/>
                <w:sz w:val="24"/>
                <w:szCs w:val="24"/>
              </w:rPr>
              <w:t xml:space="preserve">Limited 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(เดิมชื่อ 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TICON 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HK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) 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Limited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AA1908" w:rsidRPr="007B4C6A" w14:paraId="102B0C53" w14:textId="77777777" w:rsidTr="00D64A2F">
        <w:tc>
          <w:tcPr>
            <w:tcW w:w="15300" w:type="dxa"/>
            <w:gridSpan w:val="23"/>
            <w:shd w:val="clear" w:color="auto" w:fill="auto"/>
            <w:tcMar>
              <w:left w:w="115" w:type="dxa"/>
              <w:right w:w="115" w:type="dxa"/>
            </w:tcMar>
          </w:tcPr>
          <w:p w14:paraId="4765318F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      ***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336420" w:rsidRPr="007B4C6A" w14:paraId="561FE133" w14:textId="77777777" w:rsidTr="00D64A2F">
        <w:tc>
          <w:tcPr>
            <w:tcW w:w="15300" w:type="dxa"/>
            <w:gridSpan w:val="23"/>
            <w:shd w:val="clear" w:color="auto" w:fill="auto"/>
            <w:tcMar>
              <w:left w:w="115" w:type="dxa"/>
              <w:right w:w="115" w:type="dxa"/>
            </w:tcMar>
          </w:tcPr>
          <w:p w14:paraId="533C94A8" w14:textId="77777777" w:rsidR="00336420" w:rsidRPr="007B4C6A" w:rsidRDefault="00336420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E61454" w:rsidRPr="007B4C6A" w14:paraId="2ABB25BB" w14:textId="77777777" w:rsidTr="00D64A2F">
        <w:tc>
          <w:tcPr>
            <w:tcW w:w="15300" w:type="dxa"/>
            <w:gridSpan w:val="23"/>
            <w:shd w:val="clear" w:color="auto" w:fill="auto"/>
            <w:tcMar>
              <w:left w:w="115" w:type="dxa"/>
              <w:right w:w="115" w:type="dxa"/>
            </w:tcMar>
          </w:tcPr>
          <w:p w14:paraId="72D6850D" w14:textId="77777777" w:rsidR="00E61454" w:rsidRPr="007B4C6A" w:rsidRDefault="00E61454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E61454" w:rsidRPr="007B4C6A" w14:paraId="5CF3AB33" w14:textId="77777777" w:rsidTr="00D64A2F">
        <w:tc>
          <w:tcPr>
            <w:tcW w:w="15300" w:type="dxa"/>
            <w:gridSpan w:val="23"/>
            <w:shd w:val="clear" w:color="auto" w:fill="auto"/>
            <w:tcMar>
              <w:left w:w="115" w:type="dxa"/>
              <w:right w:w="115" w:type="dxa"/>
            </w:tcMar>
          </w:tcPr>
          <w:p w14:paraId="2BBD2282" w14:textId="77777777" w:rsidR="00E61454" w:rsidRDefault="00E61454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FE2ACA" w14:textId="77777777" w:rsidR="00C204B0" w:rsidRDefault="00C204B0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1D19418" w14:textId="77777777" w:rsidR="00C204B0" w:rsidRDefault="00C204B0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4303C0" w14:textId="75BC3F34" w:rsidR="00C204B0" w:rsidRPr="007B4C6A" w:rsidRDefault="00C204B0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E61454" w:rsidRPr="007B4C6A" w14:paraId="5253CACC" w14:textId="77777777" w:rsidTr="00D64A2F">
        <w:tc>
          <w:tcPr>
            <w:tcW w:w="15300" w:type="dxa"/>
            <w:gridSpan w:val="23"/>
            <w:shd w:val="clear" w:color="auto" w:fill="auto"/>
            <w:tcMar>
              <w:left w:w="115" w:type="dxa"/>
              <w:right w:w="115" w:type="dxa"/>
            </w:tcMar>
          </w:tcPr>
          <w:p w14:paraId="18E2DD62" w14:textId="77777777" w:rsidR="00E61454" w:rsidRPr="007B4C6A" w:rsidRDefault="00E61454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2F6CAF" w:rsidRPr="007B4C6A" w14:paraId="7B6B9DDC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5E8489AB" w14:textId="77777777" w:rsidR="00AA1908" w:rsidRPr="007B4C6A" w:rsidRDefault="00AA1908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DA243D5" w14:textId="77777777" w:rsidR="00AA1908" w:rsidRPr="007B4C6A" w:rsidRDefault="00AA1908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color w:val="5B9BD5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5110CA1" w14:textId="77777777" w:rsidR="00AA1908" w:rsidRPr="007B4C6A" w:rsidRDefault="00AA1908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A1E7CEB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6EAB03BB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31BB1E43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284B798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8843874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376AC42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ABB2BF4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921086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90B932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21DAF2C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7D5F611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64D9DCD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ABA114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54F73C8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</w:tcPr>
          <w:p w14:paraId="54196844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DC1E3C6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424C126C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204B0" w:rsidRPr="007B4C6A" w14:paraId="0E6A9444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6A93FEF3" w14:textId="496A1115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เฟรเซอร์ส พร็อพเพอร์ตี้ เด็มโก้ </w:t>
            </w:r>
            <w:r w:rsidR="00151312">
              <w:rPr>
                <w:rFonts w:ascii="Angsana New" w:hAnsi="Angsana New"/>
                <w:spacing w:val="-4"/>
                <w:sz w:val="24"/>
                <w:szCs w:val="24"/>
              </w:rPr>
              <w:t xml:space="preserve">  </w:t>
            </w:r>
            <w:r w:rsidR="00151312"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7B4C6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เพาเวอร์ 6 จำกัด *** (เดิมชื่อ บริษัท </w:t>
            </w:r>
            <w:r w:rsidR="00151312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</w:r>
            <w:r w:rsidR="0015131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</w:t>
            </w:r>
            <w:r w:rsidRPr="007B4C6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ไทคอน เด็มโก้ เพาเวอร์ </w:t>
            </w:r>
            <w:r w:rsidRPr="007B4C6A">
              <w:rPr>
                <w:rFonts w:ascii="Angsana New" w:hAnsi="Angsana New"/>
                <w:spacing w:val="-4"/>
                <w:sz w:val="24"/>
                <w:szCs w:val="24"/>
              </w:rPr>
              <w:t xml:space="preserve">6 </w:t>
            </w:r>
            <w:r w:rsidRPr="007B4C6A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จำกัด)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41C9CFE9" w14:textId="77777777" w:rsidR="00FE4B2F" w:rsidRPr="007B4C6A" w:rsidRDefault="00FE4B2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C0F138E" w14:textId="396DF432" w:rsidR="00151312" w:rsidRDefault="00151312" w:rsidP="0015131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A3DF230" w14:textId="77777777" w:rsidR="00151312" w:rsidRPr="007B4C6A" w:rsidRDefault="00151312" w:rsidP="00D64A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FD5487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6A09A14" w14:textId="4580F4FA" w:rsidR="00FE4B2F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F42F6FB" w14:textId="77777777" w:rsidR="00151312" w:rsidRPr="007B4C6A" w:rsidRDefault="00151312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A43E5B5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69D00EB8" w14:textId="4709E50F" w:rsidR="00FE4B2F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1A53D40" w14:textId="77777777" w:rsidR="00151312" w:rsidRPr="007B4C6A" w:rsidRDefault="00151312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DD18AFF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1ACE56E5" w14:textId="1B2BA10F" w:rsidR="00FE4B2F" w:rsidRDefault="00FE4B2F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CE89FF" w14:textId="77777777" w:rsidR="00151312" w:rsidRPr="007B4C6A" w:rsidRDefault="00151312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8E8453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758346A" w14:textId="5590FBC3" w:rsidR="00FE4B2F" w:rsidRDefault="00FE4B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17590F" w14:textId="77777777" w:rsidR="00151312" w:rsidRPr="007B4C6A" w:rsidRDefault="00151312" w:rsidP="00D64A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DDFC7D7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D023AED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99B7C4D" w14:textId="38C05989" w:rsidR="00FE4B2F" w:rsidRDefault="00FE4B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637A261" w14:textId="77777777" w:rsidR="00151312" w:rsidRPr="007B4C6A" w:rsidRDefault="00151312" w:rsidP="00D64A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CFC6686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9F5E04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8A99CBF" w14:textId="5F5D3343" w:rsidR="00FE4B2F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5846AE2" w14:textId="77777777" w:rsidR="00151312" w:rsidRPr="007B4C6A" w:rsidRDefault="00151312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DEF1184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77FF5C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303D03E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492FEB9" w14:textId="77777777" w:rsidR="00151312" w:rsidRDefault="00151312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458C046" w14:textId="2F4992D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BD530E4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CC1978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3FD686" w14:textId="77777777" w:rsidR="00151312" w:rsidRDefault="00151312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9DE39A8" w14:textId="0642D707" w:rsidR="00FE4B2F" w:rsidRPr="007B4C6A" w:rsidRDefault="00FE4B2F" w:rsidP="00D64A2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D56BD5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</w:tcPr>
          <w:p w14:paraId="43ABA919" w14:textId="0B40AADD" w:rsidR="00FE4B2F" w:rsidRDefault="00FE4B2F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AE797BB" w14:textId="77777777" w:rsidR="00D11647" w:rsidRPr="007B4C6A" w:rsidRDefault="00D11647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B82F7C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A68630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71AB3C22" w14:textId="31B4CAA9" w:rsidR="00FE4B2F" w:rsidRDefault="00FE4B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FCF742E" w14:textId="77777777" w:rsidR="00D11647" w:rsidRPr="007B4C6A" w:rsidRDefault="00D11647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12EE095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204B0" w:rsidRPr="007B4C6A" w14:paraId="3784A969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29C6A9E7" w14:textId="72717FB1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บริษัท เฟรเซอร์ส พร็อพเพอร์ตี้ เด็มโก้ </w:t>
            </w:r>
            <w:r w:rsidR="00151312">
              <w:rPr>
                <w:rFonts w:ascii="Angsana New" w:hAnsi="Angsana New"/>
                <w:spacing w:val="-8"/>
                <w:sz w:val="24"/>
                <w:szCs w:val="24"/>
                <w:cs/>
              </w:rPr>
              <w:br/>
            </w:r>
            <w:r w:rsidR="00151312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  </w:t>
            </w:r>
            <w:r w:rsidRPr="007B4C6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เพาเวอร์ 11 จำกัด ***  (เดิมชื่อ บริษัท </w:t>
            </w:r>
            <w:r w:rsidR="00151312">
              <w:rPr>
                <w:rFonts w:ascii="Angsana New" w:hAnsi="Angsana New"/>
                <w:spacing w:val="-8"/>
                <w:sz w:val="24"/>
                <w:szCs w:val="24"/>
                <w:cs/>
              </w:rPr>
              <w:br/>
            </w:r>
            <w:r w:rsidR="00151312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  </w:t>
            </w:r>
            <w:r w:rsidRPr="007B4C6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ไทคอน เด็มโก้ เพาเวอร์ </w:t>
            </w:r>
            <w:r w:rsidRPr="007B4C6A">
              <w:rPr>
                <w:rFonts w:ascii="Angsana New" w:hAnsi="Angsana New"/>
                <w:spacing w:val="-8"/>
                <w:sz w:val="24"/>
                <w:szCs w:val="24"/>
              </w:rPr>
              <w:t xml:space="preserve">11 </w:t>
            </w:r>
            <w:r w:rsidRPr="007B4C6A">
              <w:rPr>
                <w:rFonts w:ascii="Angsana New" w:hAnsi="Angsana New"/>
                <w:spacing w:val="-8"/>
                <w:sz w:val="24"/>
                <w:szCs w:val="24"/>
                <w:cs/>
              </w:rPr>
              <w:t>จำกัด)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59E127B" w14:textId="77777777" w:rsidR="00FE4B2F" w:rsidRPr="007B4C6A" w:rsidRDefault="00FE4B2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C37A929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B52A748" w14:textId="77777777" w:rsidR="00151312" w:rsidRDefault="00151312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E6177BE" w14:textId="274C0B1A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C3B7296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74DDCC2" w14:textId="77777777" w:rsidR="00151312" w:rsidRDefault="00151312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FA7D808" w14:textId="1CE84FE6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25178858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C2EC104" w14:textId="77777777" w:rsidR="00151312" w:rsidRDefault="00151312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2D65EDB" w14:textId="211ACCC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4501A49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73A34A" w14:textId="77777777" w:rsidR="00151312" w:rsidRDefault="00151312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141510" w14:textId="73763246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59CA96A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9F552CD" w14:textId="77777777" w:rsidR="00151312" w:rsidRDefault="001513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61C1642" w14:textId="2110BB7C" w:rsidR="00FE4B2F" w:rsidRPr="007B4C6A" w:rsidRDefault="00FE4B2F" w:rsidP="00D64A2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E8EB82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43B38EF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DF9BE91" w14:textId="77777777" w:rsidR="00151312" w:rsidRDefault="0015131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F040C54" w14:textId="1C972882" w:rsidR="00FE4B2F" w:rsidRPr="007B4C6A" w:rsidRDefault="00FE4B2F" w:rsidP="00D64A2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959D4B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643823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BF7278" w14:textId="77777777" w:rsidR="00151312" w:rsidRDefault="00151312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6E88314" w14:textId="70BFB63F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F9681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1AFB5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002A6A4" w14:textId="77777777" w:rsidR="00151312" w:rsidRDefault="00151312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283EC7" w14:textId="36C49E88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FCFE94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BBF6D00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AE4635C" w14:textId="77777777" w:rsidR="00151312" w:rsidRDefault="00151312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9C56EF2" w14:textId="2515A840" w:rsidR="00FE4B2F" w:rsidRPr="007B4C6A" w:rsidRDefault="00FE4B2F" w:rsidP="00D64A2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63DFA80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</w:tcPr>
          <w:p w14:paraId="42BFF05E" w14:textId="54A91128" w:rsidR="00FE4B2F" w:rsidRDefault="00FE4B2F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503FC87" w14:textId="77777777" w:rsidR="00D11647" w:rsidRPr="007B4C6A" w:rsidRDefault="00D11647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8752754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72B1E9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481FFCCE" w14:textId="34FBAE72" w:rsidR="00FE4B2F" w:rsidRDefault="00FE4B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660185E" w14:textId="77777777" w:rsidR="00D11647" w:rsidRPr="007B4C6A" w:rsidRDefault="00D11647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E32376B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204B0" w:rsidRPr="007B4C6A" w14:paraId="1591F30D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7763FB0E" w14:textId="3D790906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</w:t>
            </w:r>
            <w:r w:rsidR="0015131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151312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7B4C6A">
              <w:rPr>
                <w:rFonts w:ascii="Angsana New" w:hAnsi="Angsana New"/>
                <w:sz w:val="24"/>
                <w:szCs w:val="24"/>
                <w:cs/>
              </w:rPr>
              <w:t>บีเอฟทีแซด จำกัด 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7FEB12B2" w14:textId="77777777" w:rsidR="00FE4B2F" w:rsidRPr="007B4C6A" w:rsidRDefault="00FE4B2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F8D7DF6" w14:textId="77777777" w:rsidR="00151312" w:rsidRPr="007B4C6A" w:rsidRDefault="00151312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56DBD7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49B7467" w14:textId="77777777" w:rsidR="00151312" w:rsidRPr="007B4C6A" w:rsidRDefault="00151312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3B49608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59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53F6E4E4" w14:textId="77777777" w:rsidR="00151312" w:rsidRPr="007B4C6A" w:rsidRDefault="00151312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94BE1CD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59.99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47AC0B03" w14:textId="77777777" w:rsidR="00151312" w:rsidRPr="007B4C6A" w:rsidRDefault="00151312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3A2723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595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9ED9F32" w14:textId="77777777" w:rsidR="00151312" w:rsidRPr="007B4C6A" w:rsidRDefault="00151312" w:rsidP="00AA190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332071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350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1461F3E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5F9530C" w14:textId="77777777" w:rsidR="00151312" w:rsidRPr="007B4C6A" w:rsidRDefault="00151312" w:rsidP="00AA190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5FF3A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357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A123DA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F47C21" w14:textId="77777777" w:rsidR="00151312" w:rsidRPr="007B4C6A" w:rsidRDefault="00151312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E96974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210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235A82E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679C165" w14:textId="77777777" w:rsidR="00151312" w:rsidRPr="007B4C6A" w:rsidRDefault="00151312" w:rsidP="00AA1908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B0DA18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361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4FBB96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3C0A878" w14:textId="77777777" w:rsidR="00151312" w:rsidRPr="007B4C6A" w:rsidRDefault="00151312" w:rsidP="00AA1908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AB25219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211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60444BA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</w:tcPr>
          <w:p w14:paraId="7C02A4B6" w14:textId="77777777" w:rsidR="00D11647" w:rsidRPr="007B4C6A" w:rsidRDefault="00D11647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D89C23C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8ED487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205F2C4D" w14:textId="77777777" w:rsidR="00D11647" w:rsidRPr="007B4C6A" w:rsidRDefault="00D11647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77D8632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204B0" w:rsidRPr="007B4C6A" w14:paraId="154240AF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1B25E6C2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8125A53" w14:textId="018ABB9A" w:rsidR="00FE4B2F" w:rsidRPr="00D64A2F" w:rsidRDefault="00FE4B2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64A2F">
              <w:rPr>
                <w:rFonts w:ascii="Angsana New" w:hAnsi="Angsana New"/>
                <w:spacing w:val="-4"/>
                <w:sz w:val="24"/>
                <w:szCs w:val="24"/>
              </w:rPr>
              <w:t>Co</w:t>
            </w:r>
            <w:r w:rsidRPr="00D64A2F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D64A2F">
              <w:rPr>
                <w:rFonts w:ascii="Angsana New" w:hAnsi="Angsana New"/>
                <w:spacing w:val="-4"/>
                <w:sz w:val="24"/>
                <w:szCs w:val="24"/>
              </w:rPr>
              <w:t>office</w:t>
            </w:r>
            <w:r w:rsidRPr="00D64A2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/ </w:t>
            </w:r>
            <w:r w:rsidRPr="00D64A2F">
              <w:rPr>
                <w:rFonts w:ascii="Angsana New" w:hAnsi="Angsana New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31FDE53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8A0C428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5A92209A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51.00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32F98744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51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57B4834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214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58DC6E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B13BDB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26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F61173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AC4E36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109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E56119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6ED6F7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23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DDB4A5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BF67A3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111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9F79A00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</w:tcPr>
          <w:p w14:paraId="5ADBDE4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FEAE8F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31F814C9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204B0" w:rsidRPr="007B4C6A" w14:paraId="334C37C2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19EFDA09" w14:textId="6C073211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บริษัท เอสทีที จีดีซี (ประเทศไทย) จำกัด ****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D6F6A21" w14:textId="77777777" w:rsidR="00FE4B2F" w:rsidRPr="00D64A2F" w:rsidRDefault="00FE4B2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ศูนย์ข้อมูล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42C019C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70A7279" w14:textId="77777777" w:rsidR="00FE4B2F" w:rsidRPr="007B4C6A" w:rsidRDefault="00FE4B2F" w:rsidP="00AA190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7B4C6A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Pr="007B4C6A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7B4C6A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2A6DD063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1F2B3F7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723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5363E6C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D057299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77ABB5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36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A71D1E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B20D2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BAF3669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FF7AC3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35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B95F44C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64DC54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1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09602C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</w:tcPr>
          <w:p w14:paraId="79DC495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2F694CE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4E4E7786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204B0" w:rsidRPr="007B4C6A" w14:paraId="3B7F48EE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0E03CC6B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บริษัท วังน้อย โลจิสติกส์ พาร์ค จำกัด 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42C5EE87" w14:textId="77777777" w:rsidR="00FE4B2F" w:rsidRPr="007B4C6A" w:rsidRDefault="00FE4B2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E5C79B9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CB68F63" w14:textId="77777777" w:rsidR="00FE4B2F" w:rsidRPr="007B4C6A" w:rsidRDefault="00FE4B2F" w:rsidP="00AA190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7B4C6A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Pr="007B4C6A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7B4C6A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02A7B95D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777EC394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39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328BDBD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D03AD1E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11506E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202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EB5BB4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CDF89CE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6B6A84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863BDE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57A4E7E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221B5B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1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78034E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</w:tcPr>
          <w:p w14:paraId="6C7A0FED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C1F60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290838FF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204B0" w:rsidRPr="007B4C6A" w14:paraId="36756F7A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1D1DB871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83982B2" w14:textId="77777777" w:rsidR="00FE4B2F" w:rsidRPr="007B4C6A" w:rsidRDefault="00FE4B2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157B09E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C1F81F4" w14:textId="77777777" w:rsidR="00FE4B2F" w:rsidRPr="007B4C6A" w:rsidRDefault="00FE4B2F" w:rsidP="00AA190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7B4C6A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Pr="007B4C6A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7B4C6A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6FC93E7C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166F1AE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840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794E069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572069E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274B983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449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2FD8F7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4757689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9514959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E77C49C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325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BE5003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7107DE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1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EBAAF4D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</w:tcPr>
          <w:p w14:paraId="5AE4198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BB33F8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2698294E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204B0" w:rsidRPr="007B4C6A" w14:paraId="18B3BE3A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52426280" w14:textId="77777777" w:rsidR="00FE4B2F" w:rsidRPr="007B4C6A" w:rsidRDefault="00FE4B2F" w:rsidP="00AA19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D64A2F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7B4C6A">
              <w:rPr>
                <w:rFonts w:ascii="Angsana New" w:hAnsi="Angsana New"/>
                <w:sz w:val="24"/>
                <w:szCs w:val="24"/>
                <w:cs/>
              </w:rPr>
              <w:t xml:space="preserve"> *****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57C9B7C4" w14:textId="77777777" w:rsidR="00FE4B2F" w:rsidRPr="007B4C6A" w:rsidRDefault="00FE4B2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บริการระบบปฏิบัติการ</w:t>
            </w:r>
            <w:r w:rsidRPr="007B4C6A">
              <w:rPr>
                <w:rFonts w:ascii="Angsana New" w:hAnsi="Angsana New"/>
                <w:sz w:val="24"/>
                <w:szCs w:val="24"/>
              </w:rPr>
              <w:br/>
            </w:r>
            <w:r w:rsidRPr="007B4C6A">
              <w:rPr>
                <w:rFonts w:ascii="Angsana New" w:hAnsi="Angsana New"/>
                <w:sz w:val="24"/>
                <w:szCs w:val="24"/>
                <w:cs/>
              </w:rPr>
              <w:t xml:space="preserve">   อัตโนมัติ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09BD04A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4928AEA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4E7F95E" w14:textId="77777777" w:rsidR="00FE4B2F" w:rsidRPr="007B4C6A" w:rsidRDefault="00FE4B2F" w:rsidP="00AA190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  <w:p w14:paraId="72565420" w14:textId="77777777" w:rsidR="00FE4B2F" w:rsidRPr="007B4C6A" w:rsidRDefault="00FE4B2F" w:rsidP="00AA190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7B4C6A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Pr="007B4C6A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7B4C6A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74E64CAD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2188F32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433A3EDD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C8A8BFD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871B9C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F0A7BD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45FCA29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9DB7230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2B89FD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FD8AD1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674DE77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873AEB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AEC3259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54463D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6177E0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4BCE80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3E088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D9D89D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357FA7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tcMar>
              <w:left w:w="115" w:type="dxa"/>
              <w:right w:w="115" w:type="dxa"/>
            </w:tcMar>
          </w:tcPr>
          <w:p w14:paraId="412FA12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B4763A3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CC63CB4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tcMar>
              <w:left w:w="115" w:type="dxa"/>
              <w:right w:w="115" w:type="dxa"/>
            </w:tcMar>
          </w:tcPr>
          <w:p w14:paraId="3C13B316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ACA29D5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A024D" w:rsidRPr="007B4C6A" w14:paraId="475A865B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4295757C" w14:textId="77777777" w:rsidR="00FE4B2F" w:rsidRPr="007B4C6A" w:rsidRDefault="00FE4B2F" w:rsidP="00AA190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บริษัท เกษมทรัพย์ภักดี จำกัด ******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7AC8FBA5" w14:textId="77777777" w:rsidR="00FE4B2F" w:rsidRPr="007B4C6A" w:rsidRDefault="00FE4B2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D64A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B6AF4D6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13F6E04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196C52BE" w14:textId="77777777" w:rsidR="00FE4B2F" w:rsidRPr="007B4C6A" w:rsidRDefault="00FE4B2F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49.00</w:t>
            </w: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6BAEFAD8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3A49508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BF637DD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FC9D8B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1,470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D8D11D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7F177A3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1,470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58773AA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86D3D96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1,299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1E0950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FC14EAF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1,436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5F46B11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CBC1655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6B1ACB2" w14:textId="77777777" w:rsidR="00FE4B2F" w:rsidRPr="007B4C6A" w:rsidRDefault="00FE4B2F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93AFF21" w14:textId="77777777" w:rsidR="00FE4B2F" w:rsidRPr="007B4C6A" w:rsidRDefault="00FE4B2F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A024D" w:rsidRPr="007B4C6A" w14:paraId="3E1DC288" w14:textId="77777777" w:rsidTr="00D64A2F">
        <w:trPr>
          <w:trHeight w:val="262"/>
        </w:trPr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76E12413" w14:textId="77777777" w:rsidR="00C204B0" w:rsidRPr="007B4C6A" w:rsidRDefault="00C204B0" w:rsidP="00AA190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3631F6FF" w14:textId="77777777" w:rsidR="00C204B0" w:rsidRPr="007B4C6A" w:rsidRDefault="00C204B0" w:rsidP="00AA1908">
            <w:pPr>
              <w:ind w:left="-115" w:right="-115"/>
              <w:rPr>
                <w:rFonts w:ascii="Angsana New" w:hAnsi="Angsana New"/>
                <w:spacing w:val="-3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5DD657C" w14:textId="77777777" w:rsidR="00C204B0" w:rsidRPr="007B4C6A" w:rsidRDefault="00C204B0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98B1F84" w14:textId="77777777" w:rsidR="00C204B0" w:rsidRPr="007B4C6A" w:rsidRDefault="00C204B0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3944B9C9" w14:textId="77777777" w:rsidR="00C204B0" w:rsidRPr="007B4C6A" w:rsidRDefault="00C204B0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1C981BA7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979772D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3DDDFA0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1D8D4B8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3,129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6655748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8D24716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1,793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5FE0058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C5FF248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2,664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7DE847B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E8D31BB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1,763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9B9C4FA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6C66FD5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5BCFD06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E437CF6" w14:textId="77777777" w:rsidR="00C204B0" w:rsidRPr="00D64A2F" w:rsidRDefault="00C204B0" w:rsidP="00D64A2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4A2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A024D" w:rsidRPr="007B4C6A" w14:paraId="61098FAB" w14:textId="77777777" w:rsidTr="00D64A2F">
        <w:tc>
          <w:tcPr>
            <w:tcW w:w="3240" w:type="dxa"/>
            <w:shd w:val="clear" w:color="auto" w:fill="auto"/>
            <w:tcMar>
              <w:left w:w="115" w:type="dxa"/>
              <w:right w:w="115" w:type="dxa"/>
            </w:tcMar>
          </w:tcPr>
          <w:p w14:paraId="16BCBB18" w14:textId="77777777" w:rsidR="00C204B0" w:rsidRPr="007B4C6A" w:rsidRDefault="00C204B0" w:rsidP="00AA1908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61623978" w14:textId="77777777" w:rsidR="00C204B0" w:rsidRPr="007B4C6A" w:rsidRDefault="00C204B0" w:rsidP="00AA1908">
            <w:pPr>
              <w:ind w:left="-115" w:right="-115"/>
              <w:rPr>
                <w:rFonts w:ascii="Angsana New" w:hAnsi="Angsana New"/>
                <w:spacing w:val="-3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043A1D0" w14:textId="77777777" w:rsidR="00C204B0" w:rsidRPr="007B4C6A" w:rsidRDefault="00C204B0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DA36DA6" w14:textId="77777777" w:rsidR="00C204B0" w:rsidRPr="007B4C6A" w:rsidRDefault="00C204B0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51B23EEA" w14:textId="77777777" w:rsidR="00C204B0" w:rsidRPr="007B4C6A" w:rsidRDefault="00C204B0" w:rsidP="00AA19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3E246708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8A02C94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3DAED48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0CD8986" w14:textId="77777777" w:rsidR="00C204B0" w:rsidRPr="007B4C6A" w:rsidRDefault="00C204B0" w:rsidP="00AA190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16,483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8218D27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A310934" w14:textId="77777777" w:rsidR="00C204B0" w:rsidRPr="007B4C6A" w:rsidRDefault="00C204B0" w:rsidP="00AA190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11,008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63AF4BE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ECC0998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12,211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98EDB4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9E3D1ED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7,559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3F97280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3AA66A7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585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B30D974" w14:textId="77777777" w:rsidR="00C204B0" w:rsidRPr="007B4C6A" w:rsidRDefault="00C204B0" w:rsidP="00AA19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C13073D" w14:textId="77777777" w:rsidR="00C204B0" w:rsidRPr="007B4C6A" w:rsidRDefault="00C204B0" w:rsidP="00D64A2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325</w:t>
            </w:r>
          </w:p>
        </w:tc>
      </w:tr>
      <w:tr w:rsidR="00AA1908" w:rsidRPr="007B4C6A" w14:paraId="1DF0EE25" w14:textId="77777777" w:rsidTr="00D64A2F">
        <w:tc>
          <w:tcPr>
            <w:tcW w:w="15300" w:type="dxa"/>
            <w:gridSpan w:val="23"/>
            <w:shd w:val="clear" w:color="auto" w:fill="auto"/>
            <w:tcMar>
              <w:left w:w="115" w:type="dxa"/>
              <w:right w:w="115" w:type="dxa"/>
            </w:tcMar>
          </w:tcPr>
          <w:p w14:paraId="46D96B29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AA1908" w:rsidRPr="007B4C6A" w14:paraId="1D27078A" w14:textId="77777777" w:rsidTr="00D64A2F">
        <w:tc>
          <w:tcPr>
            <w:tcW w:w="15300" w:type="dxa"/>
            <w:gridSpan w:val="23"/>
            <w:shd w:val="clear" w:color="auto" w:fill="auto"/>
            <w:tcMar>
              <w:left w:w="115" w:type="dxa"/>
              <w:right w:w="115" w:type="dxa"/>
            </w:tcMar>
          </w:tcPr>
          <w:p w14:paraId="3EECCAA6" w14:textId="6B18A3CB" w:rsidR="00AA1908" w:rsidRPr="007B4C6A" w:rsidRDefault="00AA1908" w:rsidP="00AA190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</w:t>
            </w: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 xml:space="preserve">      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*** ถือหุ้นผ่านทาง บริษัท เฟรเซอร์ส พร็อพเพอร์ตี้ อินดัสเทรียล (ประเทศไทย) จำกัด</w:t>
            </w:r>
            <w:r w:rsidR="0015131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AA1908" w:rsidRPr="007B4C6A" w14:paraId="5C4836FE" w14:textId="77777777" w:rsidTr="00D64A2F">
        <w:tc>
          <w:tcPr>
            <w:tcW w:w="15300" w:type="dxa"/>
            <w:gridSpan w:val="23"/>
            <w:shd w:val="clear" w:color="auto" w:fill="auto"/>
            <w:tcMar>
              <w:left w:w="115" w:type="dxa"/>
              <w:right w:w="115" w:type="dxa"/>
            </w:tcMar>
          </w:tcPr>
          <w:p w14:paraId="7D590CAD" w14:textId="4E0CA718" w:rsidR="00AA1908" w:rsidRPr="007B4C6A" w:rsidRDefault="00AA1908" w:rsidP="00AA1908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 xml:space="preserve">    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**** ถือหุ้นผ่านทาง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เฟร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เซอร์ส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พร็อพเพอร์ตี้ เทคโนโลยี (ประเทศไทย) จำกัด 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และบริษัท เฟรเซอร์ส พร็อพเพอร์ตี้ อินดัสเทรียล (ประเทศไทย) จำกัด</w:t>
            </w:r>
          </w:p>
        </w:tc>
      </w:tr>
      <w:tr w:rsidR="00AA1908" w:rsidRPr="007B4C6A" w14:paraId="19F3912D" w14:textId="77777777" w:rsidTr="00D64A2F">
        <w:tc>
          <w:tcPr>
            <w:tcW w:w="15300" w:type="dxa"/>
            <w:gridSpan w:val="23"/>
            <w:shd w:val="clear" w:color="auto" w:fill="auto"/>
            <w:tcMar>
              <w:left w:w="115" w:type="dxa"/>
              <w:right w:w="115" w:type="dxa"/>
            </w:tcMar>
          </w:tcPr>
          <w:p w14:paraId="597288B6" w14:textId="77777777" w:rsidR="00AA1908" w:rsidRPr="007B4C6A" w:rsidRDefault="00AA1908" w:rsidP="00AA1908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***** ถือหุ้นผ่านทางบริษัท ออโตเมชั่น แอสเซ็ท จำกัด</w:t>
            </w:r>
          </w:p>
        </w:tc>
      </w:tr>
      <w:tr w:rsidR="00AA1908" w:rsidRPr="007B4C6A" w14:paraId="360A0DCA" w14:textId="77777777" w:rsidTr="00D64A2F">
        <w:tc>
          <w:tcPr>
            <w:tcW w:w="15300" w:type="dxa"/>
            <w:gridSpan w:val="23"/>
            <w:shd w:val="clear" w:color="auto" w:fill="auto"/>
            <w:tcMar>
              <w:left w:w="115" w:type="dxa"/>
              <w:right w:w="115" w:type="dxa"/>
            </w:tcMar>
          </w:tcPr>
          <w:p w14:paraId="301523C5" w14:textId="56732AF8" w:rsidR="00AA1908" w:rsidRPr="007B4C6A" w:rsidRDefault="00AA1908" w:rsidP="00AA190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****** ถือหุ้นผ่านทาง</w:t>
            </w:r>
            <w:r w:rsidR="00E61454">
              <w:rPr>
                <w:rFonts w:ascii="Angsana New" w:hAnsi="Angsana New"/>
                <w:sz w:val="24"/>
                <w:szCs w:val="24"/>
                <w:lang w:bidi="th-TH"/>
              </w:rPr>
              <w:t xml:space="preserve"> GOLD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</w:tbl>
    <w:p w14:paraId="5045062E" w14:textId="030AEAD5" w:rsidR="002D30AB" w:rsidRDefault="002D30AB"/>
    <w:p w14:paraId="54DF91DE" w14:textId="1FEBDD1A" w:rsidR="002D30AB" w:rsidRDefault="002D30AB"/>
    <w:p w14:paraId="368DE4B2" w14:textId="7C8B479E" w:rsidR="002D30AB" w:rsidRDefault="002D30AB"/>
    <w:p w14:paraId="06477921" w14:textId="7EFE9CDC" w:rsidR="002D30AB" w:rsidRDefault="002D30AB"/>
    <w:p w14:paraId="08D494C5" w14:textId="5E5BEBF5" w:rsidR="002D30AB" w:rsidRDefault="002D30AB"/>
    <w:p w14:paraId="0777FE28" w14:textId="77777777" w:rsidR="002D30AB" w:rsidRDefault="002D30AB"/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810"/>
        <w:gridCol w:w="630"/>
        <w:gridCol w:w="630"/>
        <w:gridCol w:w="720"/>
        <w:gridCol w:w="720"/>
        <w:gridCol w:w="72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1170"/>
        <w:gridCol w:w="270"/>
        <w:gridCol w:w="1350"/>
      </w:tblGrid>
      <w:tr w:rsidR="006A53EA" w:rsidRPr="007B4C6A" w14:paraId="64583873" w14:textId="77777777" w:rsidTr="00D64A2F">
        <w:trPr>
          <w:tblHeader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1453B23F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9E9E4EA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CFFD088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980" w:type="dxa"/>
            <w:gridSpan w:val="19"/>
            <w:shd w:val="clear" w:color="auto" w:fill="auto"/>
            <w:tcMar>
              <w:left w:w="115" w:type="dxa"/>
              <w:right w:w="115" w:type="dxa"/>
            </w:tcMar>
          </w:tcPr>
          <w:p w14:paraId="0CEFBDFD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D30AB" w:rsidRPr="007B4C6A" w14:paraId="0A232E64" w14:textId="77777777" w:rsidTr="00D64A2F">
        <w:trPr>
          <w:trHeight w:val="182"/>
          <w:tblHeader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277A6DB1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ECEF7F1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50AADD3" w14:textId="61106C3F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ประเทศ</w:t>
            </w:r>
            <w:r w:rsidR="00AF0F99"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ที่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5BB1FE5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C3360E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9FDBB2F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602DCE7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6E17A29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318547B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6DC780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98B6B03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955968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093ECC9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EF9430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314E5FB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C7A147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C830B7D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5CAD6D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40760178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2D30AB" w:rsidRPr="007B4C6A" w14:paraId="633BF8AF" w14:textId="77777777" w:rsidTr="00D64A2F">
        <w:trPr>
          <w:trHeight w:val="68"/>
          <w:tblHeader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02B764FC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0A9C2EE" w14:textId="291DA490" w:rsidR="006A53EA" w:rsidRPr="007B4C6A" w:rsidRDefault="00AF0F99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BA804D3" w14:textId="1B445179" w:rsidR="006A53EA" w:rsidRPr="00D64A2F" w:rsidRDefault="006A53EA" w:rsidP="00D64A2F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val="en-US" w:bidi="th-TH"/>
              </w:rPr>
            </w:pPr>
            <w:r w:rsidRPr="00D64A2F">
              <w:rPr>
                <w:rFonts w:ascii="Angsana New" w:hAnsi="Angsana New"/>
                <w:spacing w:val="-8"/>
                <w:sz w:val="24"/>
                <w:szCs w:val="24"/>
                <w:cs/>
                <w:lang w:val="en-US" w:bidi="th-TH"/>
              </w:rPr>
              <w:t>กิจการ</w:t>
            </w:r>
            <w:r w:rsidR="00AF0F99" w:rsidRPr="00D64A2F">
              <w:rPr>
                <w:rFonts w:ascii="Angsana New" w:hAnsi="Angsana New"/>
                <w:spacing w:val="-8"/>
                <w:sz w:val="24"/>
                <w:szCs w:val="24"/>
                <w:cs/>
                <w:lang w:val="en-US" w:bidi="th-TH"/>
              </w:rPr>
              <w:t>จัดตั้ง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7CDCD66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D4D851D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6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1F8992E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1945EA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99BF16E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7E89F77A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DE80074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ราคาทุน-สุทธิ</w:t>
            </w:r>
          </w:p>
        </w:tc>
        <w:tc>
          <w:tcPr>
            <w:tcW w:w="270" w:type="dxa"/>
            <w:shd w:val="clear" w:color="auto" w:fill="auto"/>
          </w:tcPr>
          <w:p w14:paraId="186622CE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1520950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2D30AB" w:rsidRPr="007B4C6A" w14:paraId="60900789" w14:textId="77777777" w:rsidTr="00D64A2F">
        <w:trPr>
          <w:trHeight w:val="389"/>
          <w:tblHeader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0EC03B60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FB297A1" w14:textId="26F65F95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16FFFD1" w14:textId="54BD9BB0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0B5A003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AD48875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683B31E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57B4BBB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161529DD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893FC06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0384D5E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AFCEB29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D65FD4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74F866C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0E4B5F3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1250783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49E1D6F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129CBAC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777A00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19016C9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C6ED1F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AF05D3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07F338B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AE8FE57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77214D7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E965B26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0FEE15F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18B41B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C24B4C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CF7F99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A5ED404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C2AA5E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E0E8315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DC7998A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D5A25F7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66F3EB0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6D956AF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ADF6977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7DDD7AB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34A78214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93613A2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976614E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D7FE48C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E6FA853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C994D59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03916F6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D18D8FC" w14:textId="77777777" w:rsidR="00894BFE" w:rsidRPr="007B4C6A" w:rsidRDefault="00894BFE" w:rsidP="00894B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494830" w14:textId="77777777" w:rsidR="00894BFE" w:rsidRPr="007B4C6A" w:rsidRDefault="00894BFE" w:rsidP="00894B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F633107" w14:textId="77777777" w:rsidR="006A53EA" w:rsidRPr="007B4C6A" w:rsidRDefault="006A53EA" w:rsidP="00894B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B5CC058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tcMar>
              <w:left w:w="115" w:type="dxa"/>
              <w:right w:w="115" w:type="dxa"/>
            </w:tcMar>
          </w:tcPr>
          <w:p w14:paraId="104BD1E7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7797F98" w14:textId="090A907F" w:rsidR="006A53EA" w:rsidRPr="00D64A2F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  <w:lang w:bidi="th-TH"/>
              </w:rPr>
            </w:pPr>
            <w:r w:rsidRPr="00D64A2F">
              <w:rPr>
                <w:rFonts w:ascii="Angsana New" w:hAnsi="Angsana New"/>
                <w:spacing w:val="-2"/>
                <w:sz w:val="24"/>
                <w:szCs w:val="24"/>
                <w:cs/>
                <w:lang w:bidi="th-TH"/>
              </w:rPr>
              <w:t>สำหรับปี</w:t>
            </w:r>
            <w:r w:rsidR="00B7417D" w:rsidRPr="00D64A2F">
              <w:rPr>
                <w:rFonts w:ascii="Angsana New" w:hAnsi="Angsana New"/>
                <w:spacing w:val="-2"/>
                <w:sz w:val="24"/>
                <w:szCs w:val="24"/>
                <w:lang w:bidi="th-TH"/>
              </w:rPr>
              <w:br/>
            </w:r>
            <w:r w:rsidRPr="00D64A2F">
              <w:rPr>
                <w:rFonts w:ascii="Angsana New" w:hAnsi="Angsana New"/>
                <w:spacing w:val="-2"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B7417D" w:rsidRPr="00D64A2F">
              <w:rPr>
                <w:rFonts w:ascii="Angsana New" w:hAnsi="Angsana New"/>
                <w:spacing w:val="-2"/>
                <w:sz w:val="24"/>
                <w:szCs w:val="24"/>
                <w:lang w:bidi="th-TH"/>
              </w:rPr>
              <w:br/>
            </w:r>
            <w:r w:rsidRPr="00D64A2F">
              <w:rPr>
                <w:rFonts w:ascii="Angsana New" w:hAnsi="Angsana New"/>
                <w:spacing w:val="-2"/>
                <w:sz w:val="24"/>
                <w:szCs w:val="24"/>
                <w:cs/>
                <w:lang w:bidi="th-TH"/>
              </w:rPr>
              <w:t>30 กันยายน</w:t>
            </w:r>
            <w:r w:rsidR="00B7417D" w:rsidRPr="00D64A2F">
              <w:rPr>
                <w:rFonts w:ascii="Angsana New" w:hAnsi="Angsana New"/>
                <w:spacing w:val="-2"/>
                <w:sz w:val="24"/>
                <w:szCs w:val="24"/>
                <w:lang w:bidi="th-TH"/>
              </w:rPr>
              <w:t xml:space="preserve"> </w:t>
            </w:r>
            <w:r w:rsidRPr="00D64A2F">
              <w:rPr>
                <w:rFonts w:ascii="Angsana New" w:hAnsi="Angsana New"/>
                <w:spacing w:val="-2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B20BA8B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41A1358C" w14:textId="03E276DD" w:rsidR="006A53EA" w:rsidRPr="00D64A2F" w:rsidRDefault="006A53EA" w:rsidP="00D64A2F">
            <w:pPr>
              <w:pStyle w:val="acctfourfigures"/>
              <w:tabs>
                <w:tab w:val="clear" w:pos="765"/>
              </w:tabs>
              <w:spacing w:line="240" w:lineRule="auto"/>
              <w:ind w:left="-118" w:right="-12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  <w:r w:rsidRPr="00D64A2F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สำหรับรอบ</w:t>
            </w:r>
            <w:r w:rsidR="002D30AB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ร</w:t>
            </w:r>
            <w:r w:rsidRPr="00D64A2F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ะยะ</w:t>
            </w:r>
            <w:r w:rsidR="002D30AB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br/>
            </w:r>
            <w:r w:rsidRPr="00D64A2F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 xml:space="preserve">เวลาบัญชีตั้งแต่วันที่ </w:t>
            </w:r>
            <w:r w:rsidR="00C94EBC" w:rsidRPr="00D64A2F"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  <w:br/>
            </w:r>
            <w:r w:rsidRPr="00D64A2F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1 มกราคม</w:t>
            </w:r>
            <w:r w:rsidR="009D3204" w:rsidRPr="00D64A2F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Pr="00D64A2F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 xml:space="preserve">2561 ถึง </w:t>
            </w:r>
            <w:r w:rsidR="00B7417D"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  <w:br/>
            </w:r>
            <w:r w:rsidRPr="00D64A2F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30</w:t>
            </w:r>
            <w:r w:rsidR="00894BFE" w:rsidRPr="00D64A2F"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  <w:t xml:space="preserve"> </w:t>
            </w:r>
            <w:r w:rsidRPr="00D64A2F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กันยายน 2561</w:t>
            </w:r>
          </w:p>
        </w:tc>
      </w:tr>
      <w:tr w:rsidR="006A53EA" w:rsidRPr="007B4C6A" w14:paraId="3733B989" w14:textId="77777777" w:rsidTr="00D64A2F">
        <w:trPr>
          <w:trHeight w:val="389"/>
          <w:tblHeader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107DFE25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C8B9015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12349C7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1D20A18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720" w:type="dxa"/>
            <w:gridSpan w:val="17"/>
            <w:shd w:val="clear" w:color="auto" w:fill="auto"/>
            <w:tcMar>
              <w:left w:w="115" w:type="dxa"/>
              <w:right w:w="115" w:type="dxa"/>
            </w:tcMar>
          </w:tcPr>
          <w:p w14:paraId="51DA1A67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2D30AB" w:rsidRPr="007B4C6A" w14:paraId="4F74B8B8" w14:textId="77777777" w:rsidTr="00D64A2F"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5661879F" w14:textId="77777777" w:rsidR="006A53EA" w:rsidRPr="007B4C6A" w:rsidRDefault="006A53EA" w:rsidP="001817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69CCA35" w14:textId="77777777" w:rsidR="006A53EA" w:rsidRPr="007B4C6A" w:rsidRDefault="006A53EA" w:rsidP="001817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color w:val="5B9BD5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8063F39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2B4642C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D73A633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8BBF7E6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2218AF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19BB28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F2DAF3F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6A8C2D4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4708AD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724772A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FC6772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A193B15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FC7715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4715465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BF7285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D992B43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1D8619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tcMar>
              <w:left w:w="115" w:type="dxa"/>
              <w:right w:w="115" w:type="dxa"/>
            </w:tcMar>
          </w:tcPr>
          <w:p w14:paraId="4FAE6857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0E5A3B9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34C6F368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D30AB" w:rsidRPr="007B4C6A" w14:paraId="22401E4D" w14:textId="77777777" w:rsidTr="00D64A2F"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5300F805" w14:textId="713EF215" w:rsidR="006A53EA" w:rsidRPr="007B4C6A" w:rsidRDefault="00BD0D6A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FTREIT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DC95F07" w14:textId="77777777" w:rsidR="006A53EA" w:rsidRPr="007B4C6A" w:rsidRDefault="00BE7982" w:rsidP="00BE79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ล</w:t>
            </w:r>
            <w:r w:rsidR="006A53EA" w:rsidRPr="007B4C6A">
              <w:rPr>
                <w:rFonts w:ascii="Angsana New" w:hAnsi="Angsana New"/>
                <w:sz w:val="24"/>
                <w:szCs w:val="24"/>
                <w:cs/>
              </w:rPr>
              <w:t>งทุนใน</w:t>
            </w:r>
          </w:p>
          <w:p w14:paraId="514F6197" w14:textId="77777777" w:rsidR="006A53EA" w:rsidRPr="007B4C6A" w:rsidRDefault="006A53EA" w:rsidP="001817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94BFE" w:rsidRPr="007B4C6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B4C6A">
              <w:rPr>
                <w:rFonts w:ascii="Angsana New" w:hAnsi="Angsana New"/>
                <w:sz w:val="24"/>
                <w:szCs w:val="24"/>
                <w:cs/>
              </w:rPr>
              <w:t xml:space="preserve"> อสังหาริมทรัพย์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01F3D5D" w14:textId="77777777" w:rsidR="00BD0D6A" w:rsidRPr="007B4C6A" w:rsidRDefault="00BD0D6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CFC32F4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817FA61" w14:textId="77777777" w:rsidR="00BD0D6A" w:rsidRPr="007B4C6A" w:rsidRDefault="00BD0D6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6384404" w14:textId="77777777" w:rsidR="006A53EA" w:rsidRPr="007B4C6A" w:rsidRDefault="00BE4A09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9480FDE" w14:textId="77777777" w:rsidR="00BD0D6A" w:rsidRPr="007B4C6A" w:rsidRDefault="00BD0D6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8CE5BE6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287E83C" w14:textId="77777777" w:rsidR="00BD0D6A" w:rsidRPr="007B4C6A" w:rsidRDefault="00BD0D6A" w:rsidP="0018176D">
            <w:pPr>
              <w:pStyle w:val="acctfourfigures"/>
              <w:tabs>
                <w:tab w:val="clear" w:pos="765"/>
              </w:tabs>
              <w:spacing w:line="240" w:lineRule="auto"/>
              <w:ind w:right="-79" w:hanging="16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2C43EF3" w14:textId="77777777" w:rsidR="00BE4A09" w:rsidRPr="007B4C6A" w:rsidRDefault="00BE4A09" w:rsidP="0018176D">
            <w:pPr>
              <w:pStyle w:val="acctfourfigures"/>
              <w:tabs>
                <w:tab w:val="clear" w:pos="765"/>
              </w:tabs>
              <w:spacing w:line="240" w:lineRule="auto"/>
              <w:ind w:right="-79" w:hanging="16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25,17</w:t>
            </w:r>
            <w:r w:rsidR="003C2CAF"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ECF705" w14:textId="77777777" w:rsidR="00BD0D6A" w:rsidRPr="007B4C6A" w:rsidRDefault="00BD0D6A" w:rsidP="0018176D">
            <w:pPr>
              <w:pStyle w:val="acctfourfigures"/>
              <w:tabs>
                <w:tab w:val="clear" w:pos="765"/>
              </w:tabs>
              <w:spacing w:line="240" w:lineRule="auto"/>
              <w:ind w:right="-79" w:hanging="16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9E175DA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right="-79" w:hanging="16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25,17</w:t>
            </w:r>
            <w:r w:rsidR="003C2CAF"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1C182E3" w14:textId="77777777" w:rsidR="00BD0D6A" w:rsidRPr="007B4C6A" w:rsidRDefault="00BD0D6A" w:rsidP="001817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FD2F3D0" w14:textId="77777777" w:rsidR="00BE4A09" w:rsidRPr="007B4C6A" w:rsidRDefault="00BE4A09" w:rsidP="00C114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C114BF"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AE04A3A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25730E3" w14:textId="77777777" w:rsidR="00BD0D6A" w:rsidRPr="007B4C6A" w:rsidRDefault="00BD0D6A" w:rsidP="001817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4984132" w14:textId="77777777" w:rsidR="006A53EA" w:rsidRPr="007B4C6A" w:rsidRDefault="006A53EA" w:rsidP="00C114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C114BF"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05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009E711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15761C9" w14:textId="77777777" w:rsidR="00BD0D6A" w:rsidRPr="007B4C6A" w:rsidRDefault="00BD0D6A" w:rsidP="00D64A2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C4E289D" w14:textId="77777777" w:rsidR="00BE4A09" w:rsidRPr="007B4C6A" w:rsidRDefault="00BE4A09" w:rsidP="00D64A2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78F1DE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24381A1" w14:textId="77777777" w:rsidR="00BD0D6A" w:rsidRPr="007B4C6A" w:rsidRDefault="00BD0D6A" w:rsidP="0018176D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F1D8CD" w14:textId="77777777" w:rsidR="006A53EA" w:rsidRPr="007B4C6A" w:rsidRDefault="006A53EA" w:rsidP="00D64A2F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7364C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2825070" w14:textId="77777777" w:rsidR="00BD0D6A" w:rsidRPr="007B4C6A" w:rsidRDefault="00BD0D6A" w:rsidP="00BE4A0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6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F652A9D" w14:textId="77777777" w:rsidR="00BE4A09" w:rsidRPr="007B4C6A" w:rsidRDefault="00BE4A09" w:rsidP="00D64A2F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C114BF"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7209803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4F094A5" w14:textId="77777777" w:rsidR="00BD0D6A" w:rsidRPr="007B4C6A" w:rsidRDefault="00BD0D6A" w:rsidP="0018176D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6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9FDD977" w14:textId="77777777" w:rsidR="006A53EA" w:rsidRPr="007B4C6A" w:rsidRDefault="006A53EA" w:rsidP="00C114BF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6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C114BF"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A8C8BB6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tcMar>
              <w:left w:w="115" w:type="dxa"/>
              <w:right w:w="115" w:type="dxa"/>
            </w:tcMar>
          </w:tcPr>
          <w:p w14:paraId="4649DFA3" w14:textId="77777777" w:rsidR="00BD0D6A" w:rsidRPr="007B4C6A" w:rsidRDefault="00BD0D6A" w:rsidP="0018176D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B05F189" w14:textId="77777777" w:rsidR="00BE4A09" w:rsidRPr="007B4C6A" w:rsidRDefault="00BE4A09" w:rsidP="00D64A2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C114BF" w:rsidRPr="007B4C6A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E101772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1C47FB6E" w14:textId="77777777" w:rsidR="00BD0D6A" w:rsidRPr="007B4C6A" w:rsidRDefault="00BD0D6A" w:rsidP="008C43D6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7929A9" w14:textId="77777777" w:rsidR="006A53EA" w:rsidRPr="007B4C6A" w:rsidRDefault="00C114BF" w:rsidP="00D64A2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</w:tr>
      <w:tr w:rsidR="002D30AB" w:rsidRPr="007B4C6A" w14:paraId="3A025F8E" w14:textId="77777777" w:rsidTr="00D64A2F">
        <w:trPr>
          <w:trHeight w:val="344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10D724A7" w14:textId="545CA848" w:rsidR="00800A35" w:rsidRPr="007B4C6A" w:rsidRDefault="00800A35" w:rsidP="00BE7982">
            <w:pPr>
              <w:tabs>
                <w:tab w:val="clear" w:pos="3515"/>
                <w:tab w:val="clear" w:pos="3742"/>
              </w:tabs>
              <w:spacing w:line="240" w:lineRule="auto"/>
              <w:ind w:right="-23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ทีอาร์เอ แลนด์ ดีเวลลอป</w:t>
            </w:r>
            <w:r w:rsidR="00F81176"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7B4C6A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เม้นต</w:t>
            </w:r>
            <w:r w:rsidR="00BE7982" w:rsidRPr="007B4C6A">
              <w:rPr>
                <w:rFonts w:ascii="Angsana New" w:hAnsi="Angsana New"/>
                <w:spacing w:val="-8"/>
                <w:sz w:val="24"/>
                <w:szCs w:val="24"/>
                <w:cs/>
              </w:rPr>
              <w:t>์</w:t>
            </w:r>
            <w:r w:rsidR="00F81176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7B4C6A">
              <w:rPr>
                <w:rFonts w:ascii="Angsana New" w:hAnsi="Angsana New"/>
                <w:spacing w:val="-8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8A5C262" w14:textId="77777777" w:rsidR="00800A35" w:rsidRPr="007B4C6A" w:rsidRDefault="00800A35" w:rsidP="00800A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พัฒนา</w:t>
            </w:r>
          </w:p>
          <w:p w14:paraId="7A1EE76A" w14:textId="77777777" w:rsidR="00800A35" w:rsidRPr="007B4C6A" w:rsidRDefault="00800A35" w:rsidP="0080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-565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 xml:space="preserve">  อสังหาริมทรัพย์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EA0C818" w14:textId="77777777" w:rsidR="00800A35" w:rsidRPr="007B4C6A" w:rsidRDefault="00800A35" w:rsidP="0080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928FA7D" w14:textId="77777777" w:rsidR="00800A35" w:rsidRPr="007B4C6A" w:rsidRDefault="00800A35" w:rsidP="0080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41E68F9" w14:textId="77777777" w:rsidR="00800A35" w:rsidRPr="007B4C6A" w:rsidRDefault="00800A35" w:rsidP="0080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DADF0F2" w14:textId="77777777" w:rsidR="00800A35" w:rsidRPr="007B4C6A" w:rsidRDefault="00800A35" w:rsidP="0080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50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501619B" w14:textId="77777777" w:rsidR="00800A35" w:rsidRPr="007B4C6A" w:rsidRDefault="00800A35" w:rsidP="0080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10A7483" w14:textId="77777777" w:rsidR="00800A35" w:rsidRPr="007B4C6A" w:rsidRDefault="00800A35" w:rsidP="0080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50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24B383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0076DFA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8,27</w:t>
            </w:r>
            <w:r w:rsidR="003C2CAF"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12CAF1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4003F16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8813065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F2A60D8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4,139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7D20341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ED3A4B7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862BA9F" w14:textId="77777777" w:rsidR="00800A35" w:rsidRPr="007B4C6A" w:rsidRDefault="00800A35" w:rsidP="00894BFE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E9E642B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D758982" w14:textId="77777777" w:rsidR="00800A35" w:rsidRPr="007B4C6A" w:rsidRDefault="00800A35" w:rsidP="00D64A2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129096E" w14:textId="77777777" w:rsidR="00800A35" w:rsidRPr="007B4C6A" w:rsidRDefault="00800A35" w:rsidP="00D64A2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5BAC8F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DF7BD7F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42D78EC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84A9A9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F6D8D84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8DAC19D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4,139</w:t>
            </w:r>
          </w:p>
        </w:tc>
        <w:tc>
          <w:tcPr>
            <w:tcW w:w="270" w:type="dxa"/>
            <w:shd w:val="clear" w:color="auto" w:fill="auto"/>
          </w:tcPr>
          <w:p w14:paraId="7B429ADE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53C3A26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28F9541" w14:textId="77777777" w:rsidR="00800A35" w:rsidRPr="007B4C6A" w:rsidRDefault="00800A35" w:rsidP="00894BFE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5DA319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46D0AC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FC0211D" w14:textId="77777777" w:rsidR="00800A35" w:rsidRPr="007B4C6A" w:rsidRDefault="00800A35" w:rsidP="00D64A2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8C32C14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27ECD3E" w14:textId="77777777" w:rsidR="00800A35" w:rsidRPr="007B4C6A" w:rsidRDefault="00800A35" w:rsidP="00800A3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5946C0F" w14:textId="77777777" w:rsidR="00800A35" w:rsidRPr="007B4C6A" w:rsidRDefault="00800A35" w:rsidP="00D64A2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7520A" w:rsidRPr="007B4C6A" w14:paraId="1E9FB76B" w14:textId="77777777" w:rsidTr="00AF0F99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0818AED8" w14:textId="77777777" w:rsidR="006A53EA" w:rsidRPr="007B4C6A" w:rsidRDefault="006A53EA" w:rsidP="0018176D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5F8494B" w14:textId="77777777" w:rsidR="006A53EA" w:rsidRPr="007B4C6A" w:rsidRDefault="006A53EA" w:rsidP="0018176D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1209E43" w14:textId="77777777" w:rsidR="006A53EA" w:rsidRPr="007B4C6A" w:rsidRDefault="006A53EA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B6425EA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C0F56FA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3888DE9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8B8FC5D" w14:textId="77777777" w:rsidR="006A53EA" w:rsidRPr="007B4C6A" w:rsidRDefault="006A53EA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BB631AA" w14:textId="77777777" w:rsidR="006A53EA" w:rsidRPr="007B4C6A" w:rsidRDefault="00BE4A09" w:rsidP="00894B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4,34</w:t>
            </w:r>
            <w:r w:rsidR="00800A35"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9BEADF" w14:textId="77777777" w:rsidR="006A53EA" w:rsidRPr="007B4C6A" w:rsidRDefault="006A53EA" w:rsidP="00894B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38E5BFB" w14:textId="77777777" w:rsidR="006A53EA" w:rsidRPr="007B4C6A" w:rsidRDefault="006A53EA" w:rsidP="00894B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</w:t>
            </w:r>
            <w:r w:rsidR="00800A35"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6B8665" w14:textId="77777777" w:rsidR="006A53EA" w:rsidRPr="007B4C6A" w:rsidRDefault="006A53EA" w:rsidP="00894B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FC535" w14:textId="77777777" w:rsidR="006A53EA" w:rsidRPr="007B4C6A" w:rsidRDefault="00BE4A09" w:rsidP="00D64A2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0D470A" w14:textId="77777777" w:rsidR="006A53EA" w:rsidRPr="007B4C6A" w:rsidRDefault="006A53EA" w:rsidP="00894B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B1ABC" w14:textId="77777777" w:rsidR="006A53EA" w:rsidRPr="007B4C6A" w:rsidRDefault="006A53EA" w:rsidP="00D64A2F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ED5871" w14:textId="77777777" w:rsidR="006A53EA" w:rsidRPr="007B4C6A" w:rsidRDefault="006A53EA" w:rsidP="00894B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6BF18" w14:textId="77777777" w:rsidR="006A53EA" w:rsidRPr="007B4C6A" w:rsidRDefault="00BE4A09" w:rsidP="00D64A2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4,34</w:t>
            </w:r>
            <w:r w:rsidR="00800A35"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2BDBF9A" w14:textId="77777777" w:rsidR="006A53EA" w:rsidRPr="007B4C6A" w:rsidRDefault="006A53EA" w:rsidP="00894B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C6683" w14:textId="77777777" w:rsidR="006A53EA" w:rsidRPr="007B4C6A" w:rsidRDefault="006A53EA" w:rsidP="00894B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</w:t>
            </w:r>
            <w:r w:rsidR="00800A35"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DA59B42" w14:textId="77777777" w:rsidR="006A53EA" w:rsidRPr="007B4C6A" w:rsidRDefault="006A53EA" w:rsidP="00894B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54233ED" w14:textId="77777777" w:rsidR="006A53EA" w:rsidRPr="007B4C6A" w:rsidRDefault="00BE4A09" w:rsidP="00D64A2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800A35"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CEFC2A" w14:textId="77777777" w:rsidR="006A53EA" w:rsidRPr="007B4C6A" w:rsidRDefault="006A53EA" w:rsidP="00894B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AACB4C6" w14:textId="77777777" w:rsidR="006A53EA" w:rsidRPr="007B4C6A" w:rsidRDefault="00800A35" w:rsidP="00D64A2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</w:tr>
      <w:tr w:rsidR="002D30AB" w:rsidRPr="007B4C6A" w14:paraId="689620A9" w14:textId="77777777" w:rsidTr="00D64A2F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704C5325" w14:textId="77777777" w:rsidR="00894BFE" w:rsidRPr="007B4C6A" w:rsidRDefault="00894BFE" w:rsidP="0018176D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B1E9306" w14:textId="77777777" w:rsidR="00894BFE" w:rsidRPr="007B4C6A" w:rsidRDefault="00894BFE" w:rsidP="0018176D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EFB2C44" w14:textId="77777777" w:rsidR="00894BFE" w:rsidRPr="007B4C6A" w:rsidRDefault="00894BFE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4DDF370" w14:textId="77777777" w:rsidR="00894BFE" w:rsidRPr="007B4C6A" w:rsidRDefault="00894BFE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1D0D525" w14:textId="77777777" w:rsidR="00894BFE" w:rsidRPr="007B4C6A" w:rsidRDefault="00894BFE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38DD4E3" w14:textId="77777777" w:rsidR="00894BFE" w:rsidRPr="007B4C6A" w:rsidRDefault="00894BFE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2D10C3" w14:textId="77777777" w:rsidR="00894BFE" w:rsidRPr="007B4C6A" w:rsidRDefault="00894BFE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2E8CBE7" w14:textId="77777777" w:rsidR="00894BFE" w:rsidRPr="007B4C6A" w:rsidRDefault="00894BFE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7E32634" w14:textId="77777777" w:rsidR="00894BFE" w:rsidRPr="007B4C6A" w:rsidRDefault="00894BFE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03D3EBB" w14:textId="77777777" w:rsidR="00894BFE" w:rsidRPr="007B4C6A" w:rsidRDefault="00894BFE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89C5B5C" w14:textId="77777777" w:rsidR="00894BFE" w:rsidRPr="007B4C6A" w:rsidRDefault="00894BFE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6169A093" w14:textId="77777777" w:rsidR="00894BFE" w:rsidRPr="007B4C6A" w:rsidRDefault="00894BFE" w:rsidP="00D64A2F">
            <w:pPr>
              <w:pStyle w:val="acctfourfigures"/>
              <w:tabs>
                <w:tab w:val="clear" w:pos="765"/>
                <w:tab w:val="decimal" w:pos="347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422489" w14:textId="77777777" w:rsidR="00894BFE" w:rsidRPr="007B4C6A" w:rsidRDefault="00894BFE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0805C49" w14:textId="77777777" w:rsidR="00894BFE" w:rsidRPr="007B4C6A" w:rsidRDefault="00894BFE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611F0E" w14:textId="77777777" w:rsidR="00894BFE" w:rsidRPr="007B4C6A" w:rsidRDefault="00894BFE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43F14151" w14:textId="77777777" w:rsidR="00894BFE" w:rsidRPr="007B4C6A" w:rsidRDefault="00894BFE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638E94" w14:textId="77777777" w:rsidR="00894BFE" w:rsidRPr="007B4C6A" w:rsidRDefault="00894BFE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B61888D" w14:textId="77777777" w:rsidR="00894BFE" w:rsidRPr="007B4C6A" w:rsidRDefault="00894BFE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C05953" w14:textId="77777777" w:rsidR="00894BFE" w:rsidRPr="007B4C6A" w:rsidRDefault="00894BFE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92F7F4B" w14:textId="77777777" w:rsidR="00894BFE" w:rsidRPr="007B4C6A" w:rsidRDefault="00894BFE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E335EA7" w14:textId="77777777" w:rsidR="00894BFE" w:rsidRPr="007B4C6A" w:rsidRDefault="00894BFE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3C2F0A2" w14:textId="77777777" w:rsidR="00BE7982" w:rsidRPr="007B4C6A" w:rsidRDefault="00BE7982" w:rsidP="00BA4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D30AB" w:rsidRPr="007B4C6A" w14:paraId="46D93BE4" w14:textId="77777777" w:rsidTr="00D64A2F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626FDADE" w14:textId="77777777" w:rsidR="00BE7982" w:rsidRPr="007B4C6A" w:rsidRDefault="00BE7982" w:rsidP="00D64A2F">
            <w:pPr>
              <w:tabs>
                <w:tab w:val="clear" w:pos="454"/>
                <w:tab w:val="decimal" w:pos="34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82C70EE" w14:textId="77777777" w:rsidR="00BE7982" w:rsidRPr="007B4C6A" w:rsidRDefault="00BE7982" w:rsidP="0018176D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BF54515" w14:textId="77777777" w:rsidR="00BE7982" w:rsidRPr="007B4C6A" w:rsidRDefault="00BE7982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B6822C0" w14:textId="77777777" w:rsidR="00BE7982" w:rsidRPr="007B4C6A" w:rsidRDefault="00BE7982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1509FDB7" w14:textId="77777777" w:rsidR="00BE7982" w:rsidRPr="007B4C6A" w:rsidRDefault="00BE7982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B570091" w14:textId="77777777" w:rsidR="00BE7982" w:rsidRPr="007B4C6A" w:rsidRDefault="00BE7982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3BD7F2A" w14:textId="77777777" w:rsidR="00BE7982" w:rsidRPr="007B4C6A" w:rsidRDefault="00BE7982" w:rsidP="0018176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7C4227B" w14:textId="77777777" w:rsidR="00BE7982" w:rsidRPr="007B4C6A" w:rsidRDefault="00BE7982" w:rsidP="00894BFE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A6BB9AC" w14:textId="77777777" w:rsidR="00BE7982" w:rsidRPr="007B4C6A" w:rsidRDefault="00BE7982" w:rsidP="00894BFE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1BEF864" w14:textId="77777777" w:rsidR="00BE7982" w:rsidRPr="007B4C6A" w:rsidRDefault="00BE7982" w:rsidP="00894BFE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64BE64C" w14:textId="77777777" w:rsidR="00BE7982" w:rsidRPr="007B4C6A" w:rsidRDefault="00BE7982" w:rsidP="00894BFE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8CEE6DF" w14:textId="77777777" w:rsidR="00BE7982" w:rsidRPr="007B4C6A" w:rsidRDefault="00BE7982" w:rsidP="00D64A2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7BDD1D" w14:textId="77777777" w:rsidR="00BE7982" w:rsidRPr="007B4C6A" w:rsidRDefault="00BE7982" w:rsidP="00894BFE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EDE9526" w14:textId="77777777" w:rsidR="00BE7982" w:rsidRPr="007B4C6A" w:rsidRDefault="00BE7982" w:rsidP="00894BFE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0CB722" w14:textId="77777777" w:rsidR="00BE7982" w:rsidRPr="007B4C6A" w:rsidRDefault="00BE7982" w:rsidP="00894BFE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EDA7583" w14:textId="77777777" w:rsidR="00BE7982" w:rsidRPr="007B4C6A" w:rsidRDefault="00BE7982" w:rsidP="00894BFE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DAD41E" w14:textId="77777777" w:rsidR="00BE7982" w:rsidRPr="007B4C6A" w:rsidRDefault="00BE7982" w:rsidP="00894BFE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F085F37" w14:textId="77777777" w:rsidR="00BE7982" w:rsidRPr="007B4C6A" w:rsidRDefault="00BE7982" w:rsidP="00894BFE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396C10" w14:textId="77777777" w:rsidR="00BE7982" w:rsidRPr="007B4C6A" w:rsidRDefault="00BE7982" w:rsidP="00894BFE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tcMar>
              <w:left w:w="115" w:type="dxa"/>
              <w:right w:w="115" w:type="dxa"/>
            </w:tcMar>
          </w:tcPr>
          <w:p w14:paraId="68F38CA8" w14:textId="77777777" w:rsidR="00BE7982" w:rsidRPr="007B4C6A" w:rsidRDefault="00BE7982" w:rsidP="00894BFE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26809FB" w14:textId="77777777" w:rsidR="00BE7982" w:rsidRPr="007B4C6A" w:rsidRDefault="00BE7982" w:rsidP="00894BFE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4C53D32D" w14:textId="77777777" w:rsidR="00BE7982" w:rsidRPr="007B4C6A" w:rsidRDefault="00BE7982" w:rsidP="00BE7982">
            <w:pPr>
              <w:pStyle w:val="acctfourfigures"/>
              <w:tabs>
                <w:tab w:val="clear" w:pos="765"/>
              </w:tabs>
              <w:spacing w:line="240" w:lineRule="auto"/>
              <w:ind w:right="-23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D30AB" w:rsidRPr="007B4C6A" w14:paraId="4CE04B02" w14:textId="77777777" w:rsidTr="00D64A2F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16DB6BCD" w14:textId="77777777" w:rsidR="00BE7982" w:rsidRPr="007B4C6A" w:rsidRDefault="00BE7982" w:rsidP="00BE7982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C3665E" w14:textId="77777777" w:rsidR="00BE7982" w:rsidRPr="007B4C6A" w:rsidRDefault="00BE7982" w:rsidP="00BE79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</w:rPr>
              <w:t>Co</w:t>
            </w:r>
            <w:r w:rsidRPr="007B4C6A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7B4C6A">
              <w:rPr>
                <w:rFonts w:ascii="Angsana New" w:hAnsi="Angsana New"/>
                <w:sz w:val="24"/>
                <w:szCs w:val="24"/>
              </w:rPr>
              <w:t>office</w:t>
            </w:r>
            <w:r w:rsidRPr="007B4C6A">
              <w:rPr>
                <w:rFonts w:ascii="Angsana New" w:hAnsi="Angsana New"/>
                <w:sz w:val="24"/>
                <w:szCs w:val="24"/>
                <w:cs/>
              </w:rPr>
              <w:t>/</w:t>
            </w:r>
          </w:p>
          <w:p w14:paraId="353B2E9E" w14:textId="77777777" w:rsidR="00BE7982" w:rsidRPr="007B4C6A" w:rsidRDefault="00BE7982" w:rsidP="00BE79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7B4C6A">
              <w:rPr>
                <w:rFonts w:ascii="Angsana New" w:hAnsi="Angsana New"/>
                <w:sz w:val="24"/>
                <w:szCs w:val="24"/>
              </w:rPr>
              <w:t>working space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7830A6" w14:textId="77777777" w:rsidR="00BE7982" w:rsidRPr="007B4C6A" w:rsidRDefault="00BE7982" w:rsidP="00BE7982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EF348F" w14:textId="77777777" w:rsidR="00BE7982" w:rsidRPr="007B4C6A" w:rsidRDefault="00BE7982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51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C02D24" w14:textId="77777777" w:rsidR="00BE7982" w:rsidRPr="007B4C6A" w:rsidRDefault="00BE7982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9073BB" w14:textId="77777777" w:rsidR="00BE7982" w:rsidRPr="007B4C6A" w:rsidRDefault="00BE7982" w:rsidP="00D64A2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514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B48281" w14:textId="77777777" w:rsidR="00BE7982" w:rsidRPr="007B4C6A" w:rsidRDefault="00BE7982" w:rsidP="00D64A2F">
            <w:pPr>
              <w:pStyle w:val="acctfourfigures"/>
              <w:tabs>
                <w:tab w:val="clear" w:pos="765"/>
              </w:tabs>
              <w:spacing w:line="240" w:lineRule="auto"/>
              <w:ind w:right="-79" w:hanging="16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64A2F">
              <w:rPr>
                <w:rFonts w:ascii="Angsana New" w:hAnsi="Angsana New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FF8A31" w14:textId="77777777" w:rsidR="00BE7982" w:rsidRPr="007B4C6A" w:rsidRDefault="00BE7982" w:rsidP="00BE7982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657941" w14:textId="77777777" w:rsidR="00BE7982" w:rsidRPr="007B4C6A" w:rsidRDefault="00BE7982" w:rsidP="00BE79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E98B54" w14:textId="77777777" w:rsidR="00BE7982" w:rsidRPr="007B4C6A" w:rsidRDefault="00BE7982" w:rsidP="00BE7982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bidi="th-TH"/>
              </w:rPr>
              <w:t>10</w:t>
            </w: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92F1C0" w14:textId="77777777" w:rsidR="00BE7982" w:rsidRPr="007B4C6A" w:rsidRDefault="00BE7982" w:rsidP="00BE79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14398" w14:textId="77777777" w:rsidR="00BE7982" w:rsidRPr="007B4C6A" w:rsidRDefault="00BE7982" w:rsidP="00D64A2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AE6D3" w14:textId="77777777" w:rsidR="00BE7982" w:rsidRPr="007B4C6A" w:rsidRDefault="00BE7982" w:rsidP="00BE798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606DE" w14:textId="77777777" w:rsidR="00BE7982" w:rsidRPr="007B4C6A" w:rsidRDefault="00BE7982" w:rsidP="00D64A2F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9240CD" w14:textId="77777777" w:rsidR="00BE7982" w:rsidRPr="007B4C6A" w:rsidRDefault="00BE7982" w:rsidP="00BE798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CBD42" w14:textId="77777777" w:rsidR="00BE7982" w:rsidRPr="007B4C6A" w:rsidRDefault="00BE7982" w:rsidP="00BE79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55D13" w14:textId="77777777" w:rsidR="00BE7982" w:rsidRPr="007B4C6A" w:rsidRDefault="00BE7982" w:rsidP="00BE798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0826A" w14:textId="77777777" w:rsidR="00BE7982" w:rsidRPr="007B4C6A" w:rsidRDefault="00BE7982" w:rsidP="00BE79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lang w:val="en-US" w:bidi="th-TH"/>
              </w:rPr>
              <w:t>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A7CE2F" w14:textId="77777777" w:rsidR="00BE7982" w:rsidRPr="007B4C6A" w:rsidRDefault="00BE7982" w:rsidP="00BE798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9DCB53" w14:textId="77777777" w:rsidR="00BE7982" w:rsidRPr="007B4C6A" w:rsidRDefault="00BE7982" w:rsidP="00D64A2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8E0F5C" w14:textId="77777777" w:rsidR="00BE7982" w:rsidRPr="007B4C6A" w:rsidRDefault="00BE7982" w:rsidP="00BE79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F01EF4" w14:textId="77777777" w:rsidR="00BE7982" w:rsidRPr="007B4C6A" w:rsidRDefault="00BE7982" w:rsidP="00D64A2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D30AB" w:rsidRPr="007B4C6A" w14:paraId="0EC5315D" w14:textId="77777777" w:rsidTr="00D64A2F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53AA79CC" w14:textId="77777777" w:rsidR="00BA4347" w:rsidRPr="007B4C6A" w:rsidRDefault="00BA4347" w:rsidP="00BA4347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E0F5A6E" w14:textId="77777777" w:rsidR="00BA4347" w:rsidRPr="007B4C6A" w:rsidRDefault="00BA4347" w:rsidP="00BA4347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E0D0733" w14:textId="77777777" w:rsidR="00BA4347" w:rsidRPr="007B4C6A" w:rsidRDefault="00BA4347" w:rsidP="00BA43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14DA162F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D91B6B5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1B08FC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A346D1B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84AA289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24A5A07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96CACE9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10</w:t>
            </w: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93255D7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3E1DC" w14:textId="77777777" w:rsidR="00BA4347" w:rsidRPr="007B4C6A" w:rsidRDefault="00BA4347" w:rsidP="00D64A2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CC9D13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2A7CF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DC9C18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D3424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262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CA6005F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93EAA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5B95C6DD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BFAF496" w14:textId="77777777" w:rsidR="00BA4347" w:rsidRPr="007B4C6A" w:rsidRDefault="00BA4347" w:rsidP="00D64A2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585F257" w14:textId="77777777" w:rsidR="00BA4347" w:rsidRPr="007B4C6A" w:rsidRDefault="00BA4347" w:rsidP="00BA43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EAEB0E5" w14:textId="77777777" w:rsidR="00BA4347" w:rsidRPr="007B4C6A" w:rsidRDefault="00BA4347" w:rsidP="00D64A2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F6CAF" w:rsidRPr="007B4C6A" w14:paraId="26705BC4" w14:textId="77777777" w:rsidTr="00AF0F99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3E036D1D" w14:textId="0CA848A2" w:rsidR="002F6CAF" w:rsidRPr="00D64A2F" w:rsidRDefault="002F6CAF" w:rsidP="002F6C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64A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47DD172" w14:textId="77777777" w:rsidR="002F6CAF" w:rsidRPr="007B4C6A" w:rsidRDefault="002F6CAF" w:rsidP="002F6CAF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9D8C913" w14:textId="77777777" w:rsidR="002F6CAF" w:rsidRPr="007B4C6A" w:rsidRDefault="002F6CAF" w:rsidP="002F6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CA69C64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ECA94E5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CBF1CF6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AC6E84E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BCAB123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4,606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9FA330D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E85616D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314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DF7550F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6FEB7" w14:textId="77777777" w:rsidR="002F6CAF" w:rsidRPr="007B4C6A" w:rsidRDefault="002F6CAF" w:rsidP="00D64A2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E652ED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1A87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EE6B02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C0DE3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4,606</w:t>
            </w:r>
          </w:p>
        </w:tc>
        <w:tc>
          <w:tcPr>
            <w:tcW w:w="270" w:type="dxa"/>
            <w:shd w:val="clear" w:color="auto" w:fill="auto"/>
          </w:tcPr>
          <w:p w14:paraId="45FD6EFE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7E296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314</w:t>
            </w:r>
          </w:p>
        </w:tc>
        <w:tc>
          <w:tcPr>
            <w:tcW w:w="270" w:type="dxa"/>
            <w:shd w:val="clear" w:color="auto" w:fill="auto"/>
          </w:tcPr>
          <w:p w14:paraId="2BDC65F1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13F9309" w14:textId="16DA12AE" w:rsidR="002F6CAF" w:rsidRPr="007B4C6A" w:rsidRDefault="002F6CAF" w:rsidP="00D64A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EF89ADC" w14:textId="77777777" w:rsidR="002F6CAF" w:rsidRPr="007B4C6A" w:rsidRDefault="002F6CAF" w:rsidP="002F6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259B48C" w14:textId="470B6B36" w:rsidR="002F6CAF" w:rsidRPr="007B4C6A" w:rsidRDefault="002F6CAF" w:rsidP="00D64A2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</w:tr>
      <w:tr w:rsidR="002D30AB" w:rsidRPr="007B4C6A" w14:paraId="7935D11E" w14:textId="77777777" w:rsidTr="00D64A2F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3F7D402D" w14:textId="77777777" w:rsidR="00C6495F" w:rsidRPr="007B4C6A" w:rsidRDefault="00C6495F" w:rsidP="00BA43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313CD3F" w14:textId="77777777" w:rsidR="00C6495F" w:rsidRPr="007B4C6A" w:rsidRDefault="00C6495F" w:rsidP="00BA4347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9B5CDFD" w14:textId="77777777" w:rsidR="00C6495F" w:rsidRPr="007B4C6A" w:rsidRDefault="00C6495F" w:rsidP="00BA43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EAC5685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48036EF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C84A2A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FD1F0D7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411622B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9EFBAF9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CE4DADD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2AD4C97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D6023E1" w14:textId="77777777" w:rsidR="00C6495F" w:rsidRPr="007B4C6A" w:rsidRDefault="00C6495F" w:rsidP="00D64A2F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4D65A6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0417555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3F2A9A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4521F01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7C20A9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DFDCF2E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02051C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18ABE25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2AD430B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BF1E047" w14:textId="77777777" w:rsidR="00C6495F" w:rsidRPr="007B4C6A" w:rsidRDefault="00C6495F" w:rsidP="00BA4347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</w:tbl>
    <w:p w14:paraId="6721ADC5" w14:textId="77777777" w:rsidR="0028780B" w:rsidRPr="007B4C6A" w:rsidRDefault="0028780B" w:rsidP="00DE17D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28780B" w:rsidRPr="007B4C6A" w:rsidSect="00D64A2F">
          <w:headerReference w:type="default" r:id="rId12"/>
          <w:pgSz w:w="16834" w:h="11909" w:orient="landscape" w:code="9"/>
          <w:pgMar w:top="1440" w:right="994" w:bottom="1152" w:left="851" w:header="720" w:footer="720" w:gutter="0"/>
          <w:paperSrc w:first="257" w:other="257"/>
          <w:pgNumType w:start="80"/>
          <w:cols w:space="720"/>
          <w:docGrid w:linePitch="245"/>
        </w:sectPr>
      </w:pPr>
    </w:p>
    <w:p w14:paraId="3F6ACAA4" w14:textId="01B0ACD3" w:rsidR="008C43D6" w:rsidRDefault="008C43D6" w:rsidP="008C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</w:p>
    <w:p w14:paraId="71E2C5E2" w14:textId="77777777" w:rsidR="00F81176" w:rsidRPr="007B4C6A" w:rsidRDefault="00F81176" w:rsidP="008C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7EECCE71" w14:textId="4671CF02" w:rsidR="008C43D6" w:rsidRPr="007B4C6A" w:rsidRDefault="00596B07" w:rsidP="00E07F2E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22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FTREIT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 ซึ่งเป็นหลักทรัพย์จดทะเบียนในตลาดหลักทรัพย์แห่งประเทศไทย ณ วันที่ </w:t>
      </w:r>
      <w:r w:rsidR="008C43D6" w:rsidRPr="007B4C6A">
        <w:rPr>
          <w:rFonts w:ascii="Angsana New" w:hAnsi="Angsana New"/>
          <w:sz w:val="30"/>
          <w:szCs w:val="30"/>
        </w:rPr>
        <w:t>30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 กันยายน</w:t>
      </w:r>
      <w:r w:rsidR="008C43D6" w:rsidRPr="007B4C6A">
        <w:rPr>
          <w:rFonts w:ascii="Angsana New" w:hAnsi="Angsana New"/>
          <w:sz w:val="30"/>
          <w:szCs w:val="30"/>
        </w:rPr>
        <w:t xml:space="preserve"> 2562</w:t>
      </w:r>
      <w:r w:rsidR="00181604" w:rsidRPr="007B4C6A">
        <w:rPr>
          <w:rFonts w:ascii="Angsana New" w:hAnsi="Angsana New"/>
          <w:sz w:val="30"/>
          <w:szCs w:val="30"/>
          <w:cs/>
        </w:rPr>
        <w:t xml:space="preserve"> 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มีราคาปิดอยู่ที่ </w:t>
      </w:r>
      <w:r w:rsidR="00723016" w:rsidRPr="007B4C6A">
        <w:rPr>
          <w:rFonts w:ascii="Angsana New" w:hAnsi="Angsana New"/>
          <w:sz w:val="30"/>
          <w:szCs w:val="30"/>
        </w:rPr>
        <w:t>17</w:t>
      </w:r>
      <w:r w:rsidR="00723016" w:rsidRPr="007B4C6A">
        <w:rPr>
          <w:rFonts w:ascii="Angsana New" w:hAnsi="Angsana New"/>
          <w:sz w:val="30"/>
          <w:szCs w:val="30"/>
          <w:cs/>
        </w:rPr>
        <w:t>.</w:t>
      </w:r>
      <w:r w:rsidR="00723016" w:rsidRPr="007B4C6A">
        <w:rPr>
          <w:rFonts w:ascii="Angsana New" w:hAnsi="Angsana New"/>
          <w:sz w:val="30"/>
          <w:szCs w:val="30"/>
        </w:rPr>
        <w:t>90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 บาท 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>(</w:t>
      </w:r>
      <w:r w:rsidR="008C43D6" w:rsidRPr="007B4C6A">
        <w:rPr>
          <w:rFonts w:ascii="Angsana New" w:hAnsi="Angsana New"/>
          <w:i/>
          <w:iCs/>
          <w:sz w:val="30"/>
          <w:szCs w:val="30"/>
        </w:rPr>
        <w:t>2561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C43D6" w:rsidRPr="007B4C6A">
        <w:rPr>
          <w:rFonts w:ascii="Angsana New" w:hAnsi="Angsana New"/>
          <w:i/>
          <w:iCs/>
          <w:sz w:val="30"/>
          <w:szCs w:val="30"/>
        </w:rPr>
        <w:t>11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>.</w:t>
      </w:r>
      <w:r w:rsidR="008C43D6" w:rsidRPr="007B4C6A">
        <w:rPr>
          <w:rFonts w:ascii="Angsana New" w:hAnsi="Angsana New"/>
          <w:i/>
          <w:iCs/>
          <w:sz w:val="30"/>
          <w:szCs w:val="30"/>
        </w:rPr>
        <w:t>80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="008C43D6" w:rsidRPr="007B4C6A">
        <w:rPr>
          <w:rFonts w:ascii="Angsana New" w:hAnsi="Angsana New"/>
          <w:sz w:val="30"/>
          <w:szCs w:val="30"/>
          <w:cs/>
        </w:rPr>
        <w:t>มูลค่ายุติธรรมของเงินลงทุนใน</w:t>
      </w:r>
      <w:r>
        <w:rPr>
          <w:rFonts w:ascii="Angsana New" w:hAnsi="Angsana New"/>
          <w:sz w:val="30"/>
          <w:szCs w:val="30"/>
        </w:rPr>
        <w:t xml:space="preserve"> FTREIT 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เท่ากับ </w:t>
      </w:r>
      <w:r w:rsidR="00723016" w:rsidRPr="007B4C6A">
        <w:rPr>
          <w:rFonts w:ascii="Angsana New" w:hAnsi="Angsana New"/>
          <w:sz w:val="30"/>
          <w:szCs w:val="30"/>
        </w:rPr>
        <w:t>10,912</w:t>
      </w:r>
      <w:r w:rsidR="00723016" w:rsidRPr="007B4C6A">
        <w:rPr>
          <w:rFonts w:ascii="Angsana New" w:hAnsi="Angsana New"/>
          <w:sz w:val="30"/>
          <w:szCs w:val="30"/>
          <w:cs/>
        </w:rPr>
        <w:t>.</w:t>
      </w:r>
      <w:r w:rsidR="00723016" w:rsidRPr="007B4C6A">
        <w:rPr>
          <w:rFonts w:ascii="Angsana New" w:hAnsi="Angsana New"/>
          <w:sz w:val="30"/>
          <w:szCs w:val="30"/>
        </w:rPr>
        <w:t>87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 ล้านบาท 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>(</w:t>
      </w:r>
      <w:r w:rsidR="008C43D6" w:rsidRPr="007B4C6A">
        <w:rPr>
          <w:rFonts w:ascii="Angsana New" w:hAnsi="Angsana New"/>
          <w:i/>
          <w:iCs/>
          <w:sz w:val="30"/>
          <w:szCs w:val="30"/>
        </w:rPr>
        <w:t>2561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C43D6" w:rsidRPr="007B4C6A">
        <w:rPr>
          <w:rFonts w:ascii="Angsana New" w:hAnsi="Angsana New"/>
          <w:i/>
          <w:iCs/>
          <w:sz w:val="30"/>
          <w:szCs w:val="30"/>
        </w:rPr>
        <w:t>7,193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>.</w:t>
      </w:r>
      <w:r w:rsidR="008C43D6" w:rsidRPr="007B4C6A">
        <w:rPr>
          <w:rFonts w:ascii="Angsana New" w:hAnsi="Angsana New"/>
          <w:i/>
          <w:iCs/>
          <w:sz w:val="30"/>
          <w:szCs w:val="30"/>
        </w:rPr>
        <w:t>96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5DB8AF39" w14:textId="2CAA714E" w:rsidR="005259BC" w:rsidRPr="007B4C6A" w:rsidRDefault="00596B07" w:rsidP="00D64A2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GOLD FUND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 ซึ่งเป็นกองทุนรวมจดทะเบียนในตลาดหลักทรัพย์แห่งประเทศไทย ณ วันที่ </w:t>
      </w:r>
      <w:r w:rsidR="008C43D6" w:rsidRPr="007B4C6A">
        <w:rPr>
          <w:rFonts w:ascii="Angsana New" w:hAnsi="Angsana New"/>
          <w:sz w:val="30"/>
          <w:szCs w:val="30"/>
        </w:rPr>
        <w:t xml:space="preserve">30 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กันยายน </w:t>
      </w:r>
      <w:r w:rsidR="008C43D6" w:rsidRPr="007B4C6A">
        <w:rPr>
          <w:rFonts w:ascii="Angsana New" w:hAnsi="Angsana New"/>
          <w:sz w:val="30"/>
          <w:szCs w:val="30"/>
        </w:rPr>
        <w:t>2562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 มีราคาปิดต่อหน่วยอยู่ที่</w:t>
      </w:r>
      <w:r w:rsidR="005259BC" w:rsidRPr="007B4C6A">
        <w:rPr>
          <w:rFonts w:ascii="Angsana New" w:hAnsi="Angsana New"/>
          <w:sz w:val="30"/>
          <w:szCs w:val="30"/>
          <w:cs/>
        </w:rPr>
        <w:t xml:space="preserve"> </w:t>
      </w:r>
      <w:r w:rsidR="0009478E" w:rsidRPr="007B4C6A">
        <w:rPr>
          <w:rFonts w:ascii="Angsana New" w:hAnsi="Angsana New"/>
          <w:sz w:val="30"/>
          <w:szCs w:val="30"/>
        </w:rPr>
        <w:t>7</w:t>
      </w:r>
      <w:r w:rsidR="0009478E" w:rsidRPr="007B4C6A">
        <w:rPr>
          <w:rFonts w:ascii="Angsana New" w:hAnsi="Angsana New"/>
          <w:sz w:val="30"/>
          <w:szCs w:val="30"/>
          <w:cs/>
        </w:rPr>
        <w:t>.</w:t>
      </w:r>
      <w:r w:rsidR="0009478E" w:rsidRPr="007B4C6A">
        <w:rPr>
          <w:rFonts w:ascii="Angsana New" w:hAnsi="Angsana New"/>
          <w:sz w:val="30"/>
          <w:szCs w:val="30"/>
        </w:rPr>
        <w:t>50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 บาท 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>(</w:t>
      </w:r>
      <w:proofErr w:type="gramStart"/>
      <w:r w:rsidR="008C43D6" w:rsidRPr="007B4C6A">
        <w:rPr>
          <w:rFonts w:ascii="Angsana New" w:hAnsi="Angsana New"/>
          <w:i/>
          <w:iCs/>
          <w:sz w:val="30"/>
          <w:szCs w:val="30"/>
        </w:rPr>
        <w:t>2561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 xml:space="preserve"> :</w:t>
      </w:r>
      <w:proofErr w:type="gramEnd"/>
      <w:r w:rsidR="008C43D6" w:rsidRPr="007B4C6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C43D6" w:rsidRPr="007B4C6A">
        <w:rPr>
          <w:rFonts w:ascii="Angsana New" w:hAnsi="Angsana New"/>
          <w:i/>
          <w:iCs/>
          <w:sz w:val="30"/>
          <w:szCs w:val="30"/>
        </w:rPr>
        <w:t>7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>.</w:t>
      </w:r>
      <w:r w:rsidR="008C43D6" w:rsidRPr="007B4C6A">
        <w:rPr>
          <w:rFonts w:ascii="Angsana New" w:hAnsi="Angsana New"/>
          <w:i/>
          <w:iCs/>
          <w:sz w:val="30"/>
          <w:szCs w:val="30"/>
        </w:rPr>
        <w:t>20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</w:t>
      </w:r>
      <w:r>
        <w:rPr>
          <w:rFonts w:ascii="Angsana New" w:hAnsi="Angsana New"/>
          <w:sz w:val="30"/>
          <w:szCs w:val="30"/>
        </w:rPr>
        <w:t xml:space="preserve"> GOLD FUND 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เท่ากับ </w:t>
      </w:r>
      <w:r w:rsidR="0009478E" w:rsidRPr="007B4C6A">
        <w:rPr>
          <w:rFonts w:ascii="Angsana New" w:hAnsi="Angsana New"/>
          <w:sz w:val="30"/>
          <w:szCs w:val="30"/>
        </w:rPr>
        <w:t>510</w:t>
      </w:r>
      <w:r w:rsidR="0084374C" w:rsidRPr="007B4C6A">
        <w:rPr>
          <w:rFonts w:ascii="Angsana New" w:hAnsi="Angsana New"/>
          <w:sz w:val="30"/>
          <w:szCs w:val="30"/>
          <w:cs/>
        </w:rPr>
        <w:t xml:space="preserve"> 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ล้านบาท 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>(</w:t>
      </w:r>
      <w:r w:rsidR="008C43D6" w:rsidRPr="007B4C6A">
        <w:rPr>
          <w:rFonts w:ascii="Angsana New" w:hAnsi="Angsana New"/>
          <w:i/>
          <w:iCs/>
          <w:sz w:val="30"/>
          <w:szCs w:val="30"/>
        </w:rPr>
        <w:t>2561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="008C43D6" w:rsidRPr="007B4C6A">
        <w:rPr>
          <w:rFonts w:ascii="Angsana New" w:hAnsi="Angsana New"/>
          <w:i/>
          <w:iCs/>
          <w:sz w:val="30"/>
          <w:szCs w:val="30"/>
        </w:rPr>
        <w:t>489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>.</w:t>
      </w:r>
      <w:r w:rsidR="008C43D6" w:rsidRPr="007B4C6A">
        <w:rPr>
          <w:rFonts w:ascii="Angsana New" w:hAnsi="Angsana New"/>
          <w:i/>
          <w:iCs/>
          <w:sz w:val="30"/>
          <w:szCs w:val="30"/>
        </w:rPr>
        <w:t>60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11270663" w14:textId="1661B5AF" w:rsidR="008C43D6" w:rsidRPr="007B4C6A" w:rsidRDefault="00596B07" w:rsidP="00D64A2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GVREIT 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เป็นทรัสต์ที่จดทะเบียนในตลาดหลักทรัพย์แห่งประเทศไทย ณ วันที่ </w:t>
      </w:r>
      <w:r w:rsidR="008C43D6" w:rsidRPr="007B4C6A">
        <w:rPr>
          <w:rFonts w:ascii="Angsana New" w:hAnsi="Angsana New"/>
          <w:sz w:val="30"/>
          <w:szCs w:val="30"/>
        </w:rPr>
        <w:t xml:space="preserve">30 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กันยายน </w:t>
      </w:r>
      <w:r w:rsidR="008C43D6" w:rsidRPr="007B4C6A">
        <w:rPr>
          <w:rFonts w:ascii="Angsana New" w:hAnsi="Angsana New"/>
          <w:sz w:val="30"/>
          <w:szCs w:val="30"/>
        </w:rPr>
        <w:t>2562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="008C43D6" w:rsidRPr="007B4C6A">
        <w:rPr>
          <w:rFonts w:ascii="Angsana New" w:hAnsi="Angsana New"/>
          <w:sz w:val="30"/>
          <w:szCs w:val="30"/>
          <w:cs/>
        </w:rPr>
        <w:t xml:space="preserve">มีราคาปิดต่อหน่วยอยู่ที่ </w:t>
      </w:r>
      <w:r w:rsidR="0009478E" w:rsidRPr="007B4C6A">
        <w:rPr>
          <w:rFonts w:ascii="Angsana New" w:hAnsi="Angsana New"/>
          <w:sz w:val="30"/>
          <w:szCs w:val="30"/>
        </w:rPr>
        <w:t>16</w:t>
      </w:r>
      <w:r w:rsidR="0009478E" w:rsidRPr="007B4C6A">
        <w:rPr>
          <w:rFonts w:ascii="Angsana New" w:hAnsi="Angsana New"/>
          <w:sz w:val="30"/>
          <w:szCs w:val="30"/>
          <w:cs/>
        </w:rPr>
        <w:t>.</w:t>
      </w:r>
      <w:r w:rsidR="0009478E" w:rsidRPr="007B4C6A">
        <w:rPr>
          <w:rFonts w:ascii="Angsana New" w:hAnsi="Angsana New"/>
          <w:sz w:val="30"/>
          <w:szCs w:val="30"/>
        </w:rPr>
        <w:t>80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 บาท 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>(</w:t>
      </w:r>
      <w:proofErr w:type="gramStart"/>
      <w:r w:rsidR="008C43D6" w:rsidRPr="007B4C6A">
        <w:rPr>
          <w:rFonts w:ascii="Angsana New" w:hAnsi="Angsana New"/>
          <w:i/>
          <w:iCs/>
          <w:sz w:val="30"/>
          <w:szCs w:val="30"/>
        </w:rPr>
        <w:t>2561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 xml:space="preserve"> :</w:t>
      </w:r>
      <w:proofErr w:type="gramEnd"/>
      <w:r w:rsidR="008C43D6" w:rsidRPr="007B4C6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C43D6" w:rsidRPr="007B4C6A">
        <w:rPr>
          <w:rFonts w:ascii="Angsana New" w:hAnsi="Angsana New"/>
          <w:i/>
          <w:iCs/>
          <w:sz w:val="30"/>
          <w:szCs w:val="30"/>
        </w:rPr>
        <w:t>15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>.</w:t>
      </w:r>
      <w:r w:rsidR="008C43D6" w:rsidRPr="007B4C6A">
        <w:rPr>
          <w:rFonts w:ascii="Angsana New" w:hAnsi="Angsana New"/>
          <w:i/>
          <w:iCs/>
          <w:sz w:val="30"/>
          <w:szCs w:val="30"/>
        </w:rPr>
        <w:t>10</w:t>
      </w:r>
      <w:r w:rsidR="008C43D6" w:rsidRPr="007B4C6A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="008C43D6" w:rsidRPr="007B4C6A">
        <w:rPr>
          <w:rFonts w:ascii="Angsana New" w:hAnsi="Angsana New"/>
          <w:sz w:val="30"/>
          <w:szCs w:val="30"/>
          <w:cs/>
        </w:rPr>
        <w:t>มูลค่ายุติธรรม</w:t>
      </w:r>
      <w:r>
        <w:rPr>
          <w:rFonts w:ascii="Angsana New" w:hAnsi="Angsana New"/>
          <w:sz w:val="30"/>
          <w:szCs w:val="30"/>
        </w:rPr>
        <w:t xml:space="preserve"> GVREIT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 เท่ากับ </w:t>
      </w:r>
      <w:r w:rsidR="0009478E" w:rsidRPr="007B4C6A">
        <w:rPr>
          <w:rFonts w:ascii="Angsana New" w:hAnsi="Angsana New"/>
          <w:sz w:val="30"/>
          <w:szCs w:val="30"/>
        </w:rPr>
        <w:t>3,099</w:t>
      </w:r>
      <w:r w:rsidR="0009478E" w:rsidRPr="007B4C6A">
        <w:rPr>
          <w:rFonts w:ascii="Angsana New" w:hAnsi="Angsana New"/>
          <w:sz w:val="30"/>
          <w:szCs w:val="30"/>
          <w:cs/>
        </w:rPr>
        <w:t>.</w:t>
      </w:r>
      <w:r w:rsidR="0009478E" w:rsidRPr="007B4C6A">
        <w:rPr>
          <w:rFonts w:ascii="Angsana New" w:hAnsi="Angsana New"/>
          <w:sz w:val="30"/>
          <w:szCs w:val="30"/>
        </w:rPr>
        <w:t>60</w:t>
      </w:r>
      <w:r w:rsidR="008C43D6" w:rsidRPr="007B4C6A">
        <w:rPr>
          <w:rFonts w:ascii="Angsana New" w:hAnsi="Angsana New"/>
          <w:sz w:val="30"/>
          <w:szCs w:val="30"/>
          <w:cs/>
        </w:rPr>
        <w:t xml:space="preserve"> ล้านบาท </w:t>
      </w:r>
      <w:r w:rsidR="008C43D6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8C43D6" w:rsidRPr="007B4C6A">
        <w:rPr>
          <w:rFonts w:ascii="Angsana New" w:hAnsi="Angsana New"/>
          <w:i/>
          <w:iCs/>
          <w:spacing w:val="-4"/>
          <w:sz w:val="30"/>
          <w:szCs w:val="30"/>
        </w:rPr>
        <w:t>2561</w:t>
      </w:r>
      <w:r w:rsidR="008C43D6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: </w:t>
      </w:r>
      <w:r w:rsidR="008C43D6" w:rsidRPr="007B4C6A">
        <w:rPr>
          <w:rFonts w:ascii="Angsana New" w:hAnsi="Angsana New"/>
          <w:i/>
          <w:iCs/>
          <w:spacing w:val="-4"/>
          <w:sz w:val="30"/>
          <w:szCs w:val="30"/>
        </w:rPr>
        <w:t>2,785</w:t>
      </w:r>
      <w:r w:rsidR="008C43D6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8C43D6" w:rsidRPr="007B4C6A">
        <w:rPr>
          <w:rFonts w:ascii="Angsana New" w:hAnsi="Angsana New"/>
          <w:i/>
          <w:iCs/>
          <w:spacing w:val="-4"/>
          <w:sz w:val="30"/>
          <w:szCs w:val="30"/>
        </w:rPr>
        <w:t>95</w:t>
      </w:r>
      <w:r w:rsidR="008C43D6" w:rsidRPr="007B4C6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</w:t>
      </w:r>
    </w:p>
    <w:p w14:paraId="212CADED" w14:textId="77777777" w:rsidR="008C43D6" w:rsidRPr="007B4C6A" w:rsidRDefault="008C43D6" w:rsidP="008C43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1260" w:right="31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192C26" w14:textId="5F8876B3" w:rsidR="008C43D6" w:rsidRPr="007B4C6A" w:rsidRDefault="008C43D6" w:rsidP="008C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New" w:hAnsi="AngsanaNew" w:cs="Cordi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B4C6A">
        <w:rPr>
          <w:rFonts w:ascii="Angsana New" w:hAnsi="Angsana New"/>
          <w:sz w:val="30"/>
          <w:szCs w:val="30"/>
        </w:rPr>
        <w:t>30</w:t>
      </w:r>
      <w:r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7B4C6A">
        <w:rPr>
          <w:rFonts w:ascii="Angsana New" w:hAnsi="Angsana New"/>
          <w:sz w:val="30"/>
          <w:szCs w:val="30"/>
        </w:rPr>
        <w:t xml:space="preserve">2561 </w:t>
      </w:r>
      <w:r w:rsidRPr="007B4C6A">
        <w:rPr>
          <w:rFonts w:ascii="Angsana New" w:hAnsi="Angsana New"/>
          <w:sz w:val="30"/>
          <w:szCs w:val="30"/>
          <w:cs/>
        </w:rPr>
        <w:t>หน่วยลงทุนของ</w:t>
      </w:r>
      <w:r w:rsidR="00596B07">
        <w:rPr>
          <w:rFonts w:ascii="Angsana New" w:hAnsi="Angsana New"/>
          <w:sz w:val="30"/>
          <w:szCs w:val="30"/>
        </w:rPr>
        <w:t xml:space="preserve"> FTREIT </w:t>
      </w:r>
      <w:r w:rsidRPr="007B4C6A">
        <w:rPr>
          <w:rFonts w:ascii="Angsana New" w:hAnsi="Angsana New"/>
          <w:sz w:val="30"/>
          <w:szCs w:val="30"/>
          <w:cs/>
        </w:rPr>
        <w:t xml:space="preserve">จำนวน 12.84 ล้านหน่วย และมีมูลค่าตามราคาตลาด </w:t>
      </w:r>
      <w:r w:rsidRPr="007B4C6A">
        <w:rPr>
          <w:rFonts w:ascii="Angsana New" w:hAnsi="Angsana New"/>
          <w:sz w:val="30"/>
          <w:szCs w:val="30"/>
        </w:rPr>
        <w:t>151</w:t>
      </w:r>
      <w:r w:rsidRPr="007B4C6A">
        <w:rPr>
          <w:rFonts w:ascii="Angsana New" w:hAnsi="Angsana New"/>
          <w:sz w:val="30"/>
          <w:szCs w:val="30"/>
          <w:cs/>
        </w:rPr>
        <w:t>.</w:t>
      </w:r>
      <w:r w:rsidRPr="007B4C6A">
        <w:rPr>
          <w:rFonts w:ascii="Angsana New" w:hAnsi="Angsana New"/>
          <w:sz w:val="30"/>
          <w:szCs w:val="30"/>
        </w:rPr>
        <w:t>47</w:t>
      </w:r>
      <w:r w:rsidRPr="007B4C6A">
        <w:rPr>
          <w:rFonts w:ascii="Angsana New" w:hAnsi="Angsana New"/>
          <w:sz w:val="30"/>
          <w:szCs w:val="30"/>
          <w:cs/>
        </w:rPr>
        <w:t xml:space="preserve"> ล้านบาท ถูกจำนำเป็นประกันหนี้สินภายใต้สัญญาทรัสต์รีซีท เลเตอร์ออฟเครดิต เลเตอร์ออฟการันตี และวงเงินกู้ยืมระยะสั้น</w:t>
      </w:r>
    </w:p>
    <w:p w14:paraId="42BF797C" w14:textId="77777777" w:rsidR="008C43D6" w:rsidRPr="007B4C6A" w:rsidRDefault="008C43D6" w:rsidP="008C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22"/>
        <w:jc w:val="thaiDistribute"/>
        <w:rPr>
          <w:rFonts w:ascii="AngsanaNew" w:hAnsi="AngsanaNew" w:cs="Cordia New"/>
          <w:sz w:val="20"/>
          <w:szCs w:val="20"/>
        </w:rPr>
      </w:pPr>
    </w:p>
    <w:p w14:paraId="46A44F0E" w14:textId="77777777" w:rsidR="008C43D6" w:rsidRPr="007B4C6A" w:rsidRDefault="008C43D6" w:rsidP="008C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15"/>
        <w:jc w:val="both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บริษัทร่วมและการร่วมค้า</w:t>
      </w:r>
    </w:p>
    <w:p w14:paraId="2879B117" w14:textId="77777777" w:rsidR="008C43D6" w:rsidRPr="007B4C6A" w:rsidRDefault="008C43D6" w:rsidP="008C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15"/>
        <w:jc w:val="both"/>
        <w:rPr>
          <w:rFonts w:ascii="Angsana New" w:hAnsi="Angsana New"/>
          <w:sz w:val="20"/>
          <w:szCs w:val="20"/>
        </w:rPr>
      </w:pPr>
    </w:p>
    <w:p w14:paraId="5F8B9380" w14:textId="77777777" w:rsidR="008C43D6" w:rsidRPr="007B4C6A" w:rsidRDefault="008C43D6" w:rsidP="008C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08A66EAB" w14:textId="77777777" w:rsidR="00E42D48" w:rsidRPr="007B4C6A" w:rsidRDefault="00E42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42D48" w:rsidRPr="007B4C6A" w:rsidSect="0071788D">
          <w:pgSz w:w="11909" w:h="16834" w:code="9"/>
          <w:pgMar w:top="691" w:right="1152" w:bottom="851" w:left="1440" w:header="720" w:footer="720" w:gutter="0"/>
          <w:paperSrc w:first="257" w:other="257"/>
          <w:pgNumType w:start="85"/>
          <w:cols w:space="720"/>
          <w:docGrid w:linePitch="245"/>
        </w:sectPr>
      </w:pPr>
      <w:r w:rsidRPr="007B4C6A">
        <w:rPr>
          <w:rFonts w:ascii="Angsana New" w:hAnsi="Angsana New"/>
          <w:sz w:val="30"/>
          <w:szCs w:val="30"/>
          <w:cs/>
        </w:rPr>
        <w:br w:type="page"/>
      </w:r>
    </w:p>
    <w:p w14:paraId="3D12AC32" w14:textId="113EA16C" w:rsidR="00E42D48" w:rsidRPr="00D64A2F" w:rsidRDefault="00E42D48" w:rsidP="00D64A2F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"/>
          <w:szCs w:val="2"/>
          <w:lang w:val="en-US" w:bidi="th-TH"/>
        </w:rPr>
      </w:pPr>
    </w:p>
    <w:tbl>
      <w:tblPr>
        <w:tblW w:w="1474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30"/>
        <w:gridCol w:w="1550"/>
        <w:gridCol w:w="239"/>
        <w:gridCol w:w="1471"/>
        <w:gridCol w:w="239"/>
        <w:gridCol w:w="1607"/>
        <w:gridCol w:w="248"/>
        <w:gridCol w:w="1572"/>
        <w:gridCol w:w="239"/>
        <w:gridCol w:w="1608"/>
        <w:gridCol w:w="239"/>
        <w:gridCol w:w="1505"/>
      </w:tblGrid>
      <w:tr w:rsidR="00C63BBC" w:rsidRPr="00C204B0" w14:paraId="494CA6BD" w14:textId="77777777" w:rsidTr="00D64A2F">
        <w:trPr>
          <w:trHeight w:val="200"/>
          <w:tblHeader/>
        </w:trPr>
        <w:tc>
          <w:tcPr>
            <w:tcW w:w="4230" w:type="dxa"/>
            <w:shd w:val="clear" w:color="auto" w:fill="auto"/>
          </w:tcPr>
          <w:p w14:paraId="1A9B6BB2" w14:textId="77777777" w:rsidR="00C63BBC" w:rsidRPr="00D64A2F" w:rsidRDefault="00C63BBC" w:rsidP="00847695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0517" w:type="dxa"/>
            <w:gridSpan w:val="11"/>
            <w:shd w:val="clear" w:color="auto" w:fill="auto"/>
          </w:tcPr>
          <w:p w14:paraId="577F4A27" w14:textId="77777777" w:rsidR="00C63BBC" w:rsidRPr="00D64A2F" w:rsidRDefault="00C63BBC" w:rsidP="00847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บริษัทร่วม</w:t>
            </w:r>
          </w:p>
        </w:tc>
      </w:tr>
      <w:tr w:rsidR="00AF153C" w:rsidRPr="00C204B0" w14:paraId="57E1E049" w14:textId="77777777" w:rsidTr="00D64A2F">
        <w:trPr>
          <w:tblHeader/>
        </w:trPr>
        <w:tc>
          <w:tcPr>
            <w:tcW w:w="4230" w:type="dxa"/>
            <w:shd w:val="clear" w:color="auto" w:fill="auto"/>
          </w:tcPr>
          <w:p w14:paraId="6569DFF0" w14:textId="77777777" w:rsidR="00AF153C" w:rsidRPr="00D64A2F" w:rsidRDefault="00AF153C" w:rsidP="00AF153C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14:paraId="29C0DC32" w14:textId="2AC37165" w:rsidR="00AF153C" w:rsidRPr="00D64A2F" w:rsidRDefault="00AF153C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eastAsia="Calibri" w:hAnsiTheme="majorBidi" w:cstheme="majorBidi"/>
                <w:b/>
                <w:spacing w:val="-16"/>
                <w:sz w:val="26"/>
                <w:szCs w:val="26"/>
                <w:lang w:eastAsia="en-GB"/>
              </w:rPr>
            </w:pPr>
          </w:p>
        </w:tc>
        <w:tc>
          <w:tcPr>
            <w:tcW w:w="239" w:type="dxa"/>
            <w:shd w:val="clear" w:color="auto" w:fill="auto"/>
          </w:tcPr>
          <w:p w14:paraId="66CC341E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3427" w:type="dxa"/>
            <w:gridSpan w:val="3"/>
            <w:shd w:val="clear" w:color="auto" w:fill="auto"/>
            <w:vAlign w:val="center"/>
          </w:tcPr>
          <w:p w14:paraId="42F84774" w14:textId="77777777" w:rsidR="00AF153C" w:rsidRPr="00D64A2F" w:rsidRDefault="00AF153C" w:rsidP="00AF153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b w:val="0"/>
                <w:sz w:val="26"/>
                <w:szCs w:val="26"/>
                <w:cs/>
                <w:lang w:val="en-US" w:eastAsia="en-GB" w:bidi="th-TH"/>
              </w:rPr>
              <w:t>บริษัท ทีอาร์เอ แลนด์</w:t>
            </w:r>
          </w:p>
        </w:tc>
        <w:tc>
          <w:tcPr>
            <w:tcW w:w="239" w:type="dxa"/>
            <w:shd w:val="clear" w:color="auto" w:fill="auto"/>
          </w:tcPr>
          <w:p w14:paraId="49D9FDD7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AEBECA2" w14:textId="77777777" w:rsidR="00AF153C" w:rsidRPr="00D64A2F" w:rsidRDefault="00AF153C" w:rsidP="00AF153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</w:pPr>
          </w:p>
        </w:tc>
      </w:tr>
      <w:tr w:rsidR="00AF153C" w:rsidRPr="00C204B0" w14:paraId="0702533D" w14:textId="77777777" w:rsidTr="00D64A2F">
        <w:trPr>
          <w:tblHeader/>
        </w:trPr>
        <w:tc>
          <w:tcPr>
            <w:tcW w:w="4230" w:type="dxa"/>
            <w:shd w:val="clear" w:color="auto" w:fill="auto"/>
          </w:tcPr>
          <w:p w14:paraId="0F663DC5" w14:textId="77777777" w:rsidR="00AF153C" w:rsidRPr="00D64A2F" w:rsidRDefault="00AF153C" w:rsidP="00AF153C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14:paraId="605C5B99" w14:textId="44203A02" w:rsidR="00AF153C" w:rsidRPr="00D64A2F" w:rsidRDefault="00596B0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</w:rPr>
              <w:t>FT</w:t>
            </w:r>
            <w:r w:rsidR="003562D3" w:rsidRPr="00D64A2F">
              <w:rPr>
                <w:rFonts w:asciiTheme="majorBidi" w:hAnsiTheme="majorBidi" w:cstheme="majorBidi"/>
                <w:sz w:val="26"/>
                <w:szCs w:val="26"/>
              </w:rPr>
              <w:t>R</w:t>
            </w:r>
            <w:r w:rsidRPr="00D64A2F">
              <w:rPr>
                <w:rFonts w:asciiTheme="majorBidi" w:hAnsiTheme="majorBidi" w:cstheme="majorBidi"/>
                <w:sz w:val="26"/>
                <w:szCs w:val="26"/>
              </w:rPr>
              <w:t>EIT</w:t>
            </w:r>
          </w:p>
        </w:tc>
        <w:tc>
          <w:tcPr>
            <w:tcW w:w="239" w:type="dxa"/>
            <w:shd w:val="clear" w:color="auto" w:fill="auto"/>
          </w:tcPr>
          <w:p w14:paraId="5232DCCA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3427" w:type="dxa"/>
            <w:gridSpan w:val="3"/>
            <w:shd w:val="clear" w:color="auto" w:fill="auto"/>
            <w:vAlign w:val="center"/>
          </w:tcPr>
          <w:p w14:paraId="044D13EB" w14:textId="77777777" w:rsidR="00AF153C" w:rsidRPr="00D64A2F" w:rsidRDefault="00AF153C" w:rsidP="00AF153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GB" w:bidi="th-TH"/>
              </w:rPr>
              <w:t>ดีเวลลอปเม้นต์</w:t>
            </w:r>
            <w:r w:rsidRPr="00D64A2F">
              <w:rPr>
                <w:rFonts w:asciiTheme="majorBidi" w:eastAsia="Calibri" w:hAnsiTheme="majorBidi" w:cstheme="majorBidi"/>
                <w:bCs/>
                <w:sz w:val="26"/>
                <w:szCs w:val="26"/>
                <w:cs/>
                <w:lang w:val="en-US" w:eastAsia="en-GB" w:bidi="th-TH"/>
              </w:rPr>
              <w:t xml:space="preserve"> 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GB" w:bidi="th-TH"/>
              </w:rPr>
              <w:t>จำกัด</w:t>
            </w:r>
          </w:p>
        </w:tc>
        <w:tc>
          <w:tcPr>
            <w:tcW w:w="239" w:type="dxa"/>
            <w:shd w:val="clear" w:color="auto" w:fill="auto"/>
          </w:tcPr>
          <w:p w14:paraId="1C01CC61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C0A6CF3" w14:textId="707EE66A" w:rsidR="00AF153C" w:rsidRPr="00D64A2F" w:rsidRDefault="007706E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4A2F">
              <w:rPr>
                <w:rFonts w:asciiTheme="majorBidi" w:eastAsia="Calibri" w:hAnsiTheme="majorBidi" w:cstheme="majorBidi"/>
                <w:bCs/>
                <w:sz w:val="26"/>
                <w:szCs w:val="26"/>
                <w:lang w:eastAsia="en-GB"/>
              </w:rPr>
              <w:t>GVREIT</w:t>
            </w:r>
          </w:p>
        </w:tc>
      </w:tr>
      <w:tr w:rsidR="00AF153C" w:rsidRPr="00C204B0" w14:paraId="3BB97009" w14:textId="77777777" w:rsidTr="00D64A2F">
        <w:trPr>
          <w:tblHeader/>
        </w:trPr>
        <w:tc>
          <w:tcPr>
            <w:tcW w:w="4230" w:type="dxa"/>
            <w:shd w:val="clear" w:color="auto" w:fill="auto"/>
          </w:tcPr>
          <w:p w14:paraId="7F3FFE08" w14:textId="77777777" w:rsidR="00AF153C" w:rsidRPr="00D64A2F" w:rsidRDefault="00AF153C" w:rsidP="00AF153C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50185EC" w14:textId="77777777" w:rsidR="00AF153C" w:rsidRPr="00D64A2F" w:rsidRDefault="00AF153C" w:rsidP="00AF15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</w:p>
          <w:p w14:paraId="367B82E1" w14:textId="77777777" w:rsidR="00AF153C" w:rsidRPr="00D64A2F" w:rsidRDefault="00AF153C" w:rsidP="00AF15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30 กันยายน 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58CAE7" w14:textId="77777777" w:rsidR="00AF153C" w:rsidRPr="00D64A2F" w:rsidRDefault="00AF153C" w:rsidP="00AF153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586CDF9A" w14:textId="6451D571" w:rsidR="00AF153C" w:rsidRPr="00D64A2F" w:rsidRDefault="00AF153C" w:rsidP="00AF15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สำหรับรอบระยะ</w:t>
            </w:r>
            <w:r w:rsidR="00C204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เวลาบัญชีตั้งแต่วันที่</w:t>
            </w:r>
          </w:p>
          <w:p w14:paraId="63CAEF0F" w14:textId="3084B3B0" w:rsidR="00AF153C" w:rsidRPr="00D64A2F" w:rsidRDefault="00AF153C" w:rsidP="00AF15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 มกราคม</w:t>
            </w:r>
            <w:r w:rsidR="003562D3" w:rsidRPr="00D64A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2561 ถึง</w:t>
            </w:r>
          </w:p>
          <w:p w14:paraId="7B4203AA" w14:textId="5CF2BEF7" w:rsidR="00AF153C" w:rsidRPr="00D64A2F" w:rsidRDefault="00AF153C" w:rsidP="00AF15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30</w:t>
            </w:r>
            <w:r w:rsidR="003562D3" w:rsidRPr="00D64A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กันยายน 2561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937C35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6B10C303" w14:textId="77777777" w:rsidR="00AF153C" w:rsidRPr="00D64A2F" w:rsidRDefault="00AF153C" w:rsidP="00AF15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สำหรับปีสิ้นสุดวันที่    30 กันยายน 2562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D16280C" w14:textId="77777777" w:rsidR="00AF153C" w:rsidRPr="00D64A2F" w:rsidRDefault="00AF153C" w:rsidP="00AF153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560B4C2B" w14:textId="32763ECC" w:rsidR="00AF153C" w:rsidRPr="00D64A2F" w:rsidRDefault="00AF153C" w:rsidP="00AF153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lang w:val="en-US" w:eastAsia="en-GB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สำหรับรอบระยะ</w:t>
            </w:r>
            <w:r w:rsidR="00C204B0"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  <w:br/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เวลาบัญชีตั้งแต่วันที่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br/>
              <w:t>1 มกราคม</w:t>
            </w:r>
            <w:r w:rsidR="003562D3" w:rsidRPr="00D64A2F"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  <w:t xml:space="preserve"> 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 xml:space="preserve">2561 ถึง 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br/>
              <w:t>30</w:t>
            </w:r>
            <w:r w:rsidR="003562D3" w:rsidRPr="00D64A2F"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  <w:t xml:space="preserve"> 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กันยายน 2561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75F88C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6ACCCE0D" w14:textId="77777777" w:rsidR="00AF153C" w:rsidRPr="00D64A2F" w:rsidRDefault="00AF153C" w:rsidP="00AF15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สำหรับปีสิ้นสุดวันที่    30 กันยายน 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09B598" w14:textId="77777777" w:rsidR="00AF153C" w:rsidRPr="00D64A2F" w:rsidRDefault="00AF153C" w:rsidP="00AF153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5885F35" w14:textId="7D53DD6A" w:rsidR="00AF153C" w:rsidRPr="00D64A2F" w:rsidRDefault="00AF153C" w:rsidP="00AF153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สำหรับรอบระยะ</w:t>
            </w:r>
            <w:r w:rsidR="00C204B0"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  <w:br/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เวลาบัญชีตั้งแต่วันที่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br/>
              <w:t>1 มกราคม</w:t>
            </w:r>
            <w:r w:rsidR="003562D3" w:rsidRPr="00D64A2F"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  <w:t xml:space="preserve"> 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2561 ถึง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br/>
              <w:t>30</w:t>
            </w:r>
            <w:r w:rsidR="003562D3" w:rsidRPr="00D64A2F"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  <w:t xml:space="preserve"> </w:t>
            </w: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กันยายน 2561</w:t>
            </w:r>
          </w:p>
        </w:tc>
      </w:tr>
      <w:tr w:rsidR="00AF153C" w:rsidRPr="00C204B0" w14:paraId="05A6F7D4" w14:textId="77777777" w:rsidTr="00D64A2F">
        <w:trPr>
          <w:tblHeader/>
        </w:trPr>
        <w:tc>
          <w:tcPr>
            <w:tcW w:w="4230" w:type="dxa"/>
            <w:shd w:val="clear" w:color="auto" w:fill="auto"/>
          </w:tcPr>
          <w:p w14:paraId="61CA10F7" w14:textId="77777777" w:rsidR="00AF153C" w:rsidRPr="00D64A2F" w:rsidRDefault="00AF153C" w:rsidP="00AF153C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1FF9B37E" w14:textId="77777777" w:rsidR="00AF153C" w:rsidRPr="00D64A2F" w:rsidRDefault="00AF153C" w:rsidP="00AF15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967A17E" w14:textId="77777777" w:rsidR="00AF153C" w:rsidRPr="00D64A2F" w:rsidRDefault="00AF153C" w:rsidP="00AF153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27AB4BDF" w14:textId="08D76A0A" w:rsidR="00AF153C" w:rsidRPr="00D64A2F" w:rsidRDefault="00AF153C" w:rsidP="00AF15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ปรับปรุงใหม่</w:t>
            </w:r>
            <w:r w:rsidRPr="00D64A2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8A6F78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66E3370B" w14:textId="77777777" w:rsidR="00AF153C" w:rsidRPr="00D64A2F" w:rsidRDefault="00AF153C" w:rsidP="00AF15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5C382EE" w14:textId="77777777" w:rsidR="00AF153C" w:rsidRPr="00D64A2F" w:rsidRDefault="00AF153C" w:rsidP="00AF153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2882A773" w14:textId="5A9FA4B3" w:rsidR="00AF153C" w:rsidRPr="00D64A2F" w:rsidRDefault="00AF153C" w:rsidP="00AF153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ปรับปรุงใหม่</w:t>
            </w:r>
            <w:r w:rsidRPr="00D64A2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5EA917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4589A7AE" w14:textId="77777777" w:rsidR="00AF153C" w:rsidRPr="00D64A2F" w:rsidRDefault="00AF153C" w:rsidP="00AF15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CF28D43" w14:textId="77777777" w:rsidR="00AF153C" w:rsidRPr="00D64A2F" w:rsidRDefault="00AF153C" w:rsidP="00AF153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0220F05" w14:textId="094B7DC3" w:rsidR="00AF153C" w:rsidRPr="00D64A2F" w:rsidRDefault="00AF153C" w:rsidP="00AF153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ปรับปรุงใหม่</w:t>
            </w:r>
            <w:r w:rsidRPr="00D64A2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AF153C" w:rsidRPr="00C204B0" w14:paraId="19A06DED" w14:textId="77777777" w:rsidTr="00D64A2F">
        <w:trPr>
          <w:trHeight w:val="422"/>
          <w:tblHeader/>
        </w:trPr>
        <w:tc>
          <w:tcPr>
            <w:tcW w:w="4230" w:type="dxa"/>
            <w:shd w:val="clear" w:color="auto" w:fill="auto"/>
          </w:tcPr>
          <w:p w14:paraId="540BE5CE" w14:textId="77777777" w:rsidR="00AF153C" w:rsidRPr="00D64A2F" w:rsidRDefault="00AF153C" w:rsidP="00AF153C">
            <w:pPr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17" w:type="dxa"/>
            <w:gridSpan w:val="11"/>
            <w:shd w:val="clear" w:color="auto" w:fill="auto"/>
          </w:tcPr>
          <w:p w14:paraId="677BF630" w14:textId="77777777" w:rsidR="00AF153C" w:rsidRPr="00D64A2F" w:rsidRDefault="00AF153C" w:rsidP="00AF153C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</w:tr>
      <w:tr w:rsidR="007706E3" w:rsidRPr="00C204B0" w14:paraId="7180306A" w14:textId="77777777" w:rsidTr="00D64A2F">
        <w:trPr>
          <w:trHeight w:val="182"/>
        </w:trPr>
        <w:tc>
          <w:tcPr>
            <w:tcW w:w="4230" w:type="dxa"/>
            <w:shd w:val="clear" w:color="auto" w:fill="auto"/>
          </w:tcPr>
          <w:p w14:paraId="3AA5D272" w14:textId="77777777" w:rsidR="007706E3" w:rsidRPr="00D64A2F" w:rsidRDefault="007706E3" w:rsidP="007706E3">
            <w:pPr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68745D8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  <w:t>2,087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E8F2E90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5F9FB8B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  <w:t>1,954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33C3F0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16F089C2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4E19A77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7DEFA08B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CEEE21D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shd w:val="clear" w:color="auto" w:fill="auto"/>
          </w:tcPr>
          <w:p w14:paraId="236568D9" w14:textId="4F5A6578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  <w:t>1,213</w:t>
            </w:r>
          </w:p>
        </w:tc>
        <w:tc>
          <w:tcPr>
            <w:tcW w:w="239" w:type="dxa"/>
            <w:shd w:val="clear" w:color="auto" w:fill="auto"/>
          </w:tcPr>
          <w:p w14:paraId="04741F7B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shd w:val="clear" w:color="auto" w:fill="auto"/>
          </w:tcPr>
          <w:p w14:paraId="75E87292" w14:textId="59F39B43" w:rsidR="007706E3" w:rsidRPr="00D64A2F" w:rsidRDefault="007706E3" w:rsidP="00D64A2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860</w:t>
            </w:r>
          </w:p>
        </w:tc>
      </w:tr>
      <w:tr w:rsidR="007706E3" w:rsidRPr="00C204B0" w14:paraId="3B82A9BC" w14:textId="77777777" w:rsidTr="00D64A2F">
        <w:tc>
          <w:tcPr>
            <w:tcW w:w="4230" w:type="dxa"/>
            <w:shd w:val="clear" w:color="auto" w:fill="auto"/>
          </w:tcPr>
          <w:p w14:paraId="5DCE4991" w14:textId="77777777" w:rsidR="007706E3" w:rsidRPr="00D64A2F" w:rsidRDefault="007706E3" w:rsidP="007706E3">
            <w:pPr>
              <w:rPr>
                <w:rFonts w:asciiTheme="majorBidi" w:eastAsia="Calibri" w:hAnsiTheme="majorBidi" w:cstheme="majorBidi"/>
                <w:sz w:val="26"/>
                <w:szCs w:val="26"/>
                <w:lang w:val="en-GB"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กำไร(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/>
              </w:rPr>
              <w:t>ขาดทุน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)จากการดำเนินงาน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DE931A4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1,745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62244FC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6BBD3A4E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  <w:t>1,204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572BC78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2DB5246E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24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9436BD3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4A8C4BA7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33F22E2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2829EA15" w14:textId="71983E0A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888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B05E106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14:paraId="5B969944" w14:textId="78910AA1" w:rsidR="007706E3" w:rsidRPr="00D64A2F" w:rsidRDefault="007706E3" w:rsidP="00D64A2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880</w:t>
            </w:r>
          </w:p>
        </w:tc>
      </w:tr>
      <w:tr w:rsidR="00AF153C" w:rsidRPr="00C204B0" w14:paraId="467B1BAC" w14:textId="77777777" w:rsidTr="00D64A2F">
        <w:tc>
          <w:tcPr>
            <w:tcW w:w="4230" w:type="dxa"/>
            <w:shd w:val="clear" w:color="auto" w:fill="auto"/>
          </w:tcPr>
          <w:p w14:paraId="1EB65795" w14:textId="2B4878D9" w:rsidR="00AF153C" w:rsidRPr="00D64A2F" w:rsidRDefault="00AF153C" w:rsidP="00AF153C">
            <w:pPr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AB124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121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07A8CE4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BE65E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1,800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44147F8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2772A1D4" w14:textId="77777777" w:rsidR="00AF153C" w:rsidRPr="00D64A2F" w:rsidRDefault="00AF153C" w:rsidP="00D64A2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73B70659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</w:tcPr>
          <w:p w14:paraId="4F7B7759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 xml:space="preserve"> 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E9E6447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</w:tcPr>
          <w:p w14:paraId="2D79D48E" w14:textId="77777777" w:rsidR="00AF153C" w:rsidRPr="00D64A2F" w:rsidRDefault="00AF153C" w:rsidP="00D64A2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5DC207B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</w:tcPr>
          <w:p w14:paraId="58D6E0CE" w14:textId="77777777" w:rsidR="00AF153C" w:rsidRPr="00D64A2F" w:rsidRDefault="00AF153C" w:rsidP="00D64A2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 xml:space="preserve"> -</w:t>
            </w:r>
          </w:p>
        </w:tc>
      </w:tr>
      <w:tr w:rsidR="00AF153C" w:rsidRPr="00C204B0" w14:paraId="3515722C" w14:textId="77777777" w:rsidTr="00D64A2F">
        <w:tc>
          <w:tcPr>
            <w:tcW w:w="4230" w:type="dxa"/>
            <w:shd w:val="clear" w:color="auto" w:fill="auto"/>
          </w:tcPr>
          <w:p w14:paraId="7BE17158" w14:textId="379E9DFD" w:rsidR="00AF153C" w:rsidRPr="00D64A2F" w:rsidRDefault="00AF153C" w:rsidP="00AF153C">
            <w:pPr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 xml:space="preserve">กำไรขาดทุนเบ็ดเสร็จรวม (ร้อยละ 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GB" w:eastAsia="en-GB"/>
              </w:rPr>
              <w:t>100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63156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1,866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85F672A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59591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3,004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47B74F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05785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2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/>
              </w:rPr>
              <w:t>4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B3A730A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5C2BDD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70B800C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C2021" w14:textId="5B1FCF98" w:rsidR="00AF153C" w:rsidRPr="00D64A2F" w:rsidRDefault="007706E3" w:rsidP="00AF153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888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0A96EAD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7B0C7" w14:textId="6E6BEE81" w:rsidR="00AF153C" w:rsidRPr="00D64A2F" w:rsidRDefault="007706E3" w:rsidP="00D64A2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880</w:t>
            </w:r>
          </w:p>
        </w:tc>
      </w:tr>
      <w:tr w:rsidR="00AF153C" w:rsidRPr="00C204B0" w14:paraId="799643E2" w14:textId="77777777" w:rsidTr="00D64A2F">
        <w:trPr>
          <w:trHeight w:val="243"/>
        </w:trPr>
        <w:tc>
          <w:tcPr>
            <w:tcW w:w="4230" w:type="dxa"/>
            <w:shd w:val="clear" w:color="auto" w:fill="auto"/>
          </w:tcPr>
          <w:p w14:paraId="12C9DE73" w14:textId="77777777" w:rsidR="00AF153C" w:rsidRPr="00D64A2F" w:rsidRDefault="00AF153C" w:rsidP="00AF153C">
            <w:pPr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</w:tcPr>
          <w:p w14:paraId="65679ACC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52AA66B7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6E3355D1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42701CE0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62109138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48" w:type="dxa"/>
            <w:shd w:val="clear" w:color="auto" w:fill="auto"/>
          </w:tcPr>
          <w:p w14:paraId="309FF500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</w:tcPr>
          <w:p w14:paraId="0386CACF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9" w:type="dxa"/>
            <w:shd w:val="clear" w:color="auto" w:fill="auto"/>
          </w:tcPr>
          <w:p w14:paraId="651F1773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</w:tcPr>
          <w:p w14:paraId="74D39614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9" w:type="dxa"/>
            <w:shd w:val="clear" w:color="auto" w:fill="auto"/>
          </w:tcPr>
          <w:p w14:paraId="74316E68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</w:tcPr>
          <w:p w14:paraId="27657069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AF153C" w:rsidRPr="00C204B0" w14:paraId="545AFA5A" w14:textId="77777777" w:rsidTr="00D64A2F">
        <w:tc>
          <w:tcPr>
            <w:tcW w:w="4230" w:type="dxa"/>
            <w:shd w:val="clear" w:color="auto" w:fill="auto"/>
          </w:tcPr>
          <w:p w14:paraId="14B729D8" w14:textId="77777777" w:rsidR="00AF153C" w:rsidRPr="00D64A2F" w:rsidRDefault="00AF153C" w:rsidP="00AF153C">
            <w:pPr>
              <w:ind w:left="144" w:right="-94" w:hanging="144"/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กำไรขาดทุนเบ็ดเสร็จรวม</w:t>
            </w:r>
            <w:r w:rsidRPr="00D64A2F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  <w:lang w:eastAsia="en-GB"/>
              </w:rPr>
              <w:t>ตามส่วนได้เสียของกลุ่มบริษัท</w:t>
            </w:r>
          </w:p>
        </w:tc>
        <w:tc>
          <w:tcPr>
            <w:tcW w:w="1550" w:type="dxa"/>
            <w:shd w:val="clear" w:color="auto" w:fill="auto"/>
          </w:tcPr>
          <w:p w14:paraId="51CCF6F2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437</w:t>
            </w:r>
          </w:p>
        </w:tc>
        <w:tc>
          <w:tcPr>
            <w:tcW w:w="239" w:type="dxa"/>
            <w:shd w:val="clear" w:color="auto" w:fill="auto"/>
          </w:tcPr>
          <w:p w14:paraId="3F2A7396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shd w:val="clear" w:color="auto" w:fill="auto"/>
          </w:tcPr>
          <w:p w14:paraId="5AA11AE1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704</w:t>
            </w:r>
          </w:p>
        </w:tc>
        <w:tc>
          <w:tcPr>
            <w:tcW w:w="239" w:type="dxa"/>
            <w:shd w:val="clear" w:color="auto" w:fill="auto"/>
          </w:tcPr>
          <w:p w14:paraId="71911E53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shd w:val="clear" w:color="auto" w:fill="auto"/>
          </w:tcPr>
          <w:p w14:paraId="67454844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1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2)</w:t>
            </w:r>
          </w:p>
        </w:tc>
        <w:tc>
          <w:tcPr>
            <w:tcW w:w="248" w:type="dxa"/>
            <w:shd w:val="clear" w:color="auto" w:fill="auto"/>
          </w:tcPr>
          <w:p w14:paraId="67F24B1E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5538A5C0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93B8725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shd w:val="clear" w:color="auto" w:fill="auto"/>
          </w:tcPr>
          <w:p w14:paraId="7BBC92D2" w14:textId="3DA9C778" w:rsidR="00AF153C" w:rsidRPr="00D64A2F" w:rsidRDefault="007706E3" w:rsidP="00AF153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201</w:t>
            </w:r>
          </w:p>
        </w:tc>
        <w:tc>
          <w:tcPr>
            <w:tcW w:w="239" w:type="dxa"/>
            <w:shd w:val="clear" w:color="auto" w:fill="auto"/>
          </w:tcPr>
          <w:p w14:paraId="0C597036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14:paraId="5E328D13" w14:textId="35562322" w:rsidR="00AF153C" w:rsidRPr="00D64A2F" w:rsidRDefault="007706E3" w:rsidP="00D64A2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199</w:t>
            </w:r>
          </w:p>
        </w:tc>
      </w:tr>
      <w:tr w:rsidR="00AF153C" w:rsidRPr="00C204B0" w14:paraId="301859F1" w14:textId="77777777" w:rsidTr="00D64A2F">
        <w:tc>
          <w:tcPr>
            <w:tcW w:w="4230" w:type="dxa"/>
            <w:shd w:val="clear" w:color="auto" w:fill="auto"/>
            <w:vAlign w:val="bottom"/>
          </w:tcPr>
          <w:p w14:paraId="4143307A" w14:textId="77777777" w:rsidR="00AF153C" w:rsidRPr="00D64A2F" w:rsidRDefault="00AF153C" w:rsidP="00AF153C">
            <w:pPr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/>
              </w:rPr>
              <w:t>การปรับปรุงรายการตามนโยบายการบัญชีของบริษัท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93BC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126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DB5DDA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C43C5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(511)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B0B2A8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6AC2CBEB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1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E15DDFF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</w:tcPr>
          <w:p w14:paraId="37F2617E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 xml:space="preserve">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930127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</w:tcPr>
          <w:p w14:paraId="6AA021F6" w14:textId="448E8F5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="007706E3"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  <w:t>90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43D0AE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</w:tcPr>
          <w:p w14:paraId="70A975C7" w14:textId="6A48A70B" w:rsidR="00AF153C" w:rsidRPr="00D64A2F" w:rsidRDefault="00AF153C" w:rsidP="00D64A2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="007706E3"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1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  <w:t>3</w:t>
            </w:r>
            <w:r w:rsidR="007706E3"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  <w:t>9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AF153C" w:rsidRPr="00C204B0" w14:paraId="5811F0B4" w14:textId="77777777" w:rsidTr="00D64A2F">
        <w:tc>
          <w:tcPr>
            <w:tcW w:w="4230" w:type="dxa"/>
            <w:shd w:val="clear" w:color="auto" w:fill="auto"/>
          </w:tcPr>
          <w:p w14:paraId="313F35C3" w14:textId="77777777" w:rsidR="00AF153C" w:rsidRPr="00D64A2F" w:rsidRDefault="00AF153C" w:rsidP="00AF153C">
            <w:pPr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E510E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  <w:t>31</w:t>
            </w: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17787069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D3C52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193</w:t>
            </w:r>
          </w:p>
        </w:tc>
        <w:tc>
          <w:tcPr>
            <w:tcW w:w="239" w:type="dxa"/>
            <w:shd w:val="clear" w:color="auto" w:fill="auto"/>
          </w:tcPr>
          <w:p w14:paraId="197FD6E8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42FD7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  <w:t>13</w:t>
            </w: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68C265F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8C722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AEC14CD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6F82E" w14:textId="2C1DDB17" w:rsidR="00AF153C" w:rsidRPr="00D64A2F" w:rsidRDefault="007706E3" w:rsidP="00AF153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  <w:t>111</w:t>
            </w:r>
          </w:p>
        </w:tc>
        <w:tc>
          <w:tcPr>
            <w:tcW w:w="239" w:type="dxa"/>
            <w:shd w:val="clear" w:color="auto" w:fill="auto"/>
          </w:tcPr>
          <w:p w14:paraId="30CBD25B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1B824" w14:textId="106ADD12" w:rsidR="00AF153C" w:rsidRPr="00D64A2F" w:rsidRDefault="007706E3" w:rsidP="00D64A2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  <w:t>60</w:t>
            </w:r>
          </w:p>
        </w:tc>
      </w:tr>
    </w:tbl>
    <w:p w14:paraId="67C79950" w14:textId="411D26C0" w:rsidR="00D6262C" w:rsidRDefault="00D6262C"/>
    <w:p w14:paraId="166470D0" w14:textId="2648A5F8" w:rsidR="0083694D" w:rsidRDefault="0083694D"/>
    <w:p w14:paraId="4C13DCBB" w14:textId="3107D045" w:rsidR="0083694D" w:rsidRDefault="0083694D"/>
    <w:p w14:paraId="13CDB4D8" w14:textId="559F8AC6" w:rsidR="0083694D" w:rsidRDefault="0083694D"/>
    <w:p w14:paraId="649BB2A2" w14:textId="4420CF7C" w:rsidR="0083694D" w:rsidRDefault="0083694D"/>
    <w:tbl>
      <w:tblPr>
        <w:tblW w:w="1474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30"/>
        <w:gridCol w:w="1550"/>
        <w:gridCol w:w="239"/>
        <w:gridCol w:w="1471"/>
        <w:gridCol w:w="239"/>
        <w:gridCol w:w="1607"/>
        <w:gridCol w:w="248"/>
        <w:gridCol w:w="1572"/>
        <w:gridCol w:w="239"/>
        <w:gridCol w:w="1608"/>
        <w:gridCol w:w="239"/>
        <w:gridCol w:w="1505"/>
      </w:tblGrid>
      <w:tr w:rsidR="00D6262C" w:rsidRPr="00C204B0" w14:paraId="03FE17BB" w14:textId="77777777" w:rsidTr="00D6262C">
        <w:trPr>
          <w:trHeight w:val="440"/>
          <w:tblHeader/>
        </w:trPr>
        <w:tc>
          <w:tcPr>
            <w:tcW w:w="4230" w:type="dxa"/>
            <w:shd w:val="clear" w:color="auto" w:fill="auto"/>
          </w:tcPr>
          <w:p w14:paraId="1E7128DA" w14:textId="77777777" w:rsidR="00D6262C" w:rsidRPr="00D64A2F" w:rsidRDefault="00D6262C" w:rsidP="00D6262C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0517" w:type="dxa"/>
            <w:gridSpan w:val="11"/>
            <w:shd w:val="clear" w:color="auto" w:fill="auto"/>
          </w:tcPr>
          <w:p w14:paraId="76390191" w14:textId="77777777" w:rsidR="00D6262C" w:rsidRPr="00D64A2F" w:rsidRDefault="00D6262C" w:rsidP="00D626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บริษัทร่วม</w:t>
            </w:r>
          </w:p>
        </w:tc>
      </w:tr>
      <w:tr w:rsidR="00D6262C" w:rsidRPr="00C204B0" w14:paraId="219FEA8C" w14:textId="77777777" w:rsidTr="00D6262C">
        <w:trPr>
          <w:tblHeader/>
        </w:trPr>
        <w:tc>
          <w:tcPr>
            <w:tcW w:w="4230" w:type="dxa"/>
            <w:shd w:val="clear" w:color="auto" w:fill="auto"/>
          </w:tcPr>
          <w:p w14:paraId="0A988368" w14:textId="77777777" w:rsidR="00D6262C" w:rsidRPr="00D64A2F" w:rsidRDefault="00D6262C" w:rsidP="00D6262C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14:paraId="17F5D3E6" w14:textId="53D7DF9B" w:rsidR="00D6262C" w:rsidRPr="00D64A2F" w:rsidRDefault="00D6262C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eastAsia="Calibri" w:hAnsiTheme="majorBidi" w:cstheme="majorBidi"/>
                <w:b/>
                <w:spacing w:val="-16"/>
                <w:sz w:val="26"/>
                <w:szCs w:val="26"/>
                <w:lang w:eastAsia="en-GB"/>
              </w:rPr>
            </w:pPr>
          </w:p>
        </w:tc>
        <w:tc>
          <w:tcPr>
            <w:tcW w:w="239" w:type="dxa"/>
            <w:shd w:val="clear" w:color="auto" w:fill="auto"/>
          </w:tcPr>
          <w:p w14:paraId="4CCECAFD" w14:textId="77777777" w:rsidR="00D6262C" w:rsidRPr="00D64A2F" w:rsidRDefault="00D6262C" w:rsidP="00D6262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3427" w:type="dxa"/>
            <w:gridSpan w:val="3"/>
            <w:shd w:val="clear" w:color="auto" w:fill="auto"/>
            <w:vAlign w:val="center"/>
          </w:tcPr>
          <w:p w14:paraId="344E1ABC" w14:textId="77777777" w:rsidR="00D6262C" w:rsidRPr="00D64A2F" w:rsidRDefault="00D6262C" w:rsidP="00D6262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b w:val="0"/>
                <w:sz w:val="26"/>
                <w:szCs w:val="26"/>
                <w:cs/>
                <w:lang w:val="en-US" w:eastAsia="en-GB" w:bidi="th-TH"/>
              </w:rPr>
              <w:t>บริษัท ทีอาร์เอ แลนด์</w:t>
            </w:r>
          </w:p>
        </w:tc>
        <w:tc>
          <w:tcPr>
            <w:tcW w:w="239" w:type="dxa"/>
            <w:shd w:val="clear" w:color="auto" w:fill="auto"/>
          </w:tcPr>
          <w:p w14:paraId="33647B6F" w14:textId="77777777" w:rsidR="00D6262C" w:rsidRPr="00D64A2F" w:rsidRDefault="00D6262C" w:rsidP="00D6262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0E022B3" w14:textId="77777777" w:rsidR="00D6262C" w:rsidRPr="00D64A2F" w:rsidRDefault="00D6262C" w:rsidP="00D6262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</w:pPr>
          </w:p>
        </w:tc>
      </w:tr>
      <w:tr w:rsidR="00D6262C" w:rsidRPr="00C204B0" w14:paraId="647AE71E" w14:textId="77777777" w:rsidTr="00D6262C">
        <w:trPr>
          <w:tblHeader/>
        </w:trPr>
        <w:tc>
          <w:tcPr>
            <w:tcW w:w="4230" w:type="dxa"/>
            <w:shd w:val="clear" w:color="auto" w:fill="auto"/>
          </w:tcPr>
          <w:p w14:paraId="0EF5B535" w14:textId="77777777" w:rsidR="00D6262C" w:rsidRPr="00D64A2F" w:rsidRDefault="00D6262C" w:rsidP="00D6262C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14:paraId="03357C83" w14:textId="2C1059A1" w:rsidR="00D6262C" w:rsidRPr="00D64A2F" w:rsidRDefault="00596B07" w:rsidP="00D6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</w:rPr>
              <w:t>FTREIT</w:t>
            </w:r>
          </w:p>
        </w:tc>
        <w:tc>
          <w:tcPr>
            <w:tcW w:w="239" w:type="dxa"/>
            <w:shd w:val="clear" w:color="auto" w:fill="auto"/>
          </w:tcPr>
          <w:p w14:paraId="35F6614B" w14:textId="77777777" w:rsidR="00D6262C" w:rsidRPr="00D64A2F" w:rsidRDefault="00D6262C" w:rsidP="00D6262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3427" w:type="dxa"/>
            <w:gridSpan w:val="3"/>
            <w:shd w:val="clear" w:color="auto" w:fill="auto"/>
            <w:vAlign w:val="center"/>
          </w:tcPr>
          <w:p w14:paraId="47FF3A76" w14:textId="77777777" w:rsidR="00D6262C" w:rsidRPr="00D64A2F" w:rsidRDefault="00D6262C" w:rsidP="00D6262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GB" w:bidi="th-TH"/>
              </w:rPr>
              <w:t>ดีเวลลอปเม้นต์</w:t>
            </w:r>
            <w:r w:rsidRPr="00D64A2F">
              <w:rPr>
                <w:rFonts w:asciiTheme="majorBidi" w:eastAsia="Calibri" w:hAnsiTheme="majorBidi" w:cstheme="majorBidi"/>
                <w:bCs/>
                <w:sz w:val="26"/>
                <w:szCs w:val="26"/>
                <w:cs/>
                <w:lang w:val="en-US" w:eastAsia="en-GB" w:bidi="th-TH"/>
              </w:rPr>
              <w:t xml:space="preserve"> 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GB" w:bidi="th-TH"/>
              </w:rPr>
              <w:t>จำกัด</w:t>
            </w:r>
          </w:p>
        </w:tc>
        <w:tc>
          <w:tcPr>
            <w:tcW w:w="239" w:type="dxa"/>
            <w:shd w:val="clear" w:color="auto" w:fill="auto"/>
          </w:tcPr>
          <w:p w14:paraId="2572A4E6" w14:textId="77777777" w:rsidR="00D6262C" w:rsidRPr="00D64A2F" w:rsidRDefault="00D6262C" w:rsidP="00D6262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A2CD1D7" w14:textId="6EAFBB9A" w:rsidR="00D6262C" w:rsidRPr="00D64A2F" w:rsidRDefault="007706E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4A2F">
              <w:rPr>
                <w:rFonts w:asciiTheme="majorBidi" w:eastAsia="Calibri" w:hAnsiTheme="majorBidi" w:cstheme="majorBidi"/>
                <w:bCs/>
                <w:sz w:val="26"/>
                <w:szCs w:val="26"/>
                <w:lang w:eastAsia="en-GB"/>
              </w:rPr>
              <w:t>GVREIT</w:t>
            </w:r>
          </w:p>
        </w:tc>
      </w:tr>
      <w:tr w:rsidR="00D6262C" w:rsidRPr="00C204B0" w14:paraId="20476F76" w14:textId="77777777" w:rsidTr="00D6262C">
        <w:trPr>
          <w:tblHeader/>
        </w:trPr>
        <w:tc>
          <w:tcPr>
            <w:tcW w:w="4230" w:type="dxa"/>
            <w:shd w:val="clear" w:color="auto" w:fill="auto"/>
          </w:tcPr>
          <w:p w14:paraId="5A0144B6" w14:textId="77777777" w:rsidR="00D6262C" w:rsidRPr="00D64A2F" w:rsidRDefault="00D6262C" w:rsidP="00D6262C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446BA5D9" w14:textId="77777777" w:rsidR="00D6262C" w:rsidRPr="00D64A2F" w:rsidRDefault="00D6262C" w:rsidP="00D626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30 กันยายน 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C64913" w14:textId="77777777" w:rsidR="00D6262C" w:rsidRPr="00D64A2F" w:rsidRDefault="00D6262C" w:rsidP="00D6262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10D957DD" w14:textId="799AE2DD" w:rsidR="00D6262C" w:rsidRPr="00D64A2F" w:rsidRDefault="00D6262C" w:rsidP="00D626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30</w:t>
            </w:r>
            <w:r w:rsidR="00476398" w:rsidRPr="00D64A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กันยายน 2561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0C706E" w14:textId="77777777" w:rsidR="00D6262C" w:rsidRPr="00D64A2F" w:rsidRDefault="00D6262C" w:rsidP="00D6262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6142202C" w14:textId="1FA3B93A" w:rsidR="00D6262C" w:rsidRPr="00D64A2F" w:rsidRDefault="00D6262C" w:rsidP="00D626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30 กันยายน 2562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0D92DB2" w14:textId="77777777" w:rsidR="00D6262C" w:rsidRPr="00D64A2F" w:rsidRDefault="00D6262C" w:rsidP="00D6262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66BAED37" w14:textId="4A904D0D" w:rsidR="00D6262C" w:rsidRPr="00D64A2F" w:rsidRDefault="00D6262C" w:rsidP="00D6262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lang w:val="en-US" w:eastAsia="en-GB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30กันยายน 2561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2B31DF" w14:textId="77777777" w:rsidR="00D6262C" w:rsidRPr="00D64A2F" w:rsidRDefault="00D6262C" w:rsidP="00D6262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1024F827" w14:textId="18647B52" w:rsidR="00D6262C" w:rsidRPr="00D64A2F" w:rsidRDefault="00D6262C" w:rsidP="00D626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30 กันยายน 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50B639" w14:textId="77777777" w:rsidR="00D6262C" w:rsidRPr="00D64A2F" w:rsidRDefault="00D6262C" w:rsidP="00D6262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346BA28B" w14:textId="4E8C96B1" w:rsidR="00D6262C" w:rsidRPr="00D64A2F" w:rsidRDefault="00D6262C" w:rsidP="00D6262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30กันยายน 2561</w:t>
            </w:r>
          </w:p>
        </w:tc>
      </w:tr>
      <w:tr w:rsidR="00D6262C" w:rsidRPr="00C204B0" w14:paraId="6E656B94" w14:textId="77777777" w:rsidTr="00D6262C">
        <w:trPr>
          <w:tblHeader/>
        </w:trPr>
        <w:tc>
          <w:tcPr>
            <w:tcW w:w="4230" w:type="dxa"/>
            <w:shd w:val="clear" w:color="auto" w:fill="auto"/>
          </w:tcPr>
          <w:p w14:paraId="5655A17A" w14:textId="77777777" w:rsidR="00D6262C" w:rsidRPr="00D64A2F" w:rsidRDefault="00D6262C" w:rsidP="00D6262C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E20B2A4" w14:textId="77777777" w:rsidR="00D6262C" w:rsidRPr="00D64A2F" w:rsidRDefault="00D6262C" w:rsidP="00D626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77217F1" w14:textId="77777777" w:rsidR="00D6262C" w:rsidRPr="00D64A2F" w:rsidRDefault="00D6262C" w:rsidP="00D6262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2F0D54A4" w14:textId="1367E07D" w:rsidR="00D6262C" w:rsidRPr="00D64A2F" w:rsidRDefault="00D6262C" w:rsidP="00D626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(</w:t>
            </w:r>
            <w:r w:rsidRPr="00D64A2F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ปรับปรุงใหม่)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74D41F" w14:textId="77777777" w:rsidR="00D6262C" w:rsidRPr="00D64A2F" w:rsidRDefault="00D6262C" w:rsidP="00D6262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75FA7A1B" w14:textId="77777777" w:rsidR="00D6262C" w:rsidRPr="00D64A2F" w:rsidRDefault="00D6262C" w:rsidP="00D626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52B5DA3" w14:textId="77777777" w:rsidR="00D6262C" w:rsidRPr="00D64A2F" w:rsidRDefault="00D6262C" w:rsidP="00D6262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0BB40B90" w14:textId="0CAEDEF5" w:rsidR="00D6262C" w:rsidRPr="00D64A2F" w:rsidRDefault="00D6262C" w:rsidP="00D6262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(</w:t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ปรับปรุงใหม่)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2C4285" w14:textId="77777777" w:rsidR="00D6262C" w:rsidRPr="00D64A2F" w:rsidRDefault="00D6262C" w:rsidP="00D6262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5E00AC6D" w14:textId="77777777" w:rsidR="00D6262C" w:rsidRPr="00D64A2F" w:rsidRDefault="00D6262C" w:rsidP="00D626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AE3AFB5" w14:textId="77777777" w:rsidR="00D6262C" w:rsidRPr="00D64A2F" w:rsidRDefault="00D6262C" w:rsidP="00D6262C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BD891FC" w14:textId="5F717A61" w:rsidR="00D6262C" w:rsidRPr="00D64A2F" w:rsidRDefault="00D6262C" w:rsidP="00D6262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(</w:t>
            </w:r>
            <w:r w:rsidRPr="00D64A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ปรับปรุงใหม่)</w:t>
            </w:r>
          </w:p>
        </w:tc>
      </w:tr>
      <w:tr w:rsidR="00D6262C" w:rsidRPr="00C204B0" w14:paraId="73273A65" w14:textId="77777777" w:rsidTr="00D6262C">
        <w:trPr>
          <w:trHeight w:val="422"/>
          <w:tblHeader/>
        </w:trPr>
        <w:tc>
          <w:tcPr>
            <w:tcW w:w="4230" w:type="dxa"/>
            <w:shd w:val="clear" w:color="auto" w:fill="auto"/>
          </w:tcPr>
          <w:p w14:paraId="5C122E89" w14:textId="77777777" w:rsidR="00D6262C" w:rsidRPr="00D64A2F" w:rsidRDefault="00D6262C" w:rsidP="00D6262C">
            <w:pPr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17" w:type="dxa"/>
            <w:gridSpan w:val="11"/>
            <w:shd w:val="clear" w:color="auto" w:fill="auto"/>
          </w:tcPr>
          <w:p w14:paraId="4090194B" w14:textId="77777777" w:rsidR="00D6262C" w:rsidRPr="00D64A2F" w:rsidRDefault="00D6262C" w:rsidP="00D6262C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</w:tr>
      <w:tr w:rsidR="007706E3" w:rsidRPr="00C204B0" w14:paraId="3DCFB6B0" w14:textId="77777777" w:rsidTr="00D64A2F">
        <w:tc>
          <w:tcPr>
            <w:tcW w:w="4230" w:type="dxa"/>
            <w:shd w:val="clear" w:color="auto" w:fill="auto"/>
          </w:tcPr>
          <w:p w14:paraId="6B119FD8" w14:textId="636FF2CB" w:rsidR="007706E3" w:rsidRPr="00D64A2F" w:rsidRDefault="007706E3" w:rsidP="007706E3">
            <w:pPr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E2E1EE7" w14:textId="58C24610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38,433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A643A17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2156AB6" w14:textId="3006B85E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  <w:t>35,319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AAB803D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10637FE0" w14:textId="0CDBBEDA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3,738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542D7470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6ED8D223" w14:textId="6535565C" w:rsidR="007706E3" w:rsidRPr="00D64A2F" w:rsidRDefault="007706E3" w:rsidP="00D64A2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453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F0286AC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6EF534FF" w14:textId="66BCE865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135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FFF0389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14:paraId="05378400" w14:textId="782C68CB" w:rsidR="007706E3" w:rsidRPr="00D64A2F" w:rsidRDefault="007706E3" w:rsidP="00D64A2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197</w:t>
            </w:r>
          </w:p>
        </w:tc>
      </w:tr>
      <w:tr w:rsidR="007706E3" w:rsidRPr="00C204B0" w14:paraId="0AF47CAE" w14:textId="77777777" w:rsidTr="00D64A2F">
        <w:tc>
          <w:tcPr>
            <w:tcW w:w="4230" w:type="dxa"/>
            <w:shd w:val="clear" w:color="auto" w:fill="auto"/>
          </w:tcPr>
          <w:p w14:paraId="01510D72" w14:textId="1AB2BC3C" w:rsidR="007706E3" w:rsidRPr="00D64A2F" w:rsidRDefault="007706E3" w:rsidP="007706E3">
            <w:pPr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D7D8E41" w14:textId="55EC03A4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7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C72429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16C3285A" w14:textId="5A548D1C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105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7EFD2B2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2672D3E0" w14:textId="78B63F8A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4,515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E3710B8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41891C3D" w14:textId="02B07F35" w:rsidR="007706E3" w:rsidRPr="00D64A2F" w:rsidRDefault="007706E3" w:rsidP="007706E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 xml:space="preserve"> 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40D2F3F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48DA4A9E" w14:textId="5ABD287C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11,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124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96D7B38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14:paraId="781CFBCA" w14:textId="25C6F6E3" w:rsidR="007706E3" w:rsidRPr="00D64A2F" w:rsidRDefault="007706E3" w:rsidP="00D64A2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  <w:t>10,840</w:t>
            </w:r>
          </w:p>
        </w:tc>
      </w:tr>
      <w:tr w:rsidR="007706E3" w:rsidRPr="00C204B0" w14:paraId="3D5A845F" w14:textId="77777777" w:rsidTr="00D64A2F">
        <w:tc>
          <w:tcPr>
            <w:tcW w:w="4230" w:type="dxa"/>
            <w:shd w:val="clear" w:color="auto" w:fill="auto"/>
          </w:tcPr>
          <w:p w14:paraId="52ED5F35" w14:textId="772FF21A" w:rsidR="007706E3" w:rsidRPr="00D64A2F" w:rsidRDefault="007706E3" w:rsidP="007706E3">
            <w:pPr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76A5CA0" w14:textId="0567C11E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1,619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670674D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6137D481" w14:textId="78683E23" w:rsidR="007706E3" w:rsidRPr="00D64A2F" w:rsidRDefault="007706E3" w:rsidP="00D64A2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486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 xml:space="preserve"> 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1,687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5E04968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786CEDE0" w14:textId="5224C54A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2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05EE9514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2CD9C68E" w14:textId="67B19C65" w:rsidR="007706E3" w:rsidRPr="00D64A2F" w:rsidRDefault="007706E3" w:rsidP="00D64A2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 xml:space="preserve"> 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453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9A30875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3E88464C" w14:textId="250A6609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8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7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CFDAAA1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14:paraId="7A878DDE" w14:textId="2CC8946A" w:rsidR="007706E3" w:rsidRPr="00D64A2F" w:rsidRDefault="007706E3" w:rsidP="00D64A2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81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7706E3" w:rsidRPr="00C204B0" w14:paraId="2330DD96" w14:textId="77777777" w:rsidTr="00D64A2F">
        <w:tc>
          <w:tcPr>
            <w:tcW w:w="4230" w:type="dxa"/>
            <w:shd w:val="clear" w:color="auto" w:fill="auto"/>
          </w:tcPr>
          <w:p w14:paraId="5ABF2108" w14:textId="3797D466" w:rsidR="007706E3" w:rsidRPr="00D64A2F" w:rsidRDefault="007706E3" w:rsidP="007706E3">
            <w:pPr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30433" w14:textId="56BC2518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9,385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EA4FFA0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F9AEF" w14:textId="0AE7F3F8" w:rsidR="007706E3" w:rsidRPr="00D64A2F" w:rsidRDefault="007706E3" w:rsidP="00D64A2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486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6,384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5177566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FBB33" w14:textId="7F873A4C" w:rsidR="007706E3" w:rsidRPr="00D64A2F" w:rsidRDefault="007706E3" w:rsidP="00D64A2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26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 xml:space="preserve"> -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0BD51CB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7B069" w14:textId="01D46136" w:rsidR="007706E3" w:rsidRPr="00D64A2F" w:rsidRDefault="007706E3" w:rsidP="007706E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 xml:space="preserve"> 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E3799EA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883D2" w14:textId="25F27B07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2,323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585D2A6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F0F75" w14:textId="6266912F" w:rsidR="007706E3" w:rsidRPr="00D64A2F" w:rsidRDefault="007706E3" w:rsidP="00D64A2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 xml:space="preserve"> 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2,308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7706E3" w:rsidRPr="00C204B0" w14:paraId="52577E31" w14:textId="77777777" w:rsidTr="00D64A2F">
        <w:tc>
          <w:tcPr>
            <w:tcW w:w="4230" w:type="dxa"/>
            <w:shd w:val="clear" w:color="auto" w:fill="auto"/>
          </w:tcPr>
          <w:p w14:paraId="7254ED8B" w14:textId="2AD3F7E8" w:rsidR="007706E3" w:rsidRPr="00D64A2F" w:rsidRDefault="007706E3" w:rsidP="007706E3">
            <w:pPr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 xml:space="preserve">สินทรัพย์สุทธิ (ร้อยละ 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GB" w:eastAsia="en-GB"/>
              </w:rPr>
              <w:t>100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9EC46" w14:textId="20DA4B56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27,50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  <w:t>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65A2028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0797F" w14:textId="7188E3BA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27,353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391C43E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266D2" w14:textId="2B954D55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/>
              </w:rPr>
              <w:t>8,251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4CF807F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16BCA" w14:textId="19C48BF9" w:rsidR="007706E3" w:rsidRPr="00D64A2F" w:rsidRDefault="007706E3" w:rsidP="007706E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B11148C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4E3BD8" w14:textId="13DCA985" w:rsidR="007706E3" w:rsidRPr="00D64A2F" w:rsidRDefault="007706E3" w:rsidP="007706E3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8,849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95A800C" w14:textId="77777777" w:rsidR="007706E3" w:rsidRPr="00D64A2F" w:rsidRDefault="007706E3" w:rsidP="007706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F1723" w14:textId="136006F2" w:rsidR="007706E3" w:rsidRPr="00D64A2F" w:rsidRDefault="007706E3" w:rsidP="00D64A2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8,648</w:t>
            </w:r>
          </w:p>
        </w:tc>
      </w:tr>
      <w:tr w:rsidR="00AF153C" w:rsidRPr="007B4C6A" w14:paraId="24D0DFA8" w14:textId="77777777" w:rsidTr="00D64A2F">
        <w:tc>
          <w:tcPr>
            <w:tcW w:w="4230" w:type="dxa"/>
            <w:shd w:val="clear" w:color="auto" w:fill="auto"/>
          </w:tcPr>
          <w:p w14:paraId="7AE9571C" w14:textId="65F72B28" w:rsidR="00AF153C" w:rsidRPr="00D64A2F" w:rsidRDefault="00AF153C" w:rsidP="00AF153C">
            <w:pPr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64BFBDF0" w14:textId="604595F8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AE68844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690657A4" w14:textId="0C05D8C1" w:rsidR="00AF153C" w:rsidRPr="00D64A2F" w:rsidRDefault="00AF153C" w:rsidP="00D64A2F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35D1E99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166B9C44" w14:textId="1188BAE8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39569786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49FFB9B5" w14:textId="45771DB0" w:rsidR="00AF153C" w:rsidRPr="00D64A2F" w:rsidRDefault="00AF153C" w:rsidP="00AF153C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2844046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56A2B05E" w14:textId="05BAC6C0" w:rsidR="00AF153C" w:rsidRPr="00D64A2F" w:rsidRDefault="00AF153C" w:rsidP="00AF153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A54F891" w14:textId="77777777" w:rsidR="00AF153C" w:rsidRPr="00D64A2F" w:rsidRDefault="00AF153C" w:rsidP="00AF15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14:paraId="68D09429" w14:textId="6967771C" w:rsidR="00AF153C" w:rsidRPr="00D64A2F" w:rsidRDefault="00AF153C" w:rsidP="00D64A2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</w:tr>
      <w:tr w:rsidR="00F81176" w:rsidRPr="007B4C6A" w14:paraId="250D91D6" w14:textId="77777777" w:rsidTr="00AF153C">
        <w:tc>
          <w:tcPr>
            <w:tcW w:w="4230" w:type="dxa"/>
            <w:shd w:val="clear" w:color="auto" w:fill="auto"/>
          </w:tcPr>
          <w:p w14:paraId="7D1E3056" w14:textId="2834CC5C" w:rsidR="00F81176" w:rsidRPr="00C204B0" w:rsidRDefault="00F81176" w:rsidP="00F81176">
            <w:pPr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A38EE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A315373" w14:textId="0C90BE11" w:rsidR="00F81176" w:rsidRPr="00C204B0" w:rsidRDefault="00F81176" w:rsidP="00F811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</w:pPr>
            <w:r w:rsidRPr="006A38EE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6,44</w:t>
            </w:r>
            <w:r w:rsidRPr="006A38E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15B0E2A" w14:textId="77777777" w:rsidR="00F81176" w:rsidRPr="00C204B0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D3B1B41" w14:textId="27D84115" w:rsidR="00F81176" w:rsidRPr="00C204B0" w:rsidRDefault="00F81176" w:rsidP="00F81176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</w:pPr>
            <w:r w:rsidRPr="006A38EE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6,40</w:t>
            </w:r>
            <w:r w:rsidRPr="006A38E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F9156B8" w14:textId="77777777" w:rsidR="00F81176" w:rsidRPr="00C204B0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25B89CF9" w14:textId="2E45913B" w:rsidR="00F81176" w:rsidRPr="00C204B0" w:rsidRDefault="00F81176" w:rsidP="00F81176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6A38EE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4,12</w:t>
            </w:r>
            <w:r w:rsidRPr="006A38E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66AC4EA" w14:textId="77777777" w:rsidR="00F81176" w:rsidRPr="00C204B0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39111149" w14:textId="3DE14CAA" w:rsidR="00F81176" w:rsidRPr="00C204B0" w:rsidRDefault="00F81176" w:rsidP="00F81176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6A38E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ED0F3E9" w14:textId="77777777" w:rsidR="00F81176" w:rsidRPr="00C204B0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112A1C0C" w14:textId="0746F37F" w:rsidR="00F81176" w:rsidRPr="00C204B0" w:rsidRDefault="00F81176" w:rsidP="00F81176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6A38EE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2,003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782A924" w14:textId="77777777" w:rsidR="00F81176" w:rsidRPr="00C204B0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14:paraId="0A9F8713" w14:textId="47F80B87" w:rsidR="00F81176" w:rsidRPr="00C204B0" w:rsidRDefault="00F81176" w:rsidP="00F81176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</w:pPr>
            <w:r w:rsidRPr="006A38EE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1,958</w:t>
            </w:r>
          </w:p>
        </w:tc>
      </w:tr>
      <w:tr w:rsidR="00F81176" w:rsidRPr="007B4C6A" w14:paraId="402A7CEE" w14:textId="77777777" w:rsidTr="00D64A2F">
        <w:tc>
          <w:tcPr>
            <w:tcW w:w="4230" w:type="dxa"/>
            <w:shd w:val="clear" w:color="auto" w:fill="auto"/>
            <w:vAlign w:val="bottom"/>
          </w:tcPr>
          <w:p w14:paraId="21DD406A" w14:textId="4672432D" w:rsidR="00F81176" w:rsidRPr="00D64A2F" w:rsidRDefault="00F81176" w:rsidP="00F81176">
            <w:pPr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D64A2F"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  <w:lang w:eastAsia="en-GB"/>
              </w:rPr>
              <w:t>การปรับปรุงรายการตามนโยบายการบัญชีของบริษัท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FFCEB6A" w14:textId="67D01C3B" w:rsidR="00F81176" w:rsidRPr="00D64A2F" w:rsidRDefault="00F81176" w:rsidP="00F811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  <w:t>3,273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4E0113B" w14:textId="77777777" w:rsidR="00F81176" w:rsidRPr="00D64A2F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301E878" w14:textId="35D7FAB8" w:rsidR="00F81176" w:rsidRPr="00D64A2F" w:rsidRDefault="00F81176" w:rsidP="00D64A2F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212"/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2,884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B3FE383" w14:textId="77777777" w:rsidR="00F81176" w:rsidRPr="00D64A2F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D0800F7" w14:textId="55363248" w:rsidR="00F81176" w:rsidRPr="00D64A2F" w:rsidRDefault="00F81176" w:rsidP="00D64A2F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719F58D" w14:textId="77777777" w:rsidR="00F81176" w:rsidRPr="00D64A2F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59EDD253" w14:textId="1B33CDA0" w:rsidR="00F81176" w:rsidRPr="00D64A2F" w:rsidRDefault="00F81176" w:rsidP="00F81176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GB" w:bidi="th-TH"/>
              </w:rPr>
              <w:t xml:space="preserve"> 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3AAAB86" w14:textId="77777777" w:rsidR="00F81176" w:rsidRPr="00D64A2F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1582E057" w14:textId="39BA4547" w:rsidR="00F81176" w:rsidRPr="00D64A2F" w:rsidRDefault="00F81176" w:rsidP="00F81176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(387)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8E526F8" w14:textId="77777777" w:rsidR="00F81176" w:rsidRPr="00D64A2F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14:paraId="6A14EF3A" w14:textId="411C5DA8" w:rsidR="00F81176" w:rsidRPr="00D64A2F" w:rsidRDefault="00F81176" w:rsidP="00D64A2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(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val="en-US" w:eastAsia="en-GB" w:bidi="th-TH"/>
              </w:rPr>
              <w:t>269</w:t>
            </w:r>
            <w:r w:rsidRPr="00D64A2F">
              <w:rPr>
                <w:rFonts w:asciiTheme="majorBidi" w:eastAsia="Calibri" w:hAnsiTheme="majorBidi" w:cstheme="majorBidi"/>
                <w:sz w:val="26"/>
                <w:szCs w:val="26"/>
                <w:lang w:eastAsia="en-GB" w:bidi="th-TH"/>
              </w:rPr>
              <w:t>)</w:t>
            </w:r>
          </w:p>
        </w:tc>
      </w:tr>
      <w:tr w:rsidR="00F81176" w:rsidRPr="007B4C6A" w14:paraId="47BA01CB" w14:textId="77777777" w:rsidTr="00D64A2F">
        <w:tc>
          <w:tcPr>
            <w:tcW w:w="4230" w:type="dxa"/>
            <w:shd w:val="clear" w:color="auto" w:fill="auto"/>
          </w:tcPr>
          <w:p w14:paraId="7648F177" w14:textId="06550877" w:rsidR="00F81176" w:rsidRPr="00D64A2F" w:rsidRDefault="00F81176" w:rsidP="00F81176">
            <w:pPr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64510C" w14:textId="073266D2" w:rsidR="00F81176" w:rsidRPr="00D64A2F" w:rsidRDefault="00F81176" w:rsidP="00F811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  <w:t>3,172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E862C14" w14:textId="77777777" w:rsidR="00F81176" w:rsidRPr="00D64A2F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55B243" w14:textId="339F327F" w:rsidR="00F81176" w:rsidRPr="00D64A2F" w:rsidRDefault="00F81176" w:rsidP="00F811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  <w:t>3,52</w:t>
            </w: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EA49A9F" w14:textId="77777777" w:rsidR="00F81176" w:rsidRPr="00D64A2F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CC76EA" w14:textId="7D61126B" w:rsidR="00F81176" w:rsidRPr="00D64A2F" w:rsidRDefault="00F81176" w:rsidP="00F81176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  <w:t>4,12</w:t>
            </w: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DFACED7" w14:textId="77777777" w:rsidR="00F81176" w:rsidRPr="00D64A2F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DDF429" w14:textId="100C7C60" w:rsidR="00F81176" w:rsidRPr="00D64A2F" w:rsidRDefault="00F81176" w:rsidP="00F81176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2EC8B82" w14:textId="77777777" w:rsidR="00F81176" w:rsidRPr="00D64A2F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B0C010" w14:textId="7841BEDC" w:rsidR="00F81176" w:rsidRPr="00D64A2F" w:rsidRDefault="00F81176" w:rsidP="00F81176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  <w:t>1,616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2C4E461" w14:textId="77777777" w:rsidR="00F81176" w:rsidRPr="00D64A2F" w:rsidRDefault="00F81176" w:rsidP="00F811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7A2A69" w14:textId="0D43ED0B" w:rsidR="00F81176" w:rsidRPr="00D64A2F" w:rsidRDefault="00F81176" w:rsidP="00D64A2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D64A2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GB" w:bidi="th-TH"/>
              </w:rPr>
              <w:t>1,689</w:t>
            </w:r>
          </w:p>
        </w:tc>
      </w:tr>
    </w:tbl>
    <w:p w14:paraId="3D054773" w14:textId="77777777" w:rsidR="00C63BBC" w:rsidRPr="007B4C6A" w:rsidRDefault="00C63BBC" w:rsidP="00C63BBC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E92DA7A" w14:textId="77777777" w:rsidR="00C63BBC" w:rsidRPr="007B4C6A" w:rsidRDefault="00C63BBC" w:rsidP="00C63BBC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C63BBC" w:rsidRPr="007B4C6A" w:rsidSect="0071788D">
          <w:pgSz w:w="16834" w:h="11909" w:orient="landscape" w:code="9"/>
          <w:pgMar w:top="1276" w:right="691" w:bottom="1152" w:left="851" w:header="720" w:footer="720" w:gutter="0"/>
          <w:paperSrc w:first="257" w:other="257"/>
          <w:pgNumType w:start="86"/>
          <w:cols w:space="720"/>
          <w:docGrid w:linePitch="245"/>
        </w:sectPr>
      </w:pPr>
    </w:p>
    <w:p w14:paraId="54EF0BC4" w14:textId="01E980DD" w:rsidR="001C7D7E" w:rsidRPr="00D64A2F" w:rsidRDefault="001C7D7E" w:rsidP="00D64A2F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ngsana New" w:hAnsiTheme="majorBidi" w:cstheme="majorBidi"/>
          <w:i/>
          <w:iCs/>
          <w:sz w:val="28"/>
          <w:szCs w:val="28"/>
        </w:rPr>
      </w:pPr>
      <w:r w:rsidRPr="00D64A2F">
        <w:rPr>
          <w:rFonts w:asciiTheme="majorBidi" w:eastAsia="Angsana New" w:hAnsiTheme="majorBidi" w:cstheme="majorBidi"/>
          <w:i/>
          <w:iCs/>
          <w:sz w:val="28"/>
          <w:szCs w:val="28"/>
          <w:cs/>
        </w:rPr>
        <w:t>บริษัทร่วมที่ไม่มีสาระสำคัญ</w:t>
      </w:r>
    </w:p>
    <w:p w14:paraId="71A350FE" w14:textId="77777777" w:rsidR="001C7D7E" w:rsidRPr="00D64A2F" w:rsidRDefault="001C7D7E" w:rsidP="00D64A2F">
      <w:pPr>
        <w:spacing w:line="240" w:lineRule="auto"/>
        <w:ind w:left="547"/>
        <w:jc w:val="thaiDistribute"/>
        <w:rPr>
          <w:rFonts w:ascii="Angsana New" w:eastAsia="Angsana New" w:hAnsi="Angsana New"/>
          <w:sz w:val="30"/>
          <w:szCs w:val="30"/>
        </w:rPr>
      </w:pPr>
    </w:p>
    <w:p w14:paraId="1C4EFF4D" w14:textId="29B92DE4" w:rsidR="00016D35" w:rsidRPr="00D64A2F" w:rsidRDefault="00016D35" w:rsidP="00D64A2F">
      <w:pPr>
        <w:tabs>
          <w:tab w:val="clear" w:pos="454"/>
        </w:tabs>
        <w:ind w:left="540"/>
        <w:jc w:val="thaiDistribute"/>
        <w:rPr>
          <w:rFonts w:asciiTheme="majorBidi" w:eastAsia="Angsana New" w:hAnsiTheme="majorBidi" w:cstheme="majorBidi"/>
          <w:sz w:val="28"/>
          <w:szCs w:val="28"/>
        </w:rPr>
      </w:pPr>
      <w:r w:rsidRPr="00D64A2F">
        <w:rPr>
          <w:rFonts w:asciiTheme="majorBidi" w:eastAsia="Angsana New" w:hAnsiTheme="majorBidi" w:cstheme="majorBidi"/>
          <w:sz w:val="28"/>
          <w:szCs w:val="28"/>
          <w:cs/>
        </w:rPr>
        <w:t>ตารางต่อไปนี้สรุปข้อมูลทางการเงินของส่วนได้เสียของกลุ่มบริษัทในบริษัท</w:t>
      </w:r>
      <w:r w:rsidR="0034403F" w:rsidRPr="00D64A2F">
        <w:rPr>
          <w:rFonts w:asciiTheme="majorBidi" w:eastAsia="Angsana New" w:hAnsiTheme="majorBidi" w:cstheme="majorBidi"/>
          <w:sz w:val="28"/>
          <w:szCs w:val="28"/>
          <w:cs/>
        </w:rPr>
        <w:t>ร่วมที่ไม่มีสาระสำคัญจากจำนวนเงินที่รายงานในงบการเงินรวมของกลุ่มบริษัท</w:t>
      </w:r>
    </w:p>
    <w:tbl>
      <w:tblPr>
        <w:tblpPr w:leftFromText="180" w:rightFromText="180" w:vertAnchor="text" w:horzAnchor="margin" w:tblpX="450" w:tblpY="347"/>
        <w:tblW w:w="909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B81287" w:rsidRPr="00D11647" w14:paraId="1FDC0C6A" w14:textId="77777777" w:rsidTr="00D64A2F">
        <w:tc>
          <w:tcPr>
            <w:tcW w:w="5310" w:type="dxa"/>
            <w:vAlign w:val="bottom"/>
          </w:tcPr>
          <w:p w14:paraId="28FF8ACA" w14:textId="77777777" w:rsidR="00B81287" w:rsidRPr="00D64A2F" w:rsidRDefault="00B81287" w:rsidP="0083694D">
            <w:pPr>
              <w:pStyle w:val="a8"/>
              <w:tabs>
                <w:tab w:val="right" w:pos="9810"/>
              </w:tabs>
              <w:ind w:left="540" w:right="0"/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1890" w:type="dxa"/>
            <w:vAlign w:val="bottom"/>
          </w:tcPr>
          <w:p w14:paraId="2D2FF84A" w14:textId="1417D9E0" w:rsidR="00B81287" w:rsidRPr="00D64A2F" w:rsidRDefault="002F6CAF" w:rsidP="00D64A2F">
            <w:pPr>
              <w:pStyle w:val="a8"/>
              <w:ind w:right="-72"/>
              <w:jc w:val="center"/>
              <w:rPr>
                <w:rFonts w:asciiTheme="majorBidi" w:eastAsia="Angsana New" w:hAnsiTheme="majorBidi" w:cstheme="majorBidi"/>
                <w:bCs/>
                <w:lang w:val="en-US"/>
              </w:rPr>
            </w:pPr>
            <w:r w:rsidRPr="00D64A2F">
              <w:rPr>
                <w:rFonts w:ascii="Angsana New" w:eastAsia="Calibri" w:hAnsi="Angsana New" w:cs="Angsana New"/>
                <w:bCs/>
                <w:lang w:val="en-GB"/>
              </w:rPr>
              <w:t>30</w:t>
            </w:r>
            <w:r w:rsidRPr="00D64A2F">
              <w:rPr>
                <w:rFonts w:ascii="Angsana New" w:eastAsia="Calibri" w:hAnsi="Angsana New" w:cs="Angsana New"/>
                <w:bCs/>
                <w:lang w:val="en-GB" w:bidi="ar-SA"/>
              </w:rPr>
              <w:t xml:space="preserve"> </w:t>
            </w:r>
            <w:r w:rsidRPr="00D64A2F">
              <w:rPr>
                <w:rFonts w:ascii="Angsana New" w:eastAsia="Calibri" w:hAnsi="Angsana New" w:cs="Angsana New"/>
                <w:cs/>
                <w:lang w:val="en-GB"/>
              </w:rPr>
              <w:t>กันยายน</w:t>
            </w:r>
            <w:r w:rsidRPr="00D64A2F">
              <w:rPr>
                <w:rFonts w:ascii="Angsana New" w:eastAsia="Calibri" w:hAnsi="Angsana New" w:cs="Angsana New"/>
                <w:lang w:val="en-GB" w:bidi="ar-SA"/>
              </w:rPr>
              <w:t xml:space="preserve"> </w:t>
            </w:r>
            <w:r w:rsidR="0034403F" w:rsidRPr="00D64A2F">
              <w:rPr>
                <w:rFonts w:ascii="Angsana New" w:eastAsia="Calibri" w:hAnsi="Angsana New" w:cs="Angsana New"/>
                <w:bCs/>
                <w:lang w:val="en-US"/>
              </w:rPr>
              <w:t>25622561</w:t>
            </w:r>
          </w:p>
        </w:tc>
        <w:tc>
          <w:tcPr>
            <w:tcW w:w="1890" w:type="dxa"/>
            <w:vAlign w:val="bottom"/>
          </w:tcPr>
          <w:p w14:paraId="2BC0D5EF" w14:textId="4B5CAC54" w:rsidR="00B81287" w:rsidRPr="00D64A2F" w:rsidRDefault="008C254B" w:rsidP="00D64A2F">
            <w:pPr>
              <w:pStyle w:val="a8"/>
              <w:ind w:right="-72"/>
              <w:jc w:val="center"/>
              <w:rPr>
                <w:rFonts w:asciiTheme="majorBidi" w:eastAsia="Angsana New" w:hAnsiTheme="majorBidi" w:cstheme="majorBidi"/>
                <w:bCs/>
                <w:lang w:val="en-US"/>
              </w:rPr>
            </w:pPr>
            <w:r w:rsidRPr="00D64A2F">
              <w:rPr>
                <w:rFonts w:ascii="Angsana New" w:eastAsia="Calibri" w:hAnsi="Angsana New" w:cs="Times New Roman"/>
                <w:bCs/>
                <w:lang w:val="en-GB" w:bidi="ar-SA"/>
              </w:rPr>
              <w:t>30</w:t>
            </w:r>
            <w:r w:rsidRPr="00D64A2F">
              <w:rPr>
                <w:rFonts w:ascii="Angsana New" w:eastAsia="Calibri" w:hAnsi="Angsana New" w:cs="Angsana New"/>
                <w:cs/>
                <w:lang w:val="en-GB"/>
              </w:rPr>
              <w:t xml:space="preserve"> กันยายน </w:t>
            </w:r>
            <w:r w:rsidR="0034403F" w:rsidRPr="00D64A2F">
              <w:rPr>
                <w:rFonts w:ascii="Angsana New" w:eastAsia="Calibri" w:hAnsi="Angsana New" w:cs="Times New Roman"/>
                <w:lang w:val="en-GB" w:bidi="ar-SA"/>
              </w:rPr>
              <w:t>2561</w:t>
            </w:r>
          </w:p>
        </w:tc>
      </w:tr>
      <w:tr w:rsidR="00B81287" w:rsidRPr="00D11647" w14:paraId="2833A42E" w14:textId="77777777" w:rsidTr="00D64A2F">
        <w:tc>
          <w:tcPr>
            <w:tcW w:w="5310" w:type="dxa"/>
            <w:vAlign w:val="bottom"/>
          </w:tcPr>
          <w:p w14:paraId="57D50923" w14:textId="77777777" w:rsidR="00B81287" w:rsidRPr="00D64A2F" w:rsidRDefault="00B81287" w:rsidP="0083694D">
            <w:pPr>
              <w:pStyle w:val="a8"/>
              <w:tabs>
                <w:tab w:val="right" w:pos="9810"/>
              </w:tabs>
              <w:ind w:left="540" w:right="0"/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1890" w:type="dxa"/>
            <w:vAlign w:val="bottom"/>
          </w:tcPr>
          <w:p w14:paraId="22CC5A42" w14:textId="77777777" w:rsidR="00B81287" w:rsidRPr="00D64A2F" w:rsidRDefault="00B81287" w:rsidP="0083694D">
            <w:pPr>
              <w:pStyle w:val="a8"/>
              <w:ind w:right="-72"/>
              <w:jc w:val="right"/>
              <w:rPr>
                <w:rFonts w:asciiTheme="majorBidi" w:eastAsia="Angsana New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14AF67F3" w14:textId="77777777" w:rsidR="00B81287" w:rsidRPr="00D64A2F" w:rsidRDefault="00B81287" w:rsidP="00D64A2F">
            <w:pPr>
              <w:pStyle w:val="a8"/>
              <w:ind w:right="-72"/>
              <w:jc w:val="center"/>
              <w:rPr>
                <w:rFonts w:asciiTheme="majorBidi" w:eastAsia="Angsana New" w:hAnsiTheme="majorBidi" w:cstheme="majorBidi"/>
                <w:b/>
                <w:bCs/>
                <w:cs/>
              </w:rPr>
            </w:pPr>
            <w:r w:rsidRPr="00D64A2F">
              <w:rPr>
                <w:rFonts w:ascii="Angsana New" w:eastAsia="Calibri" w:hAnsi="Angsana New" w:cs="Angsana New"/>
                <w:lang w:val="en-US"/>
              </w:rPr>
              <w:t>(</w:t>
            </w:r>
            <w:r w:rsidRPr="00D64A2F">
              <w:rPr>
                <w:rFonts w:ascii="Angsana New" w:eastAsia="Calibri" w:hAnsi="Angsana New" w:cs="Angsana New"/>
                <w:cs/>
                <w:lang w:val="en-US"/>
              </w:rPr>
              <w:t>ปรับปรุงใหม่</w:t>
            </w:r>
            <w:r w:rsidRPr="00D64A2F">
              <w:rPr>
                <w:rFonts w:ascii="Angsana New" w:eastAsia="Calibri" w:hAnsi="Angsana New" w:cs="Angsana New"/>
                <w:lang w:val="en-US"/>
              </w:rPr>
              <w:t>)</w:t>
            </w:r>
          </w:p>
        </w:tc>
      </w:tr>
      <w:tr w:rsidR="00B81287" w:rsidRPr="00D11647" w14:paraId="5C335995" w14:textId="77777777" w:rsidTr="00D64A2F">
        <w:tc>
          <w:tcPr>
            <w:tcW w:w="5310" w:type="dxa"/>
            <w:vAlign w:val="bottom"/>
          </w:tcPr>
          <w:p w14:paraId="602E3673" w14:textId="77777777" w:rsidR="00B81287" w:rsidRPr="00D64A2F" w:rsidRDefault="00B81287" w:rsidP="0083694D">
            <w:pPr>
              <w:pStyle w:val="a8"/>
              <w:ind w:left="540" w:right="0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67EBCD64" w14:textId="77777777" w:rsidR="00B81287" w:rsidRPr="00D64A2F" w:rsidRDefault="00B81287" w:rsidP="0083694D">
            <w:pPr>
              <w:pStyle w:val="a8"/>
              <w:ind w:right="-72"/>
              <w:jc w:val="center"/>
              <w:rPr>
                <w:rFonts w:asciiTheme="majorBidi" w:eastAsia="Angsana New" w:hAnsiTheme="majorBidi" w:cstheme="majorBidi"/>
                <w:b/>
                <w:bCs/>
                <w:cs/>
              </w:rPr>
            </w:pPr>
            <w:r w:rsidRPr="00D64A2F">
              <w:rPr>
                <w:rFonts w:asciiTheme="majorBidi" w:eastAsia="Angsana New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81287" w:rsidRPr="00D11647" w14:paraId="27472E18" w14:textId="77777777" w:rsidTr="00D64A2F">
        <w:tc>
          <w:tcPr>
            <w:tcW w:w="5310" w:type="dxa"/>
            <w:vAlign w:val="bottom"/>
          </w:tcPr>
          <w:p w14:paraId="39008451" w14:textId="3D4BEAC8" w:rsidR="00B81287" w:rsidRPr="00D64A2F" w:rsidRDefault="00B81287" w:rsidP="00D64A2F">
            <w:pPr>
              <w:tabs>
                <w:tab w:val="clear" w:pos="454"/>
                <w:tab w:val="left" w:pos="540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มูลค่าตามบัญชี</w:t>
            </w:r>
            <w:r w:rsidR="0034403F"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ของส่วนได้เสียในบริษัทร่วม</w:t>
            </w: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ที่ไม่มีสาระสำคัญ</w:t>
            </w:r>
          </w:p>
        </w:tc>
        <w:tc>
          <w:tcPr>
            <w:tcW w:w="1890" w:type="dxa"/>
            <w:vAlign w:val="bottom"/>
          </w:tcPr>
          <w:p w14:paraId="63E0F370" w14:textId="76D46027" w:rsidR="00B81287" w:rsidRPr="00D64A2F" w:rsidRDefault="00FA3D4F" w:rsidP="00D64A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633</w:t>
            </w:r>
          </w:p>
        </w:tc>
        <w:tc>
          <w:tcPr>
            <w:tcW w:w="1890" w:type="dxa"/>
            <w:vAlign w:val="bottom"/>
          </w:tcPr>
          <w:p w14:paraId="47E7EBA0" w14:textId="7F2F7B6F" w:rsidR="00B81287" w:rsidRPr="00D64A2F" w:rsidRDefault="00FA3D4F" w:rsidP="00D64A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582</w:t>
            </w:r>
          </w:p>
        </w:tc>
      </w:tr>
      <w:tr w:rsidR="00B81287" w:rsidRPr="00D11647" w14:paraId="2A7F9C5E" w14:textId="77777777" w:rsidTr="00D64A2F">
        <w:tc>
          <w:tcPr>
            <w:tcW w:w="5310" w:type="dxa"/>
            <w:vAlign w:val="bottom"/>
          </w:tcPr>
          <w:p w14:paraId="70C027CE" w14:textId="77777777" w:rsidR="00B81287" w:rsidRPr="00D64A2F" w:rsidRDefault="00B81287" w:rsidP="0083694D">
            <w:pPr>
              <w:ind w:left="709" w:hanging="169"/>
              <w:rPr>
                <w:rFonts w:asciiTheme="majorBidi" w:hAnsiTheme="majorBidi" w:cstheme="majorBidi"/>
                <w:spacing w:val="-6"/>
                <w:sz w:val="6"/>
                <w:szCs w:val="6"/>
                <w:cs/>
              </w:rPr>
            </w:pPr>
          </w:p>
        </w:tc>
        <w:tc>
          <w:tcPr>
            <w:tcW w:w="1890" w:type="dxa"/>
            <w:vAlign w:val="bottom"/>
          </w:tcPr>
          <w:p w14:paraId="16C408EB" w14:textId="77777777" w:rsidR="00B81287" w:rsidRPr="00D64A2F" w:rsidRDefault="00B81287" w:rsidP="0083694D">
            <w:pPr>
              <w:ind w:right="-72"/>
              <w:jc w:val="right"/>
              <w:rPr>
                <w:rFonts w:asciiTheme="majorBidi" w:hAnsiTheme="majorBidi" w:cstheme="majorBidi"/>
                <w:noProof/>
                <w:sz w:val="6"/>
                <w:szCs w:val="6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7996D53E" w14:textId="77777777" w:rsidR="00B81287" w:rsidRPr="00D64A2F" w:rsidRDefault="00B81287" w:rsidP="0083694D">
            <w:pPr>
              <w:ind w:right="-72"/>
              <w:jc w:val="right"/>
              <w:rPr>
                <w:rFonts w:asciiTheme="majorBidi" w:hAnsiTheme="majorBidi" w:cstheme="majorBidi"/>
                <w:noProof/>
                <w:sz w:val="6"/>
                <w:szCs w:val="6"/>
                <w:lang w:val="en-GB"/>
              </w:rPr>
            </w:pPr>
          </w:p>
        </w:tc>
      </w:tr>
      <w:tr w:rsidR="0034403F" w:rsidRPr="00D11647" w14:paraId="772EA59F" w14:textId="77777777" w:rsidTr="00D64A2F">
        <w:tc>
          <w:tcPr>
            <w:tcW w:w="5310" w:type="dxa"/>
            <w:vAlign w:val="bottom"/>
          </w:tcPr>
          <w:p w14:paraId="3E280E00" w14:textId="77777777" w:rsidR="0034403F" w:rsidRPr="00D64A2F" w:rsidRDefault="0034403F" w:rsidP="0083694D">
            <w:pPr>
              <w:ind w:left="709" w:hanging="169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890" w:type="dxa"/>
            <w:vAlign w:val="bottom"/>
          </w:tcPr>
          <w:p w14:paraId="49201C46" w14:textId="77777777" w:rsidR="0034403F" w:rsidRPr="00D64A2F" w:rsidRDefault="0034403F" w:rsidP="0083694D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>สำหรับปีสิ้นสุด</w:t>
            </w:r>
          </w:p>
          <w:p w14:paraId="21ADF6BC" w14:textId="6D79A2A4" w:rsidR="0034403F" w:rsidRPr="00D64A2F" w:rsidRDefault="0034403F" w:rsidP="00D64A2F">
            <w:pPr>
              <w:ind w:right="-72"/>
              <w:jc w:val="center"/>
              <w:rPr>
                <w:rFonts w:asciiTheme="majorBidi" w:hAnsiTheme="majorBidi" w:cstheme="majorBidi"/>
                <w:noProof/>
                <w:lang w:val="en-GB"/>
              </w:rPr>
            </w:pPr>
            <w:r w:rsidRPr="00D64A2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วันที่ </w:t>
            </w:r>
            <w:r w:rsidRPr="00D64A2F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D64A2F">
              <w:rPr>
                <w:rFonts w:ascii="Angsana New" w:eastAsia="Calibri" w:hAnsi="Angsana New"/>
                <w:sz w:val="28"/>
                <w:szCs w:val="28"/>
                <w:cs/>
              </w:rPr>
              <w:t>กันยายน</w:t>
            </w:r>
            <w:r w:rsidRPr="00D64A2F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  <w:vAlign w:val="bottom"/>
          </w:tcPr>
          <w:p w14:paraId="6A5E16C2" w14:textId="538153E1" w:rsidR="0034403F" w:rsidRPr="00D64A2F" w:rsidRDefault="0034403F" w:rsidP="0083694D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>สำหรับรอบระยะ</w:t>
            </w:r>
            <w:r w:rsidR="00FE4B2F"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br/>
            </w: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>เวลาบัญชีตั้งแต่วันที่</w:t>
            </w:r>
          </w:p>
          <w:p w14:paraId="369BEE83" w14:textId="77777777" w:rsidR="0034403F" w:rsidRPr="00D64A2F" w:rsidRDefault="0034403F" w:rsidP="0083694D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>1</w:t>
            </w: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 xml:space="preserve"> มกราคม</w:t>
            </w: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>2561</w:t>
            </w: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 xml:space="preserve"> ถึง </w:t>
            </w:r>
          </w:p>
          <w:p w14:paraId="29DF50E2" w14:textId="1719EFDC" w:rsidR="0034403F" w:rsidRPr="00D64A2F" w:rsidRDefault="0034403F" w:rsidP="00D64A2F">
            <w:pPr>
              <w:ind w:right="-72"/>
              <w:jc w:val="center"/>
              <w:rPr>
                <w:rFonts w:asciiTheme="majorBidi" w:hAnsiTheme="majorBidi" w:cstheme="majorBidi"/>
                <w:noProof/>
                <w:lang w:val="en-GB"/>
              </w:rPr>
            </w:pPr>
            <w:r w:rsidRPr="00D64A2F">
              <w:rPr>
                <w:rFonts w:ascii="Angsana New" w:eastAsia="Calibri" w:hAnsi="Angsana New"/>
                <w:sz w:val="28"/>
                <w:szCs w:val="28"/>
                <w:cs/>
              </w:rPr>
              <w:t xml:space="preserve">30 กันยายน </w:t>
            </w:r>
            <w:r w:rsidRPr="00D64A2F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</w:tr>
      <w:tr w:rsidR="0034403F" w:rsidRPr="00D11647" w14:paraId="2CB9410E" w14:textId="77777777" w:rsidTr="00D64A2F">
        <w:tc>
          <w:tcPr>
            <w:tcW w:w="5310" w:type="dxa"/>
            <w:vAlign w:val="bottom"/>
          </w:tcPr>
          <w:p w14:paraId="7C9E8AE7" w14:textId="247AD373" w:rsidR="0034403F" w:rsidRPr="00D64A2F" w:rsidRDefault="0034403F" w:rsidP="0083694D">
            <w:pPr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943A811" w14:textId="77777777" w:rsidR="0034403F" w:rsidRPr="00D64A2F" w:rsidRDefault="0034403F" w:rsidP="0083694D">
            <w:pPr>
              <w:tabs>
                <w:tab w:val="left" w:pos="755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63938098" w14:textId="5BBCA289" w:rsidR="0034403F" w:rsidRPr="00D64A2F" w:rsidRDefault="0034403F" w:rsidP="00D64A2F">
            <w:pPr>
              <w:tabs>
                <w:tab w:val="left" w:pos="755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highlight w:val="yellow"/>
                <w:lang w:val="en-GB"/>
              </w:rPr>
            </w:pPr>
            <w:r w:rsidRPr="00D64A2F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D64A2F">
              <w:rPr>
                <w:rFonts w:ascii="Angsana New" w:eastAsia="Calibri" w:hAnsi="Angsana New"/>
                <w:sz w:val="28"/>
                <w:szCs w:val="28"/>
                <w:cs/>
              </w:rPr>
              <w:t>ปรับปรุงใหม่</w:t>
            </w:r>
            <w:r w:rsidRPr="00D64A2F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D11647" w:rsidRPr="00D11647" w14:paraId="6AC52D8B" w14:textId="77777777" w:rsidTr="006219DC">
        <w:tc>
          <w:tcPr>
            <w:tcW w:w="5310" w:type="dxa"/>
            <w:vAlign w:val="bottom"/>
          </w:tcPr>
          <w:p w14:paraId="342284F3" w14:textId="77777777" w:rsidR="00D11647" w:rsidRPr="00D64A2F" w:rsidDel="00521F09" w:rsidRDefault="00D11647" w:rsidP="0083694D">
            <w:pPr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2FD3C8A5" w14:textId="5B8539E8" w:rsidR="00D11647" w:rsidRPr="00D64A2F" w:rsidRDefault="00D11647">
            <w:pPr>
              <w:tabs>
                <w:tab w:val="left" w:pos="755"/>
              </w:tabs>
              <w:ind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64A2F"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4403F" w:rsidRPr="00D11647" w14:paraId="5E1ACFA3" w14:textId="77777777" w:rsidTr="00D64A2F">
        <w:tc>
          <w:tcPr>
            <w:tcW w:w="5310" w:type="dxa"/>
            <w:vAlign w:val="bottom"/>
          </w:tcPr>
          <w:p w14:paraId="4DA77000" w14:textId="52832353" w:rsidR="0034403F" w:rsidRPr="00D64A2F" w:rsidRDefault="0034403F" w:rsidP="00D64A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ส่วนแบ่งของกลุ่มบริษัท</w:t>
            </w:r>
            <w:r w:rsidR="00D51B79" w:rsidRPr="00D64A2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- 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ในกำไรขาดทุนเบ็ดเสร็จรวม</w:t>
            </w:r>
          </w:p>
        </w:tc>
        <w:tc>
          <w:tcPr>
            <w:tcW w:w="1890" w:type="dxa"/>
            <w:vAlign w:val="bottom"/>
          </w:tcPr>
          <w:p w14:paraId="2B808C9D" w14:textId="06C01F8F" w:rsidR="0034403F" w:rsidRPr="00D64A2F" w:rsidRDefault="0034403F" w:rsidP="00D64A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34</w:t>
            </w:r>
          </w:p>
        </w:tc>
        <w:tc>
          <w:tcPr>
            <w:tcW w:w="1890" w:type="dxa"/>
            <w:vAlign w:val="bottom"/>
          </w:tcPr>
          <w:p w14:paraId="7D9F29FD" w14:textId="497B39EB" w:rsidR="0034403F" w:rsidRPr="00D64A2F" w:rsidRDefault="0034403F" w:rsidP="00D64A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18</w:t>
            </w:r>
          </w:p>
        </w:tc>
      </w:tr>
    </w:tbl>
    <w:p w14:paraId="4A38C12B" w14:textId="170E9F9F" w:rsidR="00D11647" w:rsidRPr="00D64A2F" w:rsidRDefault="00D11647" w:rsidP="00D64A2F">
      <w:pPr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X="450" w:tblpY="111"/>
        <w:tblW w:w="909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D35C25" w:rsidRPr="00D11647" w14:paraId="0A19644F" w14:textId="77777777" w:rsidTr="00D64A2F">
        <w:trPr>
          <w:tblHeader/>
        </w:trPr>
        <w:tc>
          <w:tcPr>
            <w:tcW w:w="5310" w:type="dxa"/>
            <w:shd w:val="clear" w:color="auto" w:fill="auto"/>
          </w:tcPr>
          <w:p w14:paraId="112380E1" w14:textId="77777777" w:rsidR="001C7D7E" w:rsidRPr="00D11647" w:rsidRDefault="001C7D7E" w:rsidP="0083694D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14:paraId="1A13F136" w14:textId="77777777" w:rsidR="001C7D7E" w:rsidRPr="00D11647" w:rsidRDefault="001C7D7E" w:rsidP="00D64A2F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</w:tr>
      <w:tr w:rsidR="00D35C25" w:rsidRPr="00D11647" w14:paraId="2ADDC51F" w14:textId="77777777" w:rsidTr="00D64A2F">
        <w:trPr>
          <w:tblHeader/>
        </w:trPr>
        <w:tc>
          <w:tcPr>
            <w:tcW w:w="5310" w:type="dxa"/>
            <w:shd w:val="clear" w:color="auto" w:fill="auto"/>
          </w:tcPr>
          <w:p w14:paraId="0B29ED50" w14:textId="77777777" w:rsidR="001C7D7E" w:rsidRPr="00D11647" w:rsidRDefault="001C7D7E" w:rsidP="0083694D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6281DBE5" w14:textId="77777777" w:rsidR="001C7D7E" w:rsidRPr="00D64A2F" w:rsidRDefault="001C7D7E" w:rsidP="00D64A2F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eastAsia="Calibri" w:hAnsi="Angsana New" w:cs="Angsana New"/>
                <w:sz w:val="28"/>
                <w:szCs w:val="28"/>
                <w:cs/>
                <w:lang w:bidi="th-TH"/>
              </w:rPr>
              <w:t>บริษัท เกษมทรัพย์ภักดี จำกัด</w:t>
            </w:r>
          </w:p>
        </w:tc>
      </w:tr>
      <w:tr w:rsidR="00D35C25" w:rsidRPr="00D11647" w14:paraId="7F0B58FA" w14:textId="77777777" w:rsidTr="00D64A2F">
        <w:trPr>
          <w:tblHeader/>
        </w:trPr>
        <w:tc>
          <w:tcPr>
            <w:tcW w:w="5310" w:type="dxa"/>
            <w:shd w:val="clear" w:color="auto" w:fill="auto"/>
          </w:tcPr>
          <w:p w14:paraId="18E00371" w14:textId="77777777" w:rsidR="001C7D7E" w:rsidRPr="00D64A2F" w:rsidRDefault="001C7D7E" w:rsidP="0083694D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4F0BCF9" w14:textId="77777777" w:rsidR="001C7D7E" w:rsidRPr="00D64A2F" w:rsidRDefault="001C7D7E" w:rsidP="00D64A2F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>สำหรับปีสิ้นสุด</w:t>
            </w:r>
          </w:p>
          <w:p w14:paraId="028E7BC5" w14:textId="77777777" w:rsidR="001C7D7E" w:rsidRPr="00D64A2F" w:rsidRDefault="001C7D7E" w:rsidP="00D64A2F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 xml:space="preserve">วันที่ </w:t>
            </w: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 xml:space="preserve">กันยายน </w:t>
            </w: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2EE9D7" w14:textId="270E5D1F" w:rsidR="001C7D7E" w:rsidRPr="00D64A2F" w:rsidRDefault="001C7D7E" w:rsidP="00D64A2F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>สำหรับรอบระยะ</w:t>
            </w:r>
            <w:r w:rsidR="00FE4B2F"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br/>
            </w: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>เวลาบัญชีตั้งแต่วันที่</w:t>
            </w:r>
          </w:p>
          <w:p w14:paraId="35CDBC91" w14:textId="77777777" w:rsidR="001C7D7E" w:rsidRPr="00D64A2F" w:rsidRDefault="001C7D7E" w:rsidP="00D64A2F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>1</w:t>
            </w: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 xml:space="preserve"> มกราคม</w:t>
            </w: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>2561</w:t>
            </w: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 xml:space="preserve"> ถึง </w:t>
            </w:r>
          </w:p>
          <w:p w14:paraId="30C7E0E4" w14:textId="77777777" w:rsidR="001C7D7E" w:rsidRPr="00D64A2F" w:rsidRDefault="001C7D7E" w:rsidP="00D64A2F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 xml:space="preserve">30 กันยายน </w:t>
            </w:r>
            <w:r w:rsidRPr="00D64A2F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>2561</w:t>
            </w:r>
          </w:p>
        </w:tc>
      </w:tr>
      <w:tr w:rsidR="00D35C25" w:rsidRPr="00D11647" w14:paraId="338EC165" w14:textId="77777777" w:rsidTr="00D64A2F">
        <w:trPr>
          <w:tblHeader/>
        </w:trPr>
        <w:tc>
          <w:tcPr>
            <w:tcW w:w="5310" w:type="dxa"/>
            <w:shd w:val="clear" w:color="auto" w:fill="auto"/>
          </w:tcPr>
          <w:p w14:paraId="716159F7" w14:textId="77777777" w:rsidR="001C7D7E" w:rsidRPr="00D64A2F" w:rsidRDefault="001C7D7E" w:rsidP="0083694D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C54F58" w14:textId="77777777" w:rsidR="001C7D7E" w:rsidRPr="00D11647" w:rsidRDefault="001C7D7E" w:rsidP="00D64A2F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281AB20" w14:textId="77777777" w:rsidR="001C7D7E" w:rsidRPr="00D11647" w:rsidRDefault="001C7D7E" w:rsidP="00D64A2F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D11647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>(</w:t>
            </w:r>
            <w:r w:rsidRPr="00D11647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>ปรับปรุงใหม่</w:t>
            </w:r>
            <w:r w:rsidRPr="00D11647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>)</w:t>
            </w:r>
          </w:p>
        </w:tc>
      </w:tr>
      <w:tr w:rsidR="00D35C25" w:rsidRPr="00D11647" w14:paraId="5C50319C" w14:textId="77777777" w:rsidTr="00D64A2F">
        <w:trPr>
          <w:tblHeader/>
        </w:trPr>
        <w:tc>
          <w:tcPr>
            <w:tcW w:w="5310" w:type="dxa"/>
            <w:shd w:val="clear" w:color="auto" w:fill="auto"/>
          </w:tcPr>
          <w:p w14:paraId="069E0035" w14:textId="77777777" w:rsidR="001C7D7E" w:rsidRPr="00D11647" w:rsidRDefault="001C7D7E" w:rsidP="0083694D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14:paraId="767AB3CA" w14:textId="77777777" w:rsidR="001C7D7E" w:rsidRPr="00D11647" w:rsidRDefault="001C7D7E" w:rsidP="00D64A2F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D11647">
              <w:rPr>
                <w:rFonts w:ascii="Angsana New" w:eastAsia="Calibri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D35C25" w:rsidRPr="00D11647" w14:paraId="6B90A285" w14:textId="77777777" w:rsidTr="00D64A2F">
        <w:trPr>
          <w:trHeight w:val="422"/>
        </w:trPr>
        <w:tc>
          <w:tcPr>
            <w:tcW w:w="5310" w:type="dxa"/>
            <w:shd w:val="clear" w:color="auto" w:fill="auto"/>
          </w:tcPr>
          <w:p w14:paraId="0B8C16CD" w14:textId="77777777" w:rsidR="001C7D7E" w:rsidRPr="00D64A2F" w:rsidRDefault="001C7D7E" w:rsidP="00D64A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890" w:type="dxa"/>
            <w:shd w:val="clear" w:color="auto" w:fill="auto"/>
          </w:tcPr>
          <w:p w14:paraId="185363E2" w14:textId="77777777" w:rsidR="001C7D7E" w:rsidRPr="00D64A2F" w:rsidRDefault="001C7D7E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noProof/>
                <w:sz w:val="28"/>
                <w:szCs w:val="28"/>
              </w:rPr>
              <w:t>649</w:t>
            </w:r>
          </w:p>
        </w:tc>
        <w:tc>
          <w:tcPr>
            <w:tcW w:w="1890" w:type="dxa"/>
            <w:shd w:val="clear" w:color="auto" w:fill="auto"/>
          </w:tcPr>
          <w:p w14:paraId="522B8B6C" w14:textId="77777777" w:rsidR="001C7D7E" w:rsidRPr="00D11647" w:rsidRDefault="001C7D7E" w:rsidP="00D64A2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11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D11647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35C25" w:rsidRPr="00D11647" w14:paraId="7E026E81" w14:textId="77777777" w:rsidTr="00D64A2F">
        <w:tc>
          <w:tcPr>
            <w:tcW w:w="5310" w:type="dxa"/>
            <w:shd w:val="clear" w:color="auto" w:fill="auto"/>
          </w:tcPr>
          <w:p w14:paraId="26B7C4ED" w14:textId="2EAF1C38" w:rsidR="001C7D7E" w:rsidRPr="00D64A2F" w:rsidRDefault="001C7D7E" w:rsidP="00D64A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ขาดทุนจากการดำเนินงาน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30A6E45" w14:textId="77777777" w:rsidR="001C7D7E" w:rsidRPr="00D64A2F" w:rsidRDefault="001C7D7E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noProof/>
                <w:sz w:val="28"/>
                <w:szCs w:val="28"/>
                <w:cs/>
                <w:lang w:bidi="th-TH"/>
              </w:rPr>
              <w:t>(258)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235336A" w14:textId="77777777" w:rsidR="001C7D7E" w:rsidRPr="00D64A2F" w:rsidRDefault="001C7D7E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noProof/>
                <w:sz w:val="28"/>
                <w:szCs w:val="28"/>
                <w:cs/>
                <w:lang w:bidi="th-TH"/>
              </w:rPr>
              <w:t>(25)</w:t>
            </w:r>
          </w:p>
        </w:tc>
      </w:tr>
      <w:tr w:rsidR="00D35C25" w:rsidRPr="00D11647" w14:paraId="345D67FE" w14:textId="77777777" w:rsidTr="00D64A2F">
        <w:tc>
          <w:tcPr>
            <w:tcW w:w="5310" w:type="dxa"/>
            <w:shd w:val="clear" w:color="auto" w:fill="auto"/>
          </w:tcPr>
          <w:p w14:paraId="3E563496" w14:textId="77777777" w:rsidR="001C7D7E" w:rsidRPr="00D64A2F" w:rsidRDefault="001C7D7E" w:rsidP="00D64A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กำไรขาดทุนเบ็ดเสร็จรวม (ร้อยละ </w:t>
            </w:r>
            <w:r w:rsidRPr="00D64A2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C2C43B9" w14:textId="77777777" w:rsidR="001C7D7E" w:rsidRPr="00D64A2F" w:rsidRDefault="001C7D7E" w:rsidP="00D64A2F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noProof/>
                <w:sz w:val="28"/>
                <w:szCs w:val="28"/>
                <w:cs/>
                <w:lang w:bidi="th-TH"/>
              </w:rPr>
              <w:t>(258)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92ED2E5" w14:textId="77777777" w:rsidR="001C7D7E" w:rsidRPr="00D64A2F" w:rsidRDefault="001C7D7E" w:rsidP="00D64A2F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noProof/>
                <w:sz w:val="28"/>
                <w:szCs w:val="28"/>
                <w:cs/>
                <w:lang w:bidi="th-TH"/>
              </w:rPr>
              <w:t>(25)</w:t>
            </w:r>
          </w:p>
        </w:tc>
      </w:tr>
      <w:tr w:rsidR="00D51B79" w:rsidRPr="00D11647" w14:paraId="2287581D" w14:textId="77777777" w:rsidTr="00D64A2F">
        <w:tc>
          <w:tcPr>
            <w:tcW w:w="5310" w:type="dxa"/>
            <w:shd w:val="clear" w:color="auto" w:fill="auto"/>
          </w:tcPr>
          <w:p w14:paraId="460AFD87" w14:textId="31D22197" w:rsidR="00D51B79" w:rsidRPr="00D64A2F" w:rsidRDefault="00D51B79" w:rsidP="00D64A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EACF51E" w14:textId="77777777" w:rsidR="00D51B79" w:rsidRPr="00D64A2F" w:rsidRDefault="00D51B7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28"/>
                <w:szCs w:val="28"/>
                <w:lang w:bidi="th-TH"/>
              </w:rPr>
            </w:pPr>
            <w:r w:rsidRPr="00D64A2F">
              <w:rPr>
                <w:rFonts w:asciiTheme="majorBidi" w:hAnsiTheme="majorBidi" w:cstheme="majorBidi"/>
                <w:noProof/>
                <w:sz w:val="28"/>
                <w:szCs w:val="28"/>
                <w:lang w:bidi="th-TH"/>
              </w:rPr>
              <w:t>(127)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C4447E8" w14:textId="77777777" w:rsidR="00D51B79" w:rsidRPr="00D64A2F" w:rsidRDefault="00D51B7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28"/>
                <w:szCs w:val="28"/>
                <w:lang w:bidi="th-TH"/>
              </w:rPr>
            </w:pPr>
            <w:r w:rsidRPr="00D64A2F">
              <w:rPr>
                <w:rFonts w:asciiTheme="majorBidi" w:hAnsiTheme="majorBidi" w:cstheme="majorBidi"/>
                <w:noProof/>
                <w:sz w:val="28"/>
                <w:szCs w:val="28"/>
                <w:cs/>
                <w:lang w:bidi="th-TH"/>
              </w:rPr>
              <w:t>(12)</w:t>
            </w:r>
          </w:p>
        </w:tc>
      </w:tr>
      <w:tr w:rsidR="00D51B79" w:rsidRPr="00D11647" w14:paraId="06EDA140" w14:textId="77777777" w:rsidTr="00D64A2F">
        <w:tc>
          <w:tcPr>
            <w:tcW w:w="5310" w:type="dxa"/>
            <w:shd w:val="clear" w:color="auto" w:fill="auto"/>
          </w:tcPr>
          <w:p w14:paraId="3D4C194B" w14:textId="77777777" w:rsidR="00D51B79" w:rsidRPr="00D11647" w:rsidRDefault="00D51B79" w:rsidP="00D64A2F">
            <w:pPr>
              <w:tabs>
                <w:tab w:val="clear" w:pos="68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11647">
              <w:rPr>
                <w:rFonts w:ascii="Angsana New" w:eastAsia="Calibri" w:hAnsi="Angsana New"/>
                <w:sz w:val="28"/>
                <w:szCs w:val="28"/>
                <w:cs/>
              </w:rPr>
              <w:t>การปรับปรุงนโยบายการบัญชีและอื่น ๆ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B731409" w14:textId="77777777" w:rsidR="00D51B79" w:rsidRPr="00D64A2F" w:rsidRDefault="00D51B79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28"/>
                <w:szCs w:val="28"/>
                <w:lang w:bidi="th-TH"/>
              </w:rPr>
            </w:pPr>
            <w:r w:rsidRPr="00D64A2F">
              <w:rPr>
                <w:rFonts w:asciiTheme="majorBidi" w:hAnsiTheme="majorBidi" w:cstheme="majorBidi"/>
                <w:noProof/>
                <w:sz w:val="28"/>
                <w:szCs w:val="28"/>
                <w:cs/>
                <w:lang w:bidi="th-TH"/>
              </w:rPr>
              <w:t>(11)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8D4632D" w14:textId="77777777" w:rsidR="00D51B79" w:rsidRPr="00D64A2F" w:rsidRDefault="00D51B79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28"/>
                <w:szCs w:val="28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noProof/>
                <w:sz w:val="28"/>
                <w:szCs w:val="28"/>
                <w:cs/>
                <w:lang w:bidi="th-TH"/>
              </w:rPr>
              <w:t>(11)</w:t>
            </w:r>
          </w:p>
        </w:tc>
      </w:tr>
      <w:tr w:rsidR="00D51B79" w:rsidRPr="00D11647" w14:paraId="184D44D1" w14:textId="77777777" w:rsidTr="00D64A2F">
        <w:trPr>
          <w:trHeight w:val="478"/>
        </w:trPr>
        <w:tc>
          <w:tcPr>
            <w:tcW w:w="5310" w:type="dxa"/>
            <w:shd w:val="clear" w:color="auto" w:fill="auto"/>
            <w:vAlign w:val="bottom"/>
          </w:tcPr>
          <w:p w14:paraId="654FB6F1" w14:textId="77777777" w:rsidR="00D51B79" w:rsidRPr="00D11647" w:rsidRDefault="00D51B79" w:rsidP="00D64A2F">
            <w:pPr>
              <w:tabs>
                <w:tab w:val="clear" w:pos="680"/>
              </w:tabs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D1164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E2A1936" w14:textId="77777777" w:rsidR="00D51B79" w:rsidRPr="00D64A2F" w:rsidRDefault="00D51B79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bidi="th-TH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  <w:t>(138)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160867" w14:textId="77777777" w:rsidR="00D51B79" w:rsidRPr="00D64A2F" w:rsidRDefault="00D51B79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bidi="th-TH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  <w:t>(23)</w:t>
            </w:r>
          </w:p>
        </w:tc>
      </w:tr>
    </w:tbl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F81176" w:rsidRPr="001C7D7E" w14:paraId="269FACF8" w14:textId="77777777" w:rsidTr="00D64A2F">
        <w:trPr>
          <w:trHeight w:val="422"/>
        </w:trPr>
        <w:tc>
          <w:tcPr>
            <w:tcW w:w="5310" w:type="dxa"/>
            <w:shd w:val="clear" w:color="auto" w:fill="auto"/>
          </w:tcPr>
          <w:p w14:paraId="646853A8" w14:textId="77777777" w:rsidR="00F81176" w:rsidRPr="001C7D7E" w:rsidDel="000F6BD9" w:rsidRDefault="00F81176" w:rsidP="00F81176">
            <w:pPr>
              <w:ind w:left="432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14:paraId="65CA8D68" w14:textId="4EB15C4A" w:rsidR="00F81176" w:rsidRPr="00476398" w:rsidRDefault="00F81176" w:rsidP="00F81176">
            <w:pPr>
              <w:pStyle w:val="acctmergecolhdg"/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38EE">
              <w:rPr>
                <w:rFonts w:ascii="Angsana New" w:eastAsia="Calibri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F81176" w:rsidRPr="001C7D7E" w14:paraId="43D870AA" w14:textId="77777777" w:rsidTr="00D64A2F">
        <w:trPr>
          <w:trHeight w:val="422"/>
        </w:trPr>
        <w:tc>
          <w:tcPr>
            <w:tcW w:w="5310" w:type="dxa"/>
            <w:shd w:val="clear" w:color="auto" w:fill="auto"/>
          </w:tcPr>
          <w:p w14:paraId="35923894" w14:textId="77777777" w:rsidR="00F81176" w:rsidRPr="001C7D7E" w:rsidDel="000F6BD9" w:rsidRDefault="00F81176" w:rsidP="00F81176">
            <w:pPr>
              <w:ind w:left="432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7438D88C" w14:textId="052E5562" w:rsidR="00F81176" w:rsidRPr="00476398" w:rsidRDefault="00F81176" w:rsidP="00F81176">
            <w:pPr>
              <w:pStyle w:val="acctmergecolhdg"/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38EE">
              <w:rPr>
                <w:rFonts w:ascii="Angsana New" w:eastAsia="Calibri" w:hAnsi="Angsana New" w:cs="Angsana New"/>
                <w:sz w:val="30"/>
                <w:szCs w:val="30"/>
                <w:cs/>
                <w:lang w:bidi="th-TH"/>
              </w:rPr>
              <w:t>บริษัท เกษมทรัพย์ภักดี จำกัด</w:t>
            </w:r>
          </w:p>
        </w:tc>
      </w:tr>
      <w:tr w:rsidR="002F277A" w:rsidRPr="001C7D7E" w14:paraId="04D0177D" w14:textId="77777777" w:rsidTr="00D64A2F">
        <w:trPr>
          <w:trHeight w:val="422"/>
        </w:trPr>
        <w:tc>
          <w:tcPr>
            <w:tcW w:w="5310" w:type="dxa"/>
            <w:shd w:val="clear" w:color="auto" w:fill="auto"/>
          </w:tcPr>
          <w:p w14:paraId="1F68871C" w14:textId="0EDA49F8" w:rsidR="002F277A" w:rsidRPr="00D64A2F" w:rsidRDefault="002F277A" w:rsidP="00D64A2F">
            <w:pPr>
              <w:ind w:left="43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5E3075C" w14:textId="2981C1CB" w:rsidR="002F277A" w:rsidRPr="00D64A2F" w:rsidRDefault="00476398" w:rsidP="00D64A2F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30 </w:t>
            </w:r>
            <w:r w:rsidRPr="00D64A2F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2562</w:t>
            </w:r>
          </w:p>
        </w:tc>
        <w:tc>
          <w:tcPr>
            <w:tcW w:w="1890" w:type="dxa"/>
            <w:shd w:val="clear" w:color="auto" w:fill="auto"/>
          </w:tcPr>
          <w:p w14:paraId="119E0C3F" w14:textId="44942767" w:rsidR="002F277A" w:rsidRPr="00D64A2F" w:rsidRDefault="00476398" w:rsidP="00D64A2F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 2561</w:t>
            </w:r>
          </w:p>
        </w:tc>
      </w:tr>
      <w:tr w:rsidR="00476398" w:rsidRPr="001C7D7E" w14:paraId="70903EDA" w14:textId="77777777" w:rsidTr="00D64A2F">
        <w:trPr>
          <w:trHeight w:val="422"/>
        </w:trPr>
        <w:tc>
          <w:tcPr>
            <w:tcW w:w="5310" w:type="dxa"/>
            <w:shd w:val="clear" w:color="auto" w:fill="auto"/>
          </w:tcPr>
          <w:p w14:paraId="08F6B0B5" w14:textId="77777777" w:rsidR="00476398" w:rsidRPr="001C7D7E" w:rsidDel="000F6BD9" w:rsidRDefault="00476398">
            <w:pPr>
              <w:ind w:left="432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AE5C8FF" w14:textId="77777777" w:rsidR="00476398" w:rsidRPr="00476398" w:rsidRDefault="00476398" w:rsidP="00476398">
            <w:pPr>
              <w:pStyle w:val="acctmergecolhdg"/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5C5CD625" w14:textId="493E4CA3" w:rsidR="00476398" w:rsidRPr="00476398" w:rsidRDefault="00476398" w:rsidP="00476398">
            <w:pPr>
              <w:pStyle w:val="acctmergecolhdg"/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ปรับปรุงใหม่)</w:t>
            </w:r>
          </w:p>
        </w:tc>
      </w:tr>
      <w:tr w:rsidR="0034403F" w:rsidRPr="001C7D7E" w14:paraId="63BA0866" w14:textId="77777777" w:rsidTr="00D64A2F">
        <w:trPr>
          <w:trHeight w:val="422"/>
        </w:trPr>
        <w:tc>
          <w:tcPr>
            <w:tcW w:w="5310" w:type="dxa"/>
            <w:shd w:val="clear" w:color="auto" w:fill="auto"/>
          </w:tcPr>
          <w:p w14:paraId="21E924E4" w14:textId="77777777" w:rsidR="0034403F" w:rsidRPr="009B7D48" w:rsidRDefault="0034403F" w:rsidP="000F6BD9">
            <w:pPr>
              <w:ind w:left="432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11040ED7" w14:textId="590F8DDA" w:rsidR="0034403F" w:rsidRPr="009B7D48" w:rsidRDefault="0034403F" w:rsidP="00D64A2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633948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0F6BD9" w:rsidRPr="001C7D7E" w14:paraId="69FEE877" w14:textId="77777777" w:rsidTr="00D64A2F">
        <w:trPr>
          <w:trHeight w:val="422"/>
        </w:trPr>
        <w:tc>
          <w:tcPr>
            <w:tcW w:w="5310" w:type="dxa"/>
            <w:shd w:val="clear" w:color="auto" w:fill="auto"/>
          </w:tcPr>
          <w:p w14:paraId="123598FF" w14:textId="2A437B92" w:rsidR="000F6BD9" w:rsidRPr="001C7D7E" w:rsidRDefault="000F6BD9" w:rsidP="00D64A2F">
            <w:pPr>
              <w:tabs>
                <w:tab w:val="clear" w:pos="680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B7D48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90" w:type="dxa"/>
            <w:shd w:val="clear" w:color="auto" w:fill="auto"/>
          </w:tcPr>
          <w:p w14:paraId="2D3B36CB" w14:textId="79E84F33" w:rsidR="000F6BD9" w:rsidRPr="00D64A2F" w:rsidRDefault="000F6BD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886</w:t>
            </w:r>
          </w:p>
        </w:tc>
        <w:tc>
          <w:tcPr>
            <w:tcW w:w="1890" w:type="dxa"/>
            <w:shd w:val="clear" w:color="auto" w:fill="auto"/>
          </w:tcPr>
          <w:p w14:paraId="53B1E083" w14:textId="60335C73" w:rsidR="000F6BD9" w:rsidRPr="00D64A2F" w:rsidRDefault="000F6BD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48</w:t>
            </w:r>
          </w:p>
        </w:tc>
      </w:tr>
      <w:tr w:rsidR="000F6BD9" w:rsidRPr="001C7D7E" w14:paraId="3C6908F5" w14:textId="77777777" w:rsidTr="00D64A2F">
        <w:trPr>
          <w:trHeight w:val="422"/>
        </w:trPr>
        <w:tc>
          <w:tcPr>
            <w:tcW w:w="5310" w:type="dxa"/>
            <w:shd w:val="clear" w:color="auto" w:fill="auto"/>
          </w:tcPr>
          <w:p w14:paraId="3E21CD1C" w14:textId="77777777" w:rsidR="000F6BD9" w:rsidRPr="00D64A2F" w:rsidRDefault="000F6BD9" w:rsidP="00D64A2F">
            <w:pPr>
              <w:tabs>
                <w:tab w:val="clear" w:pos="680"/>
              </w:tabs>
              <w:rPr>
                <w:rFonts w:ascii="Angsana New" w:eastAsia="Calibri" w:hAnsi="Angsana New"/>
                <w:sz w:val="30"/>
                <w:szCs w:val="30"/>
              </w:rPr>
            </w:pPr>
            <w:r w:rsidRPr="00D64A2F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0A79FDC2" w14:textId="02B864D3" w:rsidR="000F6BD9" w:rsidRPr="00D64A2F" w:rsidRDefault="000F6BD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7,089</w:t>
            </w:r>
          </w:p>
        </w:tc>
        <w:tc>
          <w:tcPr>
            <w:tcW w:w="1890" w:type="dxa"/>
            <w:shd w:val="clear" w:color="auto" w:fill="auto"/>
          </w:tcPr>
          <w:p w14:paraId="0508A2E5" w14:textId="7700B449" w:rsidR="000F6BD9" w:rsidRPr="00D64A2F" w:rsidRDefault="000F6BD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4,154</w:t>
            </w:r>
          </w:p>
        </w:tc>
      </w:tr>
      <w:tr w:rsidR="000F6BD9" w:rsidRPr="001C7D7E" w14:paraId="7557A37E" w14:textId="77777777" w:rsidTr="00D64A2F">
        <w:tc>
          <w:tcPr>
            <w:tcW w:w="5310" w:type="dxa"/>
            <w:shd w:val="clear" w:color="auto" w:fill="auto"/>
          </w:tcPr>
          <w:p w14:paraId="24898535" w14:textId="77777777" w:rsidR="000F6BD9" w:rsidRPr="00D64A2F" w:rsidRDefault="000F6BD9" w:rsidP="00D64A2F">
            <w:pPr>
              <w:tabs>
                <w:tab w:val="clear" w:pos="680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4A2F">
              <w:rPr>
                <w:rFonts w:ascii="Angsana New" w:eastAsia="Calibri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14:paraId="4D7D0946" w14:textId="16F6F0F1" w:rsidR="000F6BD9" w:rsidRPr="00D64A2F" w:rsidRDefault="000F6BD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  <w:cs/>
                <w:lang w:bidi="th-TH"/>
              </w:rPr>
              <w:t>(1</w:t>
            </w: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D64A2F">
              <w:rPr>
                <w:rFonts w:asciiTheme="majorBidi" w:hAnsiTheme="majorBidi" w:cstheme="majorBidi"/>
                <w:noProof/>
                <w:sz w:val="30"/>
                <w:szCs w:val="30"/>
                <w:cs/>
                <w:lang w:bidi="th-TH"/>
              </w:rPr>
              <w:t>100)</w:t>
            </w:r>
          </w:p>
        </w:tc>
        <w:tc>
          <w:tcPr>
            <w:tcW w:w="1890" w:type="dxa"/>
            <w:shd w:val="clear" w:color="auto" w:fill="auto"/>
          </w:tcPr>
          <w:p w14:paraId="50D9AF00" w14:textId="41838525" w:rsidR="000F6BD9" w:rsidRPr="00D64A2F" w:rsidRDefault="000F6BD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  <w:cs/>
                <w:lang w:bidi="th-TH"/>
              </w:rPr>
              <w:t>(444)</w:t>
            </w:r>
          </w:p>
        </w:tc>
      </w:tr>
      <w:tr w:rsidR="000F6BD9" w:rsidRPr="001C7D7E" w14:paraId="368CF86B" w14:textId="77777777" w:rsidTr="00D64A2F">
        <w:tc>
          <w:tcPr>
            <w:tcW w:w="5310" w:type="dxa"/>
            <w:shd w:val="clear" w:color="auto" w:fill="auto"/>
          </w:tcPr>
          <w:p w14:paraId="3E280199" w14:textId="77777777" w:rsidR="000F6BD9" w:rsidRPr="00D64A2F" w:rsidRDefault="000F6BD9" w:rsidP="00D64A2F">
            <w:pPr>
              <w:tabs>
                <w:tab w:val="clear" w:pos="680"/>
              </w:tabs>
              <w:rPr>
                <w:rFonts w:ascii="Angsana New" w:eastAsia="Calibri" w:hAnsi="Angsana New"/>
                <w:sz w:val="30"/>
                <w:szCs w:val="30"/>
              </w:rPr>
            </w:pPr>
            <w:r w:rsidRPr="00D64A2F">
              <w:rPr>
                <w:rFonts w:ascii="Angsana New" w:eastAsia="Calibri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17CBB31D" w14:textId="39652031" w:rsidR="000F6BD9" w:rsidRPr="00D64A2F" w:rsidRDefault="000F6BD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  <w:cs/>
                <w:lang w:bidi="th-TH"/>
              </w:rPr>
              <w:t>(4</w:t>
            </w: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D64A2F">
              <w:rPr>
                <w:rFonts w:asciiTheme="majorBidi" w:hAnsiTheme="majorBidi" w:cstheme="majorBidi"/>
                <w:noProof/>
                <w:sz w:val="30"/>
                <w:szCs w:val="30"/>
                <w:cs/>
                <w:lang w:bidi="th-TH"/>
              </w:rPr>
              <w:t>182)</w:t>
            </w:r>
          </w:p>
        </w:tc>
        <w:tc>
          <w:tcPr>
            <w:tcW w:w="1890" w:type="dxa"/>
            <w:shd w:val="clear" w:color="auto" w:fill="auto"/>
          </w:tcPr>
          <w:p w14:paraId="7CA31DDF" w14:textId="7790B876" w:rsidR="000F6BD9" w:rsidRPr="00D64A2F" w:rsidRDefault="000F6BD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  <w:cs/>
                <w:lang w:bidi="th-TH"/>
              </w:rPr>
              <w:t xml:space="preserve"> (806)</w:t>
            </w:r>
          </w:p>
        </w:tc>
      </w:tr>
      <w:tr w:rsidR="000F6BD9" w:rsidRPr="001C7D7E" w14:paraId="5F6015D0" w14:textId="77777777" w:rsidTr="00D64A2F">
        <w:tc>
          <w:tcPr>
            <w:tcW w:w="5310" w:type="dxa"/>
            <w:shd w:val="clear" w:color="auto" w:fill="auto"/>
          </w:tcPr>
          <w:p w14:paraId="5923014D" w14:textId="77777777" w:rsidR="000F6BD9" w:rsidRPr="00D64A2F" w:rsidRDefault="000F6BD9" w:rsidP="00D64A2F">
            <w:pPr>
              <w:tabs>
                <w:tab w:val="clear" w:pos="680"/>
              </w:tabs>
              <w:rPr>
                <w:rFonts w:ascii="Angsana New" w:eastAsia="Calibri" w:hAnsi="Angsana New"/>
                <w:sz w:val="30"/>
                <w:szCs w:val="30"/>
              </w:rPr>
            </w:pPr>
            <w:r w:rsidRPr="00D64A2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D64A2F">
              <w:rPr>
                <w:rFonts w:ascii="Angsana New" w:eastAsia="Calibri" w:hAnsi="Angsana New"/>
                <w:sz w:val="30"/>
                <w:szCs w:val="30"/>
              </w:rPr>
              <w:t>100</w:t>
            </w:r>
            <w:r w:rsidRPr="00D64A2F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35F7E300" w14:textId="02403F88" w:rsidR="000F6BD9" w:rsidRPr="00D64A2F" w:rsidRDefault="000F6BD9" w:rsidP="00D64A2F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2,693</w:t>
            </w:r>
          </w:p>
        </w:tc>
        <w:tc>
          <w:tcPr>
            <w:tcW w:w="1890" w:type="dxa"/>
            <w:shd w:val="clear" w:color="auto" w:fill="auto"/>
          </w:tcPr>
          <w:p w14:paraId="01CC3FC2" w14:textId="75D1EF6A" w:rsidR="000F6BD9" w:rsidRPr="00D64A2F" w:rsidRDefault="000F6BD9" w:rsidP="00D64A2F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2,952</w:t>
            </w:r>
          </w:p>
        </w:tc>
      </w:tr>
      <w:tr w:rsidR="000F6BD9" w:rsidRPr="00F81176" w14:paraId="05857414" w14:textId="77777777" w:rsidTr="00D64A2F">
        <w:tc>
          <w:tcPr>
            <w:tcW w:w="5310" w:type="dxa"/>
            <w:shd w:val="clear" w:color="auto" w:fill="auto"/>
          </w:tcPr>
          <w:p w14:paraId="0431A847" w14:textId="77777777" w:rsidR="000F6BD9" w:rsidRPr="00F81176" w:rsidRDefault="000F6BD9" w:rsidP="00D64A2F">
            <w:pPr>
              <w:tabs>
                <w:tab w:val="clear" w:pos="680"/>
              </w:tabs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</w:tcPr>
          <w:p w14:paraId="027EC8B0" w14:textId="77777777" w:rsidR="000F6BD9" w:rsidRPr="00D64A2F" w:rsidRDefault="000F6BD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  <w:tc>
          <w:tcPr>
            <w:tcW w:w="1890" w:type="dxa"/>
            <w:shd w:val="clear" w:color="auto" w:fill="auto"/>
          </w:tcPr>
          <w:p w14:paraId="54E5AFA6" w14:textId="77777777" w:rsidR="000F6BD9" w:rsidRPr="00D64A2F" w:rsidRDefault="000F6BD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</w:tr>
      <w:tr w:rsidR="000F6BD9" w:rsidRPr="001C7D7E" w14:paraId="4038BB11" w14:textId="77777777" w:rsidTr="00D64A2F">
        <w:tc>
          <w:tcPr>
            <w:tcW w:w="5310" w:type="dxa"/>
            <w:shd w:val="clear" w:color="auto" w:fill="auto"/>
          </w:tcPr>
          <w:p w14:paraId="6BC2E3A0" w14:textId="77777777" w:rsidR="000F6BD9" w:rsidRPr="00D64A2F" w:rsidRDefault="000F6BD9" w:rsidP="00D64A2F">
            <w:pPr>
              <w:tabs>
                <w:tab w:val="clear" w:pos="680"/>
              </w:tabs>
              <w:rPr>
                <w:rFonts w:ascii="Angsana New" w:eastAsia="Calibri" w:hAnsi="Angsana New"/>
                <w:sz w:val="30"/>
                <w:szCs w:val="30"/>
              </w:rPr>
            </w:pPr>
            <w:r w:rsidRPr="00D64A2F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890" w:type="dxa"/>
            <w:shd w:val="clear" w:color="auto" w:fill="auto"/>
          </w:tcPr>
          <w:p w14:paraId="46A57FEE" w14:textId="0A3B60AE" w:rsidR="000F6BD9" w:rsidRPr="00D64A2F" w:rsidRDefault="000F6BD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1,320</w:t>
            </w:r>
          </w:p>
        </w:tc>
        <w:tc>
          <w:tcPr>
            <w:tcW w:w="1890" w:type="dxa"/>
            <w:shd w:val="clear" w:color="auto" w:fill="auto"/>
          </w:tcPr>
          <w:p w14:paraId="56299910" w14:textId="3A2D87F2" w:rsidR="000F6BD9" w:rsidRPr="00D64A2F" w:rsidRDefault="000F6BD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1,446</w:t>
            </w:r>
          </w:p>
        </w:tc>
      </w:tr>
      <w:tr w:rsidR="000F6BD9" w:rsidRPr="001C7D7E" w14:paraId="52B98B9E" w14:textId="77777777" w:rsidTr="00D64A2F">
        <w:tc>
          <w:tcPr>
            <w:tcW w:w="5310" w:type="dxa"/>
            <w:shd w:val="clear" w:color="auto" w:fill="auto"/>
          </w:tcPr>
          <w:p w14:paraId="20ED452F" w14:textId="77777777" w:rsidR="000F6BD9" w:rsidRPr="00D64A2F" w:rsidRDefault="000F6BD9" w:rsidP="00D64A2F">
            <w:pPr>
              <w:tabs>
                <w:tab w:val="clear" w:pos="680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4A2F">
              <w:rPr>
                <w:rFonts w:ascii="Angsana New" w:eastAsia="Calibri" w:hAnsi="Angsana New"/>
                <w:sz w:val="30"/>
                <w:szCs w:val="30"/>
                <w:cs/>
              </w:rPr>
              <w:t>การตัดรายการระหว่างกัน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FBEF76C" w14:textId="7FC50F0D" w:rsidR="000F6BD9" w:rsidRPr="00D64A2F" w:rsidRDefault="000F6BD9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  <w:cs/>
                <w:lang w:bidi="th-TH"/>
              </w:rPr>
              <w:t>(21)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C26C81E" w14:textId="45DF5225" w:rsidR="000F6BD9" w:rsidRPr="00D64A2F" w:rsidRDefault="000F6BD9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  <w:cs/>
                <w:lang w:bidi="th-TH"/>
              </w:rPr>
              <w:t>(11)</w:t>
            </w:r>
          </w:p>
        </w:tc>
      </w:tr>
      <w:tr w:rsidR="000F6BD9" w:rsidRPr="001C7D7E" w14:paraId="2A8664F0" w14:textId="77777777" w:rsidTr="00D64A2F">
        <w:trPr>
          <w:trHeight w:val="489"/>
        </w:trPr>
        <w:tc>
          <w:tcPr>
            <w:tcW w:w="5310" w:type="dxa"/>
            <w:shd w:val="clear" w:color="auto" w:fill="auto"/>
            <w:vAlign w:val="bottom"/>
          </w:tcPr>
          <w:p w14:paraId="332E0650" w14:textId="77777777" w:rsidR="000F6BD9" w:rsidRPr="00D64A2F" w:rsidRDefault="000F6BD9" w:rsidP="00D64A2F">
            <w:pPr>
              <w:tabs>
                <w:tab w:val="clear" w:pos="680"/>
              </w:tabs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E8652FE" w14:textId="14B439B2" w:rsidR="000F6BD9" w:rsidRPr="00D64A2F" w:rsidRDefault="000F6BD9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1,299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2AC8DF" w14:textId="274716FA" w:rsidR="000F6BD9" w:rsidRPr="00D64A2F" w:rsidRDefault="000F6BD9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1,435</w:t>
            </w:r>
          </w:p>
        </w:tc>
      </w:tr>
    </w:tbl>
    <w:p w14:paraId="1847F2D6" w14:textId="1B3BC147" w:rsidR="00D35C25" w:rsidRDefault="00D35C25" w:rsidP="00D64A2F">
      <w:pPr>
        <w:pStyle w:val="block"/>
        <w:spacing w:after="0" w:line="200" w:lineRule="exact"/>
        <w:ind w:left="547" w:right="-43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</w:p>
    <w:p w14:paraId="384FD9B2" w14:textId="216C8FCA" w:rsidR="0034403F" w:rsidRPr="00633948" w:rsidRDefault="0034403F" w:rsidP="0034403F">
      <w:pPr>
        <w:ind w:left="540"/>
        <w:jc w:val="thaiDistribute"/>
        <w:rPr>
          <w:rFonts w:asciiTheme="majorBidi" w:eastAsia="Angsana New" w:hAnsiTheme="majorBidi" w:cstheme="majorBidi"/>
          <w:i/>
          <w:iCs/>
          <w:sz w:val="30"/>
          <w:szCs w:val="30"/>
        </w:rPr>
      </w:pPr>
      <w:r>
        <w:rPr>
          <w:rFonts w:asciiTheme="majorBidi" w:eastAsia="Angsana New" w:hAnsiTheme="majorBidi" w:cstheme="majorBidi" w:hint="cs"/>
          <w:i/>
          <w:iCs/>
          <w:sz w:val="30"/>
          <w:szCs w:val="30"/>
          <w:cs/>
        </w:rPr>
        <w:t>การร่วมค้า</w:t>
      </w:r>
      <w:r w:rsidRPr="00633948">
        <w:rPr>
          <w:rFonts w:asciiTheme="majorBidi" w:eastAsia="Angsana New" w:hAnsiTheme="majorBidi" w:cstheme="majorBidi"/>
          <w:i/>
          <w:iCs/>
          <w:sz w:val="30"/>
          <w:szCs w:val="30"/>
          <w:cs/>
        </w:rPr>
        <w:t>ที่ไม่มีสาระสำคัญ</w:t>
      </w:r>
    </w:p>
    <w:p w14:paraId="6A5F4B9E" w14:textId="77777777" w:rsidR="0034403F" w:rsidRPr="00633948" w:rsidRDefault="0034403F" w:rsidP="0034403F">
      <w:pPr>
        <w:ind w:left="540"/>
        <w:jc w:val="thaiDistribute"/>
        <w:rPr>
          <w:rFonts w:asciiTheme="majorBidi" w:eastAsia="Angsana New" w:hAnsiTheme="majorBidi" w:cstheme="majorBidi"/>
          <w:sz w:val="20"/>
          <w:szCs w:val="20"/>
        </w:rPr>
      </w:pPr>
    </w:p>
    <w:p w14:paraId="64E4D0F3" w14:textId="6739E126" w:rsidR="0034403F" w:rsidRPr="00633948" w:rsidRDefault="0034403F" w:rsidP="0034403F">
      <w:pPr>
        <w:ind w:left="5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>
        <w:rPr>
          <w:rFonts w:asciiTheme="majorBidi" w:eastAsia="Angsana New" w:hAnsiTheme="majorBidi" w:cstheme="majorBidi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E932312" w14:textId="77777777" w:rsidR="00D35C25" w:rsidRPr="00D64A2F" w:rsidRDefault="00D35C25" w:rsidP="00D35C25">
      <w:pPr>
        <w:ind w:left="540"/>
        <w:jc w:val="thaiDistribute"/>
        <w:rPr>
          <w:rFonts w:asciiTheme="majorBidi" w:eastAsia="Angsana New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8C254B" w:rsidRPr="00414F78" w14:paraId="1D6C1D6B" w14:textId="77777777" w:rsidTr="00D64A2F">
        <w:tc>
          <w:tcPr>
            <w:tcW w:w="5310" w:type="dxa"/>
            <w:vAlign w:val="bottom"/>
          </w:tcPr>
          <w:p w14:paraId="4DB546AD" w14:textId="77777777" w:rsidR="008C254B" w:rsidRPr="00414F78" w:rsidRDefault="008C254B" w:rsidP="008C254B">
            <w:pPr>
              <w:pStyle w:val="a8"/>
              <w:tabs>
                <w:tab w:val="right" w:pos="9810"/>
              </w:tabs>
              <w:ind w:left="540" w:right="0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E652C38" w14:textId="2ED82B6B" w:rsidR="008C254B" w:rsidRPr="00414F78" w:rsidRDefault="008C254B" w:rsidP="00D64A2F">
            <w:pPr>
              <w:pStyle w:val="a8"/>
              <w:ind w:right="-72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39FE">
              <w:rPr>
                <w:rFonts w:ascii="Angsana New" w:eastAsia="Calibri" w:hAnsi="Angsana New" w:cs="Angsana New" w:hint="cs"/>
                <w:sz w:val="30"/>
                <w:szCs w:val="30"/>
                <w:lang w:val="en-US"/>
              </w:rPr>
              <w:t>30</w:t>
            </w:r>
            <w:r w:rsidRPr="006539FE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 xml:space="preserve"> กันยายน </w:t>
            </w:r>
            <w:r w:rsidRPr="006539FE">
              <w:rPr>
                <w:rFonts w:ascii="Angsana New" w:eastAsia="Calibri" w:hAnsi="Angsana New" w:cs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90" w:type="dxa"/>
            <w:vAlign w:val="bottom"/>
          </w:tcPr>
          <w:p w14:paraId="4A5E4439" w14:textId="26E8D056" w:rsidR="008C254B" w:rsidRPr="00414F78" w:rsidRDefault="008C254B" w:rsidP="00D64A2F">
            <w:pPr>
              <w:pStyle w:val="a8"/>
              <w:ind w:right="-72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39FE">
              <w:rPr>
                <w:rFonts w:ascii="Angsana New" w:eastAsia="Calibri" w:hAnsi="Angsana New" w:cs="Angsana New" w:hint="cs"/>
                <w:sz w:val="30"/>
                <w:szCs w:val="30"/>
                <w:lang w:val="en-US"/>
              </w:rPr>
              <w:t>30</w:t>
            </w:r>
            <w:r w:rsidRPr="006539FE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 xml:space="preserve"> กันยายน </w:t>
            </w:r>
            <w:r w:rsidRPr="006539FE">
              <w:rPr>
                <w:rFonts w:ascii="Angsana New" w:eastAsia="Calibri" w:hAnsi="Angsana New"/>
                <w:bCs/>
                <w:sz w:val="30"/>
                <w:szCs w:val="30"/>
              </w:rPr>
              <w:t>2561</w:t>
            </w:r>
          </w:p>
        </w:tc>
      </w:tr>
      <w:tr w:rsidR="00D35C25" w:rsidRPr="00414F78" w14:paraId="738DA2CC" w14:textId="77777777" w:rsidTr="00D64A2F">
        <w:tc>
          <w:tcPr>
            <w:tcW w:w="5310" w:type="dxa"/>
            <w:vAlign w:val="bottom"/>
          </w:tcPr>
          <w:p w14:paraId="7816E45F" w14:textId="77777777" w:rsidR="00D35C25" w:rsidRPr="00414F78" w:rsidRDefault="00D35C25" w:rsidP="00D35C25">
            <w:pPr>
              <w:pStyle w:val="a8"/>
              <w:tabs>
                <w:tab w:val="right" w:pos="9810"/>
              </w:tabs>
              <w:ind w:left="540" w:right="0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14408EC" w14:textId="77777777" w:rsidR="00D35C25" w:rsidRPr="00414F78" w:rsidRDefault="00D35C25" w:rsidP="00D35C25">
            <w:pPr>
              <w:pStyle w:val="a8"/>
              <w:ind w:right="-72"/>
              <w:jc w:val="righ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A171BAD" w14:textId="47F71102" w:rsidR="00D35C25" w:rsidRPr="00414F78" w:rsidRDefault="00D35C25" w:rsidP="00D64A2F">
            <w:pPr>
              <w:pStyle w:val="a8"/>
              <w:ind w:right="-72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414F78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(</w:t>
            </w:r>
            <w:r w:rsidRPr="00414F78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ปรับปรุงใหม่</w:t>
            </w:r>
            <w:r w:rsidRPr="00414F78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D35C25" w:rsidRPr="00414F78" w14:paraId="7E3B7383" w14:textId="77777777" w:rsidTr="00D64A2F">
        <w:tc>
          <w:tcPr>
            <w:tcW w:w="5310" w:type="dxa"/>
            <w:vAlign w:val="bottom"/>
          </w:tcPr>
          <w:p w14:paraId="57B15C20" w14:textId="77777777" w:rsidR="00D35C25" w:rsidRPr="00414F78" w:rsidRDefault="00D35C25" w:rsidP="000E0DE6">
            <w:pPr>
              <w:pStyle w:val="a8"/>
              <w:ind w:left="540" w:right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4A2811B0" w14:textId="77777777" w:rsidR="00D35C25" w:rsidRPr="00414F78" w:rsidRDefault="00D35C25" w:rsidP="000E0DE6">
            <w:pPr>
              <w:pStyle w:val="a8"/>
              <w:ind w:right="-72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ngsana New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5C25" w:rsidRPr="00414F78" w14:paraId="754A397B" w14:textId="77777777" w:rsidTr="00D64A2F">
        <w:tc>
          <w:tcPr>
            <w:tcW w:w="5310" w:type="dxa"/>
            <w:vAlign w:val="bottom"/>
          </w:tcPr>
          <w:p w14:paraId="4FFEAD68" w14:textId="4C8D2811" w:rsidR="00D35C25" w:rsidRPr="00D64A2F" w:rsidRDefault="00D35C25" w:rsidP="00D64A2F">
            <w:pPr>
              <w:tabs>
                <w:tab w:val="clear" w:pos="680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4A2F">
              <w:rPr>
                <w:rFonts w:ascii="Angsana New" w:eastAsia="Calibri" w:hAnsi="Angsana New"/>
                <w:sz w:val="30"/>
                <w:szCs w:val="30"/>
                <w:cs/>
              </w:rPr>
              <w:t>มูลค่าตามบัญชีโดยรวมของส่วนได้เสียใน</w:t>
            </w:r>
            <w:r w:rsidR="0034403F" w:rsidRPr="00D64A2F">
              <w:rPr>
                <w:rFonts w:ascii="Angsana New" w:eastAsia="Calibri" w:hAnsi="Angsana New"/>
                <w:sz w:val="30"/>
                <w:szCs w:val="30"/>
                <w:cs/>
              </w:rPr>
              <w:t>การร่วมค้า</w:t>
            </w:r>
            <w:r w:rsidRPr="00D64A2F">
              <w:rPr>
                <w:rFonts w:ascii="Angsana New" w:eastAsia="Calibri" w:hAnsi="Angsana New"/>
                <w:sz w:val="30"/>
                <w:szCs w:val="30"/>
                <w:cs/>
              </w:rPr>
              <w:t>ซึ่งแต่ละ</w:t>
            </w:r>
            <w:r w:rsidR="00D51B79">
              <w:rPr>
                <w:rFonts w:ascii="Angsana New" w:eastAsia="Calibri" w:hAnsi="Angsana New"/>
                <w:sz w:val="30"/>
                <w:szCs w:val="30"/>
              </w:rPr>
              <w:br/>
              <w:t xml:space="preserve">   </w:t>
            </w:r>
            <w:r w:rsidRPr="00D64A2F">
              <w:rPr>
                <w:rFonts w:ascii="Angsana New" w:eastAsia="Calibri" w:hAnsi="Angsana New"/>
                <w:sz w:val="30"/>
                <w:szCs w:val="30"/>
                <w:cs/>
              </w:rPr>
              <w:t>รายที่ไม่มีสาระสำคัญ</w:t>
            </w:r>
          </w:p>
        </w:tc>
        <w:tc>
          <w:tcPr>
            <w:tcW w:w="1890" w:type="dxa"/>
            <w:vAlign w:val="bottom"/>
          </w:tcPr>
          <w:p w14:paraId="784F3BCE" w14:textId="2768A294" w:rsidR="00D35C25" w:rsidRPr="00D64A2F" w:rsidRDefault="00F37B68" w:rsidP="00D64A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1,365</w:t>
            </w:r>
          </w:p>
        </w:tc>
        <w:tc>
          <w:tcPr>
            <w:tcW w:w="1890" w:type="dxa"/>
            <w:vAlign w:val="bottom"/>
          </w:tcPr>
          <w:p w14:paraId="12B6438D" w14:textId="377256F3" w:rsidR="00D35C25" w:rsidRPr="00D64A2F" w:rsidRDefault="007570DE" w:rsidP="00D64A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</w:t>
            </w:r>
            <w:r w:rsidR="00F37B68" w:rsidRPr="00D64A2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28</w:t>
            </w:r>
          </w:p>
        </w:tc>
      </w:tr>
      <w:tr w:rsidR="00D35C25" w:rsidRPr="00F81176" w14:paraId="717EA082" w14:textId="77777777" w:rsidTr="00D64A2F">
        <w:tc>
          <w:tcPr>
            <w:tcW w:w="5310" w:type="dxa"/>
            <w:vAlign w:val="bottom"/>
          </w:tcPr>
          <w:p w14:paraId="3B8C2BE7" w14:textId="77777777" w:rsidR="00D35C25" w:rsidRPr="00D64A2F" w:rsidRDefault="00D35C25" w:rsidP="00D64A2F">
            <w:pPr>
              <w:tabs>
                <w:tab w:val="clear" w:pos="680"/>
              </w:tabs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0B7D1F74" w14:textId="77777777" w:rsidR="00D35C25" w:rsidRPr="00D64A2F" w:rsidRDefault="00D35C25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5A2C5325" w14:textId="77777777" w:rsidR="00D35C25" w:rsidRPr="00D64A2F" w:rsidRDefault="00D35C25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</w:tr>
      <w:tr w:rsidR="00F81176" w:rsidRPr="00F81176" w14:paraId="01F48FDE" w14:textId="77777777" w:rsidTr="00D51B79">
        <w:tc>
          <w:tcPr>
            <w:tcW w:w="5310" w:type="dxa"/>
            <w:vAlign w:val="bottom"/>
          </w:tcPr>
          <w:p w14:paraId="1457872C" w14:textId="77777777" w:rsidR="00F81176" w:rsidRPr="00F81176" w:rsidRDefault="00F81176">
            <w:pPr>
              <w:tabs>
                <w:tab w:val="clear" w:pos="680"/>
              </w:tabs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7CE9521C" w14:textId="77777777" w:rsidR="00F81176" w:rsidRPr="00F81176" w:rsidRDefault="00F81176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1E00060B" w14:textId="77777777" w:rsidR="00F81176" w:rsidRPr="00F81176" w:rsidRDefault="00F81176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</w:tr>
      <w:tr w:rsidR="00F81176" w:rsidRPr="00F81176" w14:paraId="7BCFB614" w14:textId="77777777" w:rsidTr="00D51B79">
        <w:tc>
          <w:tcPr>
            <w:tcW w:w="5310" w:type="dxa"/>
            <w:vAlign w:val="bottom"/>
          </w:tcPr>
          <w:p w14:paraId="1630F96E" w14:textId="77777777" w:rsidR="00F81176" w:rsidRPr="00F81176" w:rsidRDefault="00F81176">
            <w:pPr>
              <w:tabs>
                <w:tab w:val="clear" w:pos="680"/>
              </w:tabs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6FDD9B71" w14:textId="77777777" w:rsidR="00F81176" w:rsidRPr="00F81176" w:rsidRDefault="00F81176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23A13DE1" w14:textId="77777777" w:rsidR="00F81176" w:rsidRPr="00F81176" w:rsidRDefault="00F81176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</w:tr>
      <w:tr w:rsidR="00F81176" w:rsidRPr="00F81176" w14:paraId="28107369" w14:textId="77777777" w:rsidTr="00D51B79">
        <w:tc>
          <w:tcPr>
            <w:tcW w:w="5310" w:type="dxa"/>
            <w:vAlign w:val="bottom"/>
          </w:tcPr>
          <w:p w14:paraId="72690592" w14:textId="77777777" w:rsidR="00F81176" w:rsidRPr="00F81176" w:rsidRDefault="00F81176">
            <w:pPr>
              <w:tabs>
                <w:tab w:val="clear" w:pos="680"/>
              </w:tabs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4207A8F4" w14:textId="77777777" w:rsidR="00F81176" w:rsidRPr="00F81176" w:rsidRDefault="00F81176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3AE96D3C" w14:textId="77777777" w:rsidR="00F81176" w:rsidRPr="00F81176" w:rsidRDefault="00F81176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</w:tr>
      <w:tr w:rsidR="00F81176" w:rsidRPr="00F81176" w14:paraId="2312C60D" w14:textId="77777777" w:rsidTr="00D51B79">
        <w:tc>
          <w:tcPr>
            <w:tcW w:w="5310" w:type="dxa"/>
            <w:vAlign w:val="bottom"/>
          </w:tcPr>
          <w:p w14:paraId="67298426" w14:textId="77777777" w:rsidR="00F81176" w:rsidRPr="00F81176" w:rsidRDefault="00F81176">
            <w:pPr>
              <w:tabs>
                <w:tab w:val="clear" w:pos="680"/>
              </w:tabs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3EBF99F2" w14:textId="77777777" w:rsidR="00F81176" w:rsidRPr="00F81176" w:rsidRDefault="00F81176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5781A138" w14:textId="77777777" w:rsidR="00F81176" w:rsidRPr="00F81176" w:rsidRDefault="00F81176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</w:tr>
      <w:tr w:rsidR="00F81176" w:rsidRPr="00F81176" w14:paraId="45211702" w14:textId="77777777" w:rsidTr="00D51B79">
        <w:tc>
          <w:tcPr>
            <w:tcW w:w="5310" w:type="dxa"/>
            <w:vAlign w:val="bottom"/>
          </w:tcPr>
          <w:p w14:paraId="4489FE92" w14:textId="77777777" w:rsidR="00F81176" w:rsidRPr="00F81176" w:rsidRDefault="00F81176">
            <w:pPr>
              <w:tabs>
                <w:tab w:val="clear" w:pos="680"/>
              </w:tabs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7CF80B84" w14:textId="77777777" w:rsidR="00F81176" w:rsidRPr="00F81176" w:rsidRDefault="00F81176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52DEB70C" w14:textId="77777777" w:rsidR="00F81176" w:rsidRPr="00F81176" w:rsidRDefault="00F81176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Cs w:val="22"/>
              </w:rPr>
            </w:pPr>
          </w:p>
        </w:tc>
      </w:tr>
      <w:tr w:rsidR="00261349" w:rsidRPr="00B81287" w14:paraId="5A5C7ED3" w14:textId="77777777" w:rsidTr="00D51B79">
        <w:tc>
          <w:tcPr>
            <w:tcW w:w="5310" w:type="dxa"/>
            <w:vAlign w:val="bottom"/>
          </w:tcPr>
          <w:p w14:paraId="47263EBE" w14:textId="77777777" w:rsidR="00261349" w:rsidRPr="00D51B79" w:rsidRDefault="00261349" w:rsidP="00261349">
            <w:pPr>
              <w:tabs>
                <w:tab w:val="clear" w:pos="680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141EB12" w14:textId="5E46F030" w:rsidR="00261349" w:rsidRPr="00D51B79" w:rsidRDefault="00261349" w:rsidP="00D64A2F">
            <w:pPr>
              <w:pStyle w:val="acctmergecolhdg"/>
              <w:spacing w:line="240" w:lineRule="auto"/>
              <w:ind w:right="-10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254B">
              <w:rPr>
                <w:rFonts w:ascii="Angsana New" w:eastAsia="Calibri" w:hAnsi="Angsana New"/>
                <w:sz w:val="30"/>
                <w:szCs w:val="30"/>
                <w:cs/>
              </w:rPr>
              <w:t>สำหรับปีสิ้นสุด</w:t>
            </w:r>
            <w:r w:rsidR="008C254B" w:rsidRPr="008C254B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br/>
            </w:r>
            <w:r w:rsidRPr="008C254B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วันที่</w:t>
            </w:r>
            <w:r w:rsidRPr="00D64A2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8C254B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90" w:type="dxa"/>
            <w:vAlign w:val="bottom"/>
          </w:tcPr>
          <w:p w14:paraId="78E3E887" w14:textId="603460D8" w:rsidR="00261349" w:rsidRPr="00D51B79" w:rsidRDefault="00261349" w:rsidP="00D64A2F">
            <w:pPr>
              <w:pStyle w:val="acctmergecolhdg"/>
              <w:spacing w:line="240" w:lineRule="auto"/>
              <w:ind w:right="-10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254B">
              <w:rPr>
                <w:rFonts w:ascii="Angsana New" w:eastAsia="Calibri" w:hAnsi="Angsana New"/>
                <w:sz w:val="30"/>
                <w:szCs w:val="30"/>
                <w:cs/>
              </w:rPr>
              <w:t>สำหรับรอบระยะ</w:t>
            </w:r>
            <w:r w:rsidRPr="008C254B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F81176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bidi="th-TH"/>
              </w:rPr>
              <w:t>เวลาบัญชีตั้งแต่วันที่</w:t>
            </w:r>
            <w:r w:rsidR="008C254B" w:rsidRPr="00F81176">
              <w:rPr>
                <w:rFonts w:ascii="Angsana New" w:eastAsia="Calibri" w:hAnsi="Angsana New"/>
                <w:b w:val="0"/>
                <w:sz w:val="30"/>
                <w:szCs w:val="30"/>
              </w:rPr>
              <w:br/>
            </w:r>
            <w:r w:rsidRPr="00D64A2F">
              <w:rPr>
                <w:rFonts w:ascii="Angsana New" w:eastAsia="Calibri" w:hAnsi="Angsana New"/>
                <w:b w:val="0"/>
                <w:bCs/>
                <w:sz w:val="30"/>
                <w:szCs w:val="30"/>
              </w:rPr>
              <w:t>1</w:t>
            </w:r>
            <w:r w:rsidRPr="002459B1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F81176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bidi="th-TH"/>
              </w:rPr>
              <w:t>มกราค</w:t>
            </w:r>
            <w:r w:rsidRPr="002459B1">
              <w:rPr>
                <w:rFonts w:ascii="Angsana New" w:eastAsia="Calibri" w:hAnsi="Angsana New"/>
                <w:sz w:val="30"/>
                <w:szCs w:val="30"/>
                <w:cs/>
              </w:rPr>
              <w:t>ม</w:t>
            </w:r>
            <w:r w:rsidR="00F81176" w:rsidRPr="002459B1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D64A2F">
              <w:rPr>
                <w:rFonts w:ascii="Angsana New" w:eastAsia="Calibri" w:hAnsi="Angsana New"/>
                <w:b w:val="0"/>
                <w:bCs/>
                <w:sz w:val="30"/>
                <w:szCs w:val="30"/>
              </w:rPr>
              <w:t>2561</w:t>
            </w:r>
            <w:r w:rsidRPr="002459B1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ถึง</w:t>
            </w:r>
            <w:r w:rsidR="008C254B" w:rsidRPr="008C254B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br/>
            </w:r>
            <w:r w:rsidRPr="008C254B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30 กันยายน </w:t>
            </w:r>
            <w:r w:rsidRPr="008C254B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</w:tr>
      <w:tr w:rsidR="00261349" w:rsidRPr="00B81287" w14:paraId="19BF921F" w14:textId="77777777" w:rsidTr="00D51B79">
        <w:tc>
          <w:tcPr>
            <w:tcW w:w="5310" w:type="dxa"/>
            <w:vAlign w:val="bottom"/>
          </w:tcPr>
          <w:p w14:paraId="617CEEC4" w14:textId="77777777" w:rsidR="00261349" w:rsidRPr="00D51B79" w:rsidRDefault="00261349" w:rsidP="00261349">
            <w:pPr>
              <w:tabs>
                <w:tab w:val="clear" w:pos="680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0E0C8AC" w14:textId="77777777" w:rsidR="00261349" w:rsidRPr="00633948" w:rsidRDefault="00261349" w:rsidP="00261349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1A7F1E71" w14:textId="17F05BE1" w:rsidR="00261349" w:rsidRPr="008C254B" w:rsidRDefault="00261349" w:rsidP="00261349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="Angsana New" w:eastAsia="Calibri" w:hAnsi="Angsana New" w:cs="Angsana New"/>
                <w:b w:val="0"/>
                <w:sz w:val="30"/>
                <w:szCs w:val="30"/>
                <w:lang w:val="en-US"/>
              </w:rPr>
              <w:t>(</w:t>
            </w:r>
            <w:r w:rsidRPr="00D64A2F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D64A2F">
              <w:rPr>
                <w:rFonts w:ascii="Angsana New" w:eastAsia="Calibri" w:hAnsi="Angsana New" w:cs="Angsana New"/>
                <w:b w:val="0"/>
                <w:sz w:val="30"/>
                <w:szCs w:val="30"/>
                <w:lang w:val="en-US"/>
              </w:rPr>
              <w:t>)</w:t>
            </w:r>
          </w:p>
        </w:tc>
      </w:tr>
      <w:tr w:rsidR="00F81176" w:rsidRPr="00B81287" w14:paraId="647BCED5" w14:textId="77777777" w:rsidTr="00A437F0">
        <w:tc>
          <w:tcPr>
            <w:tcW w:w="5310" w:type="dxa"/>
            <w:vAlign w:val="bottom"/>
          </w:tcPr>
          <w:p w14:paraId="49D63E49" w14:textId="77777777" w:rsidR="00F81176" w:rsidRPr="00D51B79" w:rsidRDefault="00F81176" w:rsidP="00261349">
            <w:pPr>
              <w:tabs>
                <w:tab w:val="clear" w:pos="680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F47E728" w14:textId="0EF0B25A" w:rsidR="00F81176" w:rsidRPr="008C254B" w:rsidRDefault="00F81176" w:rsidP="00261349">
            <w:pPr>
              <w:pStyle w:val="acctmergecolhdg"/>
              <w:spacing w:line="240" w:lineRule="auto"/>
              <w:ind w:right="-107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/>
              </w:rPr>
            </w:pPr>
            <w:r>
              <w:rPr>
                <w:rFonts w:asciiTheme="majorBidi" w:eastAsia="Angsana New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1349" w:rsidRPr="00414F78" w14:paraId="1DB8F31C" w14:textId="77777777" w:rsidTr="00D64A2F">
        <w:tc>
          <w:tcPr>
            <w:tcW w:w="5310" w:type="dxa"/>
            <w:vAlign w:val="bottom"/>
          </w:tcPr>
          <w:p w14:paraId="21E094EA" w14:textId="5474178F" w:rsidR="00261349" w:rsidRPr="00D64A2F" w:rsidRDefault="00261349" w:rsidP="00D64A2F">
            <w:pPr>
              <w:tabs>
                <w:tab w:val="clear" w:pos="680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4A2F">
              <w:rPr>
                <w:rFonts w:ascii="Angsana New" w:eastAsia="Calibri" w:hAnsi="Angsana New"/>
                <w:sz w:val="30"/>
                <w:szCs w:val="30"/>
                <w:cs/>
              </w:rPr>
              <w:t>จำนวนรวมของส่วนแบ่งของกลุ่มกิจการในการร่วมค้า</w:t>
            </w:r>
          </w:p>
        </w:tc>
        <w:tc>
          <w:tcPr>
            <w:tcW w:w="1890" w:type="dxa"/>
            <w:vAlign w:val="bottom"/>
          </w:tcPr>
          <w:p w14:paraId="3FBD87E2" w14:textId="77777777" w:rsidR="00261349" w:rsidRPr="00D64A2F" w:rsidRDefault="0026134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512CFC0" w14:textId="77777777" w:rsidR="00261349" w:rsidRPr="00D64A2F" w:rsidRDefault="0026134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</w:tr>
      <w:tr w:rsidR="00261349" w:rsidRPr="00414F78" w14:paraId="59CF2B11" w14:textId="77777777" w:rsidTr="00D64A2F">
        <w:tc>
          <w:tcPr>
            <w:tcW w:w="5310" w:type="dxa"/>
            <w:vAlign w:val="bottom"/>
          </w:tcPr>
          <w:p w14:paraId="55C476BC" w14:textId="77777777" w:rsidR="00261349" w:rsidRPr="00D64A2F" w:rsidRDefault="00261349" w:rsidP="00D64A2F">
            <w:pPr>
              <w:tabs>
                <w:tab w:val="clear" w:pos="680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4A2F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890" w:type="dxa"/>
            <w:vAlign w:val="bottom"/>
          </w:tcPr>
          <w:p w14:paraId="6D0BE46F" w14:textId="4D56163D" w:rsidR="00261349" w:rsidRPr="00D64A2F" w:rsidRDefault="00261349" w:rsidP="00D64A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</w:t>
            </w:r>
            <w:r w:rsidR="00F37B68" w:rsidRPr="00D64A2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</w:t>
            </w:r>
          </w:p>
        </w:tc>
        <w:tc>
          <w:tcPr>
            <w:tcW w:w="1890" w:type="dxa"/>
            <w:vAlign w:val="bottom"/>
          </w:tcPr>
          <w:p w14:paraId="7C4763DE" w14:textId="3A1ED2FF" w:rsidR="00261349" w:rsidRPr="00D64A2F" w:rsidRDefault="00261349" w:rsidP="00D64A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</w:t>
            </w:r>
          </w:p>
        </w:tc>
      </w:tr>
    </w:tbl>
    <w:p w14:paraId="0D66F925" w14:textId="2C61DB3C" w:rsidR="000C4BEF" w:rsidRDefault="000C4BEF" w:rsidP="00D64A2F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6616D55D" w14:textId="77777777" w:rsidR="00F81176" w:rsidRPr="007B4C6A" w:rsidRDefault="00F81176" w:rsidP="00F81176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59532748" w14:textId="77777777" w:rsidR="00F81176" w:rsidRPr="00D64A2F" w:rsidRDefault="00F81176" w:rsidP="00D64A2F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88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20"/>
        <w:gridCol w:w="1710"/>
        <w:gridCol w:w="1872"/>
      </w:tblGrid>
      <w:tr w:rsidR="008514E6" w:rsidRPr="007B4C6A" w14:paraId="10935412" w14:textId="77777777" w:rsidTr="00D64A2F">
        <w:trPr>
          <w:tblHeader/>
        </w:trPr>
        <w:tc>
          <w:tcPr>
            <w:tcW w:w="5220" w:type="dxa"/>
            <w:shd w:val="clear" w:color="auto" w:fill="auto"/>
          </w:tcPr>
          <w:p w14:paraId="4270AB3A" w14:textId="77777777" w:rsidR="008514E6" w:rsidRPr="007B4C6A" w:rsidRDefault="008514E6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82" w:type="dxa"/>
            <w:gridSpan w:val="2"/>
            <w:shd w:val="clear" w:color="auto" w:fill="auto"/>
            <w:vAlign w:val="bottom"/>
          </w:tcPr>
          <w:p w14:paraId="77659F0B" w14:textId="77777777" w:rsidR="008514E6" w:rsidRPr="007B4C6A" w:rsidRDefault="008514E6" w:rsidP="0006375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514E6" w:rsidRPr="007B4C6A" w14:paraId="0EBB5594" w14:textId="77777777" w:rsidTr="00D64A2F">
        <w:trPr>
          <w:tblHeader/>
        </w:trPr>
        <w:tc>
          <w:tcPr>
            <w:tcW w:w="5220" w:type="dxa"/>
            <w:shd w:val="clear" w:color="auto" w:fill="auto"/>
          </w:tcPr>
          <w:p w14:paraId="7F0CFFBE" w14:textId="77777777" w:rsidR="008514E6" w:rsidRPr="007B4C6A" w:rsidRDefault="008514E6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BC079F" w14:textId="43D6FD65" w:rsidR="008514E6" w:rsidRPr="007B4C6A" w:rsidRDefault="008514E6" w:rsidP="0006375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7B4C6A">
              <w:rPr>
                <w:rFonts w:ascii="Angsana New" w:eastAsia="Calibri" w:hAnsi="Angsana New"/>
                <w:spacing w:val="-12"/>
                <w:sz w:val="30"/>
                <w:szCs w:val="30"/>
                <w:cs/>
                <w:lang w:val="en-US" w:bidi="th-TH"/>
              </w:rPr>
              <w:t>สำหรับปีสิ้นสุด</w:t>
            </w:r>
            <w:r w:rsidR="00D1603B" w:rsidRPr="007B4C6A">
              <w:rPr>
                <w:rFonts w:ascii="Angsana New" w:eastAsia="Calibri" w:hAnsi="Angsana New"/>
                <w:spacing w:val="-12"/>
                <w:sz w:val="30"/>
                <w:szCs w:val="30"/>
                <w:lang w:val="en-US" w:bidi="th-TH"/>
              </w:rPr>
              <w:br/>
            </w:r>
            <w:r w:rsidRPr="007B4C6A">
              <w:rPr>
                <w:rFonts w:ascii="Angsana New" w:eastAsia="Calibri" w:hAnsi="Angsana New"/>
                <w:spacing w:val="-12"/>
                <w:sz w:val="30"/>
                <w:szCs w:val="30"/>
                <w:cs/>
                <w:lang w:val="en-US" w:bidi="th-TH"/>
              </w:rPr>
              <w:t>วันที่</w:t>
            </w:r>
            <w:r w:rsidR="00D1603B" w:rsidRPr="007B4C6A">
              <w:rPr>
                <w:rFonts w:ascii="Angsana New" w:eastAsia="Calibri" w:hAnsi="Angsana New"/>
                <w:spacing w:val="-12"/>
                <w:sz w:val="30"/>
                <w:szCs w:val="30"/>
                <w:lang w:val="en-US" w:bidi="th-TH"/>
              </w:rPr>
              <w:t xml:space="preserve"> </w:t>
            </w:r>
            <w:r w:rsidRPr="007B4C6A">
              <w:rPr>
                <w:rFonts w:ascii="Angsana New" w:eastAsia="Calibri" w:hAnsi="Angsana New"/>
                <w:spacing w:val="-12"/>
                <w:sz w:val="30"/>
                <w:szCs w:val="30"/>
                <w:lang w:val="en-US" w:bidi="th-TH"/>
              </w:rPr>
              <w:t xml:space="preserve">30 </w:t>
            </w:r>
            <w:r w:rsidRPr="007B4C6A">
              <w:rPr>
                <w:rFonts w:ascii="Angsana New" w:eastAsia="Calibri" w:hAnsi="Angsana New"/>
                <w:spacing w:val="-12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7B4C6A">
              <w:rPr>
                <w:rFonts w:ascii="Angsana New" w:eastAsia="Calibri" w:hAnsi="Angsana New"/>
                <w:spacing w:val="-12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7D324F" w14:textId="16D784FE" w:rsidR="008514E6" w:rsidRPr="007B4C6A" w:rsidRDefault="008514E6" w:rsidP="00063750">
            <w:pPr>
              <w:pStyle w:val="acctmergecolhdg"/>
              <w:spacing w:line="240" w:lineRule="auto"/>
              <w:ind w:left="-108" w:right="-107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สำหรับรอบระยะเวลาบัญชีตั้งแต่วันที่</w:t>
            </w:r>
          </w:p>
          <w:p w14:paraId="35FFC87B" w14:textId="77777777" w:rsidR="008514E6" w:rsidRPr="007B4C6A" w:rsidRDefault="008514E6" w:rsidP="00063750">
            <w:pPr>
              <w:pStyle w:val="acctmergecolhdg"/>
              <w:spacing w:line="240" w:lineRule="auto"/>
              <w:ind w:left="-108" w:right="-107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Pr="007B4C6A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7B4C6A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  <w:r w:rsidRPr="007B4C6A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ถึง </w:t>
            </w:r>
          </w:p>
          <w:p w14:paraId="30BAF0F9" w14:textId="77777777" w:rsidR="008514E6" w:rsidRPr="007B4C6A" w:rsidRDefault="008514E6" w:rsidP="0006375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 xml:space="preserve">30 กันยายน </w:t>
            </w:r>
            <w:r w:rsidRPr="007B4C6A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8514E6" w:rsidRPr="007B4C6A" w14:paraId="2B3DA250" w14:textId="77777777" w:rsidTr="00D64A2F">
        <w:trPr>
          <w:tblHeader/>
        </w:trPr>
        <w:tc>
          <w:tcPr>
            <w:tcW w:w="5220" w:type="dxa"/>
            <w:shd w:val="clear" w:color="auto" w:fill="auto"/>
          </w:tcPr>
          <w:p w14:paraId="43CECF6E" w14:textId="77777777" w:rsidR="008514E6" w:rsidRPr="007B4C6A" w:rsidRDefault="008514E6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82" w:type="dxa"/>
            <w:gridSpan w:val="2"/>
            <w:shd w:val="clear" w:color="auto" w:fill="auto"/>
            <w:vAlign w:val="bottom"/>
          </w:tcPr>
          <w:p w14:paraId="6FF87F6E" w14:textId="77777777" w:rsidR="008514E6" w:rsidRPr="007B4C6A" w:rsidRDefault="008514E6" w:rsidP="0006375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514E6" w:rsidRPr="007B4C6A" w14:paraId="3C9CCBC3" w14:textId="77777777" w:rsidTr="00D64A2F">
        <w:tc>
          <w:tcPr>
            <w:tcW w:w="5220" w:type="dxa"/>
            <w:shd w:val="clear" w:color="auto" w:fill="auto"/>
          </w:tcPr>
          <w:p w14:paraId="76889A92" w14:textId="45FE40E1" w:rsidR="008514E6" w:rsidRPr="007B4C6A" w:rsidRDefault="008514E6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547D3" w:rsidRPr="007B4C6A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4763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47D3" w:rsidRPr="007B4C6A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="005547D3"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0" w:type="dxa"/>
            <w:shd w:val="clear" w:color="auto" w:fill="auto"/>
          </w:tcPr>
          <w:p w14:paraId="719EC620" w14:textId="77777777" w:rsidR="008514E6" w:rsidRPr="00D64A2F" w:rsidRDefault="001137F8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17,916</w:t>
            </w:r>
          </w:p>
        </w:tc>
        <w:tc>
          <w:tcPr>
            <w:tcW w:w="1872" w:type="dxa"/>
            <w:shd w:val="clear" w:color="auto" w:fill="auto"/>
          </w:tcPr>
          <w:p w14:paraId="7323B9D3" w14:textId="77777777" w:rsidR="008514E6" w:rsidRPr="00D64A2F" w:rsidRDefault="008514E6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17,626</w:t>
            </w:r>
          </w:p>
        </w:tc>
      </w:tr>
      <w:tr w:rsidR="008514E6" w:rsidRPr="007B4C6A" w14:paraId="5DEBD5D7" w14:textId="77777777" w:rsidTr="00D64A2F">
        <w:tc>
          <w:tcPr>
            <w:tcW w:w="5220" w:type="dxa"/>
            <w:shd w:val="clear" w:color="auto" w:fill="auto"/>
          </w:tcPr>
          <w:p w14:paraId="6641D845" w14:textId="77777777" w:rsidR="008514E6" w:rsidRPr="007B4C6A" w:rsidRDefault="008514E6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710" w:type="dxa"/>
            <w:shd w:val="clear" w:color="auto" w:fill="auto"/>
          </w:tcPr>
          <w:p w14:paraId="0712C682" w14:textId="0F5939DA" w:rsidR="008514E6" w:rsidRPr="00D64A2F" w:rsidRDefault="00F3252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1,285</w:t>
            </w:r>
          </w:p>
        </w:tc>
        <w:tc>
          <w:tcPr>
            <w:tcW w:w="1872" w:type="dxa"/>
            <w:shd w:val="clear" w:color="auto" w:fill="auto"/>
          </w:tcPr>
          <w:p w14:paraId="76560ADE" w14:textId="77777777" w:rsidR="008514E6" w:rsidRPr="00D64A2F" w:rsidRDefault="008514E6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296</w:t>
            </w:r>
          </w:p>
        </w:tc>
      </w:tr>
      <w:tr w:rsidR="00AA1908" w:rsidRPr="007B4C6A" w14:paraId="313B5963" w14:textId="77777777" w:rsidTr="00D64A2F">
        <w:tc>
          <w:tcPr>
            <w:tcW w:w="5220" w:type="dxa"/>
            <w:shd w:val="clear" w:color="auto" w:fill="auto"/>
          </w:tcPr>
          <w:p w14:paraId="3D074614" w14:textId="75C2B135" w:rsidR="00AA1908" w:rsidRPr="007B4C6A" w:rsidRDefault="00AA1908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710" w:type="dxa"/>
            <w:shd w:val="clear" w:color="auto" w:fill="auto"/>
          </w:tcPr>
          <w:p w14:paraId="5B184634" w14:textId="6D0D29D9" w:rsidR="00AA1908" w:rsidRPr="00D64A2F" w:rsidRDefault="00F32529" w:rsidP="00D64A2F">
            <w:pPr>
              <w:pStyle w:val="acctfourfigures"/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19,134</w:t>
            </w:r>
          </w:p>
        </w:tc>
        <w:tc>
          <w:tcPr>
            <w:tcW w:w="1872" w:type="dxa"/>
            <w:shd w:val="clear" w:color="auto" w:fill="auto"/>
          </w:tcPr>
          <w:p w14:paraId="4D4A2A08" w14:textId="78274328" w:rsidR="00AA1908" w:rsidRPr="00D64A2F" w:rsidRDefault="008F0E50" w:rsidP="00D64A2F">
            <w:pPr>
              <w:pStyle w:val="acctfourfigures"/>
              <w:tabs>
                <w:tab w:val="clear" w:pos="765"/>
                <w:tab w:val="decimal" w:pos="1226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</w:tr>
      <w:tr w:rsidR="008514E6" w:rsidRPr="007B4C6A" w14:paraId="0F6E83FE" w14:textId="77777777" w:rsidTr="00D64A2F">
        <w:tc>
          <w:tcPr>
            <w:tcW w:w="5220" w:type="dxa"/>
            <w:shd w:val="clear" w:color="auto" w:fill="auto"/>
            <w:vAlign w:val="bottom"/>
          </w:tcPr>
          <w:p w14:paraId="3B77883A" w14:textId="77777777" w:rsidR="008514E6" w:rsidRPr="007B4C6A" w:rsidRDefault="008514E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B1DADB" w14:textId="77777777" w:rsidR="008514E6" w:rsidRPr="00D64A2F" w:rsidRDefault="001137F8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6</w:t>
            </w:r>
            <w:r w:rsidRPr="00D64A2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25EFD5" w14:textId="77777777" w:rsidR="008514E6" w:rsidRPr="00D64A2F" w:rsidRDefault="008514E6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D64A2F">
              <w:rPr>
                <w:rFonts w:asciiTheme="majorBidi" w:hAnsiTheme="majorBidi" w:cstheme="majorBidi"/>
                <w:noProof/>
                <w:sz w:val="30"/>
                <w:szCs w:val="30"/>
              </w:rPr>
              <w:t>6</w:t>
            </w:r>
            <w:r w:rsidRPr="00D64A2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8514E6" w:rsidRPr="007B4C6A" w14:paraId="1E39F6F1" w14:textId="77777777" w:rsidTr="00D64A2F">
        <w:trPr>
          <w:trHeight w:val="380"/>
        </w:trPr>
        <w:tc>
          <w:tcPr>
            <w:tcW w:w="5220" w:type="dxa"/>
            <w:shd w:val="clear" w:color="auto" w:fill="auto"/>
            <w:vAlign w:val="bottom"/>
          </w:tcPr>
          <w:p w14:paraId="1DCA50F0" w14:textId="77777777" w:rsidR="008514E6" w:rsidRPr="007B4C6A" w:rsidRDefault="008514E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8FBA5C" w14:textId="77777777" w:rsidR="008514E6" w:rsidRPr="00D64A2F" w:rsidRDefault="001137F8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38,329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5ED5DF3" w14:textId="77777777" w:rsidR="008514E6" w:rsidRPr="00D64A2F" w:rsidRDefault="008514E6" w:rsidP="00D64A2F">
            <w:pPr>
              <w:pStyle w:val="acctfourfigures"/>
              <w:pBdr>
                <w:bottom w:val="double" w:sz="4" w:space="0" w:color="auto"/>
              </w:pBdr>
              <w:tabs>
                <w:tab w:val="clear" w:pos="765"/>
                <w:tab w:val="decimal" w:pos="1508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17,916</w:t>
            </w:r>
          </w:p>
        </w:tc>
      </w:tr>
    </w:tbl>
    <w:p w14:paraId="30C32FDA" w14:textId="77777777" w:rsidR="008514E6" w:rsidRPr="00D64A2F" w:rsidRDefault="008514E6" w:rsidP="00D64A2F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16"/>
          <w:szCs w:val="16"/>
          <w:lang w:val="en-US" w:bidi="th-TH"/>
        </w:rPr>
      </w:pPr>
    </w:p>
    <w:p w14:paraId="2793682E" w14:textId="77777777" w:rsidR="00F81176" w:rsidRDefault="00F81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1C710F9" w14:textId="77777777" w:rsidR="00BD1F5A" w:rsidRPr="007B4C6A" w:rsidRDefault="00B90802" w:rsidP="00B90802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B4C6A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การซื้อกิจการ </w:t>
      </w:r>
    </w:p>
    <w:p w14:paraId="4CE2C579" w14:textId="77777777" w:rsidR="00BD1F5A" w:rsidRPr="00D64A2F" w:rsidRDefault="00BD1F5A" w:rsidP="00D64A2F">
      <w:pPr>
        <w:pStyle w:val="block"/>
        <w:spacing w:after="0" w:line="240" w:lineRule="auto"/>
        <w:ind w:left="518" w:right="47"/>
        <w:jc w:val="thaiDistribute"/>
        <w:rPr>
          <w:rFonts w:ascii="Angsana New" w:hAnsi="Angsana New"/>
          <w:i/>
          <w:iCs/>
          <w:sz w:val="28"/>
          <w:szCs w:val="28"/>
          <w:lang w:val="en-US" w:bidi="th-TH"/>
        </w:rPr>
      </w:pPr>
    </w:p>
    <w:p w14:paraId="32BE8276" w14:textId="77777777" w:rsidR="00B90802" w:rsidRPr="007B4C6A" w:rsidRDefault="00B90802" w:rsidP="00B90802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7B4C6A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 แผ่นดินทอง พร็อพเพอร์ตี้ ดีเวลลอปเม้นท์ จำกัด (มหาชน)</w:t>
      </w:r>
    </w:p>
    <w:p w14:paraId="519FA8A1" w14:textId="77777777" w:rsidR="00B90802" w:rsidRPr="00D64A2F" w:rsidRDefault="00B90802" w:rsidP="00D64A2F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09C03660" w14:textId="47194E12" w:rsidR="00B90802" w:rsidRPr="00D64A2F" w:rsidRDefault="00B90802" w:rsidP="00D1603B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pacing w:val="-8"/>
          <w:sz w:val="30"/>
          <w:szCs w:val="30"/>
          <w:lang w:bidi="th-TH"/>
        </w:rPr>
      </w:pPr>
      <w:r w:rsidRPr="00D64A2F">
        <w:rPr>
          <w:rFonts w:ascii="Angsana New" w:hAnsi="Angsana New"/>
          <w:spacing w:val="-8"/>
          <w:sz w:val="30"/>
          <w:szCs w:val="30"/>
          <w:cs/>
          <w:lang w:bidi="th-TH"/>
        </w:rPr>
        <w:t xml:space="preserve">เมื่อวันที่ </w:t>
      </w:r>
      <w:r w:rsidRPr="00D64A2F">
        <w:rPr>
          <w:rFonts w:ascii="Angsana New" w:hAnsi="Angsana New"/>
          <w:spacing w:val="-8"/>
          <w:sz w:val="30"/>
          <w:szCs w:val="30"/>
          <w:lang w:bidi="th-TH"/>
        </w:rPr>
        <w:t>7</w:t>
      </w:r>
      <w:r w:rsidRPr="00D64A2F">
        <w:rPr>
          <w:rFonts w:ascii="Angsana New" w:hAnsi="Angsana New"/>
          <w:spacing w:val="-8"/>
          <w:sz w:val="30"/>
          <w:szCs w:val="30"/>
          <w:cs/>
          <w:lang w:bidi="th-TH"/>
        </w:rPr>
        <w:t xml:space="preserve">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พฤษภาคม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>2562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 ที่ประชุมวิสามัญผู้ถือหุ้นของบริษัท มีมติอนุมัติการเข้าซื้อกิจการของบริษัท แผ่นดินทอง พร็อพเพอร์ตี้ ดีเวลลอปเม้นท์ จ</w:t>
      </w:r>
      <w:r w:rsidR="00F32529"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>ำ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>กัด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 xml:space="preserve"> (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>มหาชน)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 xml:space="preserve"> “GOLD”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>โดยการทำคำเสนอซื้อหลักทรัพย์ทั้งหมดของกิจการโดยสมัครใจ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 xml:space="preserve">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รวมจำนวน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>2,323.72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 ล้านหุ้น ราคาเสนอซื้อหุ้นละ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>8.50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 บาท โดยบริษัทมีระยะเวลารับซื้อทั้งหมดตามคำเสนอซื้อตั้งแต่วันที่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>5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 มิถุนายน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>2562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 ถึงวันที่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>8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 สิงหาคม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>2562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 รวมเป็นระยะเวลา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>45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 วันทำการ หากบริษัทได้หุ้น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 xml:space="preserve">GOLD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จากการทำคำเสนอซื้อหลักทรัพย์ทั้งหมดของ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 xml:space="preserve">GOLD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โดยสมัครใจครั้งนี้เกินกว่าร้อยละ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>90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 ของจำนวนหุ้นทั้งหมดของ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 xml:space="preserve">GOLD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 xml:space="preserve">บริษัทอาจดำเนินการเพิกถอนหลักทรัพย์ของ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lang w:val="en-US" w:eastAsia="en-US" w:bidi="th-TH"/>
        </w:rPr>
        <w:t xml:space="preserve">GOLD </w:t>
      </w:r>
      <w:r w:rsidRPr="00D64A2F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 w:eastAsia="en-US" w:bidi="th-TH"/>
        </w:rPr>
        <w:t>ออก</w:t>
      </w:r>
      <w:r w:rsidRPr="00D64A2F">
        <w:rPr>
          <w:rFonts w:ascii="Angsana New" w:hAnsi="Angsana New"/>
          <w:spacing w:val="-8"/>
          <w:sz w:val="30"/>
          <w:szCs w:val="30"/>
          <w:cs/>
          <w:lang w:bidi="th-TH"/>
        </w:rPr>
        <w:t>จากการเป็นหลักทรัพย์จดทะเบียนในตลาดหลักทรัพย์แห่งประเทศไทยต่อไป</w:t>
      </w:r>
    </w:p>
    <w:p w14:paraId="2DF2C762" w14:textId="77777777" w:rsidR="00B90802" w:rsidRPr="00D64A2F" w:rsidRDefault="00B90802" w:rsidP="00B90802">
      <w:pPr>
        <w:ind w:left="518" w:right="-43"/>
        <w:jc w:val="both"/>
        <w:rPr>
          <w:rFonts w:ascii="Angsana New" w:eastAsia="AngsanaNew" w:hAnsi="Angsana New"/>
          <w:sz w:val="28"/>
          <w:szCs w:val="28"/>
          <w:lang w:bidi="ar-SA"/>
        </w:rPr>
      </w:pPr>
    </w:p>
    <w:p w14:paraId="4021B3E5" w14:textId="48B8F0EA" w:rsidR="00C204B0" w:rsidRPr="007B4C6A" w:rsidRDefault="00B90802" w:rsidP="000D2751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  <w:lang w:bidi="th-TH"/>
        </w:rPr>
        <w:t>โดย</w:t>
      </w:r>
      <w:r w:rsidR="00514131">
        <w:rPr>
          <w:rFonts w:ascii="Angsana New" w:hAnsi="Angsana New" w:hint="cs"/>
          <w:sz w:val="30"/>
          <w:szCs w:val="30"/>
          <w:cs/>
          <w:lang w:bidi="th-TH"/>
        </w:rPr>
        <w:t xml:space="preserve">มีรายละเอียดตามหมายเหตุประกอบงบการเงินข้อ </w:t>
      </w:r>
      <w:r w:rsidR="00514131">
        <w:rPr>
          <w:rFonts w:ascii="Angsana New" w:hAnsi="Angsana New"/>
          <w:sz w:val="30"/>
          <w:szCs w:val="30"/>
          <w:lang w:val="en-US" w:bidi="th-TH"/>
        </w:rPr>
        <w:t>4</w:t>
      </w:r>
    </w:p>
    <w:p w14:paraId="01BB619F" w14:textId="79FF18E5" w:rsidR="00B81287" w:rsidRPr="00D64A2F" w:rsidRDefault="00B81287" w:rsidP="00D64A2F">
      <w:pPr>
        <w:pStyle w:val="block"/>
        <w:spacing w:after="0" w:line="240" w:lineRule="atLeast"/>
        <w:ind w:left="518" w:right="47"/>
        <w:jc w:val="thaiDistribute"/>
        <w:rPr>
          <w:sz w:val="28"/>
          <w:szCs w:val="28"/>
          <w:cs/>
        </w:rPr>
      </w:pPr>
    </w:p>
    <w:p w14:paraId="55871B03" w14:textId="293F7013" w:rsidR="00BD1F5A" w:rsidRPr="007B4C6A" w:rsidRDefault="00BD1F5A" w:rsidP="008514E6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B4C6A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 ซิสเต็ม แอสเซ็ทส์ จำกัด</w:t>
      </w:r>
    </w:p>
    <w:p w14:paraId="3B241DBA" w14:textId="77777777" w:rsidR="00BD1F5A" w:rsidRPr="00D64A2F" w:rsidRDefault="00BD1F5A" w:rsidP="008514E6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73954807" w14:textId="77777777" w:rsidR="00BD1F5A" w:rsidRPr="007B4C6A" w:rsidRDefault="00BD1F5A" w:rsidP="008514E6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7B4C6A">
        <w:rPr>
          <w:rFonts w:ascii="Angsana New" w:hAnsi="Angsana New"/>
          <w:sz w:val="30"/>
          <w:szCs w:val="30"/>
          <w:cs/>
          <w:lang w:val="en-US" w:bidi="th-TH"/>
        </w:rPr>
        <w:t>เมื่อ</w:t>
      </w:r>
      <w:r w:rsidR="00866E2C" w:rsidRPr="007B4C6A">
        <w:rPr>
          <w:rFonts w:ascii="Angsana New" w:hAnsi="Angsana New"/>
          <w:sz w:val="30"/>
          <w:szCs w:val="30"/>
          <w:cs/>
          <w:lang w:val="en-US" w:bidi="th-TH"/>
        </w:rPr>
        <w:t>เดือน</w:t>
      </w:r>
      <w:r w:rsidRPr="007B4C6A">
        <w:rPr>
          <w:rFonts w:ascii="Angsana New" w:hAnsi="Angsana New"/>
          <w:sz w:val="30"/>
          <w:szCs w:val="30"/>
          <w:cs/>
          <w:lang w:val="en-US" w:bidi="th-TH"/>
        </w:rPr>
        <w:t xml:space="preserve">สิงหาคม </w:t>
      </w:r>
      <w:r w:rsidRPr="007B4C6A">
        <w:rPr>
          <w:rFonts w:ascii="Angsana New" w:hAnsi="Angsana New"/>
          <w:sz w:val="30"/>
          <w:szCs w:val="30"/>
          <w:lang w:val="en-US" w:bidi="th-TH"/>
        </w:rPr>
        <w:t>2562</w:t>
      </w:r>
      <w:r w:rsidRPr="007B4C6A">
        <w:rPr>
          <w:rFonts w:ascii="Angsana New" w:hAnsi="Angsana New"/>
          <w:sz w:val="30"/>
          <w:szCs w:val="30"/>
          <w:cs/>
          <w:lang w:val="en-US" w:bidi="th-TH"/>
        </w:rPr>
        <w:t xml:space="preserve"> ที่ประชุมคณะกรรมการของบริษัท </w:t>
      </w:r>
      <w:r w:rsidR="00347D51" w:rsidRPr="007B4C6A">
        <w:rPr>
          <w:rFonts w:ascii="Angsana New" w:hAnsi="Angsana New"/>
          <w:sz w:val="30"/>
          <w:szCs w:val="30"/>
          <w:cs/>
          <w:lang w:val="en-US" w:bidi="th-TH"/>
        </w:rPr>
        <w:t>คณะกรรมการมีมติอนุมัติการ</w:t>
      </w:r>
      <w:r w:rsidRPr="007B4C6A">
        <w:rPr>
          <w:rFonts w:ascii="Angsana New" w:hAnsi="Angsana New"/>
          <w:sz w:val="30"/>
          <w:szCs w:val="30"/>
          <w:cs/>
          <w:lang w:val="en-US" w:bidi="th-TH"/>
        </w:rPr>
        <w:t xml:space="preserve">เข้าซื้อหุ้นสามัญทั้งหมด </w:t>
      </w:r>
      <w:r w:rsidRPr="007B4C6A">
        <w:rPr>
          <w:rFonts w:ascii="Angsana New" w:hAnsi="Angsana New"/>
          <w:sz w:val="30"/>
          <w:szCs w:val="30"/>
          <w:lang w:val="en-US" w:bidi="th-TH"/>
        </w:rPr>
        <w:t>40</w:t>
      </w:r>
      <w:r w:rsidRPr="007B4C6A">
        <w:rPr>
          <w:rFonts w:ascii="Angsana New" w:hAnsi="Angsana New"/>
          <w:sz w:val="30"/>
          <w:szCs w:val="30"/>
          <w:cs/>
          <w:lang w:val="en-US" w:bidi="th-TH"/>
        </w:rPr>
        <w:t xml:space="preserve"> ล้านหุ้นของ บริษัท ซิสเต็ม แอสเซ็ทส์ จำกัด คิดเป็นร้อยละ </w:t>
      </w:r>
      <w:r w:rsidRPr="007B4C6A">
        <w:rPr>
          <w:rFonts w:ascii="Angsana New" w:hAnsi="Angsana New"/>
          <w:sz w:val="30"/>
          <w:szCs w:val="30"/>
          <w:lang w:val="en-US" w:bidi="th-TH"/>
        </w:rPr>
        <w:t>100</w:t>
      </w:r>
      <w:r w:rsidRPr="007B4C6A">
        <w:rPr>
          <w:rFonts w:ascii="Angsana New" w:hAnsi="Angsana New"/>
          <w:sz w:val="30"/>
          <w:szCs w:val="30"/>
          <w:cs/>
          <w:lang w:val="en-US" w:bidi="th-TH"/>
        </w:rPr>
        <w:t xml:space="preserve"> ของจำนวนหุ้นที่ออกและชำระแล้ว ในราคาหุ้นละ</w:t>
      </w:r>
      <w:r w:rsidRPr="007B4C6A">
        <w:rPr>
          <w:rFonts w:ascii="Angsana New" w:hAnsi="Angsana New"/>
          <w:sz w:val="30"/>
          <w:szCs w:val="30"/>
          <w:lang w:val="en-US" w:bidi="th-TH"/>
        </w:rPr>
        <w:t xml:space="preserve"> 10</w:t>
      </w:r>
      <w:r w:rsidRPr="007B4C6A">
        <w:rPr>
          <w:rFonts w:ascii="Angsana New" w:hAnsi="Angsana New"/>
          <w:sz w:val="30"/>
          <w:szCs w:val="30"/>
          <w:cs/>
          <w:lang w:val="en-US" w:bidi="th-TH"/>
        </w:rPr>
        <w:t xml:space="preserve"> บาท รวมเป็นจำนวนเงิน </w:t>
      </w:r>
      <w:r w:rsidRPr="007B4C6A">
        <w:rPr>
          <w:rFonts w:ascii="Angsana New" w:hAnsi="Angsana New"/>
          <w:sz w:val="30"/>
          <w:szCs w:val="30"/>
          <w:lang w:val="en-US" w:bidi="th-TH"/>
        </w:rPr>
        <w:t>400</w:t>
      </w:r>
      <w:r w:rsidRPr="007B4C6A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บริษัทได้ชำระมูลค่าการซื้อหุ้นดังกล่าว เมื่อวันที่ </w:t>
      </w:r>
      <w:r w:rsidRPr="007B4C6A">
        <w:rPr>
          <w:rFonts w:ascii="Angsana New" w:hAnsi="Angsana New"/>
          <w:sz w:val="30"/>
          <w:szCs w:val="30"/>
          <w:lang w:val="en-US" w:bidi="th-TH"/>
        </w:rPr>
        <w:t>19</w:t>
      </w:r>
      <w:r w:rsidRPr="007B4C6A">
        <w:rPr>
          <w:rFonts w:ascii="Angsana New" w:hAnsi="Angsana New"/>
          <w:sz w:val="30"/>
          <w:szCs w:val="30"/>
          <w:cs/>
          <w:lang w:val="en-US" w:bidi="th-TH"/>
        </w:rPr>
        <w:t xml:space="preserve"> สิงหาคม </w:t>
      </w:r>
      <w:r w:rsidRPr="007B4C6A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Pr="007B4C6A">
        <w:rPr>
          <w:rFonts w:ascii="Angsana New" w:hAnsi="Angsana New"/>
          <w:sz w:val="30"/>
          <w:szCs w:val="30"/>
          <w:cs/>
          <w:lang w:val="en-US" w:bidi="th-TH"/>
        </w:rPr>
        <w:t>บริษัทจัดประเภทเงินลงทุนในบริษัท ซิสเต็ม แอสเซ็ทส์ จำกัด เป็นเงินลงทุนในบริษัทย่อย</w:t>
      </w:r>
    </w:p>
    <w:p w14:paraId="096A0940" w14:textId="77777777" w:rsidR="00F81176" w:rsidRPr="00D64A2F" w:rsidRDefault="00F81176" w:rsidP="008514E6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i/>
          <w:iCs/>
          <w:sz w:val="28"/>
          <w:szCs w:val="28"/>
          <w:cs/>
          <w:lang w:val="en-US" w:bidi="th-TH"/>
        </w:rPr>
      </w:pPr>
    </w:p>
    <w:p w14:paraId="7679A3D1" w14:textId="77777777" w:rsidR="00F81176" w:rsidRDefault="00F81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B989A7A" w14:textId="13B3DEDE" w:rsidR="00743F19" w:rsidRDefault="00743F19" w:rsidP="008514E6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64A2F">
        <w:rPr>
          <w:rFonts w:ascii="Angsana New" w:hAnsi="Angsana New"/>
          <w:sz w:val="30"/>
          <w:szCs w:val="30"/>
          <w:cs/>
          <w:lang w:val="en-US" w:bidi="th-TH"/>
        </w:rPr>
        <w:t>รายการจัดตั้งและเพิ่มทุนของบริษัทย่อยในระหว่างปีสิ้นสุดวันที่ 30 กันยายน 2562 และ สำหรับรอบระยะเวลาบัญชีตั้งแต่วันที่ 1 มกราคม 2561 ถึงวันที่ 30 กันยายน 2561 มีดังนี้</w:t>
      </w:r>
    </w:p>
    <w:p w14:paraId="5831426B" w14:textId="74CDDC2F" w:rsidR="00743F19" w:rsidRPr="00D64A2F" w:rsidRDefault="00743F19" w:rsidP="008514E6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1710"/>
        <w:gridCol w:w="1872"/>
      </w:tblGrid>
      <w:tr w:rsidR="00743F19" w:rsidRPr="00C204B0" w14:paraId="11D33F98" w14:textId="77777777" w:rsidTr="00D64A2F">
        <w:trPr>
          <w:tblHeader/>
        </w:trPr>
        <w:tc>
          <w:tcPr>
            <w:tcW w:w="5328" w:type="dxa"/>
            <w:shd w:val="clear" w:color="auto" w:fill="auto"/>
          </w:tcPr>
          <w:p w14:paraId="3D46509D" w14:textId="77777777" w:rsidR="00743F19" w:rsidRPr="00D64A2F" w:rsidRDefault="00743F19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82" w:type="dxa"/>
            <w:gridSpan w:val="2"/>
            <w:shd w:val="clear" w:color="auto" w:fill="auto"/>
            <w:vAlign w:val="bottom"/>
          </w:tcPr>
          <w:p w14:paraId="4D8F699B" w14:textId="77777777" w:rsidR="00743F19" w:rsidRPr="00D64A2F" w:rsidRDefault="00743F19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43F19" w:rsidRPr="00C204B0" w14:paraId="5CE55A71" w14:textId="77777777" w:rsidTr="00D64A2F">
        <w:trPr>
          <w:tblHeader/>
        </w:trPr>
        <w:tc>
          <w:tcPr>
            <w:tcW w:w="5328" w:type="dxa"/>
            <w:shd w:val="clear" w:color="auto" w:fill="auto"/>
          </w:tcPr>
          <w:p w14:paraId="703B6D5A" w14:textId="77777777" w:rsidR="00743F19" w:rsidRPr="00D64A2F" w:rsidRDefault="00743F19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2DF0C4F" w14:textId="77777777" w:rsidR="00743F19" w:rsidRPr="00D64A2F" w:rsidRDefault="00743F19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D64A2F">
              <w:rPr>
                <w:rFonts w:asciiTheme="majorBidi" w:eastAsia="Calibri" w:hAnsiTheme="majorBidi" w:cstheme="majorBidi"/>
                <w:spacing w:val="-12"/>
                <w:sz w:val="30"/>
                <w:szCs w:val="30"/>
                <w:cs/>
                <w:lang w:val="en-US" w:bidi="th-TH"/>
              </w:rPr>
              <w:t>สำหรับปีสิ้นสุด</w:t>
            </w:r>
            <w:r w:rsidRPr="00D64A2F">
              <w:rPr>
                <w:rFonts w:asciiTheme="majorBidi" w:eastAsia="Calibri" w:hAnsiTheme="majorBidi" w:cstheme="majorBidi"/>
                <w:spacing w:val="-12"/>
                <w:sz w:val="30"/>
                <w:szCs w:val="30"/>
                <w:lang w:val="en-US" w:bidi="th-TH"/>
              </w:rPr>
              <w:br/>
            </w:r>
            <w:r w:rsidRPr="00D64A2F">
              <w:rPr>
                <w:rFonts w:asciiTheme="majorBidi" w:eastAsia="Calibri" w:hAnsiTheme="majorBidi" w:cstheme="majorBidi"/>
                <w:spacing w:val="-12"/>
                <w:sz w:val="30"/>
                <w:szCs w:val="30"/>
                <w:cs/>
                <w:lang w:val="en-US" w:bidi="th-TH"/>
              </w:rPr>
              <w:t>วันที่</w:t>
            </w:r>
            <w:r w:rsidRPr="00D64A2F">
              <w:rPr>
                <w:rFonts w:asciiTheme="majorBidi" w:eastAsia="Calibri" w:hAnsiTheme="majorBidi" w:cstheme="majorBidi"/>
                <w:spacing w:val="-12"/>
                <w:sz w:val="30"/>
                <w:szCs w:val="30"/>
                <w:lang w:val="en-US" w:bidi="th-TH"/>
              </w:rPr>
              <w:t xml:space="preserve"> 30 </w:t>
            </w:r>
            <w:r w:rsidRPr="00D64A2F">
              <w:rPr>
                <w:rFonts w:asciiTheme="majorBidi" w:eastAsia="Calibri" w:hAnsiTheme="majorBidi" w:cstheme="majorBidi"/>
                <w:spacing w:val="-12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D64A2F">
              <w:rPr>
                <w:rFonts w:asciiTheme="majorBidi" w:eastAsia="Calibri" w:hAnsiTheme="majorBidi" w:cstheme="majorBidi"/>
                <w:spacing w:val="-12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1E7FADB" w14:textId="5FC48754" w:rsidR="00743F19" w:rsidRPr="00D64A2F" w:rsidRDefault="00743F19" w:rsidP="007D6943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สำหรับรอบะยะ</w:t>
            </w:r>
            <w:r w:rsidR="00C204B0"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  <w:br/>
            </w:r>
            <w:r w:rsidRPr="00D64A2F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เวลาบัญชีตั้งแต่วันที่</w:t>
            </w:r>
          </w:p>
          <w:p w14:paraId="2B8F7A54" w14:textId="77777777" w:rsidR="00743F19" w:rsidRPr="00D64A2F" w:rsidRDefault="00743F19" w:rsidP="007D6943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  <w:t>1</w:t>
            </w:r>
            <w:r w:rsidRPr="00D64A2F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D64A2F"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  <w:t>2561</w:t>
            </w:r>
            <w:r w:rsidRPr="00D64A2F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 ถึง </w:t>
            </w:r>
          </w:p>
          <w:p w14:paraId="3A54A908" w14:textId="77777777" w:rsidR="00743F19" w:rsidRPr="00D64A2F" w:rsidRDefault="00743F19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 xml:space="preserve">30 กันยายน </w:t>
            </w:r>
            <w:r w:rsidRPr="00D64A2F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743F19" w:rsidRPr="00C204B0" w14:paraId="1A3D3D46" w14:textId="77777777" w:rsidTr="00D64A2F">
        <w:trPr>
          <w:tblHeader/>
        </w:trPr>
        <w:tc>
          <w:tcPr>
            <w:tcW w:w="5328" w:type="dxa"/>
            <w:shd w:val="clear" w:color="auto" w:fill="auto"/>
          </w:tcPr>
          <w:p w14:paraId="65CB8647" w14:textId="77777777" w:rsidR="00743F19" w:rsidRPr="00D64A2F" w:rsidRDefault="00743F19" w:rsidP="007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82" w:type="dxa"/>
            <w:gridSpan w:val="2"/>
            <w:shd w:val="clear" w:color="auto" w:fill="auto"/>
            <w:vAlign w:val="bottom"/>
          </w:tcPr>
          <w:p w14:paraId="4BEB3AD8" w14:textId="77777777" w:rsidR="00743F19" w:rsidRPr="00D64A2F" w:rsidRDefault="00743F19" w:rsidP="007D69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43F19" w:rsidRPr="00C204B0" w14:paraId="7FE8478F" w14:textId="77777777" w:rsidTr="00D64A2F">
        <w:tc>
          <w:tcPr>
            <w:tcW w:w="5328" w:type="dxa"/>
            <w:shd w:val="clear" w:color="auto" w:fill="auto"/>
          </w:tcPr>
          <w:p w14:paraId="05DC4A80" w14:textId="47FC22E4" w:rsidR="00743F19" w:rsidRPr="00D64A2F" w:rsidRDefault="00743F19" w:rsidP="007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บริษัท</w:t>
            </w:r>
            <w:r w:rsidRPr="00D64A2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เฟรเซอร์ส</w:t>
            </w:r>
            <w:r w:rsidRPr="00D64A2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พร็อพเพอร์ตี้</w:t>
            </w:r>
            <w:r w:rsidRPr="00D64A2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เทคโนโลยี</w:t>
            </w:r>
            <w:r w:rsidRPr="00D64A2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(</w:t>
            </w:r>
            <w:r w:rsidRPr="00D64A2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ประเทศไทย</w:t>
            </w:r>
            <w:r w:rsidRPr="00D64A2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) </w:t>
            </w:r>
            <w:r w:rsidRPr="00D64A2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จำกัด</w:t>
            </w:r>
            <w:r w:rsidRPr="00D64A2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710" w:type="dxa"/>
            <w:shd w:val="clear" w:color="auto" w:fill="auto"/>
          </w:tcPr>
          <w:p w14:paraId="6F22BEF4" w14:textId="3BB2AB8A" w:rsidR="00743F19" w:rsidRPr="00D64A2F" w:rsidRDefault="00743F19" w:rsidP="007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1872" w:type="dxa"/>
            <w:shd w:val="clear" w:color="auto" w:fill="auto"/>
          </w:tcPr>
          <w:p w14:paraId="23048829" w14:textId="09F4573B" w:rsidR="00743F19" w:rsidRPr="00D64A2F" w:rsidRDefault="00743F19" w:rsidP="007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43F19" w:rsidRPr="00C204B0" w14:paraId="7B14AC9C" w14:textId="77777777" w:rsidTr="00D64A2F">
        <w:tc>
          <w:tcPr>
            <w:tcW w:w="5328" w:type="dxa"/>
            <w:shd w:val="clear" w:color="auto" w:fill="auto"/>
          </w:tcPr>
          <w:p w14:paraId="0D0E41C6" w14:textId="2ED367E2" w:rsidR="00743F19" w:rsidRPr="00D64A2F" w:rsidRDefault="00743F19" w:rsidP="007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บางกอก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โลจิสติกส์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พาร์ค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**</w:t>
            </w:r>
          </w:p>
        </w:tc>
        <w:tc>
          <w:tcPr>
            <w:tcW w:w="1710" w:type="dxa"/>
            <w:shd w:val="clear" w:color="auto" w:fill="auto"/>
          </w:tcPr>
          <w:p w14:paraId="76FDF01D" w14:textId="4A848C10" w:rsidR="00743F19" w:rsidRPr="00D64A2F" w:rsidRDefault="00743F19" w:rsidP="007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872" w:type="dxa"/>
            <w:shd w:val="clear" w:color="auto" w:fill="auto"/>
          </w:tcPr>
          <w:p w14:paraId="06F188AB" w14:textId="41AC37AA" w:rsidR="00743F19" w:rsidRPr="00D64A2F" w:rsidRDefault="00743F19" w:rsidP="007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3F19" w:rsidRPr="00C204B0" w14:paraId="3A409797" w14:textId="77777777" w:rsidTr="00D64A2F">
        <w:tc>
          <w:tcPr>
            <w:tcW w:w="5328" w:type="dxa"/>
            <w:shd w:val="clear" w:color="auto" w:fill="auto"/>
          </w:tcPr>
          <w:p w14:paraId="632EC81E" w14:textId="7F4527E2" w:rsidR="00743F19" w:rsidRPr="00D64A2F" w:rsidRDefault="00743F19" w:rsidP="007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Frasers Property Thailand (International) Pte. Ltd.</w:t>
            </w:r>
          </w:p>
        </w:tc>
        <w:tc>
          <w:tcPr>
            <w:tcW w:w="1710" w:type="dxa"/>
            <w:shd w:val="clear" w:color="auto" w:fill="auto"/>
          </w:tcPr>
          <w:p w14:paraId="14C01306" w14:textId="7F99F1BB" w:rsidR="00743F19" w:rsidRPr="00D64A2F" w:rsidRDefault="00743F19" w:rsidP="007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1872" w:type="dxa"/>
            <w:shd w:val="clear" w:color="auto" w:fill="auto"/>
          </w:tcPr>
          <w:p w14:paraId="27A684C7" w14:textId="6EDEE199" w:rsidR="00743F19" w:rsidRPr="00D64A2F" w:rsidRDefault="00743F19" w:rsidP="007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743F19" w:rsidRPr="00C204B0" w14:paraId="0124D065" w14:textId="77777777" w:rsidTr="00D64A2F">
        <w:trPr>
          <w:trHeight w:val="299"/>
        </w:trPr>
        <w:tc>
          <w:tcPr>
            <w:tcW w:w="5328" w:type="dxa"/>
            <w:shd w:val="clear" w:color="auto" w:fill="auto"/>
          </w:tcPr>
          <w:p w14:paraId="5B0458C4" w14:textId="1B1800B1" w:rsidR="00743F19" w:rsidRPr="00D64A2F" w:rsidRDefault="00743F19" w:rsidP="007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50CE3A08" w14:textId="3391CF84" w:rsidR="00743F19" w:rsidRPr="00D64A2F" w:rsidRDefault="00743F19" w:rsidP="00743F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1,285</w:t>
            </w:r>
          </w:p>
        </w:tc>
        <w:tc>
          <w:tcPr>
            <w:tcW w:w="1872" w:type="dxa"/>
            <w:shd w:val="clear" w:color="auto" w:fill="auto"/>
          </w:tcPr>
          <w:p w14:paraId="12953527" w14:textId="450BAC8F" w:rsidR="00743F19" w:rsidRPr="00D64A2F" w:rsidRDefault="00743F19" w:rsidP="00743F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</w:tr>
      <w:tr w:rsidR="00DB3057" w:rsidRPr="00C204B0" w14:paraId="78C9B628" w14:textId="77777777" w:rsidTr="00D64A2F">
        <w:trPr>
          <w:trHeight w:val="299"/>
        </w:trPr>
        <w:tc>
          <w:tcPr>
            <w:tcW w:w="5328" w:type="dxa"/>
            <w:shd w:val="clear" w:color="auto" w:fill="auto"/>
          </w:tcPr>
          <w:p w14:paraId="0A809B23" w14:textId="77777777" w:rsidR="00DB3057" w:rsidRPr="00D64A2F" w:rsidRDefault="00DB3057" w:rsidP="00D64A2F">
            <w:pPr>
              <w:pStyle w:val="BodyText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2CC3DE6" w14:textId="77777777" w:rsidR="00DB3057" w:rsidRPr="00D64A2F" w:rsidRDefault="00DB3057" w:rsidP="00D64A2F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706F4C29" w14:textId="77777777" w:rsidR="00DB3057" w:rsidRPr="00D64A2F" w:rsidRDefault="00DB3057" w:rsidP="00D64A2F">
            <w:pPr>
              <w:pStyle w:val="BodyText3"/>
              <w:rPr>
                <w:rFonts w:asciiTheme="majorBidi" w:hAnsiTheme="majorBidi" w:cstheme="majorBidi"/>
              </w:rPr>
            </w:pPr>
          </w:p>
        </w:tc>
      </w:tr>
      <w:tr w:rsidR="00DB3057" w:rsidRPr="00C204B0" w14:paraId="7B21DC57" w14:textId="77777777" w:rsidTr="00D64A2F">
        <w:trPr>
          <w:trHeight w:val="299"/>
        </w:trPr>
        <w:tc>
          <w:tcPr>
            <w:tcW w:w="5328" w:type="dxa"/>
            <w:shd w:val="clear" w:color="auto" w:fill="auto"/>
          </w:tcPr>
          <w:p w14:paraId="7EAFDC0A" w14:textId="73190FF8" w:rsidR="00DB3057" w:rsidRPr="00D64A2F" w:rsidRDefault="00C204B0" w:rsidP="00D64A2F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DB3057" w:rsidRPr="00D64A2F">
              <w:rPr>
                <w:rFonts w:asciiTheme="majorBidi" w:hAnsiTheme="majorBidi" w:cstheme="majorBidi"/>
                <w:sz w:val="30"/>
                <w:szCs w:val="30"/>
              </w:rPr>
              <w:t>*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3057"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จัดตั้งในเดือน มีนาคม </w:t>
            </w:r>
            <w:r w:rsidR="00DB3057" w:rsidRPr="00D64A2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10" w:type="dxa"/>
            <w:shd w:val="clear" w:color="auto" w:fill="auto"/>
          </w:tcPr>
          <w:p w14:paraId="3B995DD3" w14:textId="77777777" w:rsidR="00DB3057" w:rsidRPr="00D64A2F" w:rsidRDefault="00DB3057" w:rsidP="00DB3057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05B13A9A" w14:textId="77777777" w:rsidR="00DB3057" w:rsidRPr="00D64A2F" w:rsidRDefault="00DB3057" w:rsidP="00DB3057">
            <w:pPr>
              <w:pStyle w:val="BodyText3"/>
              <w:rPr>
                <w:rFonts w:asciiTheme="majorBidi" w:hAnsiTheme="majorBidi" w:cstheme="majorBidi"/>
              </w:rPr>
            </w:pPr>
          </w:p>
        </w:tc>
      </w:tr>
      <w:tr w:rsidR="00DB3057" w:rsidRPr="00C204B0" w14:paraId="2E45E287" w14:textId="77777777" w:rsidTr="00D64A2F">
        <w:trPr>
          <w:trHeight w:val="299"/>
        </w:trPr>
        <w:tc>
          <w:tcPr>
            <w:tcW w:w="5328" w:type="dxa"/>
            <w:shd w:val="clear" w:color="auto" w:fill="auto"/>
          </w:tcPr>
          <w:p w14:paraId="0C6EA740" w14:textId="682D2AE1" w:rsidR="00DB3057" w:rsidRPr="00D64A2F" w:rsidRDefault="00DB3057" w:rsidP="00D64A2F">
            <w:pPr>
              <w:pStyle w:val="BodyText3"/>
              <w:rPr>
                <w:rFonts w:asciiTheme="majorBidi" w:hAnsiTheme="majorBidi" w:cstheme="majorBidi"/>
                <w:cs/>
              </w:rPr>
            </w:pPr>
            <w:r w:rsidRPr="00D64A2F">
              <w:rPr>
                <w:rFonts w:asciiTheme="majorBidi" w:hAnsiTheme="majorBidi" w:cstheme="majorBidi"/>
              </w:rPr>
              <w:t>**</w:t>
            </w:r>
            <w:r w:rsidR="00C204B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D64A2F">
              <w:rPr>
                <w:rFonts w:asciiTheme="majorBidi" w:hAnsiTheme="majorBidi" w:cstheme="majorBidi"/>
                <w:cs/>
              </w:rPr>
              <w:t xml:space="preserve">จัดตั้งในเดือน มกราคม </w:t>
            </w:r>
            <w:r w:rsidRPr="00D64A2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0C12ED30" w14:textId="77777777" w:rsidR="00DB3057" w:rsidRPr="00D64A2F" w:rsidRDefault="00DB3057" w:rsidP="00D64A2F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4D220C7C" w14:textId="77777777" w:rsidR="00DB3057" w:rsidRPr="00D64A2F" w:rsidRDefault="00DB3057" w:rsidP="00D64A2F">
            <w:pPr>
              <w:pStyle w:val="BodyText3"/>
              <w:rPr>
                <w:rFonts w:asciiTheme="majorBidi" w:hAnsiTheme="majorBidi" w:cstheme="majorBidi"/>
              </w:rPr>
            </w:pPr>
          </w:p>
        </w:tc>
      </w:tr>
    </w:tbl>
    <w:p w14:paraId="1884E4B2" w14:textId="77777777" w:rsidR="00743F19" w:rsidRPr="00D64A2F" w:rsidRDefault="00743F19" w:rsidP="008514E6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B3C3BF3" w14:textId="77777777" w:rsidR="00DB3057" w:rsidRPr="00D64A2F" w:rsidRDefault="00DB3057" w:rsidP="00DB3057">
      <w:pPr>
        <w:pStyle w:val="block"/>
        <w:ind w:left="518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64A2F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บริษัทย่อยทางอ้อม</w:t>
      </w:r>
    </w:p>
    <w:p w14:paraId="4B82EE86" w14:textId="760E61B8" w:rsidR="00DB3057" w:rsidRPr="00DB3057" w:rsidRDefault="00DB3057" w:rsidP="00DB3057">
      <w:pPr>
        <w:pStyle w:val="block"/>
        <w:ind w:left="518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64A2F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บริษัท ออโตเมชั่น แอสเซ็ท จำกัด (ถือหุ้นโดยบริษัท เฟรเซอร์ส พร็อพเพอร์ตี้ อินดัสเทรียล (ประเทศไทย)   </w:t>
      </w:r>
      <w:r w:rsidR="002D30AB">
        <w:rPr>
          <w:rFonts w:ascii="Angsana New" w:hAnsi="Angsana New"/>
          <w:i/>
          <w:iCs/>
          <w:sz w:val="30"/>
          <w:szCs w:val="30"/>
          <w:lang w:val="en-US" w:bidi="th-TH"/>
        </w:rPr>
        <w:br/>
        <w:t xml:space="preserve">   </w:t>
      </w:r>
      <w:r w:rsidRPr="00D64A2F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จำกัด ในอัตราร้อยละ </w:t>
      </w:r>
      <w:r w:rsidRPr="00D64A2F">
        <w:rPr>
          <w:rFonts w:ascii="Angsana New" w:hAnsi="Angsana New"/>
          <w:i/>
          <w:iCs/>
          <w:sz w:val="30"/>
          <w:szCs w:val="30"/>
          <w:lang w:val="en-US" w:bidi="th-TH"/>
        </w:rPr>
        <w:t>100)</w:t>
      </w:r>
    </w:p>
    <w:p w14:paraId="02B1545A" w14:textId="1DE911DA" w:rsidR="00DB3057" w:rsidRPr="00DB3057" w:rsidRDefault="00DB3057" w:rsidP="00DB3057">
      <w:pPr>
        <w:pStyle w:val="block"/>
        <w:ind w:left="518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64A2F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ในการประชุมคณะกรรมการของบริษัท เฟรเซอร์ส พร็อพเพอร์ตี้ อินดัสเทรียล (ประเทศไทย) จำกัด ซึ่งเป็นบริษัทย่อยของบริษัท เมื่อวันที่ </w:t>
      </w:r>
      <w:r w:rsidRPr="00D64A2F">
        <w:rPr>
          <w:rFonts w:ascii="Angsana New" w:hAnsi="Angsana New"/>
          <w:spacing w:val="-2"/>
          <w:sz w:val="30"/>
          <w:szCs w:val="30"/>
          <w:lang w:val="en-US" w:bidi="th-TH"/>
        </w:rPr>
        <w:t>4</w:t>
      </w:r>
      <w:r w:rsidRPr="00D64A2F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เมษายน </w:t>
      </w:r>
      <w:r w:rsidRPr="00D64A2F">
        <w:rPr>
          <w:rFonts w:ascii="Angsana New" w:hAnsi="Angsana New"/>
          <w:spacing w:val="-2"/>
          <w:sz w:val="30"/>
          <w:szCs w:val="30"/>
          <w:lang w:val="en-US" w:bidi="th-TH"/>
        </w:rPr>
        <w:t>2562</w:t>
      </w:r>
      <w:r w:rsidRPr="00D64A2F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คณะกรรมการมีมติอนุมัติจัดตั้งบริษัท ออโตเมชั่น แอสเซ็ท จำกัด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เพื่อดำเนินธุรกิจให้บริการด้านระบบปฏิบัติการอัตโนมัติสำหรับโรงงานอุตสาหกรรมและคลังสินค้า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โดยมีทุน</w:t>
      </w:r>
      <w:r w:rsidR="00C204B0">
        <w:rPr>
          <w:rFonts w:ascii="Angsana New" w:hAnsi="Angsana New"/>
          <w:sz w:val="30"/>
          <w:szCs w:val="30"/>
          <w:lang w:val="en-US" w:bidi="th-TH"/>
        </w:rPr>
        <w:br/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จดทะเบียน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/>
          <w:sz w:val="30"/>
          <w:szCs w:val="30"/>
          <w:lang w:val="en-US" w:bidi="th-TH"/>
        </w:rPr>
        <w:t>1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แบ่งออกเป็นหุ้นสามัญจำนวน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/>
          <w:sz w:val="30"/>
          <w:szCs w:val="30"/>
          <w:lang w:val="en-US" w:bidi="th-TH"/>
        </w:rPr>
        <w:t>100,000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มูลค่าหุ้นละ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/>
          <w:sz w:val="30"/>
          <w:szCs w:val="30"/>
          <w:lang w:val="en-US" w:bidi="th-TH"/>
        </w:rPr>
        <w:t>10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บริษัทดังกล่าวได้จดทะเบียนการจัดตั้งกับกระทรวงพาณิชย์เมื่อวันที่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/>
          <w:sz w:val="30"/>
          <w:szCs w:val="30"/>
          <w:lang w:val="en-US" w:bidi="th-TH"/>
        </w:rPr>
        <w:t>9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เมษายน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/>
          <w:sz w:val="30"/>
          <w:szCs w:val="30"/>
          <w:lang w:val="en-US" w:bidi="th-TH"/>
        </w:rPr>
        <w:t>2562</w:t>
      </w:r>
    </w:p>
    <w:p w14:paraId="4740304B" w14:textId="17CF4551" w:rsidR="002D30AB" w:rsidRDefault="00DB3057" w:rsidP="002D30AB">
      <w:pPr>
        <w:pStyle w:val="block"/>
        <w:ind w:left="518" w:right="47"/>
        <w:jc w:val="thaiDistribute"/>
        <w:rPr>
          <w:rFonts w:ascii="Angsana New" w:hAnsi="Angsana New"/>
          <w:sz w:val="30"/>
          <w:szCs w:val="30"/>
          <w:lang w:val="en-US"/>
        </w:rPr>
      </w:pP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ในเดือนกรกฎาคม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ที่ประชุมวิสามัญผู้ถือหุ้นของบริษัท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ออโตเมชั่น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แอสเซ็ท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ซึ่งเป็นบริษัทย่อยทางอ้อมของบริษัท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ได้มีมติอนุมัติการเพิ่มทุนจดทะเบียนจากเดิม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/>
          <w:sz w:val="30"/>
          <w:szCs w:val="30"/>
          <w:lang w:val="en-US" w:bidi="th-TH"/>
        </w:rPr>
        <w:t xml:space="preserve">17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โดยออกหุ้นสามัญจำนวนรวม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/>
          <w:sz w:val="30"/>
          <w:szCs w:val="30"/>
          <w:lang w:val="en-US" w:bidi="th-TH"/>
        </w:rPr>
        <w:t xml:space="preserve">1.6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ล้านหุ้น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มูลค่าที่ตราไว้หุ้นละ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/>
          <w:sz w:val="30"/>
          <w:szCs w:val="30"/>
          <w:lang w:val="en-US" w:bidi="th-TH"/>
        </w:rPr>
        <w:t xml:space="preserve">10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รวมเป็นจำนวนเงิน</w:t>
      </w:r>
      <w:r w:rsidRPr="00DB30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057">
        <w:rPr>
          <w:rFonts w:ascii="Angsana New" w:hAnsi="Angsana New"/>
          <w:sz w:val="30"/>
          <w:szCs w:val="30"/>
          <w:lang w:val="en-US" w:bidi="th-TH"/>
        </w:rPr>
        <w:t xml:space="preserve">16 </w:t>
      </w:r>
      <w:r w:rsidRPr="00DB3057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8514E6" w:rsidRPr="00D64A2F">
        <w:rPr>
          <w:rFonts w:ascii="Angsana New" w:hAnsi="Angsana New"/>
          <w:sz w:val="30"/>
          <w:szCs w:val="30"/>
          <w:lang w:val="en-US"/>
        </w:rPr>
        <w:tab/>
      </w:r>
    </w:p>
    <w:p w14:paraId="2B2B1B46" w14:textId="56D24D24" w:rsidR="008514E6" w:rsidRPr="00D64A2F" w:rsidRDefault="008514E6" w:rsidP="00D64A2F">
      <w:pPr>
        <w:pStyle w:val="block"/>
        <w:ind w:left="518" w:right="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4A2F">
        <w:rPr>
          <w:rFonts w:ascii="Angsana New" w:hAnsi="Angsana New"/>
          <w:i/>
          <w:iCs/>
          <w:sz w:val="30"/>
          <w:szCs w:val="30"/>
          <w:cs/>
        </w:rPr>
        <w:t>การพิจารณาการด้อยค่าของเงินลงทุนในบริษัทย่อย</w:t>
      </w:r>
      <w:r w:rsidR="000F05E9" w:rsidRPr="00D64A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i/>
          <w:iCs/>
          <w:sz w:val="30"/>
          <w:szCs w:val="30"/>
          <w:cs/>
        </w:rPr>
        <w:t>บริษัทร่วม</w:t>
      </w:r>
      <w:r w:rsidR="000F05E9" w:rsidRPr="00D64A2F">
        <w:rPr>
          <w:rFonts w:ascii="Angsana New" w:hAnsi="Angsana New"/>
          <w:i/>
          <w:iCs/>
          <w:sz w:val="30"/>
          <w:szCs w:val="30"/>
          <w:cs/>
        </w:rPr>
        <w:t xml:space="preserve"> และการร่วมค้า </w:t>
      </w:r>
      <w:r w:rsidRPr="00D64A2F">
        <w:rPr>
          <w:rFonts w:ascii="Angsana New" w:hAnsi="Angsana New"/>
          <w:i/>
          <w:iCs/>
          <w:sz w:val="30"/>
          <w:szCs w:val="30"/>
          <w:cs/>
        </w:rPr>
        <w:t>และเงินให้กู้ยืมแก่กิจการที่</w:t>
      </w:r>
      <w:r w:rsidR="002D30AB">
        <w:rPr>
          <w:rFonts w:ascii="Angsana New" w:hAnsi="Angsana New"/>
          <w:i/>
          <w:iCs/>
          <w:sz w:val="30"/>
          <w:szCs w:val="30"/>
          <w:lang w:val="en-US"/>
        </w:rPr>
        <w:br/>
        <w:t xml:space="preserve">   </w:t>
      </w:r>
      <w:r w:rsidRPr="00D64A2F">
        <w:rPr>
          <w:rFonts w:ascii="Angsana New" w:hAnsi="Angsana New"/>
          <w:i/>
          <w:iCs/>
          <w:sz w:val="30"/>
          <w:szCs w:val="30"/>
          <w:cs/>
          <w:lang w:val="en-US"/>
        </w:rPr>
        <w:t>เกี่ยวข้องกัน</w:t>
      </w:r>
    </w:p>
    <w:p w14:paraId="51E0D825" w14:textId="05EDD034" w:rsidR="00AF0F99" w:rsidRPr="00D64A2F" w:rsidRDefault="008514E6" w:rsidP="00D64A2F">
      <w:pPr>
        <w:tabs>
          <w:tab w:val="clear" w:pos="22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64A2F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Pr="00D64A2F">
        <w:rPr>
          <w:rFonts w:asciiTheme="majorBidi" w:hAnsiTheme="majorBidi" w:cstheme="majorBidi"/>
          <w:sz w:val="30"/>
          <w:szCs w:val="30"/>
          <w:cs/>
        </w:rPr>
        <w:t>ของบริษัทได้มีการทดสอบการด้อยค่าของมูลค่าตามบัญชีของเงินลงทุนในบริษัทย่อย เงินลงทุนในบริษัทร่วมและการร่วมค้าและเงินให้กู้ยืมแก่กิจการที่เกี่ยวข้องกัน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ซึ่งประมาณจากการคิดลดกระแสเงินสดที่คาดว่าจะได้รับในอนาคตที่เกิดขึ้นโดยประมาณการตามแผนการ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ดำเนินธุรกิจ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และอัตราคิดลดซึ่งคำนวณจากวิธีต้นทุนถัวเฉลี่ยถ่วงน้ำหนักของเงินทุน</w:t>
      </w:r>
    </w:p>
    <w:p w14:paraId="6382697E" w14:textId="77777777" w:rsidR="00AF0F99" w:rsidRPr="00D64A2F" w:rsidRDefault="00AF0F99" w:rsidP="00D64A2F">
      <w:pPr>
        <w:tabs>
          <w:tab w:val="clear" w:pos="22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A5EE24" w14:textId="77777777" w:rsidR="008514E6" w:rsidRPr="00D64A2F" w:rsidRDefault="008514E6" w:rsidP="00D64A2F">
      <w:pPr>
        <w:tabs>
          <w:tab w:val="clear" w:pos="22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64A2F">
        <w:rPr>
          <w:rFonts w:asciiTheme="majorBidi" w:hAnsiTheme="majorBidi" w:cstheme="majorBidi" w:hint="cs"/>
          <w:sz w:val="30"/>
          <w:szCs w:val="30"/>
          <w:cs/>
        </w:rPr>
        <w:t>การประมาณคิดลดกระแสเงินสดในอนาคตจำเป็นต้องใช้ข้อสมมติฐานและดุลยพินิจของผู้บริหาร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ซึ่งอยู่บนพื้นฐานของประสบการณ์ในอดีตและแผนการดำเนินธุรกิจ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รวมถึงการคาดการณ์ในอนาคตที่เชื่อว่าสมเหตุสมผลในสถานการณ์ปัจจุบัน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โดยหากมีการเปลี่ยนแปลงของข้อมูลหรือมีข้อมูลใหม่ที่ชัดเจนขึ้น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อาจทำให้เกิดผลกระทบต่อการเปลี่ยนแปลงของสมมติฐาน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และอัตราคิดลดที่จะนำมาใช้ในการคำนวณประมาณการกระแสเงินสดในอนาคตคิดลด</w:t>
      </w:r>
    </w:p>
    <w:p w14:paraId="23AD14AA" w14:textId="77777777" w:rsidR="00AA3398" w:rsidRPr="00D64A2F" w:rsidRDefault="00AA3398" w:rsidP="00D64A2F">
      <w:pPr>
        <w:tabs>
          <w:tab w:val="clear" w:pos="22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D0EBA" w14:textId="77777777" w:rsidR="008514E6" w:rsidRPr="00D64A2F" w:rsidRDefault="008514E6" w:rsidP="00D64A2F">
      <w:pPr>
        <w:tabs>
          <w:tab w:val="clear" w:pos="22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64A2F">
        <w:rPr>
          <w:rFonts w:asciiTheme="majorBidi" w:hAnsiTheme="majorBidi" w:cstheme="majorBidi" w:hint="cs"/>
          <w:sz w:val="30"/>
          <w:szCs w:val="30"/>
          <w:cs/>
        </w:rPr>
        <w:t>จากการทดสอบการด้อยค่าดังกล่าว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หากการประมาณการมูลค่าที่จะได้รับคืนต่ำกว่ามูลค่าตามบัญชี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กลุ่มบริษัทจะมีการรับรู้ขาดทุนจากการด้อยค่าและผลขาดทุนจากการด้อยค่าจะถูกกลับรายการเมื่อมูลค่าที่คาดว่าจะได้รับคืนเพิ่มขึ้นในภายหลัง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ผลขาดทุนและการกลับรายการค่าเผื่อผลขาดทุนดังกล่าวจะถูกรับรู้ในกำไรหรือขาดทุน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4067F4" w14:textId="77777777" w:rsidR="0034403F" w:rsidRPr="00D64A2F" w:rsidRDefault="0034403F" w:rsidP="00D64A2F">
      <w:pPr>
        <w:tabs>
          <w:tab w:val="clear" w:pos="22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7B60B7" w14:textId="4D050069" w:rsidR="00924F1E" w:rsidRPr="007B4C6A" w:rsidRDefault="00AA1908" w:rsidP="00D64A2F">
      <w:pPr>
        <w:tabs>
          <w:tab w:val="clear" w:pos="227"/>
        </w:tabs>
        <w:ind w:left="540"/>
        <w:jc w:val="thaiDistribute"/>
        <w:rPr>
          <w:sz w:val="20"/>
          <w:cs/>
        </w:rPr>
        <w:sectPr w:rsidR="00924F1E" w:rsidRPr="007B4C6A" w:rsidSect="00F81176">
          <w:pgSz w:w="11909" w:h="16834" w:code="9"/>
          <w:pgMar w:top="691" w:right="1152" w:bottom="851" w:left="1440" w:header="720" w:footer="720" w:gutter="0"/>
          <w:paperSrc w:first="257" w:other="257"/>
          <w:pgNumType w:start="88"/>
          <w:cols w:space="720"/>
          <w:docGrid w:linePitch="245"/>
        </w:sectPr>
      </w:pPr>
      <w:r w:rsidRPr="00D64A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64A2F">
        <w:rPr>
          <w:rFonts w:asciiTheme="majorBidi" w:hAnsiTheme="majorBidi" w:cstheme="majorBidi"/>
          <w:sz w:val="30"/>
          <w:szCs w:val="30"/>
        </w:rPr>
        <w:t xml:space="preserve">26 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64A2F">
        <w:rPr>
          <w:rFonts w:asciiTheme="majorBidi" w:hAnsiTheme="majorBidi" w:cstheme="majorBidi"/>
          <w:sz w:val="30"/>
          <w:szCs w:val="30"/>
        </w:rPr>
        <w:t xml:space="preserve">2562 </w:t>
      </w:r>
      <w:r w:rsidR="00514131" w:rsidRPr="00D64A2F">
        <w:rPr>
          <w:rFonts w:asciiTheme="majorBidi" w:hAnsiTheme="majorBidi" w:cstheme="majorBidi"/>
          <w:sz w:val="30"/>
          <w:szCs w:val="30"/>
        </w:rPr>
        <w:t xml:space="preserve">GOLD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ขายเงินลงทุนในบริษัท</w:t>
      </w:r>
      <w:r w:rsidRPr="00D64A2F">
        <w:rPr>
          <w:rFonts w:asciiTheme="majorBidi" w:hAnsiTheme="majorBidi" w:cstheme="majorBidi"/>
          <w:sz w:val="30"/>
          <w:szCs w:val="30"/>
        </w:rPr>
        <w:t xml:space="preserve">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บ้านฉาง</w:t>
      </w:r>
      <w:r w:rsidRPr="00D64A2F">
        <w:rPr>
          <w:rFonts w:asciiTheme="majorBidi" w:hAnsiTheme="majorBidi" w:cstheme="majorBidi"/>
          <w:sz w:val="30"/>
          <w:szCs w:val="30"/>
        </w:rPr>
        <w:t xml:space="preserve">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เอสเตท</w:t>
      </w:r>
      <w:r w:rsidRPr="00D64A2F">
        <w:rPr>
          <w:rFonts w:asciiTheme="majorBidi" w:hAnsiTheme="majorBidi" w:cstheme="majorBidi"/>
          <w:sz w:val="30"/>
          <w:szCs w:val="30"/>
        </w:rPr>
        <w:t xml:space="preserve">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D64A2F">
        <w:rPr>
          <w:rFonts w:asciiTheme="majorBidi" w:hAnsiTheme="majorBidi" w:cstheme="majorBidi"/>
          <w:sz w:val="30"/>
          <w:szCs w:val="30"/>
        </w:rPr>
        <w:t xml:space="preserve"> </w:t>
      </w:r>
      <w:r w:rsidRPr="00D64A2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D64A2F">
        <w:rPr>
          <w:rFonts w:asciiTheme="majorBidi" w:hAnsiTheme="majorBidi" w:cstheme="majorBidi"/>
          <w:sz w:val="30"/>
          <w:szCs w:val="30"/>
        </w:rPr>
        <w:t xml:space="preserve"> 23.85 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ล้านบาท (หุ้นสามัญ </w:t>
      </w:r>
      <w:r w:rsidRPr="00D64A2F">
        <w:rPr>
          <w:rFonts w:asciiTheme="majorBidi" w:hAnsiTheme="majorBidi" w:cstheme="majorBidi"/>
          <w:sz w:val="30"/>
          <w:szCs w:val="30"/>
        </w:rPr>
        <w:t xml:space="preserve">2.25 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ล้านหุ้น ในราคาหุ้นละ </w:t>
      </w:r>
      <w:r w:rsidRPr="00D64A2F">
        <w:rPr>
          <w:rFonts w:asciiTheme="majorBidi" w:hAnsiTheme="majorBidi" w:cstheme="majorBidi"/>
          <w:sz w:val="30"/>
          <w:szCs w:val="30"/>
        </w:rPr>
        <w:t xml:space="preserve">10.60 </w:t>
      </w:r>
      <w:r w:rsidRPr="00D64A2F">
        <w:rPr>
          <w:rFonts w:asciiTheme="majorBidi" w:hAnsiTheme="majorBidi" w:cstheme="majorBidi"/>
          <w:sz w:val="30"/>
          <w:szCs w:val="30"/>
          <w:cs/>
        </w:rPr>
        <w:t>บาท)</w:t>
      </w:r>
      <w:r w:rsidRPr="00D64A2F">
        <w:rPr>
          <w:rFonts w:asciiTheme="majorBidi" w:hAnsiTheme="majorBidi" w:cstheme="majorBidi"/>
          <w:sz w:val="30"/>
          <w:szCs w:val="30"/>
        </w:rPr>
        <w:t xml:space="preserve"> </w:t>
      </w:r>
      <w:r w:rsidRPr="00D64A2F">
        <w:rPr>
          <w:rFonts w:asciiTheme="majorBidi" w:hAnsiTheme="majorBidi" w:cstheme="majorBidi"/>
          <w:sz w:val="30"/>
          <w:szCs w:val="30"/>
          <w:cs/>
        </w:rPr>
        <w:t>ให้แก่บริษัทแห่งหนึ่ง</w:t>
      </w:r>
      <w:r w:rsidRPr="00D64A2F">
        <w:rPr>
          <w:rFonts w:asciiTheme="majorBidi" w:hAnsiTheme="majorBidi" w:cstheme="majorBidi"/>
          <w:sz w:val="30"/>
          <w:szCs w:val="30"/>
        </w:rPr>
        <w:t xml:space="preserve"> </w:t>
      </w:r>
      <w:r w:rsidRPr="00D64A2F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กลุ่มบริษัทรับรู้กำไรจากการขายเงินลงทุนในบริษัทย่อยทางอ้อมจำนวน </w:t>
      </w:r>
      <w:r w:rsidRPr="00D64A2F">
        <w:rPr>
          <w:rFonts w:asciiTheme="majorBidi" w:hAnsiTheme="majorBidi" w:cstheme="majorBidi"/>
          <w:sz w:val="30"/>
          <w:szCs w:val="30"/>
        </w:rPr>
        <w:t xml:space="preserve">18.06 </w:t>
      </w:r>
      <w:r w:rsidRPr="00D64A2F">
        <w:rPr>
          <w:rFonts w:asciiTheme="majorBidi" w:hAnsiTheme="majorBidi" w:cstheme="majorBidi"/>
          <w:sz w:val="30"/>
          <w:szCs w:val="30"/>
          <w:cs/>
        </w:rPr>
        <w:t>ล้านบาทในงบการเงินรวม</w:t>
      </w:r>
    </w:p>
    <w:p w14:paraId="043A365C" w14:textId="77777777" w:rsidR="00924F1E" w:rsidRPr="007B4C6A" w:rsidRDefault="00924F1E" w:rsidP="00924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30 กันยายน </w:t>
      </w:r>
      <w:r w:rsidRPr="007B4C6A">
        <w:rPr>
          <w:rFonts w:ascii="Angsana New" w:hAnsi="Angsana New"/>
          <w:sz w:val="30"/>
          <w:szCs w:val="30"/>
        </w:rPr>
        <w:t xml:space="preserve">2562 </w:t>
      </w:r>
      <w:r w:rsidRPr="007B4C6A">
        <w:rPr>
          <w:rFonts w:ascii="Angsana New" w:hAnsi="Angsana New"/>
          <w:sz w:val="30"/>
          <w:szCs w:val="30"/>
          <w:cs/>
        </w:rPr>
        <w:t>และ 2561 และเงินปันผลรับจากเงินลงทุนสำหรับปีสิ้นสุดวันที่ 30 กันยายน 2562 และสำหรับรอบระยะเวลาบัญชีตั้งแต่</w:t>
      </w:r>
    </w:p>
    <w:p w14:paraId="48440DC9" w14:textId="53ED87BF" w:rsidR="00924F1E" w:rsidRPr="007B4C6A" w:rsidRDefault="00924F1E" w:rsidP="00924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วันที่ 1 มกราคม </w:t>
      </w:r>
      <w:r w:rsidRPr="007B4C6A">
        <w:rPr>
          <w:rFonts w:ascii="Angsana New" w:hAnsi="Angsana New"/>
          <w:sz w:val="30"/>
          <w:szCs w:val="30"/>
        </w:rPr>
        <w:t>2561</w:t>
      </w:r>
      <w:r w:rsidRPr="007B4C6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7B4C6A">
        <w:rPr>
          <w:rFonts w:ascii="Angsana New" w:hAnsi="Angsana New"/>
          <w:sz w:val="30"/>
          <w:szCs w:val="30"/>
        </w:rPr>
        <w:t>30</w:t>
      </w:r>
      <w:r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7B4C6A">
        <w:rPr>
          <w:rFonts w:ascii="Angsana New" w:hAnsi="Angsana New"/>
          <w:sz w:val="30"/>
          <w:szCs w:val="30"/>
        </w:rPr>
        <w:t>2561</w:t>
      </w:r>
      <w:r w:rsidRPr="007B4C6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857198F" w14:textId="77777777" w:rsidR="00BC3EFE" w:rsidRDefault="00BC3EFE"/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810"/>
        <w:gridCol w:w="630"/>
        <w:gridCol w:w="630"/>
        <w:gridCol w:w="720"/>
        <w:gridCol w:w="720"/>
        <w:gridCol w:w="720"/>
        <w:gridCol w:w="270"/>
        <w:gridCol w:w="630"/>
        <w:gridCol w:w="270"/>
        <w:gridCol w:w="630"/>
        <w:gridCol w:w="270"/>
        <w:gridCol w:w="630"/>
        <w:gridCol w:w="270"/>
        <w:gridCol w:w="718"/>
        <w:gridCol w:w="250"/>
        <w:gridCol w:w="562"/>
        <w:gridCol w:w="270"/>
        <w:gridCol w:w="1170"/>
        <w:gridCol w:w="270"/>
        <w:gridCol w:w="1350"/>
      </w:tblGrid>
      <w:tr w:rsidR="00B7417D" w:rsidRPr="007B4C6A" w14:paraId="7D018582" w14:textId="77777777" w:rsidTr="00D64A2F">
        <w:trPr>
          <w:tblHeader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7CA6C369" w14:textId="5A7D8ECA" w:rsidR="00B7417D" w:rsidRPr="007B4C6A" w:rsidRDefault="00B7417D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4A39F30" w14:textId="77777777" w:rsidR="00B7417D" w:rsidRPr="007B4C6A" w:rsidRDefault="00B7417D" w:rsidP="0006375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41EBAA5" w14:textId="77777777" w:rsidR="00B7417D" w:rsidRPr="007B4C6A" w:rsidRDefault="00B7417D" w:rsidP="000637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</w:p>
        </w:tc>
        <w:tc>
          <w:tcPr>
            <w:tcW w:w="10980" w:type="dxa"/>
            <w:gridSpan w:val="19"/>
            <w:shd w:val="clear" w:color="auto" w:fill="auto"/>
            <w:tcMar>
              <w:left w:w="115" w:type="dxa"/>
              <w:right w:w="115" w:type="dxa"/>
            </w:tcMar>
          </w:tcPr>
          <w:p w14:paraId="151FB8CE" w14:textId="1F1B096E" w:rsidR="00B7417D" w:rsidRPr="007B4C6A" w:rsidRDefault="00B7417D" w:rsidP="00D64A2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7417D" w:rsidRPr="007B4C6A" w14:paraId="659C4473" w14:textId="77777777" w:rsidTr="00D64A2F">
        <w:trPr>
          <w:tblHeader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70805C03" w14:textId="77777777" w:rsidR="00B7417D" w:rsidRPr="007B4C6A" w:rsidDel="00B7417D" w:rsidRDefault="00B7417D" w:rsidP="00B741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756D688" w14:textId="77777777" w:rsidR="00B7417D" w:rsidRPr="007B4C6A" w:rsidRDefault="00B7417D" w:rsidP="00D64A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970C133" w14:textId="10D8D3F7" w:rsidR="00B7417D" w:rsidRPr="007B4C6A" w:rsidRDefault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ประเทศที่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2CF5C1F" w14:textId="694864B9" w:rsidR="00B7417D" w:rsidRPr="007B4C6A" w:rsidRDefault="00B7417D" w:rsidP="00D64A2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0DFA2A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B42DC20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F037A51" w14:textId="77777777" w:rsidR="00B7417D" w:rsidRPr="007B4C6A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3781BDE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1D1CE19" w14:textId="77777777" w:rsidR="00B7417D" w:rsidRPr="007B4C6A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8DC3C44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400FCD5" w14:textId="77777777" w:rsidR="00B7417D" w:rsidRPr="007B4C6A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F05917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396756F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E24185D" w14:textId="77777777" w:rsidR="00B7417D" w:rsidRPr="007B4C6A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69C776FB" w14:textId="77777777" w:rsidR="00B7417D" w:rsidRPr="007B4C6A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42C7B2A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597DB706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E346E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8250BE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47596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C3E1AF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B7417D" w:rsidRPr="007B4C6A" w14:paraId="294FEE62" w14:textId="77777777" w:rsidTr="00D64A2F">
        <w:trPr>
          <w:tblHeader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7F31E3F8" w14:textId="77777777" w:rsidR="00B7417D" w:rsidRPr="007B4C6A" w:rsidDel="00B7417D" w:rsidRDefault="00B7417D" w:rsidP="00B741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8038F04" w14:textId="194CFDAD" w:rsidR="00B7417D" w:rsidRPr="007B4C6A" w:rsidRDefault="00B7417D" w:rsidP="00D64A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B9251E9" w14:textId="39ACA1FA" w:rsidR="00B7417D" w:rsidRPr="007B4C6A" w:rsidRDefault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  <w:r w:rsidRPr="00633948">
              <w:rPr>
                <w:rFonts w:ascii="Angsana New" w:hAnsi="Angsana New"/>
                <w:spacing w:val="-8"/>
                <w:sz w:val="24"/>
                <w:szCs w:val="24"/>
                <w:cs/>
                <w:lang w:val="en-US" w:bidi="th-TH"/>
              </w:rPr>
              <w:t>กิจการจัดตั้ง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F70BAA7" w14:textId="2ECEBC47" w:rsidR="00B7417D" w:rsidRPr="007B4C6A" w:rsidRDefault="00B7417D" w:rsidP="00D64A2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289FE58" w14:textId="430DCED3" w:rsidR="00B7417D" w:rsidRPr="007B4C6A" w:rsidRDefault="00B7417D" w:rsidP="00D64A2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6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16EEB2E" w14:textId="03C45264" w:rsidR="00B7417D" w:rsidRPr="007B4C6A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410918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3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C5E7000" w14:textId="1D9982B9" w:rsidR="00B7417D" w:rsidRPr="007B4C6A" w:rsidRDefault="00B7417D" w:rsidP="00D64A2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DFB7E13" w14:textId="77777777" w:rsidR="00B7417D" w:rsidRPr="007B4C6A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A2EB4F7" w14:textId="2538B61F" w:rsidR="00B7417D" w:rsidRPr="007B4C6A" w:rsidRDefault="00B7417D" w:rsidP="00D64A2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ราคาทุน-สุทธิ</w:t>
            </w:r>
          </w:p>
        </w:tc>
        <w:tc>
          <w:tcPr>
            <w:tcW w:w="270" w:type="dxa"/>
            <w:shd w:val="clear" w:color="auto" w:fill="auto"/>
          </w:tcPr>
          <w:p w14:paraId="2CE1434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FEC81D" w14:textId="4237C465" w:rsidR="00B7417D" w:rsidRPr="007B4C6A" w:rsidRDefault="00B7417D" w:rsidP="00D64A2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B7417D" w:rsidRPr="007B4C6A" w14:paraId="24361E64" w14:textId="77777777" w:rsidTr="00D64A2F">
        <w:trPr>
          <w:tblHeader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4479731D" w14:textId="77777777" w:rsidR="00B7417D" w:rsidRPr="007B4C6A" w:rsidDel="00B7417D" w:rsidRDefault="00B7417D" w:rsidP="00B741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241F089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6B578CF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C7B1CBA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A09F5E5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B2B2270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AE86A27" w14:textId="40D51122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8FF154D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CE0FD8A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E6B9DC7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13D398D" w14:textId="6190C4DD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DD4FDE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A4DBB9D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3231FD8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4D5B8E7" w14:textId="558988F2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8577FD6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FCFF900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90610D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623584D" w14:textId="75E7E07F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B9C71DB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C8B301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D87FC09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4FF4868" w14:textId="64DCDAD5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0898DB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7C3F712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EA3147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A712C10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80F1180" w14:textId="72B42F49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51F622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586FCAF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6986E1D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0C50C47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050F04" w14:textId="6274CD0B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D1DE3B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5EB0340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E88971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AED69B3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EB6E151" w14:textId="60FCD3F6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8EEAC7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5E5C7FB3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D9BCF1F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D658A9C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75BAC2C" w14:textId="3B838546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E8E462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3F9C98FC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5A5CB1E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46E3A5A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8E599E" w14:textId="43C183A9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2F10F052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DF4FB50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7E03F2C" w14:textId="3A5A24D9" w:rsidR="00B7417D" w:rsidRPr="007B4C6A" w:rsidRDefault="00B7417D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33948">
              <w:rPr>
                <w:rFonts w:ascii="Angsana New" w:hAnsi="Angsana New"/>
                <w:spacing w:val="-2"/>
                <w:sz w:val="24"/>
                <w:szCs w:val="24"/>
                <w:cs/>
                <w:lang w:bidi="th-TH"/>
              </w:rPr>
              <w:t>สำหรับปี</w:t>
            </w:r>
            <w:r w:rsidRPr="00633948">
              <w:rPr>
                <w:rFonts w:ascii="Angsana New" w:hAnsi="Angsana New"/>
                <w:spacing w:val="-2"/>
                <w:sz w:val="24"/>
                <w:szCs w:val="24"/>
                <w:lang w:bidi="th-TH"/>
              </w:rPr>
              <w:br/>
            </w:r>
            <w:r w:rsidRPr="00633948">
              <w:rPr>
                <w:rFonts w:ascii="Angsana New" w:hAnsi="Angsana New"/>
                <w:spacing w:val="-2"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633948">
              <w:rPr>
                <w:rFonts w:ascii="Angsana New" w:hAnsi="Angsana New"/>
                <w:spacing w:val="-2"/>
                <w:sz w:val="24"/>
                <w:szCs w:val="24"/>
                <w:lang w:bidi="th-TH"/>
              </w:rPr>
              <w:br/>
            </w:r>
            <w:r w:rsidRPr="00633948">
              <w:rPr>
                <w:rFonts w:ascii="Angsana New" w:hAnsi="Angsana New"/>
                <w:spacing w:val="-2"/>
                <w:sz w:val="24"/>
                <w:szCs w:val="24"/>
                <w:cs/>
                <w:lang w:bidi="th-TH"/>
              </w:rPr>
              <w:t>30 กันยายน</w:t>
            </w:r>
            <w:r w:rsidRPr="00633948">
              <w:rPr>
                <w:rFonts w:ascii="Angsana New" w:hAnsi="Angsana New"/>
                <w:spacing w:val="-2"/>
                <w:sz w:val="24"/>
                <w:szCs w:val="24"/>
                <w:lang w:bidi="th-TH"/>
              </w:rPr>
              <w:t xml:space="preserve"> </w:t>
            </w:r>
            <w:r w:rsidRPr="00633948">
              <w:rPr>
                <w:rFonts w:ascii="Angsana New" w:hAnsi="Angsana New"/>
                <w:spacing w:val="-2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0E45C78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3BC2722" w14:textId="17506228" w:rsidR="00B7417D" w:rsidRPr="007B4C6A" w:rsidRDefault="00B7417D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33948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สำหรับรอบ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ร</w:t>
            </w:r>
            <w:r w:rsidRPr="00633948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ะยะ</w:t>
            </w:r>
            <w:r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br/>
            </w:r>
            <w:r w:rsidRPr="00633948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เวลาบัญชีตั้งแต่วันที่</w:t>
            </w:r>
            <w:r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  <w:br/>
            </w:r>
            <w:r w:rsidRPr="00633948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1 มกราคม 2561 ถึง</w:t>
            </w:r>
            <w:r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  <w:br/>
            </w:r>
            <w:r w:rsidRPr="00633948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30</w:t>
            </w:r>
            <w:r w:rsidRPr="00633948"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  <w:t xml:space="preserve"> </w:t>
            </w:r>
            <w:r w:rsidRPr="00633948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กันยายน 2561</w:t>
            </w:r>
          </w:p>
        </w:tc>
      </w:tr>
      <w:tr w:rsidR="00B7417D" w:rsidRPr="007B4C6A" w14:paraId="1EBF1757" w14:textId="77777777" w:rsidTr="00D64A2F">
        <w:trPr>
          <w:tblHeader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21D9F58D" w14:textId="77777777" w:rsidR="00B7417D" w:rsidRPr="007B4C6A" w:rsidDel="00B7417D" w:rsidRDefault="00B7417D" w:rsidP="00B741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1ADF2D9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94A3364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7051EF8" w14:textId="40636780" w:rsidR="00B7417D" w:rsidRPr="007B4C6A" w:rsidRDefault="00B7417D" w:rsidP="00D64A2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720" w:type="dxa"/>
            <w:gridSpan w:val="17"/>
            <w:shd w:val="clear" w:color="auto" w:fill="auto"/>
            <w:tcMar>
              <w:left w:w="115" w:type="dxa"/>
              <w:right w:w="115" w:type="dxa"/>
            </w:tcMar>
          </w:tcPr>
          <w:p w14:paraId="3857E37D" w14:textId="408675D0" w:rsidR="00B7417D" w:rsidRPr="007B4C6A" w:rsidRDefault="00B7417D" w:rsidP="00D64A2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7417D" w:rsidRPr="007B4C6A" w14:paraId="3D6830F3" w14:textId="77777777" w:rsidTr="00B7417D"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2B55E95B" w14:textId="17375183" w:rsidR="00B7417D" w:rsidRPr="007B4C6A" w:rsidRDefault="00B7417D" w:rsidP="00B741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9E61FCD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C5EC9D9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B72638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E60CF6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01F723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D72EDA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13134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D66F5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07953E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95EC0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78D0AE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8E846D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1F36B6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26AE25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0979303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3BA964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50DE1B0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BF89C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6154D8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4C9474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6E8008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B7417D" w:rsidRPr="007B4C6A" w14:paraId="7850B416" w14:textId="77777777" w:rsidTr="00D64A2F"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3D829CC0" w14:textId="130E8300" w:rsidR="00B7417D" w:rsidRPr="007B4C6A" w:rsidRDefault="00B7417D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B4C6A">
              <w:rPr>
                <w:rFonts w:ascii="Angsana New" w:hAnsi="Angsana New"/>
                <w:sz w:val="22"/>
                <w:szCs w:val="22"/>
                <w:cs/>
              </w:rPr>
              <w:t>บริษัท อีโค อินดัสเทรียล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6C4545B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4E5026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099C6A4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EE2342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C57EC0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239BCC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4CB86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4A3F8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F72D87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3E6DAD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A6752B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8DDD933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1E270B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70BDC1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1D088CD2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0F1BF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1AB1D8F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DD083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92192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DCA758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80CA632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B7417D" w:rsidRPr="007B4C6A" w14:paraId="08DA30C2" w14:textId="77777777" w:rsidTr="00D64A2F"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4B19ADB9" w14:textId="2CBC477F" w:rsidR="00B7417D" w:rsidRPr="007B4C6A" w:rsidRDefault="00B7417D" w:rsidP="00B7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B4C6A">
              <w:rPr>
                <w:rFonts w:ascii="Angsana New" w:hAnsi="Angsana New"/>
                <w:sz w:val="22"/>
                <w:szCs w:val="22"/>
                <w:cs/>
              </w:rPr>
              <w:t xml:space="preserve">   เซอร์วิสเซส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32A6441" w14:textId="4F084C19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C54E77A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04139A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D9AB9F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7DB95A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BFE29C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8D5B6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2F8B4C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A3CADE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E969B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98A4F2D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A0C512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59337C4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BCF1CD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039143C3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E14E6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3C89B8F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A896C7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511F1EF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C7B313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1C118E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38</w:t>
            </w:r>
          </w:p>
        </w:tc>
      </w:tr>
      <w:tr w:rsidR="00B7417D" w:rsidRPr="007B4C6A" w14:paraId="173310EF" w14:textId="77777777" w:rsidTr="00D64A2F"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7A06C6F0" w14:textId="77777777" w:rsidR="00B7417D" w:rsidRPr="007B4C6A" w:rsidRDefault="00B7417D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B4C6A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เฟรเซอร์ส </w:t>
            </w:r>
          </w:p>
          <w:p w14:paraId="710ADC2C" w14:textId="77777777" w:rsidR="00B7417D" w:rsidRPr="007B4C6A" w:rsidRDefault="00B7417D" w:rsidP="00B7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line="240" w:lineRule="auto"/>
              <w:ind w:right="-18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7B4C6A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   พร็อพเพอร์ตี้ อินดัสเทรียล</w:t>
            </w:r>
          </w:p>
          <w:p w14:paraId="1D304E6F" w14:textId="3213E7B0" w:rsidR="00B7417D" w:rsidRPr="007B4C6A" w:rsidRDefault="00B7417D" w:rsidP="00B7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B4C6A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   (ประเทศไทย) จำกัด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82266DA" w14:textId="6AD0A47E" w:rsidR="00B7417D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</w:p>
          <w:p w14:paraId="4C914EF7" w14:textId="1128EE59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</w:p>
          <w:p w14:paraId="16732375" w14:textId="4C02B911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71C6679" w14:textId="77777777" w:rsidR="00B7417D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F25D08" w14:textId="77777777" w:rsidR="00B7417D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A23FD05" w14:textId="2DEEF9D0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B34284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2A9FE525" w14:textId="77777777" w:rsidR="00B7417D" w:rsidRDefault="00B7417D" w:rsidP="00B7417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31AE8787" w14:textId="43944821" w:rsidR="00B7417D" w:rsidRPr="007B4C6A" w:rsidRDefault="00B7417D" w:rsidP="00B7417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C28B3E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95FC673" w14:textId="77777777" w:rsidR="00B7417D" w:rsidRDefault="00B7417D" w:rsidP="00B7417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1880DAC" w14:textId="03193701" w:rsidR="00B7417D" w:rsidRPr="007B4C6A" w:rsidRDefault="00B7417D" w:rsidP="00B7417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52C71F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8A972B4" w14:textId="77777777" w:rsidR="00B7417D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E3540E9" w14:textId="1EC28D0A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11,500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72B19B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5EEDE07" w14:textId="77777777" w:rsidR="00B7417D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FD97E95" w14:textId="0B41C9FE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11,500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6F1FA2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A073407" w14:textId="77777777" w:rsidR="00B7417D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5A7E04E" w14:textId="4F9BE0AD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11,515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4550E83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286735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A9453F1" w14:textId="77777777" w:rsidR="00B7417D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E1AB34B" w14:textId="2CAA4135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11,515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15D404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71EBB22" w14:textId="77777777" w:rsidR="00B7417D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615CA408" w14:textId="77777777" w:rsidR="00B7417D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5176C8C4" w14:textId="40FDBD86" w:rsidR="00B7417D" w:rsidRPr="007B4C6A" w:rsidRDefault="00B7417D" w:rsidP="00D64A2F">
            <w:pPr>
              <w:pStyle w:val="acctfourfigures"/>
              <w:tabs>
                <w:tab w:val="clear" w:pos="765"/>
                <w:tab w:val="decimal" w:pos="2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CE43D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  <w:p w14:paraId="5500E829" w14:textId="3B041CB6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59508D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5BEF03E7" w14:textId="77777777" w:rsidR="00B7417D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1ED74862" w14:textId="58C36B0F" w:rsidR="00B7417D" w:rsidRPr="007B4C6A" w:rsidRDefault="00B7417D" w:rsidP="00D64A2F">
            <w:pPr>
              <w:pStyle w:val="acctfourfigures"/>
              <w:tabs>
                <w:tab w:val="clear" w:pos="765"/>
                <w:tab w:val="decimal" w:pos="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400A92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5627AB28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5F52F4E" w14:textId="77777777" w:rsidR="00B7417D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864FC13" w14:textId="70047479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11,515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2761B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4230D49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DAB87EC" w14:textId="77777777" w:rsidR="00B7417D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2DD344D" w14:textId="7136C835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11,515</w:t>
            </w:r>
          </w:p>
        </w:tc>
        <w:tc>
          <w:tcPr>
            <w:tcW w:w="270" w:type="dxa"/>
            <w:shd w:val="clear" w:color="auto" w:fill="auto"/>
          </w:tcPr>
          <w:p w14:paraId="0B2C40F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7818B3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79921E12" w14:textId="77777777" w:rsidR="00B7417D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3BC63401" w14:textId="1C5EBD55" w:rsidR="00B7417D" w:rsidRPr="007B4C6A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5DB23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7994A13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198CE914" w14:textId="77777777" w:rsidR="00B7417D" w:rsidRDefault="00B7417D" w:rsidP="00D64A2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6A74A035" w14:textId="53A26F19" w:rsidR="00B7417D" w:rsidRPr="007B4C6A" w:rsidRDefault="00B7417D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B7417D" w:rsidRPr="007B4C6A" w14:paraId="06AA65A1" w14:textId="77777777" w:rsidTr="00D64A2F"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100D1227" w14:textId="3C70970A" w:rsidR="00B7417D" w:rsidRPr="007B4C6A" w:rsidRDefault="00B7417D" w:rsidP="00D64A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pacing w:val="-14"/>
                <w:szCs w:val="22"/>
                <w:cs/>
              </w:rPr>
            </w:pPr>
            <w:r w:rsidRPr="00D64A2F">
              <w:rPr>
                <w:rFonts w:ascii="Angsana New" w:hAnsi="Angsana New"/>
                <w:szCs w:val="22"/>
              </w:rPr>
              <w:t>FIRM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07E1D5C" w14:textId="392C68B4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บริหารจัดการ</w:t>
            </w:r>
          </w:p>
          <w:p w14:paraId="61393F4A" w14:textId="261D3944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กองทรัสต์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90C0EC8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648F5FF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662506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4535661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9.</w:t>
            </w:r>
            <w:r w:rsidRPr="007B4C6A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CED972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335D92E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69</w:t>
            </w: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51EE4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824A5E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6EEF073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5F4C5F5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10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DBC837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7895E3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BF09B54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143CF4E8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BB031A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16D93A8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628DD9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04C4A5F0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71E926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15A018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454A78BB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50680F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3E50A75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FD43BB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0464C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66CB2A5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4019EF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D3CE08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6C8F7A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739B4F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B4C6A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BDF442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BB95E8F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07313AD3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11</w:t>
            </w:r>
          </w:p>
        </w:tc>
      </w:tr>
      <w:tr w:rsidR="00B7417D" w:rsidRPr="007B4C6A" w14:paraId="55FCDD25" w14:textId="77777777" w:rsidTr="00D64A2F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6F06FDC7" w14:textId="465F3A9E" w:rsidR="00B7417D" w:rsidRPr="007B4C6A" w:rsidRDefault="00B7417D" w:rsidP="00D64A2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7B4C6A">
              <w:rPr>
                <w:rFonts w:ascii="Angsana New" w:hAnsi="Angsana New"/>
                <w:spacing w:val="-6"/>
                <w:szCs w:val="22"/>
                <w:cs/>
              </w:rPr>
              <w:t>บริษัท เฟรเซอร์ส พร็อพเพอร์ตี้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A42BF50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DB2625C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F745ED4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88C4C72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FCBE6C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19D342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D7663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1792DD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0E04D4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8014AC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49F622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186520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905D62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F5302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7C45BC9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608DC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052ACEB4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487B9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BA7CD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5513C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0E4D645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B7417D" w:rsidRPr="007B4C6A" w14:paraId="08B3693D" w14:textId="77777777" w:rsidTr="00D64A2F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60BCCA9A" w14:textId="4E588D06" w:rsidR="00B7417D" w:rsidRPr="007B4C6A" w:rsidRDefault="00B7417D" w:rsidP="00B7417D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7B4C6A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  เทคโนโลยี (ประเทศไทย)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5B560F1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ศูนย์ข้อมูล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A54E613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60B4FA8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99</w:t>
            </w: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Cs w:val="22"/>
                <w:lang w:bidi="th-TH"/>
              </w:rPr>
              <w:t>99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1FF4F84C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458064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372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5E198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E036DB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372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493B434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17522B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5C232B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620FEC2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ADA359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0479969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5D50EC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09A607D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372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187D1F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128FE60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5784B7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2F42BE2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446F84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87702CD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B7417D" w:rsidRPr="007B4C6A" w14:paraId="051AAC1B" w14:textId="77777777" w:rsidTr="00D64A2F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65D8F8E3" w14:textId="77777777" w:rsidR="00B7417D" w:rsidRPr="007B4C6A" w:rsidRDefault="00B7417D" w:rsidP="00B7417D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7B4C6A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บางกอกโลจิสติกส์ </w:t>
            </w:r>
          </w:p>
          <w:p w14:paraId="4FD1115A" w14:textId="78CBCBE0" w:rsidR="00B7417D" w:rsidRPr="007B4C6A" w:rsidRDefault="00B7417D" w:rsidP="00B7417D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7B4C6A">
              <w:rPr>
                <w:rFonts w:ascii="Angsana New" w:hAnsi="Angsana New"/>
                <w:sz w:val="22"/>
                <w:szCs w:val="22"/>
                <w:cs/>
              </w:rPr>
              <w:t xml:space="preserve">   พาร์ค จำกัด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2939153" w14:textId="516D5A62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 xml:space="preserve">พัฒนา   </w:t>
            </w:r>
            <w:r w:rsidRPr="007B4C6A">
              <w:rPr>
                <w:rFonts w:ascii="Angsana New" w:hAnsi="Angsana New"/>
                <w:szCs w:val="22"/>
                <w:lang w:bidi="th-TH"/>
              </w:rPr>
              <w:br/>
              <w:t xml:space="preserve">   </w:t>
            </w: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A5F0C2F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23AD8A6" w14:textId="5AEEA66E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2AE1407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76961452" w14:textId="39E10D2C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75.00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8342081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05E99C72" w14:textId="61954A79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500D1B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0342CEA" w14:textId="1E30C2A0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300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404D89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7B845053" w14:textId="5A7912AF" w:rsidR="00B7417D" w:rsidRPr="007B4C6A" w:rsidRDefault="00B7417D" w:rsidP="00D64A2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648DD3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53E258C" w14:textId="228A4E5E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225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C33324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58C38E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  <w:p w14:paraId="231D3732" w14:textId="5A788812" w:rsidR="00B7417D" w:rsidRPr="007B4C6A" w:rsidRDefault="00B7417D" w:rsidP="00D64A2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2DB4BB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85829A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21F54B95" w14:textId="3DE42445" w:rsidR="00B7417D" w:rsidRPr="007B4C6A" w:rsidRDefault="00B7417D" w:rsidP="00D64A2F">
            <w:pPr>
              <w:pStyle w:val="acctfourfigures"/>
              <w:tabs>
                <w:tab w:val="clear" w:pos="765"/>
                <w:tab w:val="decimal" w:pos="2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A615643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A61F90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63373EF3" w14:textId="45A15344" w:rsidR="00B7417D" w:rsidRPr="007B4C6A" w:rsidRDefault="00B7417D" w:rsidP="00D64A2F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976DEB8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0D73054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04B2F02" w14:textId="0F5B054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57245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4128216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6D1AC5F2" w14:textId="65CBEEED" w:rsidR="00B7417D" w:rsidRPr="007B4C6A" w:rsidRDefault="00B7417D" w:rsidP="00D64A2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28BDA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E205F1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3100FA33" w14:textId="3A2D4FCA" w:rsidR="00B7417D" w:rsidRPr="007B4C6A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8B4F6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F008926" w14:textId="6AECD57C" w:rsidR="00B7417D" w:rsidRPr="00D64A2F" w:rsidRDefault="00B7417D" w:rsidP="00D64A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34719981" w14:textId="6E7F9192" w:rsidR="00B7417D" w:rsidRPr="00D64A2F" w:rsidRDefault="00B7417D" w:rsidP="00D64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D64A2F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B7417D" w:rsidRPr="007B4C6A" w14:paraId="2AF745A9" w14:textId="77777777" w:rsidTr="00B7417D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722B37B5" w14:textId="77777777" w:rsidR="00B7417D" w:rsidRPr="007B4C6A" w:rsidRDefault="00B7417D" w:rsidP="00B7417D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F0520F2" w14:textId="77777777" w:rsidR="00B7417D" w:rsidRPr="007B4C6A" w:rsidDel="00B7417D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2CDF069" w14:textId="77777777" w:rsidR="00B7417D" w:rsidRPr="007B4C6A" w:rsidDel="00B7417D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18C8F70" w14:textId="77777777" w:rsidR="00B7417D" w:rsidRPr="007B4C6A" w:rsidDel="00B7417D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867845E" w14:textId="77777777" w:rsidR="00B7417D" w:rsidRPr="007B4C6A" w:rsidDel="00B7417D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64E0256" w14:textId="77777777" w:rsidR="00B7417D" w:rsidRPr="007B4C6A" w:rsidDel="00B7417D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9BC5E34" w14:textId="77777777" w:rsidR="00B7417D" w:rsidRPr="007B4C6A" w:rsidDel="00B7417D" w:rsidRDefault="00B7417D" w:rsidP="00B741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76DD3C" w14:textId="77777777" w:rsidR="00B7417D" w:rsidRPr="007B4C6A" w:rsidDel="00B7417D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D1239A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F3AF3C3" w14:textId="77777777" w:rsidR="00B7417D" w:rsidRPr="007B4C6A" w:rsidDel="00B7417D" w:rsidRDefault="00B7417D" w:rsidP="00B7417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3A68B3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7374465" w14:textId="77777777" w:rsidR="00B7417D" w:rsidRPr="007B4C6A" w:rsidDel="00B7417D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E47D63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4F2022D" w14:textId="77777777" w:rsidR="00B7417D" w:rsidRPr="007B4C6A" w:rsidDel="00B7417D" w:rsidRDefault="00B7417D" w:rsidP="00B7417D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34A5E6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27145808" w14:textId="77777777" w:rsidR="00B7417D" w:rsidRPr="007B4C6A" w:rsidDel="00B7417D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81F0B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5DFD6796" w14:textId="77777777" w:rsidR="00B7417D" w:rsidRPr="007B4C6A" w:rsidDel="00B7417D" w:rsidRDefault="00B7417D" w:rsidP="00B7417D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7BD908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41E530" w14:textId="77777777" w:rsidR="00B7417D" w:rsidRPr="007B4C6A" w:rsidDel="00B7417D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02681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160D5CE" w14:textId="77777777" w:rsidR="00B7417D" w:rsidRPr="00D64A2F" w:rsidRDefault="00B7417D" w:rsidP="00D64A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B7417D" w:rsidRPr="007B4C6A" w14:paraId="00DAEFF7" w14:textId="77777777" w:rsidTr="00D64A2F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70FBCDA4" w14:textId="145D2148" w:rsidR="00B7417D" w:rsidRPr="007B4C6A" w:rsidRDefault="00B7417D" w:rsidP="00D64A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7B4C6A">
              <w:rPr>
                <w:rFonts w:ascii="Angsana New" w:hAnsi="Angsana New"/>
                <w:szCs w:val="22"/>
              </w:rPr>
              <w:t>Shanghai TICON</w:t>
            </w:r>
            <w:r w:rsidRPr="007B4C6A">
              <w:rPr>
                <w:rFonts w:ascii="Angsana New" w:hAnsi="Angsana New"/>
                <w:szCs w:val="22"/>
                <w:cs/>
              </w:rPr>
              <w:t xml:space="preserve"> </w:t>
            </w:r>
            <w:r w:rsidRPr="007B4C6A">
              <w:rPr>
                <w:rFonts w:ascii="Angsana New" w:hAnsi="Angsana New"/>
                <w:szCs w:val="22"/>
              </w:rPr>
              <w:t>Investment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70CFE66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8883F3C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DEEB2C5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9CAFF55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339ED0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EF3E20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E7ED60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2E6B08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70FE66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075E8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DC1473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AD5E65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AF27DE2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D41E9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7BA7733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1FC847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2F73722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EFD5C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E829C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986B7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85FDE2B" w14:textId="77777777" w:rsidR="00B7417D" w:rsidRPr="00D64A2F" w:rsidRDefault="00B7417D" w:rsidP="00D64A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B7417D" w:rsidRPr="007B4C6A" w14:paraId="4E5948E9" w14:textId="77777777" w:rsidTr="00D64A2F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08010B30" w14:textId="77777777" w:rsidR="00B7417D" w:rsidRPr="007B4C6A" w:rsidRDefault="00B7417D" w:rsidP="00B7417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7B4C6A">
              <w:rPr>
                <w:rFonts w:ascii="Angsana New" w:hAnsi="Angsana New"/>
                <w:sz w:val="22"/>
                <w:szCs w:val="22"/>
              </w:rPr>
              <w:t xml:space="preserve">   Management Company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B16E470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84678C7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29426D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145D6A53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8666AE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B3A739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F81D8A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361FBB4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101EB4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1ACCAA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CE849A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5E80B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127C6F1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ABF1FF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213B548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C267F2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6BE9F42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478FE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68326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62C76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888B6A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B7417D" w:rsidRPr="007B4C6A" w14:paraId="2720C07E" w14:textId="77777777" w:rsidTr="00D64A2F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524EDF98" w14:textId="77777777" w:rsidR="00B7417D" w:rsidRPr="007B4C6A" w:rsidRDefault="00B7417D" w:rsidP="00B7417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7B4C6A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6E4B8F7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F98A109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จี</w:t>
            </w: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น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1D66D726" w14:textId="1BA11D81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19AAFFE5" w14:textId="6C509846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DBA8C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85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5B80B74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85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02D2B4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85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E5A160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10C3E8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85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DC759B3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3C8D24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A38257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1701419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3EC42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</w:tcPr>
          <w:p w14:paraId="50F8EFA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59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0DC1E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</w:tcPr>
          <w:p w14:paraId="1FD5F4D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6E1EE898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2CDFF2A" w14:textId="77777777" w:rsidR="00B7417D" w:rsidRPr="00D64A2F" w:rsidRDefault="00B7417D" w:rsidP="00D64A2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C2B01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EEB6222" w14:textId="77777777" w:rsidR="00B7417D" w:rsidRPr="00D64A2F" w:rsidRDefault="00B7417D" w:rsidP="00D64A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D64A2F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B7417D" w:rsidRPr="007B4C6A" w14:paraId="21FE4BC9" w14:textId="77777777" w:rsidTr="00D64A2F">
        <w:trPr>
          <w:trHeight w:val="173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2E856B48" w14:textId="77777777" w:rsidR="00B7417D" w:rsidRPr="007B4C6A" w:rsidRDefault="00B7417D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62"/>
                <w:tab w:val="decimal" w:pos="70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7B4C6A">
              <w:rPr>
                <w:rFonts w:ascii="Angsana New" w:hAnsi="Angsana New"/>
                <w:sz w:val="22"/>
                <w:szCs w:val="22"/>
              </w:rPr>
              <w:t xml:space="preserve">Frasers Property Thailand </w:t>
            </w:r>
          </w:p>
          <w:p w14:paraId="4C1257FA" w14:textId="125DA717" w:rsidR="00B7417D" w:rsidRPr="007B4C6A" w:rsidRDefault="00B7417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7B4C6A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Pr="007B4C6A">
              <w:rPr>
                <w:rFonts w:ascii="Angsana New" w:hAnsi="Angsana New"/>
                <w:sz w:val="22"/>
                <w:szCs w:val="22"/>
              </w:rPr>
              <w:t>Hong Kong</w:t>
            </w:r>
            <w:r w:rsidRPr="007B4C6A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  <w:r w:rsidRPr="007B4C6A">
              <w:rPr>
                <w:rFonts w:ascii="Angsana New" w:hAnsi="Angsana New"/>
                <w:sz w:val="22"/>
                <w:szCs w:val="22"/>
              </w:rPr>
              <w:t xml:space="preserve">Limited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C60176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32FE6F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ฮ่องกง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033E8C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110F9A71" w14:textId="1B69B23A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0C9890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559570BD" w14:textId="3CF74930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31D138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AF523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575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2BE62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294AB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246C0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522E8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D0AC92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790C3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D790FF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E264B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3FD29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7FF281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87296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C863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C613D3" w14:textId="77777777" w:rsidR="00B7417D" w:rsidRPr="00D64A2F" w:rsidRDefault="00B7417D" w:rsidP="00D64A2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3345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2B80EF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B7417D" w:rsidRPr="007B4C6A" w14:paraId="3F92923D" w14:textId="77777777" w:rsidTr="00D64A2F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9A25FE" w14:textId="77777777" w:rsidR="00B7417D" w:rsidRPr="007B4C6A" w:rsidRDefault="00B7417D" w:rsidP="00B7417D">
            <w:pPr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7B4C6A">
              <w:rPr>
                <w:rFonts w:ascii="Angsana New" w:hAnsi="Angsana New"/>
                <w:sz w:val="22"/>
                <w:szCs w:val="22"/>
              </w:rPr>
              <w:t>Frasers Property Thailand</w:t>
            </w:r>
          </w:p>
          <w:p w14:paraId="112D174F" w14:textId="44DEDDD5" w:rsidR="00B7417D" w:rsidRPr="007B4C6A" w:rsidRDefault="00B7417D" w:rsidP="00B7417D">
            <w:pPr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7B4C6A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  (</w:t>
            </w:r>
            <w:r w:rsidRPr="007B4C6A">
              <w:rPr>
                <w:rFonts w:ascii="Angsana New" w:hAnsi="Angsana New"/>
                <w:spacing w:val="-6"/>
                <w:sz w:val="22"/>
                <w:szCs w:val="22"/>
              </w:rPr>
              <w:t>International</w:t>
            </w:r>
            <w:r w:rsidRPr="007B4C6A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) </w:t>
            </w:r>
            <w:r w:rsidRPr="007B4C6A">
              <w:rPr>
                <w:rFonts w:ascii="Angsana New" w:hAnsi="Angsana New"/>
                <w:spacing w:val="-6"/>
                <w:sz w:val="22"/>
                <w:szCs w:val="22"/>
              </w:rPr>
              <w:t>Pte</w:t>
            </w:r>
            <w:r w:rsidRPr="007B4C6A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. </w:t>
            </w:r>
            <w:r w:rsidRPr="007B4C6A">
              <w:rPr>
                <w:rFonts w:ascii="Angsana New" w:hAnsi="Angsana New"/>
                <w:spacing w:val="-6"/>
                <w:sz w:val="22"/>
                <w:szCs w:val="22"/>
              </w:rPr>
              <w:t>Ltd</w:t>
            </w:r>
            <w:r w:rsidRPr="007B4C6A">
              <w:rPr>
                <w:rFonts w:ascii="Angsana New" w:hAnsi="Angsana New"/>
                <w:spacing w:val="-6"/>
                <w:sz w:val="22"/>
                <w:szCs w:val="22"/>
                <w:cs/>
              </w:rPr>
              <w:t>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E3E960" w14:textId="69213214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rtl/>
                <w:cs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CB9C8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EFE015" w14:textId="2B353CC7" w:rsidR="00B7417D" w:rsidRPr="007B4C6A" w:rsidRDefault="00B7417D" w:rsidP="00B7417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E6A019" w14:textId="21B4FDD5" w:rsidR="00B7417D" w:rsidRPr="007B4C6A" w:rsidRDefault="00B7417D" w:rsidP="00B7417D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34024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6,42</w:t>
            </w: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B3226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5,</w:t>
            </w: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740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979A4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6,429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DC439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1B09B3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5,740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4FD0D2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0AFC5A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7FF06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363B84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96153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B8A5C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lang w:val="en-US" w:bidi="th-TH"/>
              </w:rPr>
              <w:t>6,429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BD02D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21A388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5,740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8B5434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2A006C" w14:textId="77777777" w:rsidR="00B7417D" w:rsidRPr="00D64A2F" w:rsidRDefault="00B7417D" w:rsidP="00D64A2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5EE52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8B0D86" w14:textId="77777777" w:rsidR="00B7417D" w:rsidRPr="00D64A2F" w:rsidRDefault="00B7417D" w:rsidP="00D64A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D64A2F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B7417D" w:rsidRPr="007B4C6A" w14:paraId="12F34C3B" w14:textId="77777777" w:rsidTr="00D64A2F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44C4CC5A" w14:textId="575CF5E4" w:rsidR="00B7417D" w:rsidRPr="007B4C6A" w:rsidRDefault="00B7417D" w:rsidP="00D64A2F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7B4C6A">
              <w:rPr>
                <w:rFonts w:ascii="Angsana New" w:hAnsi="Angsana New"/>
                <w:szCs w:val="22"/>
                <w:cs/>
              </w:rPr>
              <w:t>บริษัท ซิสเต็ม แอสเซ็ทส์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29885B" w14:textId="07007D98" w:rsidR="00B7417D" w:rsidRPr="007B4C6A" w:rsidRDefault="00B7417D" w:rsidP="00B741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3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7B4C6A">
              <w:rPr>
                <w:rFonts w:ascii="Angsana New" w:hAnsi="Angsana New"/>
                <w:sz w:val="22"/>
                <w:szCs w:val="22"/>
                <w:cs/>
              </w:rPr>
              <w:t>พัฒนา</w:t>
            </w:r>
            <w:r w:rsidRPr="007B4C6A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อ</w:t>
            </w:r>
            <w:r w:rsidRPr="007B4C6A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สังหาริมทรัพย์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60E799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A19893" w14:textId="6B71E4EE" w:rsidR="00B7417D" w:rsidRPr="007B4C6A" w:rsidRDefault="00B7417D" w:rsidP="00D64A2F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32AB64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DE2E90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BFFF51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835457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474C2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42012A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335F2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D74706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CC71E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B1BD0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A6D36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09E6C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E6FC2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56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64C6F9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2439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58629C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BB13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5A942D" w14:textId="77777777" w:rsidR="00B7417D" w:rsidRPr="00D64A2F" w:rsidRDefault="00B7417D" w:rsidP="00D64A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D64A2F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C7520A" w:rsidRPr="007B4C6A" w14:paraId="088DCA83" w14:textId="77777777" w:rsidTr="00B7417D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19166356" w14:textId="51C9F421" w:rsidR="00B7417D" w:rsidRPr="007B4C6A" w:rsidRDefault="00B7417D" w:rsidP="00B7417D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GOLD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515E4A" w14:textId="295B76B6" w:rsidR="00B7417D" w:rsidRPr="007B4C6A" w:rsidRDefault="00B7417D" w:rsidP="00B741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3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7B4C6A">
              <w:rPr>
                <w:rFonts w:ascii="Angsana New" w:hAnsi="Angsana New"/>
                <w:sz w:val="22"/>
                <w:szCs w:val="22"/>
                <w:cs/>
              </w:rPr>
              <w:t xml:space="preserve">พัฒนา </w:t>
            </w:r>
            <w:r w:rsidRPr="007B4C6A">
              <w:rPr>
                <w:rFonts w:ascii="Angsana New" w:hAnsi="Angsana New"/>
                <w:sz w:val="22"/>
                <w:szCs w:val="22"/>
              </w:rPr>
              <w:br/>
            </w:r>
            <w:r w:rsidRPr="007B4C6A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7B4C6A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9B2F01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66DEF9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94</w:t>
            </w:r>
            <w:r w:rsidRPr="007B4C6A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Cs w:val="22"/>
                <w:lang w:bidi="th-TH"/>
              </w:rPr>
              <w:t>85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05B6FC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10F1D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11,038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A3D40A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4CCF33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18,734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B58AA2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9417AE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5D5C34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A7299C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F3FCA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311265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9BAAA6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EE62B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B4C6A">
              <w:rPr>
                <w:rFonts w:ascii="Angsana New" w:hAnsi="Angsana New"/>
                <w:szCs w:val="22"/>
                <w:lang w:bidi="th-TH"/>
              </w:rPr>
              <w:t>18,734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4EF4F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181DFD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35B9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D59D1" w14:textId="77777777" w:rsidR="00B7417D" w:rsidRPr="007B4C6A" w:rsidRDefault="00B7417D" w:rsidP="00D64A2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0B75F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9C380" w14:textId="77777777" w:rsidR="00B7417D" w:rsidRPr="00D64A2F" w:rsidRDefault="00B7417D" w:rsidP="00D64A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D64A2F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C7520A" w:rsidRPr="007B4C6A" w14:paraId="2BB3D1FD" w14:textId="77777777" w:rsidTr="00B7417D">
        <w:trPr>
          <w:trHeight w:val="345"/>
        </w:trPr>
        <w:tc>
          <w:tcPr>
            <w:tcW w:w="2250" w:type="dxa"/>
            <w:shd w:val="clear" w:color="auto" w:fill="auto"/>
            <w:tcMar>
              <w:left w:w="115" w:type="dxa"/>
              <w:right w:w="115" w:type="dxa"/>
            </w:tcMar>
          </w:tcPr>
          <w:p w14:paraId="429EC23B" w14:textId="77777777" w:rsidR="00B7417D" w:rsidRPr="007B4C6A" w:rsidRDefault="00B7417D" w:rsidP="00B7417D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F8E2594" w14:textId="77777777" w:rsidR="00B7417D" w:rsidRPr="007B4C6A" w:rsidRDefault="00B7417D" w:rsidP="00B7417D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B4477EE" w14:textId="77777777" w:rsidR="00B7417D" w:rsidRPr="007B4C6A" w:rsidRDefault="00B7417D" w:rsidP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CB9C525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AD1BCAC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5F669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B657F9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08945F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lang w:bidi="th-TH"/>
              </w:rPr>
              <w:t>38,355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30EB23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B9637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lang w:bidi="th-TH"/>
              </w:rPr>
              <w:t>17,936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29F6E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F266A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lang w:bidi="th-TH"/>
              </w:rPr>
              <w:t>26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598B08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794BD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51E08B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1FEBB8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38,329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A2C6A9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AC32E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17,916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9F59A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FF06E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7A3D8" w14:textId="77777777" w:rsidR="00B7417D" w:rsidRPr="007B4C6A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58749" w14:textId="77777777" w:rsidR="00B7417D" w:rsidRPr="00D64A2F" w:rsidRDefault="00B7417D" w:rsidP="00D64A2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Cs w:val="22"/>
                <w:lang w:bidi="th-TH"/>
              </w:rPr>
              <w:t>49</w:t>
            </w:r>
          </w:p>
        </w:tc>
      </w:tr>
    </w:tbl>
    <w:p w14:paraId="2C8BA1EA" w14:textId="77777777" w:rsidR="005066DA" w:rsidRPr="007B4C6A" w:rsidRDefault="005066DA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03CF6108" w14:textId="77777777" w:rsidR="00E70F85" w:rsidRPr="007B4C6A" w:rsidRDefault="00E70F85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15785" w:type="dxa"/>
        <w:tblLayout w:type="fixed"/>
        <w:tblLook w:val="0000" w:firstRow="0" w:lastRow="0" w:firstColumn="0" w:lastColumn="0" w:noHBand="0" w:noVBand="0"/>
      </w:tblPr>
      <w:tblGrid>
        <w:gridCol w:w="2127"/>
        <w:gridCol w:w="1113"/>
        <w:gridCol w:w="630"/>
        <w:gridCol w:w="683"/>
        <w:gridCol w:w="250"/>
        <w:gridCol w:w="710"/>
        <w:gridCol w:w="250"/>
        <w:gridCol w:w="764"/>
        <w:gridCol w:w="250"/>
        <w:gridCol w:w="763"/>
        <w:gridCol w:w="14"/>
        <w:gridCol w:w="236"/>
        <w:gridCol w:w="14"/>
        <w:gridCol w:w="746"/>
        <w:gridCol w:w="14"/>
        <w:gridCol w:w="244"/>
        <w:gridCol w:w="14"/>
        <w:gridCol w:w="808"/>
        <w:gridCol w:w="14"/>
        <w:gridCol w:w="236"/>
        <w:gridCol w:w="14"/>
        <w:gridCol w:w="750"/>
        <w:gridCol w:w="14"/>
        <w:gridCol w:w="236"/>
        <w:gridCol w:w="14"/>
        <w:gridCol w:w="773"/>
        <w:gridCol w:w="14"/>
        <w:gridCol w:w="236"/>
        <w:gridCol w:w="14"/>
        <w:gridCol w:w="671"/>
        <w:gridCol w:w="250"/>
        <w:gridCol w:w="837"/>
        <w:gridCol w:w="12"/>
        <w:gridCol w:w="236"/>
        <w:gridCol w:w="784"/>
        <w:gridCol w:w="258"/>
        <w:gridCol w:w="12"/>
        <w:gridCol w:w="751"/>
        <w:gridCol w:w="17"/>
        <w:gridCol w:w="12"/>
      </w:tblGrid>
      <w:tr w:rsidR="001B4814" w:rsidRPr="007B4C6A" w14:paraId="26C98C49" w14:textId="77777777" w:rsidTr="00D26316">
        <w:trPr>
          <w:gridAfter w:val="2"/>
          <w:wAfter w:w="29" w:type="dxa"/>
          <w:tblHeader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45CA2D46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hanging="3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</w:tcPr>
          <w:p w14:paraId="7837A733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A164864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886" w:type="dxa"/>
            <w:gridSpan w:val="35"/>
            <w:shd w:val="clear" w:color="auto" w:fill="auto"/>
            <w:tcMar>
              <w:left w:w="115" w:type="dxa"/>
              <w:right w:w="115" w:type="dxa"/>
            </w:tcMar>
          </w:tcPr>
          <w:p w14:paraId="13E3D75B" w14:textId="4BA78781" w:rsidR="001B4814" w:rsidRPr="007B4C6A" w:rsidRDefault="001B4814" w:rsidP="00F65E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</w:t>
            </w:r>
            <w:r w:rsidR="000D304D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821072" w:rsidRPr="007B4C6A" w14:paraId="5279CE90" w14:textId="77777777" w:rsidTr="00D26316">
        <w:trPr>
          <w:gridAfter w:val="1"/>
          <w:wAfter w:w="12" w:type="dxa"/>
          <w:tblHeader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1D179846" w14:textId="7777777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</w:tcPr>
          <w:p w14:paraId="2D398169" w14:textId="5C36CE7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Merge w:val="restart"/>
            <w:shd w:val="clear" w:color="auto" w:fill="auto"/>
            <w:tcMar>
              <w:left w:w="115" w:type="dxa"/>
              <w:right w:w="115" w:type="dxa"/>
            </w:tcMar>
          </w:tcPr>
          <w:p w14:paraId="122653AB" w14:textId="7777777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64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3647546" w14:textId="07EBF51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F3FA70" w14:textId="7777777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7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DDB65C3" w14:textId="7777777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4DBEA32" w14:textId="7777777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40" w:type="dxa"/>
            <w:gridSpan w:val="6"/>
            <w:shd w:val="clear" w:color="auto" w:fill="auto"/>
            <w:tcMar>
              <w:left w:w="115" w:type="dxa"/>
              <w:right w:w="115" w:type="dxa"/>
            </w:tcMar>
          </w:tcPr>
          <w:p w14:paraId="53B4397C" w14:textId="7777777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40E222A" w14:textId="7777777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1" w:type="dxa"/>
            <w:gridSpan w:val="6"/>
            <w:shd w:val="clear" w:color="auto" w:fill="auto"/>
            <w:tcMar>
              <w:left w:w="115" w:type="dxa"/>
              <w:right w:w="115" w:type="dxa"/>
            </w:tcMar>
          </w:tcPr>
          <w:p w14:paraId="6D41701C" w14:textId="7777777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276CDA0" w14:textId="7777777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72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22BB1286" w14:textId="7777777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90" w:type="dxa"/>
            <w:gridSpan w:val="4"/>
            <w:shd w:val="clear" w:color="auto" w:fill="auto"/>
          </w:tcPr>
          <w:p w14:paraId="7DC25646" w14:textId="7777777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ind w:left="-134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2374CA18" w14:textId="77777777" w:rsidR="00821072" w:rsidRPr="007B4C6A" w:rsidRDefault="00821072" w:rsidP="009066CB">
            <w:pPr>
              <w:pStyle w:val="acctfourfigures"/>
              <w:tabs>
                <w:tab w:val="clear" w:pos="765"/>
              </w:tabs>
              <w:spacing w:line="240" w:lineRule="auto"/>
              <w:ind w:left="-134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821072" w:rsidRPr="007B4C6A" w14:paraId="00BCC0CB" w14:textId="77777777" w:rsidTr="00821072">
        <w:trPr>
          <w:gridAfter w:val="1"/>
          <w:wAfter w:w="12" w:type="dxa"/>
          <w:tblHeader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25F64DF8" w14:textId="77777777" w:rsidR="00821072" w:rsidRPr="007B4C6A" w:rsidRDefault="00821072" w:rsidP="00524F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</w:tcPr>
          <w:p w14:paraId="11A05CF9" w14:textId="77777777" w:rsidR="00821072" w:rsidRPr="007B4C6A" w:rsidRDefault="00821072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519ECE5" w14:textId="501B8091" w:rsidR="00524F57" w:rsidRPr="007B4C6A" w:rsidRDefault="00524F57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30" w:type="dxa"/>
            <w:vMerge/>
            <w:shd w:val="clear" w:color="auto" w:fill="auto"/>
            <w:tcMar>
              <w:left w:w="115" w:type="dxa"/>
              <w:right w:w="115" w:type="dxa"/>
            </w:tcMar>
          </w:tcPr>
          <w:p w14:paraId="7EA20A2B" w14:textId="77777777" w:rsidR="00821072" w:rsidRPr="007B4C6A" w:rsidRDefault="00821072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4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A39EB3C" w14:textId="022620EA" w:rsidR="00524F57" w:rsidRPr="007B4C6A" w:rsidRDefault="00524F57" w:rsidP="00524F5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296D12ED" w14:textId="151CBAE0" w:rsidR="00821072" w:rsidRPr="007B4C6A" w:rsidRDefault="00821072" w:rsidP="00524F5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7BD8F3" w14:textId="77777777" w:rsidR="00821072" w:rsidRPr="007B4C6A" w:rsidRDefault="00821072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7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AA49DC0" w14:textId="77777777" w:rsidR="00524F57" w:rsidRPr="007B4C6A" w:rsidRDefault="00524F57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23ECDBA" w14:textId="0BC97545" w:rsidR="00821072" w:rsidRPr="007B4C6A" w:rsidRDefault="00821072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E671E2D" w14:textId="77777777" w:rsidR="00821072" w:rsidRPr="007B4C6A" w:rsidRDefault="00821072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40" w:type="dxa"/>
            <w:gridSpan w:val="6"/>
            <w:shd w:val="clear" w:color="auto" w:fill="auto"/>
            <w:tcMar>
              <w:left w:w="115" w:type="dxa"/>
              <w:right w:w="115" w:type="dxa"/>
            </w:tcMar>
          </w:tcPr>
          <w:p w14:paraId="70095BB9" w14:textId="77777777" w:rsidR="00524F57" w:rsidRPr="007B4C6A" w:rsidRDefault="00524F57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FD9ABC" w14:textId="2844BCBD" w:rsidR="00821072" w:rsidRPr="007B4C6A" w:rsidRDefault="00821072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025F7D7" w14:textId="77777777" w:rsidR="00821072" w:rsidRPr="007B4C6A" w:rsidRDefault="00821072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1" w:type="dxa"/>
            <w:gridSpan w:val="6"/>
            <w:shd w:val="clear" w:color="auto" w:fill="auto"/>
            <w:tcMar>
              <w:left w:w="115" w:type="dxa"/>
              <w:right w:w="115" w:type="dxa"/>
            </w:tcMar>
          </w:tcPr>
          <w:p w14:paraId="491BD382" w14:textId="77777777" w:rsidR="00524F57" w:rsidRPr="007B4C6A" w:rsidRDefault="00524F57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BA1A8E7" w14:textId="3210C9D6" w:rsidR="00821072" w:rsidRPr="007B4C6A" w:rsidRDefault="00821072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3D98FCC" w14:textId="77777777" w:rsidR="00821072" w:rsidRPr="007B4C6A" w:rsidRDefault="00821072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72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22D4F549" w14:textId="77777777" w:rsidR="00524F57" w:rsidRPr="007B4C6A" w:rsidRDefault="00524F57" w:rsidP="00524F57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C6E39DD" w14:textId="4B8E07FB" w:rsidR="00821072" w:rsidRPr="007B4C6A" w:rsidRDefault="00821072" w:rsidP="00524F57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-สุทธิ</w:t>
            </w:r>
          </w:p>
        </w:tc>
        <w:tc>
          <w:tcPr>
            <w:tcW w:w="2070" w:type="dxa"/>
            <w:gridSpan w:val="7"/>
            <w:shd w:val="clear" w:color="auto" w:fill="auto"/>
          </w:tcPr>
          <w:p w14:paraId="5749402C" w14:textId="77777777" w:rsidR="00524F57" w:rsidRPr="007B4C6A" w:rsidRDefault="00524F57" w:rsidP="00524F57">
            <w:pPr>
              <w:pStyle w:val="acctfourfigures"/>
              <w:tabs>
                <w:tab w:val="clear" w:pos="765"/>
              </w:tabs>
              <w:spacing w:line="240" w:lineRule="auto"/>
              <w:ind w:left="-134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BAE81F7" w14:textId="5ED2C7D6" w:rsidR="00821072" w:rsidRPr="007B4C6A" w:rsidRDefault="00821072" w:rsidP="00524F57">
            <w:pPr>
              <w:pStyle w:val="acctfourfigures"/>
              <w:tabs>
                <w:tab w:val="clear" w:pos="765"/>
              </w:tabs>
              <w:spacing w:line="240" w:lineRule="auto"/>
              <w:ind w:left="-134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1B4814" w:rsidRPr="007B4C6A" w14:paraId="6CBDAD5C" w14:textId="77777777" w:rsidTr="00D26316">
        <w:trPr>
          <w:trHeight w:val="389"/>
          <w:tblHeader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643CD9FA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832870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B2FCBE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96FDBC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90E0BF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0AFC38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2561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7ABB5A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72185A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1D186D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3EDE5F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2561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E5B502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5DE70A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755840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C78590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2561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5BB7F6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AD1942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AEB7FE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D55BE5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2561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334B1E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D57917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935439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130BFD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2561</w:t>
            </w:r>
          </w:p>
        </w:tc>
        <w:tc>
          <w:tcPr>
            <w:tcW w:w="1290" w:type="dxa"/>
            <w:gridSpan w:val="4"/>
            <w:shd w:val="clear" w:color="auto" w:fill="auto"/>
            <w:vAlign w:val="bottom"/>
          </w:tcPr>
          <w:p w14:paraId="40BFB75C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eastAsia="Calibri" w:hAnsiTheme="majorBidi" w:cstheme="majorBidi"/>
                <w:spacing w:val="-12"/>
                <w:szCs w:val="22"/>
                <w:cs/>
                <w:lang w:val="en-US" w:bidi="th-TH"/>
              </w:rPr>
              <w:t xml:space="preserve">สำหรับปีสิ้นสุดวันที่ </w:t>
            </w:r>
            <w:r w:rsidRPr="007B4C6A">
              <w:rPr>
                <w:rFonts w:asciiTheme="majorBidi" w:eastAsia="Calibri" w:hAnsiTheme="majorBidi" w:cstheme="majorBidi"/>
                <w:spacing w:val="-12"/>
                <w:szCs w:val="22"/>
                <w:lang w:val="en-US" w:bidi="th-TH"/>
              </w:rPr>
              <w:t xml:space="preserve">30 </w:t>
            </w:r>
            <w:r w:rsidRPr="007B4C6A">
              <w:rPr>
                <w:rFonts w:asciiTheme="majorBidi" w:eastAsia="Calibri" w:hAnsiTheme="majorBidi" w:cstheme="majorBidi"/>
                <w:spacing w:val="-12"/>
                <w:szCs w:val="22"/>
                <w:cs/>
                <w:lang w:val="en-US" w:bidi="th-TH"/>
              </w:rPr>
              <w:t xml:space="preserve">กันยายน </w:t>
            </w:r>
            <w:r w:rsidRPr="007B4C6A">
              <w:rPr>
                <w:rFonts w:asciiTheme="majorBidi" w:eastAsia="Calibri" w:hAnsiTheme="majorBidi" w:cstheme="majorBidi"/>
                <w:spacing w:val="-12"/>
                <w:szCs w:val="22"/>
                <w:lang w:val="en-US" w:bidi="th-TH"/>
              </w:rPr>
              <w:t>2562</w:t>
            </w: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15EA2515" w14:textId="77777777" w:rsidR="001B4814" w:rsidRPr="007B4C6A" w:rsidRDefault="001B4814" w:rsidP="009066CB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eastAsia="Calibri" w:hAnsiTheme="majorBidi" w:cstheme="majorBidi"/>
                <w:szCs w:val="22"/>
                <w:cs/>
                <w:lang w:val="en-US" w:bidi="th-TH"/>
              </w:rPr>
              <w:t>สำหรับรอบระยะเวลาบัญชีตั้งแต่วันที่</w:t>
            </w:r>
          </w:p>
          <w:p w14:paraId="529D563E" w14:textId="77777777" w:rsidR="001B4814" w:rsidRPr="007B4C6A" w:rsidRDefault="001B4814" w:rsidP="009066CB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eastAsia="Calibri" w:hAnsiTheme="majorBidi" w:cstheme="majorBidi"/>
                <w:b w:val="0"/>
                <w:bCs/>
                <w:szCs w:val="22"/>
                <w:lang w:val="en-US" w:bidi="th-TH"/>
              </w:rPr>
              <w:t>1</w:t>
            </w:r>
            <w:r w:rsidRPr="007B4C6A">
              <w:rPr>
                <w:rFonts w:asciiTheme="majorBidi" w:eastAsia="Calibri" w:hAnsiTheme="majorBidi" w:cstheme="majorBidi"/>
                <w:szCs w:val="22"/>
                <w:cs/>
                <w:lang w:val="en-US" w:bidi="th-TH"/>
              </w:rPr>
              <w:t xml:space="preserve"> มกราคม</w:t>
            </w:r>
            <w:r w:rsidRPr="007B4C6A">
              <w:rPr>
                <w:rFonts w:asciiTheme="majorBidi" w:eastAsia="Calibri" w:hAnsiTheme="majorBidi" w:cstheme="majorBidi"/>
                <w:b w:val="0"/>
                <w:bCs/>
                <w:szCs w:val="22"/>
                <w:lang w:val="en-US" w:bidi="th-TH"/>
              </w:rPr>
              <w:t>2561</w:t>
            </w:r>
            <w:r w:rsidRPr="007B4C6A">
              <w:rPr>
                <w:rFonts w:asciiTheme="majorBidi" w:eastAsia="Calibri" w:hAnsiTheme="majorBidi" w:cstheme="majorBidi"/>
                <w:szCs w:val="22"/>
                <w:cs/>
                <w:lang w:val="en-US" w:bidi="th-TH"/>
              </w:rPr>
              <w:t xml:space="preserve"> ถึง </w:t>
            </w:r>
          </w:p>
          <w:p w14:paraId="79026A87" w14:textId="77777777" w:rsidR="001B4814" w:rsidRPr="007B4C6A" w:rsidRDefault="001B4814" w:rsidP="0090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eastAsia="Calibri" w:hAnsiTheme="majorBidi" w:cstheme="majorBidi"/>
                <w:szCs w:val="22"/>
                <w:cs/>
                <w:lang w:val="en-US" w:bidi="th-TH"/>
              </w:rPr>
              <w:t xml:space="preserve">30 กันยายน </w:t>
            </w:r>
            <w:r w:rsidRPr="007B4C6A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2561</w:t>
            </w:r>
          </w:p>
        </w:tc>
      </w:tr>
      <w:tr w:rsidR="001B4814" w:rsidRPr="007B4C6A" w14:paraId="23E6F3F0" w14:textId="77777777" w:rsidTr="00D26316">
        <w:trPr>
          <w:gridAfter w:val="2"/>
          <w:wAfter w:w="29" w:type="dxa"/>
          <w:trHeight w:val="120"/>
          <w:tblHeader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43B0870D" w14:textId="77777777" w:rsidR="001B4814" w:rsidRPr="007B4C6A" w:rsidRDefault="001B4814" w:rsidP="009066CB">
            <w:pPr>
              <w:spacing w:line="240" w:lineRule="auto"/>
              <w:ind w:right="-468"/>
              <w:rPr>
                <w:rFonts w:asciiTheme="majorBidi" w:hAnsiTheme="majorBidi" w:cstheme="majorBidi"/>
                <w:color w:val="5B9BD5"/>
                <w:sz w:val="22"/>
                <w:szCs w:val="22"/>
                <w:cs/>
              </w:rPr>
            </w:pP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</w:tcPr>
          <w:p w14:paraId="6639D576" w14:textId="77777777" w:rsidR="001B4814" w:rsidRPr="007B4C6A" w:rsidRDefault="001B4814" w:rsidP="009066CB">
            <w:pPr>
              <w:tabs>
                <w:tab w:val="clear" w:pos="1644"/>
                <w:tab w:val="clear" w:pos="1871"/>
              </w:tabs>
              <w:spacing w:line="240" w:lineRule="auto"/>
              <w:ind w:right="-103" w:hanging="108"/>
              <w:rPr>
                <w:rFonts w:asciiTheme="majorBidi" w:hAnsiTheme="majorBidi" w:cstheme="majorBidi"/>
                <w:color w:val="5B9BD5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3BF049B" w14:textId="77777777" w:rsidR="001B4814" w:rsidRPr="007B4C6A" w:rsidRDefault="001B4814" w:rsidP="009066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/>
                <w:szCs w:val="22"/>
                <w:lang w:bidi="th-TH"/>
              </w:rPr>
            </w:pPr>
          </w:p>
        </w:tc>
        <w:tc>
          <w:tcPr>
            <w:tcW w:w="164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22087FF" w14:textId="77777777" w:rsidR="001B4814" w:rsidRPr="007B4C6A" w:rsidRDefault="001B4814" w:rsidP="009066C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0E2BBD" w14:textId="77777777" w:rsidR="001B4814" w:rsidRPr="007B4C6A" w:rsidRDefault="001B4814" w:rsidP="0090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93" w:type="dxa"/>
            <w:gridSpan w:val="31"/>
            <w:shd w:val="clear" w:color="auto" w:fill="auto"/>
            <w:tcMar>
              <w:left w:w="115" w:type="dxa"/>
              <w:right w:w="115" w:type="dxa"/>
            </w:tcMar>
          </w:tcPr>
          <w:p w14:paraId="5BB0ACED" w14:textId="77777777" w:rsidR="001B4814" w:rsidRPr="007B4C6A" w:rsidRDefault="001B4814" w:rsidP="009066C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7B4C6A" w:rsidDel="0003321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 xml:space="preserve"> </w:t>
            </w:r>
            <w:r w:rsidRPr="007B4C6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B72EAD" w:rsidRPr="007B4C6A" w14:paraId="63AB50E3" w14:textId="77777777" w:rsidTr="00524F57"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6E2910FB" w14:textId="77777777" w:rsidR="00B72EAD" w:rsidRPr="007B4C6A" w:rsidRDefault="00B72EAD" w:rsidP="00524F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7B4C6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  <w:p w14:paraId="387D625F" w14:textId="77777777" w:rsidR="00B72EAD" w:rsidRPr="007B4C6A" w:rsidRDefault="00B72EAD" w:rsidP="00524F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</w:pPr>
            <w:r w:rsidRPr="007B4C6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ถือหุ้นผ่านทางบริษัท </w:t>
            </w:r>
          </w:p>
          <w:p w14:paraId="3D33B3A6" w14:textId="77777777" w:rsidR="00B72EAD" w:rsidRPr="007B4C6A" w:rsidRDefault="00B72EAD" w:rsidP="00524F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</w:pPr>
            <w:r w:rsidRPr="007B4C6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เฟรเซอร์ส พร็อพเพอร์ตี้</w:t>
            </w:r>
          </w:p>
          <w:p w14:paraId="037FB8AE" w14:textId="77777777" w:rsidR="00B72EAD" w:rsidRPr="007B4C6A" w:rsidRDefault="00B72EAD" w:rsidP="00524F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</w:pPr>
            <w:r w:rsidRPr="007B4C6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อินดัสเทรียล (ประเทศไทย)</w:t>
            </w:r>
          </w:p>
          <w:p w14:paraId="0D41C648" w14:textId="4DBF0AE4" w:rsidR="00B72EAD" w:rsidRPr="007B4C6A" w:rsidRDefault="00B72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</w:pPr>
            <w:r w:rsidRPr="007B4C6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  <w:p w14:paraId="2F608269" w14:textId="77777777" w:rsidR="00B72EAD" w:rsidRPr="007B4C6A" w:rsidRDefault="00B72EAD" w:rsidP="00524F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ออโตเมชั่น </w:t>
            </w:r>
          </w:p>
          <w:p w14:paraId="2477D036" w14:textId="77777777" w:rsidR="00B72EAD" w:rsidRPr="007B4C6A" w:rsidRDefault="00B72EAD" w:rsidP="00524F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แอสเซ็ท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7B67D5" w14:textId="77777777" w:rsidR="00B72EAD" w:rsidRPr="007B4C6A" w:rsidRDefault="00B72EAD" w:rsidP="00B72EA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4B2368" w14:textId="77777777" w:rsidR="00B72EAD" w:rsidRPr="007B4C6A" w:rsidRDefault="00B72EAD" w:rsidP="00B72EA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D9A1C21" w14:textId="77777777" w:rsidR="00B72EAD" w:rsidRPr="007B4C6A" w:rsidRDefault="00B72EAD" w:rsidP="00B72EA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DDA1E5" w14:textId="77777777" w:rsidR="00524F57" w:rsidRPr="007B4C6A" w:rsidRDefault="00524F57" w:rsidP="00524F5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10"/>
                <w:szCs w:val="22"/>
                <w:lang w:bidi="th-TH"/>
              </w:rPr>
            </w:pPr>
          </w:p>
          <w:p w14:paraId="4F7F5A2C" w14:textId="7595F674" w:rsidR="00B72EAD" w:rsidRPr="007B4C6A" w:rsidRDefault="00B72EAD" w:rsidP="00524F5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บริการระบบ</w:t>
            </w:r>
            <w:r w:rsidR="00524F57"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ปฏิบัติกา</w:t>
            </w:r>
            <w:r w:rsidR="00524F57"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ร</w:t>
            </w:r>
            <w:r w:rsidR="00524F57"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อัตโนมัติ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B3180F" w14:textId="77777777" w:rsidR="00B72EAD" w:rsidRPr="007B4C6A" w:rsidRDefault="00B72EAD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/>
                <w:szCs w:val="22"/>
                <w:lang w:bidi="th-TH"/>
              </w:rPr>
            </w:pPr>
          </w:p>
          <w:p w14:paraId="68AEDBA0" w14:textId="77777777" w:rsidR="00B72EAD" w:rsidRPr="007B4C6A" w:rsidRDefault="00B72EAD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/>
                <w:szCs w:val="22"/>
                <w:lang w:bidi="th-TH"/>
              </w:rPr>
            </w:pPr>
          </w:p>
          <w:p w14:paraId="172C83B6" w14:textId="77777777" w:rsidR="00B72EAD" w:rsidRPr="007B4C6A" w:rsidRDefault="00B72EAD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/>
                <w:szCs w:val="22"/>
                <w:lang w:bidi="th-TH"/>
              </w:rPr>
            </w:pPr>
          </w:p>
          <w:p w14:paraId="21C596E4" w14:textId="77777777" w:rsidR="00B72EAD" w:rsidRPr="007B4C6A" w:rsidRDefault="00B72EAD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/>
                <w:szCs w:val="22"/>
                <w:lang w:bidi="th-TH"/>
              </w:rPr>
            </w:pPr>
          </w:p>
          <w:p w14:paraId="343A5E07" w14:textId="77777777" w:rsidR="00B72EAD" w:rsidRPr="007B4C6A" w:rsidRDefault="00B72EAD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/>
                <w:szCs w:val="22"/>
                <w:lang w:bidi="th-TH"/>
              </w:rPr>
            </w:pPr>
          </w:p>
          <w:p w14:paraId="3E360B09" w14:textId="77777777" w:rsidR="00B72EAD" w:rsidRPr="007B4C6A" w:rsidRDefault="00B72EAD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/>
                <w:szCs w:val="22"/>
                <w:lang w:bidi="th-TH"/>
              </w:rPr>
            </w:pPr>
          </w:p>
          <w:p w14:paraId="3A521F9A" w14:textId="77777777" w:rsidR="00B72EAD" w:rsidRPr="007B4C6A" w:rsidRDefault="00B72EAD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932DC9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85065DD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F60B437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EE6F28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2B2ED1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AFE73C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B46C470" w14:textId="5B4EDB17" w:rsidR="00B72EAD" w:rsidRPr="007B4C6A" w:rsidRDefault="00B72EA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E82085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EAB5C8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4CA33B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61EE5A6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A5CFBA0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C2E1FA9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817E05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CC67AD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6B21403" w14:textId="77777777" w:rsidR="00B72EAD" w:rsidRPr="007B4C6A" w:rsidRDefault="00B72EAD" w:rsidP="00D64A2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B6B1D2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D0B35B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7DA3BE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6FF8943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41B5FE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EFA56B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A9D309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11DFF5" w14:textId="77777777" w:rsidR="00B72EAD" w:rsidRPr="007B4C6A" w:rsidRDefault="00B72EAD" w:rsidP="00D64A2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17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C96BC2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37BC54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440CDF7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52A4257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3FD3A2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8A6A108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7C65B4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E569FC3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BFDB2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8040E5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4689F9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8280E2A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3B45312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7E3D65F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AA3C584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7DD2BFA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ECD330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6EA937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25E4F1D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70DE4DA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B114674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C8A004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BAF850E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904E7E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1FFA88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DB2D89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A6EE3D2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B26BD4A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389D18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EEF7A10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2A7135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B45DD56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491956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5DE410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2032244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D46461F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BFCEEAE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15D4467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216104B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37BBDCD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2D2FEC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946866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75C79A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A7741C6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C23392B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E552A91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44EF7EF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8A5E05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45C99E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54B081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041351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A65C4B8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D38ACD2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24AD64C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C0BEB90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058D7DF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5E3058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177191DD" w14:textId="77777777" w:rsidR="00B72EAD" w:rsidRPr="007B4C6A" w:rsidRDefault="00B72EAD" w:rsidP="00D64A2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D64A2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F590BE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39BEB179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E82085" w:rsidRPr="007B4C6A" w14:paraId="2B5C3B4D" w14:textId="77777777" w:rsidTr="00524F57"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34650B36" w14:textId="77777777" w:rsidR="00E82085" w:rsidRPr="007B4C6A" w:rsidRDefault="00E82085" w:rsidP="00524F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6BD350" w14:textId="77777777" w:rsidR="00E82085" w:rsidRPr="007B4C6A" w:rsidRDefault="00E82085" w:rsidP="00B72EA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965C7B" w14:textId="77777777" w:rsidR="00E82085" w:rsidRPr="007B4C6A" w:rsidRDefault="00E82085" w:rsidP="00524F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/>
                <w:szCs w:val="22"/>
                <w:lang w:bidi="th-TH"/>
              </w:rPr>
            </w:pP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66D244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9D7703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EB6EC1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04B297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44017A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F98F1E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F45E06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C7C3DB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B15A76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E839A8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F8C53C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B37B85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96664B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DF484C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E591F4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1D31B4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08AE2B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0E7120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16B9BB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E0245C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23DFA6C7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0DF376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7041E788" w14:textId="77777777" w:rsidR="00E82085" w:rsidRPr="007B4C6A" w:rsidRDefault="00E82085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905D8E" w:rsidRPr="007B4C6A" w14:paraId="5EB7FC88" w14:textId="77777777" w:rsidTr="00D26316"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3E4AFDD0" w14:textId="35119F40" w:rsidR="00905D8E" w:rsidRPr="007B4C6A" w:rsidRDefault="00905D8E" w:rsidP="0090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B4C6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</w:t>
            </w:r>
            <w:r w:rsidR="001A3265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t xml:space="preserve"> GOLD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</w:tcPr>
          <w:p w14:paraId="5DF7FD3C" w14:textId="77777777" w:rsidR="00905D8E" w:rsidRPr="007B4C6A" w:rsidRDefault="00905D8E" w:rsidP="00905D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DBADD7D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</w:tcPr>
          <w:p w14:paraId="54CFAD18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3063C3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</w:tcPr>
          <w:p w14:paraId="616FF4D9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110DD6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C4C9EE2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7843A1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AC75752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C6DCAD7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B0B833C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3B64248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2198173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787E295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30C44BF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8B62C54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FCF5D4C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13AEABA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</w:tcPr>
          <w:p w14:paraId="6C4BAB4C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F7789F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9DB48E7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8870ED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</w:tcPr>
          <w:p w14:paraId="596117FA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E1B087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793E1BA8" w14:textId="77777777" w:rsidR="00905D8E" w:rsidRPr="007B4C6A" w:rsidRDefault="00905D8E" w:rsidP="00905D8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72EAD" w:rsidRPr="007B4C6A" w14:paraId="759DC197" w14:textId="77777777" w:rsidTr="00524F57"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535FDB07" w14:textId="77777777" w:rsidR="00B72EAD" w:rsidRPr="007B4C6A" w:rsidRDefault="00B72EAD" w:rsidP="0052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บ้านฉางเอสเตท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626B6B" w14:textId="66016BAC" w:rsidR="00B72EAD" w:rsidRPr="007B4C6A" w:rsidRDefault="00B72EAD" w:rsidP="00B72EA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</w:t>
            </w:r>
            <w:r w:rsidR="00524F57"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BFB37A" w14:textId="77777777" w:rsidR="00B72EAD" w:rsidRPr="007B4C6A" w:rsidRDefault="00B72EA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550D5C" w14:textId="77777777" w:rsidR="00B72EAD" w:rsidRPr="007B4C6A" w:rsidRDefault="00B72EAD" w:rsidP="00D64A2F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EE6B8B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A0ADA0" w14:textId="2EC3AF85" w:rsidR="00B72EAD" w:rsidRPr="007B4C6A" w:rsidRDefault="00B72EAD" w:rsidP="00D64A2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E82085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31D653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F80A16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A7E954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AEEE3E" w14:textId="77777777" w:rsidR="00B72EAD" w:rsidRPr="007B4C6A" w:rsidRDefault="00B72EAD" w:rsidP="00D64A2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225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F6993D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619566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AD3488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C53460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772116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3D3D83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6D6916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65480F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8A4F56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127D6B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625047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AEAEE7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78982D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5172E265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F6413D5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7D59B5BB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B72EAD" w:rsidRPr="007B4C6A" w14:paraId="4F442319" w14:textId="77777777" w:rsidTr="00524F57"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1D8894" w14:textId="77777777" w:rsidR="00B72EAD" w:rsidRPr="007B4C6A" w:rsidRDefault="00B72EAD" w:rsidP="00B72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นารายณ์ พาวิลเลียน </w:t>
            </w: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0D754C" w14:textId="77777777" w:rsidR="00B72EAD" w:rsidRPr="007B4C6A" w:rsidRDefault="00B72EAD" w:rsidP="00524F5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อาคารสำนักงาน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59D526" w14:textId="77777777" w:rsidR="00B72EAD" w:rsidRPr="007B4C6A" w:rsidRDefault="00B72EA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530C69" w14:textId="018E48EA" w:rsidR="00B72EAD" w:rsidRPr="00D64A2F" w:rsidRDefault="00B72EAD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82085" w:rsidRPr="00D64A2F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1010DA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636D04" w14:textId="1A116257" w:rsidR="00B72EAD" w:rsidRPr="007B4C6A" w:rsidRDefault="00B72EAD" w:rsidP="00D64A2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E82085" w:rsidRPr="007B4C6A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59E28F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5552F4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475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5C2DAA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509021" w14:textId="77777777" w:rsidR="00B72EAD" w:rsidRPr="007B4C6A" w:rsidRDefault="00B72EAD" w:rsidP="00D64A2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475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B5EC66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3AD78D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6C1589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831663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FECA35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9FF87F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0CDE2D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B44D79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0CEEBA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2F3241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A7DBE7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AC0329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02185B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106D3A72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67E3A8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31957F5F" w14:textId="77777777" w:rsidR="00B72EAD" w:rsidRPr="007B4C6A" w:rsidRDefault="00B72EAD" w:rsidP="00B72E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B511C4" w:rsidRPr="007B4C6A" w14:paraId="31F21B3C" w14:textId="77777777" w:rsidTr="00524F57"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06455D9B" w14:textId="77777777" w:rsidR="00B511C4" w:rsidRPr="007B4C6A" w:rsidRDefault="00B511C4" w:rsidP="00524F57">
            <w:pPr>
              <w:spacing w:line="240" w:lineRule="auto"/>
              <w:ind w:right="-468"/>
              <w:rPr>
                <w:rFonts w:asciiTheme="majorBidi" w:hAnsiTheme="majorBidi" w:cstheme="majorBidi"/>
                <w:spacing w:val="-14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ยูไนเต็ด โฮมส์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24C53F" w14:textId="67AAF12F" w:rsidR="00B511C4" w:rsidRPr="007B4C6A" w:rsidRDefault="00B511C4" w:rsidP="00B511C4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</w:t>
            </w:r>
            <w:r w:rsidR="00524F57"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AFD5BB" w14:textId="77777777" w:rsidR="00B511C4" w:rsidRPr="007B4C6A" w:rsidRDefault="00B511C4" w:rsidP="00B511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A74A97" w14:textId="5604B318" w:rsidR="00B511C4" w:rsidRPr="007B4C6A" w:rsidRDefault="00B511C4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82085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E54CA8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BAC603" w14:textId="13C97B9A" w:rsidR="00B511C4" w:rsidRPr="00D64A2F" w:rsidRDefault="00B511C4" w:rsidP="00D64A2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64A2F">
              <w:rPr>
                <w:rFonts w:asciiTheme="majorBidi" w:hAnsiTheme="majorBidi" w:cstheme="majorBidi"/>
                <w:szCs w:val="22"/>
                <w:cs/>
                <w:lang w:bidi="th-TH"/>
              </w:rPr>
              <w:t>100</w:t>
            </w:r>
            <w:r w:rsidR="00E82085" w:rsidRPr="00D64A2F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4B3A07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FE0FAF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550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AC910E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458FE4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550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ADF472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87925A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0677D6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03139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DD2170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589556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65E14D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8137BE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4435A9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CB72BC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FD3DB5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35376D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9C0F03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3AF8CBB1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AB2AD3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4296E593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B511C4" w:rsidRPr="007B4C6A" w14:paraId="5C0148FE" w14:textId="77777777" w:rsidTr="00D26316">
        <w:trPr>
          <w:trHeight w:val="290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0B96AD" w14:textId="77777777" w:rsidR="00B511C4" w:rsidRPr="007B4C6A" w:rsidRDefault="00B511C4" w:rsidP="00B511C4">
            <w:pPr>
              <w:tabs>
                <w:tab w:val="clear" w:pos="1871"/>
                <w:tab w:val="left" w:pos="1952"/>
              </w:tabs>
              <w:spacing w:line="240" w:lineRule="auto"/>
              <w:ind w:right="-46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โกลเด้น แลนด์ (เมย์</w:t>
            </w: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แฟร์)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A0486F" w14:textId="77777777" w:rsidR="00B511C4" w:rsidRPr="007B4C6A" w:rsidRDefault="00B511C4" w:rsidP="00B511C4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อาคารพักอาศัย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079F24" w14:textId="77777777" w:rsidR="00B511C4" w:rsidRPr="007B4C6A" w:rsidRDefault="00B511C4" w:rsidP="00B511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711999" w14:textId="257CD01F" w:rsidR="00B511C4" w:rsidRPr="007B4C6A" w:rsidRDefault="00B511C4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82085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EFBD3F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3C22B5" w14:textId="64CAA744" w:rsidR="00B511C4" w:rsidRPr="007B4C6A" w:rsidRDefault="00B511C4" w:rsidP="00D64A2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82085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0C474E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185519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859126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1E3C50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FCBD48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F61C24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A278A1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FA9EEA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AF5C76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7AF276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B4594E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D2E745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FF050E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71AC66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EF9561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427949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3D78F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34E17453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3852CB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33CD09E4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B511C4" w:rsidRPr="007B4C6A" w14:paraId="36649379" w14:textId="77777777" w:rsidTr="00D26316">
        <w:trPr>
          <w:trHeight w:val="290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5A17F5" w14:textId="77777777" w:rsidR="00B511C4" w:rsidRPr="007B4C6A" w:rsidRDefault="00B511C4" w:rsidP="00B511C4">
            <w:pPr>
              <w:tabs>
                <w:tab w:val="clear" w:pos="1871"/>
                <w:tab w:val="left" w:pos="1952"/>
              </w:tabs>
              <w:spacing w:line="240" w:lineRule="auto"/>
              <w:ind w:right="-468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นอร์ท สาธร เรียลตี้ </w:t>
            </w: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55EA1E" w14:textId="77777777" w:rsidR="00B511C4" w:rsidRPr="007B4C6A" w:rsidRDefault="00B511C4" w:rsidP="00B511C4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อาคารสำนักงาน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03721E" w14:textId="77777777" w:rsidR="00B511C4" w:rsidRPr="007B4C6A" w:rsidRDefault="00B511C4" w:rsidP="00B511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3DAE0F" w14:textId="5E0D95DF" w:rsidR="00B511C4" w:rsidRPr="007B4C6A" w:rsidRDefault="00B511C4" w:rsidP="00D64A2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82085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4B4206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30D272" w14:textId="2B576339" w:rsidR="00B511C4" w:rsidRPr="007B4C6A" w:rsidRDefault="00B511C4" w:rsidP="00D64A2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82085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063967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D50406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639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0851B1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32C246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63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9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53E281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2537FF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E1EFE6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BD4896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966A0D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6F3A1B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14FF4A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929FC8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08BD0F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49B69A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EEF6BB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7C3409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4F76A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07F4758D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4E661C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02B00962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B511C4" w:rsidRPr="007B4C6A" w14:paraId="539C5904" w14:textId="77777777" w:rsidTr="00524F57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4B7A5C81" w14:textId="77777777" w:rsidR="00B511C4" w:rsidRPr="007B4C6A" w:rsidRDefault="00B511C4" w:rsidP="00524F57">
            <w:pPr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ริทซ์ วิลเลจ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3B9FA6" w14:textId="6F4FBCB5" w:rsidR="00B511C4" w:rsidRPr="007B4C6A" w:rsidRDefault="00B511C4" w:rsidP="00524F5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</w:t>
            </w:r>
            <w:r w:rsidR="00524F57" w:rsidRPr="007B4C6A">
              <w:rPr>
                <w:rFonts w:asciiTheme="majorBidi" w:hAnsiTheme="majorBidi" w:cstheme="majorBidi"/>
                <w:szCs w:val="22"/>
                <w:cs/>
              </w:rPr>
              <w:br/>
            </w:r>
            <w:r w:rsidR="00524F57" w:rsidRPr="007B4C6A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687486" w14:textId="77777777" w:rsidR="00B511C4" w:rsidRPr="007B4C6A" w:rsidRDefault="00B511C4" w:rsidP="00B511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4B34FD" w14:textId="0BD3C89D" w:rsidR="00B511C4" w:rsidRPr="007B4C6A" w:rsidRDefault="00B511C4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FE77A3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3C8E93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366DE0" w14:textId="7223479D" w:rsidR="00B511C4" w:rsidRPr="007B4C6A" w:rsidRDefault="00B511C4" w:rsidP="00D64A2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FE77A3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22075D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813E38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100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3CD677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FC7131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8F361A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1B39FF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8CA81A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19DDB1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5A86AD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ED573E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38A86F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A28C08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E2E35A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38C25E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8585B6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6770D0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F78F0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38AF4A75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C8465E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19405227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B511C4" w:rsidRPr="007B4C6A" w14:paraId="4B1EB8CC" w14:textId="77777777" w:rsidTr="00D26316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0FC6CB" w14:textId="77777777" w:rsidR="00B511C4" w:rsidRPr="007B4C6A" w:rsidRDefault="00B511C4" w:rsidP="00B511C4">
            <w:pPr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โกลเด้น แลนด์ โปโล </w:t>
            </w: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4A3981" w14:textId="77777777" w:rsidR="00B511C4" w:rsidRPr="007B4C6A" w:rsidRDefault="00B511C4" w:rsidP="00524F5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บริการจ้างเหมา</w:t>
            </w:r>
            <w:r w:rsidRPr="007B4C6A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 แรงงาน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8CE8F4" w14:textId="77777777" w:rsidR="00B511C4" w:rsidRPr="007B4C6A" w:rsidRDefault="00B511C4" w:rsidP="00B511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D17902" w14:textId="0D1408F4" w:rsidR="00B511C4" w:rsidRPr="007B4C6A" w:rsidRDefault="00B511C4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FE77A3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1C2D8C" w14:textId="77777777" w:rsidR="00B511C4" w:rsidRPr="00D64A2F" w:rsidRDefault="00B511C4" w:rsidP="00D64A2F">
            <w:pPr>
              <w:pStyle w:val="acctfourfigures"/>
              <w:tabs>
                <w:tab w:val="clear" w:pos="765"/>
                <w:tab w:val="decimal" w:pos="247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0C534F" w14:textId="6E5298F7" w:rsidR="00B511C4" w:rsidRPr="007B4C6A" w:rsidRDefault="00B511C4" w:rsidP="00D64A2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FE77A3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E4FCC7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C23A88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4C3DE3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EEF612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62EAC0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D4BC44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47417D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A82883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26E3BB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FB7B57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B77C90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3296D9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D1EA4E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16ACB2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EBF3E5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F859C1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8187B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6BEFF894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020340F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1E7A0BAD" w14:textId="77777777" w:rsidR="00B511C4" w:rsidRPr="007B4C6A" w:rsidRDefault="00B511C4" w:rsidP="00B511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B538EA" w:rsidRPr="007B4C6A" w14:paraId="3AFA948A" w14:textId="77777777" w:rsidTr="00D26316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A458DA" w14:textId="77777777" w:rsidR="00B538EA" w:rsidRPr="007B4C6A" w:rsidRDefault="00B538EA" w:rsidP="00B5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แกรนด์ พาราไดส์</w:t>
            </w:r>
          </w:p>
          <w:p w14:paraId="5FF18EDE" w14:textId="77777777" w:rsidR="00B538EA" w:rsidRPr="007B4C6A" w:rsidRDefault="00B538EA" w:rsidP="00B5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พร็อพเพอร์ตี้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02B53C" w14:textId="2AFEE1C4" w:rsidR="00B538EA" w:rsidRPr="007B4C6A" w:rsidRDefault="00B538EA" w:rsidP="00B538EA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</w:t>
            </w:r>
            <w:r w:rsidR="00524F57"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EFAFC9" w14:textId="77777777" w:rsidR="00B538EA" w:rsidRPr="007B4C6A" w:rsidRDefault="00B538EA" w:rsidP="00B538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37AEEC" w14:textId="4AA09217" w:rsidR="00B538EA" w:rsidRPr="007B4C6A" w:rsidRDefault="00B538EA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FE77A3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E8C25" w14:textId="77777777" w:rsidR="00B538EA" w:rsidRPr="00D64A2F" w:rsidRDefault="00B538EA" w:rsidP="00D64A2F">
            <w:pPr>
              <w:pStyle w:val="acctfourfigures"/>
              <w:tabs>
                <w:tab w:val="clear" w:pos="765"/>
                <w:tab w:val="decimal" w:pos="247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33D50" w14:textId="35321CDE" w:rsidR="00B538EA" w:rsidRPr="007B4C6A" w:rsidRDefault="00B538EA" w:rsidP="00D64A2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FE77A3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A3DFB0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C90A32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42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992743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83FBFF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val="en-US" w:bidi="th-TH"/>
              </w:rPr>
              <w:t>42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674A7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A189FB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374397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28D6CA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C4E28B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33BC32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C7B1DD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FF541C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4A946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2D2D22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293DDA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6BF7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5D22C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120D3778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015A906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7A020805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B538EA" w:rsidRPr="007B4C6A" w14:paraId="4278826B" w14:textId="77777777" w:rsidTr="00D26316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213B30" w14:textId="77777777" w:rsidR="00B538EA" w:rsidRPr="007B4C6A" w:rsidRDefault="00B538EA" w:rsidP="00B5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B4C6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โกลเด้น พร็อพเพอร์ตี้</w:t>
            </w:r>
          </w:p>
          <w:p w14:paraId="27E87E1A" w14:textId="77777777" w:rsidR="00B538EA" w:rsidRPr="007B4C6A" w:rsidRDefault="00B538EA" w:rsidP="00B538E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4C6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  เซอร์วิสเซส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3A60DF" w14:textId="463F394A" w:rsidR="00B538EA" w:rsidRPr="007B4C6A" w:rsidRDefault="00B538EA" w:rsidP="00B538EA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pacing w:val="-8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pacing w:val="-8"/>
                <w:szCs w:val="22"/>
                <w:cs/>
                <w:lang w:bidi="th-TH"/>
              </w:rPr>
              <w:t>บริการการบริหาร</w:t>
            </w:r>
            <w:r w:rsidR="00524F57" w:rsidRPr="007B4C6A">
              <w:rPr>
                <w:rFonts w:asciiTheme="majorBidi" w:hAnsiTheme="majorBidi" w:cstheme="majorBidi"/>
                <w:spacing w:val="-8"/>
                <w:szCs w:val="22"/>
                <w:cs/>
                <w:lang w:bidi="th-TH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pacing w:val="-8"/>
                <w:szCs w:val="22"/>
                <w:cs/>
                <w:lang w:bidi="th-TH"/>
              </w:rPr>
              <w:t xml:space="preserve">   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A3120B" w14:textId="77777777" w:rsidR="00B538EA" w:rsidRPr="007B4C6A" w:rsidRDefault="00B538EA" w:rsidP="00B538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F81155" w14:textId="3B75A348" w:rsidR="00B538EA" w:rsidRPr="007B4C6A" w:rsidRDefault="00B538EA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FE77A3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BD9B7C" w14:textId="77777777" w:rsidR="00B538EA" w:rsidRPr="00D64A2F" w:rsidRDefault="00B538EA" w:rsidP="00D64A2F">
            <w:pPr>
              <w:pStyle w:val="acctfourfigures"/>
              <w:tabs>
                <w:tab w:val="clear" w:pos="765"/>
                <w:tab w:val="decimal" w:pos="247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02A0F8" w14:textId="0A2B5B83" w:rsidR="00B538EA" w:rsidRPr="007B4C6A" w:rsidRDefault="00B538EA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FE77A3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E60810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D0099B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1</w:t>
            </w: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480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0D5733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D71BD8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val="en-US" w:bidi="th-TH"/>
              </w:rPr>
              <w:t>1,480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53D88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A78413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828120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A0999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3218F1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F3A786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6E8E95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60A7D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14E343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5F65AC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CC3347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D802AF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EBCFE3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029308EA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C9BD7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1F77655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B538EA" w:rsidRPr="007B4C6A" w14:paraId="4E2457E4" w14:textId="77777777" w:rsidTr="004E4051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24301059" w14:textId="77777777" w:rsidR="00B538EA" w:rsidRPr="007B4C6A" w:rsidRDefault="00B538EA" w:rsidP="00B5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B4C6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บริษัท โกลเด้น </w:t>
            </w:r>
          </w:p>
          <w:p w14:paraId="62EFF920" w14:textId="77777777" w:rsidR="00B538EA" w:rsidRPr="007B4C6A" w:rsidRDefault="00B538EA" w:rsidP="00B5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7B4C6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  แฮบิเทชั่น จำกัด           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</w:tcPr>
          <w:p w14:paraId="2B3535D0" w14:textId="78512540" w:rsidR="00B538EA" w:rsidRPr="007B4C6A" w:rsidRDefault="00B538EA" w:rsidP="00524F5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</w:t>
            </w:r>
            <w:r w:rsidR="00524F57"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นา</w:t>
            </w:r>
            <w:r w:rsidR="00524F57"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34129E8" w14:textId="77777777" w:rsidR="00E549AF" w:rsidRPr="007B4C6A" w:rsidRDefault="00E549AF" w:rsidP="00B538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35E49B3" w14:textId="73F2C374" w:rsidR="00B538EA" w:rsidRPr="007B4C6A" w:rsidRDefault="00B538EA" w:rsidP="00B538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3E2966" w14:textId="69A9794A" w:rsidR="00B538EA" w:rsidRPr="007B4C6A" w:rsidRDefault="00B538EA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FE77A3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C711EF" w14:textId="77777777" w:rsidR="00B538EA" w:rsidRPr="00D64A2F" w:rsidRDefault="00B538EA" w:rsidP="00D64A2F">
            <w:pPr>
              <w:pStyle w:val="acctfourfigures"/>
              <w:tabs>
                <w:tab w:val="clear" w:pos="765"/>
                <w:tab w:val="decimal" w:pos="247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07DC88" w14:textId="168CB62C" w:rsidR="00B538EA" w:rsidRPr="007B4C6A" w:rsidRDefault="00B538EA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FE77A3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A43E06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9EC463F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84F9F1A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1977579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A82724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96801E3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38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61D3C5B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A12F32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49C7D97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8AB709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E9CC26A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DB36CC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AD2053A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1F6918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E0FB48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8E88B9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61FF295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A9FBA5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27C7A7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</w:tcPr>
          <w:p w14:paraId="47231BEC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F306CD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58A6B1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79FF7AF6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91D2514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B538EA" w:rsidRPr="007B4C6A" w14:paraId="5B93E6EF" w14:textId="77777777" w:rsidTr="00524F57">
        <w:trPr>
          <w:trHeight w:val="173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634CA7AF" w14:textId="77777777" w:rsidR="00B538EA" w:rsidRPr="007B4C6A" w:rsidRDefault="00B538EA" w:rsidP="0052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สาธรทอง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C9C6F5" w14:textId="7B6828B8" w:rsidR="00B538EA" w:rsidRPr="007B4C6A" w:rsidRDefault="00B538EA" w:rsidP="00524F5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</w:t>
            </w:r>
            <w:r w:rsidR="00524F57"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E26B6F" w14:textId="77777777" w:rsidR="00B538EA" w:rsidRPr="007B4C6A" w:rsidRDefault="00B538EA" w:rsidP="00B538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4077A3" w14:textId="5E4B4463" w:rsidR="00B538EA" w:rsidRPr="007B4C6A" w:rsidRDefault="00B538EA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FE77A3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3A7ADD" w14:textId="77777777" w:rsidR="00B538EA" w:rsidRPr="00D64A2F" w:rsidRDefault="00B538EA" w:rsidP="00D64A2F">
            <w:pPr>
              <w:pStyle w:val="acctfourfigures"/>
              <w:tabs>
                <w:tab w:val="clear" w:pos="765"/>
                <w:tab w:val="decimal" w:pos="247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88312C" w14:textId="46B7F139" w:rsidR="00B538EA" w:rsidRPr="007B4C6A" w:rsidRDefault="00B538EA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FE77A3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D34A5D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D8A269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154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DB5AB3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338CF3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154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B30CEF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0411AF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27066B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2E1849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6651C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5D28E6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F6D56D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667038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EBE1F8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48C7D4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26D699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038978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BD8AEC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108760C5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49821A9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4B501DCC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B538EA" w:rsidRPr="007B4C6A" w14:paraId="6921C6AE" w14:textId="77777777" w:rsidTr="00D26316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0F5822" w14:textId="77777777" w:rsidR="00B538EA" w:rsidRPr="007B4C6A" w:rsidRDefault="00B538EA" w:rsidP="00B5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สาธรทรัพย์สิน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B4ED1C" w14:textId="77777777" w:rsidR="00B538EA" w:rsidRPr="007B4C6A" w:rsidRDefault="00B538EA" w:rsidP="00524F5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อาคารพักอาศัย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F9466F" w14:textId="77777777" w:rsidR="00B538EA" w:rsidRPr="007B4C6A" w:rsidRDefault="00B538EA" w:rsidP="00B538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0FBC28" w14:textId="64AE7733" w:rsidR="00B538EA" w:rsidRPr="007B4C6A" w:rsidRDefault="00B538EA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  <w:r w:rsidR="00E549AF" w:rsidRPr="007B4C6A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B22E57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A870FC" w14:textId="20E7EECE" w:rsidR="00B538EA" w:rsidRPr="007B4C6A" w:rsidRDefault="00B538EA" w:rsidP="00D64A2F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  <w:r w:rsidR="00E549AF" w:rsidRPr="007B4C6A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0341ED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04D46D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245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561D56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B02782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245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E89A12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6B50F8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0E2F48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38BA4B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4FA09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D1B147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8ACF81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47521D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2622F7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181DF1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4199F0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BB81E7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33C1B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72D5B2B2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B353D2B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147860AF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B538EA" w:rsidRPr="007B4C6A" w14:paraId="74CC6EF4" w14:textId="77777777" w:rsidTr="00AE1B7F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7612FC5F" w14:textId="4E04FCF3" w:rsidR="00B538EA" w:rsidRPr="007B4C6A" w:rsidRDefault="00B538EA" w:rsidP="00AE1B7F">
            <w:pPr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B4C6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วอคเกอร์ โฮมส์ จำกัด</w:t>
            </w:r>
            <w:r w:rsidR="00AE1B7F" w:rsidRPr="007B4C6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(ถือหุ้นโดยบริษัท นารายณ์</w:t>
            </w:r>
            <w:r w:rsidR="00AE1B7F" w:rsidRPr="007B4C6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="00AE1B7F" w:rsidRPr="007B4C6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br/>
              <w:t xml:space="preserve">  </w:t>
            </w:r>
            <w:r w:rsidR="0047639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</w:t>
            </w:r>
            <w:r w:rsidR="00AE1B7F" w:rsidRPr="007B4C6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Pr="007B4C6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พาวิลเลียน จำกัด ในอัตรา</w:t>
            </w:r>
            <w:r w:rsidR="00AE1B7F" w:rsidRPr="007B4C6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br/>
              <w:t xml:space="preserve">   </w:t>
            </w:r>
            <w:r w:rsidR="0047639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</w:t>
            </w:r>
            <w:r w:rsidRPr="007B4C6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ร้อยละ </w:t>
            </w:r>
            <w:r w:rsidRPr="007B4C6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  <w:r w:rsidRPr="007B4C6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1CCCBC" w14:textId="77777777" w:rsidR="00AE1B7F" w:rsidRPr="007B4C6A" w:rsidRDefault="00AE1B7F" w:rsidP="00D64A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323D42E" w14:textId="508FC339" w:rsidR="00AE1B7F" w:rsidRPr="007B4C6A" w:rsidRDefault="00AE1B7F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68C39E" w14:textId="73A263F3" w:rsidR="00B538EA" w:rsidRPr="007B4C6A" w:rsidRDefault="00B538EA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</w:t>
            </w:r>
            <w:r w:rsidR="00AE1B7F"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256F06" w14:textId="77777777" w:rsidR="00B538EA" w:rsidRPr="007B4C6A" w:rsidRDefault="00B538EA" w:rsidP="00B538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20FEDD" w14:textId="7DB5DAEE" w:rsidR="00B538EA" w:rsidRPr="007B4C6A" w:rsidRDefault="00B538EA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="00E549AF" w:rsidRPr="007B4C6A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DE3B47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94E837" w14:textId="3B7233E7" w:rsidR="00B538EA" w:rsidRPr="007B4C6A" w:rsidRDefault="00B538EA" w:rsidP="00D64A2F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9D3C27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198A84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E3EEC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4D0A42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8F7360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49E4D8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DD0A6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E6279B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8A32B5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C83BF1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B085DB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0C25B0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0E7F9E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42B076" w14:textId="77777777" w:rsidR="00B538EA" w:rsidRPr="007B4C6A" w:rsidRDefault="00B538EA" w:rsidP="00D64A2F">
            <w:pPr>
              <w:pStyle w:val="acctfourfigures"/>
              <w:tabs>
                <w:tab w:val="clear" w:pos="765"/>
                <w:tab w:val="decimal" w:pos="26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784D1A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3294B2" w14:textId="77777777" w:rsidR="00B538EA" w:rsidRPr="007B4C6A" w:rsidRDefault="00B538EA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7F37A0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7085B4A0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46F48DC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4C4B035A" w14:textId="77777777" w:rsidR="00B538EA" w:rsidRPr="007B4C6A" w:rsidRDefault="00B538EA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D11647" w:rsidRPr="007B4C6A" w14:paraId="7BC70249" w14:textId="77777777" w:rsidTr="00AE1B7F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1928945F" w14:textId="77777777" w:rsidR="00D11647" w:rsidRPr="007B4C6A" w:rsidRDefault="00D11647" w:rsidP="00AE1B7F">
            <w:pPr>
              <w:spacing w:line="240" w:lineRule="auto"/>
              <w:ind w:right="-46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D0B57C" w14:textId="77777777" w:rsidR="00D11647" w:rsidRPr="007B4C6A" w:rsidDel="00E549AF" w:rsidRDefault="00D1164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CF4000" w14:textId="77777777" w:rsidR="00D11647" w:rsidRPr="007B4C6A" w:rsidRDefault="00D11647" w:rsidP="00B538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D6ED55" w14:textId="77777777" w:rsidR="00D11647" w:rsidRPr="007B4C6A" w:rsidRDefault="00D11647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5BAB99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D2DEA2" w14:textId="77777777" w:rsidR="00D11647" w:rsidRPr="007B4C6A" w:rsidRDefault="00D11647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B39C5C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822F0C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539DA0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D2DACA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206527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D5670D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DF4E6B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D0198B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70A597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8D5F41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8C32CE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85DBC8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4D646A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1231C3" w14:textId="77777777" w:rsidR="00D11647" w:rsidRPr="007B4C6A" w:rsidRDefault="00D11647">
            <w:pPr>
              <w:pStyle w:val="acctfourfigures"/>
              <w:tabs>
                <w:tab w:val="clear" w:pos="765"/>
                <w:tab w:val="decimal" w:pos="26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0BFE67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2B72EF" w14:textId="77777777" w:rsidR="00D11647" w:rsidRPr="007B4C6A" w:rsidRDefault="00D116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E51989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6C116705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AA2B3E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0549D041" w14:textId="77777777" w:rsidR="00D11647" w:rsidRPr="007B4C6A" w:rsidRDefault="00D11647" w:rsidP="00B538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D51E06" w:rsidRPr="007B4C6A" w14:paraId="4D902F23" w14:textId="77777777" w:rsidTr="00AE1B7F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61C98FFC" w14:textId="3078F16E" w:rsidR="00D51E06" w:rsidRPr="007B4C6A" w:rsidRDefault="00D51E06" w:rsidP="00D64A2F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โกลเด้น แลนด์ เรสซิ             เด้นซ์ จำกัด (ถือหุ้นโดยบริษัท </w:t>
            </w: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นารายณ์ พาวิลเลียน จำกัด </w:t>
            </w: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ในอัตราร้อยละ 25 และ</w:t>
            </w: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บริษัท ริทซ์ วิลเลจ จำกัด </w:t>
            </w: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ในอัตราร้อยละ 25)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C07122" w14:textId="77777777" w:rsidR="00AE1B7F" w:rsidRPr="007B4C6A" w:rsidRDefault="00AE1B7F" w:rsidP="00D51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5DD1B4" w14:textId="77777777" w:rsidR="00AE1B7F" w:rsidRPr="007B4C6A" w:rsidRDefault="00AE1B7F" w:rsidP="00D51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685987" w14:textId="77777777" w:rsidR="00AE1B7F" w:rsidRPr="007B4C6A" w:rsidRDefault="00AE1B7F" w:rsidP="00D51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6E4B00" w14:textId="77777777" w:rsidR="00AE1B7F" w:rsidRPr="007B4C6A" w:rsidRDefault="00AE1B7F" w:rsidP="00D51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9848D5" w14:textId="132BE8AF" w:rsidR="00D51E06" w:rsidRPr="007B4C6A" w:rsidRDefault="00D51E06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</w:t>
            </w:r>
            <w:r w:rsidR="00AE1B7F" w:rsidRPr="007B4C6A">
              <w:rPr>
                <w:rFonts w:asciiTheme="majorBidi" w:hAnsiTheme="majorBidi" w:cstheme="majorBidi"/>
                <w:szCs w:val="22"/>
                <w:cs/>
              </w:rPr>
              <w:br/>
            </w:r>
            <w:r w:rsidR="00AE1B7F" w:rsidRPr="007B4C6A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1B7F"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2EE1AE" w14:textId="77777777" w:rsidR="00D51E06" w:rsidRPr="007B4C6A" w:rsidRDefault="00D51E06" w:rsidP="00D51E0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94A2EE" w14:textId="022B0195" w:rsidR="00D51E06" w:rsidRPr="007B4C6A" w:rsidRDefault="00D51E06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="00E549AF" w:rsidRPr="007B4C6A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B72AE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AB5E8C" w14:textId="1BC0F313" w:rsidR="00D51E06" w:rsidRPr="007B4C6A" w:rsidRDefault="00D51E06" w:rsidP="00D64A2F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="00E549AF" w:rsidRPr="007B4C6A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56D277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D4DC26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0E6B21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30BC36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B13AC2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2807D6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C14AAD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5A8F96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4344EF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B85DB1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EF131C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BD01C5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F9D248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050DC5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EDEA8C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4BEE9A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D674F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4741019D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E7BB8E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0C12F00F" w14:textId="77777777" w:rsidR="00D51E06" w:rsidRPr="007B4C6A" w:rsidRDefault="00D51E06" w:rsidP="00D51E0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83428" w:rsidRPr="007B4C6A" w14:paraId="7794ED31" w14:textId="77777777" w:rsidTr="00AE1B7F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2F6D3AB1" w14:textId="75681A42" w:rsidR="00383428" w:rsidRPr="007B4C6A" w:rsidRDefault="00383428" w:rsidP="00AE1B7F">
            <w:pPr>
              <w:spacing w:line="240" w:lineRule="auto"/>
              <w:ind w:right="-46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กรุงเทพบ้านและที่ดิน</w:t>
            </w:r>
            <w:r w:rsidR="00403A60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</w:t>
            </w: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จำกัด (มหาชน)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352347" w14:textId="4E889B78" w:rsidR="00383428" w:rsidRPr="007B4C6A" w:rsidRDefault="00383428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</w:t>
            </w:r>
            <w:r w:rsidR="00AE1B7F" w:rsidRPr="007B4C6A">
              <w:rPr>
                <w:rFonts w:asciiTheme="majorBidi" w:hAnsiTheme="majorBidi" w:cstheme="majorBidi"/>
                <w:szCs w:val="22"/>
                <w:cs/>
              </w:rPr>
              <w:br/>
            </w:r>
            <w:r w:rsidR="00AE1B7F"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974E55" w14:textId="77777777" w:rsidR="00383428" w:rsidRPr="007B4C6A" w:rsidRDefault="00383428" w:rsidP="00383428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A4F051" w14:textId="45478026" w:rsidR="00383428" w:rsidRPr="007B4C6A" w:rsidRDefault="00383428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A41A4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921C18" w14:textId="092A23E2" w:rsidR="00383428" w:rsidRPr="007B4C6A" w:rsidRDefault="00383428" w:rsidP="00D64A2F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4CA4ED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5FFAA0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1,780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1EC6DC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BFADC7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1,780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7A8C8C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6ECE39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EA21B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1D6956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5EF6FD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360D5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ABB79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AF4A5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C4AD34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355F16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8D9580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AD266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A7A55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2E7E1B7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EFCA64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28344056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994C6A" w:rsidRPr="007B4C6A" w14:paraId="23E9E7EE" w14:textId="77777777" w:rsidTr="00994C6A">
        <w:trPr>
          <w:trHeight w:val="56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3AE376EF" w14:textId="77777777" w:rsidR="00994C6A" w:rsidRPr="007B4C6A" w:rsidRDefault="00994C6A" w:rsidP="00994C6A">
            <w:pPr>
              <w:spacing w:line="240" w:lineRule="auto"/>
              <w:ind w:right="-46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</w:tcPr>
          <w:p w14:paraId="43567B07" w14:textId="77777777" w:rsidR="00994C6A" w:rsidRPr="007B4C6A" w:rsidRDefault="00994C6A" w:rsidP="00994C6A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7BA8AF7" w14:textId="77777777" w:rsidR="00994C6A" w:rsidRPr="007B4C6A" w:rsidRDefault="00994C6A" w:rsidP="00994C6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</w:tcPr>
          <w:p w14:paraId="7A72143F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7FB205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</w:tcPr>
          <w:p w14:paraId="0EDD2A7C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B38128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26EB884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A989C0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F1676E0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BDB26F9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172EFC1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1649C07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BC27502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E0FBDF8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CF7B0AE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541D807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09760F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802FE68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</w:tcPr>
          <w:p w14:paraId="65E6B744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F11A396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2BDA34F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02EE42C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</w:tcPr>
          <w:p w14:paraId="21F410A0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B2E9D26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364F868F" w14:textId="77777777" w:rsidR="00994C6A" w:rsidRPr="007B4C6A" w:rsidRDefault="00994C6A" w:rsidP="00994C6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383428" w:rsidRPr="007B4C6A" w14:paraId="4FCE4B27" w14:textId="77777777" w:rsidTr="00AE1B7F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275C7BB8" w14:textId="7A75D6B3" w:rsidR="00383428" w:rsidRPr="007B4C6A" w:rsidRDefault="00383428" w:rsidP="00AE1B7F">
            <w:pPr>
              <w:spacing w:line="240" w:lineRule="auto"/>
              <w:ind w:right="-468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u w:val="single"/>
                <w:cs/>
              </w:rPr>
              <w:t>ถือหุ้นผ่านทางบริษัท</w:t>
            </w:r>
            <w:r w:rsidR="00476398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u w:val="single"/>
              </w:rPr>
              <w:t xml:space="preserve"> </w:t>
            </w:r>
            <w:r w:rsidRPr="007B4C6A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u w:val="single"/>
                <w:cs/>
              </w:rPr>
              <w:t>โกลเด้นแลนด์</w:t>
            </w:r>
            <w:r w:rsidR="00AE1B7F" w:rsidRPr="007B4C6A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u w:val="single"/>
                <w:cs/>
              </w:rPr>
              <w:br/>
            </w:r>
            <w:r w:rsidRPr="007B4C6A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u w:val="single"/>
                <w:cs/>
              </w:rPr>
              <w:t>(เมย์แฟร์)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0312B2" w14:textId="77777777" w:rsidR="00383428" w:rsidRPr="007B4C6A" w:rsidRDefault="00383428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F0E9C3" w14:textId="77777777" w:rsidR="00383428" w:rsidRPr="007B4C6A" w:rsidRDefault="00383428" w:rsidP="00383428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44D966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54E5C2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FF3D29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DA2722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1C2A01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843C5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0C60A7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E4A83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16B6CD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6FA85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9B0C71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393347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70F7A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DA42E5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453AFC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F4AFB0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04BA1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65002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C4416C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0E90F1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61DB5D0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8D53A0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43CDF8C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83428" w:rsidRPr="007B4C6A" w14:paraId="1951AFAA" w14:textId="77777777" w:rsidTr="00AE1B7F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3825F4FB" w14:textId="77777777" w:rsidR="00383428" w:rsidRPr="007B4C6A" w:rsidRDefault="00383428" w:rsidP="00AE1B7F">
            <w:pPr>
              <w:spacing w:line="240" w:lineRule="auto"/>
              <w:ind w:right="-46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แกรนด์ เมย์แฟร์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34048C" w14:textId="77777777" w:rsidR="00383428" w:rsidRPr="007B4C6A" w:rsidRDefault="00383428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อาคารพักอาศัย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9F2DA7" w14:textId="77777777" w:rsidR="00383428" w:rsidRPr="007B4C6A" w:rsidRDefault="00383428" w:rsidP="00383428">
            <w:pPr>
              <w:pStyle w:val="acctfourfigures"/>
              <w:tabs>
                <w:tab w:val="clear" w:pos="76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A71B62" w14:textId="7A172670" w:rsidR="00383428" w:rsidRPr="007B4C6A" w:rsidRDefault="00383428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D275E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0165E7" w14:textId="479701CD" w:rsidR="00383428" w:rsidRPr="007B4C6A" w:rsidRDefault="00383428" w:rsidP="00D64A2F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AEF9B4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AE3D5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7503DC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21D80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6A4F5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73075C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EE4232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6E2FA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283D44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C33ABD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B120C2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42598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70E8C9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9F139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BFD7B5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C30FA5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C256C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7174A36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AEB54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236CA06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F81176" w:rsidRPr="007B4C6A" w14:paraId="3FFB6196" w14:textId="77777777" w:rsidTr="00AE1B7F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3760C000" w14:textId="77777777" w:rsidR="00F81176" w:rsidRPr="007B4C6A" w:rsidRDefault="00F81176" w:rsidP="00AE1B7F">
            <w:pPr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</w:pP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B28ADB" w14:textId="77777777" w:rsidR="00F81176" w:rsidRPr="007B4C6A" w:rsidRDefault="00F81176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85B8A4" w14:textId="77777777" w:rsidR="00F81176" w:rsidRPr="007B4C6A" w:rsidRDefault="00F81176" w:rsidP="00383428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09578E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708C53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C4064C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3269A7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0BEF8F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F1E3CA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BCA7FC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8532CF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FAF4E3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915919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13C324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320940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99DFE6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2F59F0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9A2ECC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01FD16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56F895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8B1977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5C9997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7CE18B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7DE540FF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FB7CFB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70F69D3F" w14:textId="77777777" w:rsidR="00F81176" w:rsidRPr="007B4C6A" w:rsidRDefault="00F81176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83428" w:rsidRPr="007B4C6A" w14:paraId="29B2CA74" w14:textId="77777777" w:rsidTr="00AE1B7F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6DCCBAFC" w14:textId="15BA9B93" w:rsidR="00383428" w:rsidRPr="007B4C6A" w:rsidRDefault="00383428" w:rsidP="00AE1B7F">
            <w:pPr>
              <w:spacing w:line="240" w:lineRule="auto"/>
              <w:ind w:right="-46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</w:t>
            </w:r>
            <w:r w:rsidRPr="007B4C6A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u w:val="single"/>
                <w:cs/>
              </w:rPr>
              <w:t>หุ้นผ่านทางบริษัท</w:t>
            </w:r>
            <w:r w:rsidR="00476398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u w:val="single"/>
              </w:rPr>
              <w:t xml:space="preserve"> </w:t>
            </w:r>
            <w:r w:rsidRPr="007B4C6A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u w:val="single"/>
                <w:cs/>
              </w:rPr>
              <w:t>โกลเด้นแลนด์</w:t>
            </w:r>
            <w:r w:rsidR="00994C6A" w:rsidRPr="007B4C6A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u w:val="single"/>
              </w:rPr>
              <w:br/>
            </w:r>
            <w:r w:rsidRPr="009D3204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u w:val="single"/>
                <w:cs/>
              </w:rPr>
              <w:t>โ</w:t>
            </w:r>
            <w:r w:rsidRPr="007B4C6A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u w:val="single"/>
                <w:cs/>
              </w:rPr>
              <w:t>ปโล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2E5885" w14:textId="77777777" w:rsidR="00383428" w:rsidRPr="007B4C6A" w:rsidRDefault="00383428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06D3A3" w14:textId="77777777" w:rsidR="00383428" w:rsidRPr="007B4C6A" w:rsidRDefault="00383428" w:rsidP="00383428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F1EE94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5A7FD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E7B119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82034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C52DC9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7A542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FC5296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F91139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166B2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1ABBC0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A167E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1CCB4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AE8CD9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5E53EC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C65E9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26FF1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14554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18EC79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34A9B5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5F7719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3768B49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6E54C77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65B346D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83428" w:rsidRPr="007B4C6A" w14:paraId="3EDAC91C" w14:textId="77777777" w:rsidTr="00AE1B7F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4B0D9E21" w14:textId="45725068" w:rsidR="00383428" w:rsidRPr="007B4C6A" w:rsidRDefault="00383428" w:rsidP="00AE1B7F">
            <w:pPr>
              <w:spacing w:line="240" w:lineRule="auto"/>
              <w:ind w:left="150" w:right="-468" w:hanging="15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เอ็มเอสจีแอล พร็อพเพอร์ตี้</w:t>
            </w:r>
            <w:r w:rsidR="00994C6A" w:rsidRPr="007B4C6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6FE9A7" w14:textId="77777777" w:rsidR="00994C6A" w:rsidRPr="007B4C6A" w:rsidRDefault="00994C6A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</w:rPr>
            </w:pPr>
          </w:p>
          <w:p w14:paraId="64783798" w14:textId="55AB78DC" w:rsidR="00383428" w:rsidRPr="007B4C6A" w:rsidRDefault="00383428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</w:t>
            </w:r>
            <w:r w:rsidR="00476398">
              <w:rPr>
                <w:rFonts w:asciiTheme="majorBidi" w:hAnsiTheme="majorBidi" w:cstheme="majorBidi"/>
                <w:szCs w:val="22"/>
                <w:lang w:bidi="th-TH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F9B9BA" w14:textId="77777777" w:rsidR="00383428" w:rsidRPr="007B4C6A" w:rsidRDefault="00383428" w:rsidP="00383428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5709E8" w14:textId="47B2DB49" w:rsidR="00383428" w:rsidRPr="007B4C6A" w:rsidRDefault="00383428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23F481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67D002" w14:textId="6B8B7297" w:rsidR="00383428" w:rsidRPr="007B4C6A" w:rsidRDefault="00383428" w:rsidP="00D64A2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A399B7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4CFC2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71B1E4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C2564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7616C6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54905C" w14:textId="32EF0456" w:rsidR="00383428" w:rsidRPr="007B4C6A" w:rsidRDefault="00E549AF" w:rsidP="00D64A2F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32D882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A8F12E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395896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085B65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A6F08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6760A2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F31A2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3FAC1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B9478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FA760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F2FA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6824FC14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DE76B3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620A43E0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83428" w:rsidRPr="007B4C6A" w14:paraId="0C9390FE" w14:textId="77777777" w:rsidTr="00AE1B7F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6A61FDC1" w14:textId="168617FC" w:rsidR="00383428" w:rsidRPr="007B4C6A" w:rsidRDefault="00383428" w:rsidP="00AE1B7F">
            <w:pPr>
              <w:tabs>
                <w:tab w:val="clear" w:pos="1871"/>
              </w:tabs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ถือหุ้นผ่านทางบริษัท กรุงเทพ </w:t>
            </w:r>
            <w:r w:rsidR="00994C6A" w:rsidRPr="007B4C6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br/>
            </w:r>
            <w:r w:rsidRPr="007B4C6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บ้าน และที่ดิน จำกัด (มหาชน)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50B2FF" w14:textId="77777777" w:rsidR="00383428" w:rsidRPr="007B4C6A" w:rsidRDefault="00383428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EFD154" w14:textId="77777777" w:rsidR="00383428" w:rsidRPr="007B4C6A" w:rsidRDefault="00383428" w:rsidP="003834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3E648C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A43151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04BDD5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F339D7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FEE66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DA6445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459D56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B19FC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4C076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C4363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616A65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3B934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8E3541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9DE15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DBBC92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DE1CA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FF31C6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256EB7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1550F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D143C4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04219D15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93F13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7E9A9D5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</w:tr>
      <w:tr w:rsidR="00383428" w:rsidRPr="007B4C6A" w14:paraId="58B34742" w14:textId="77777777" w:rsidTr="00AE1B7F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142E072A" w14:textId="77777777" w:rsidR="00383428" w:rsidRPr="007B4C6A" w:rsidRDefault="00383428" w:rsidP="00AE1B7F">
            <w:pPr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ไซด์วอล์ค แลนด์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A150FE" w14:textId="256F1661" w:rsidR="00383428" w:rsidRPr="007B4C6A" w:rsidRDefault="00383428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</w:t>
            </w:r>
            <w:r w:rsidR="00476398">
              <w:rPr>
                <w:rFonts w:asciiTheme="majorBidi" w:hAnsiTheme="majorBidi" w:cstheme="majorBidi"/>
                <w:szCs w:val="22"/>
                <w:lang w:bidi="th-TH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ACFC49" w14:textId="77777777" w:rsidR="00383428" w:rsidRPr="007B4C6A" w:rsidRDefault="00383428" w:rsidP="003834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575875" w14:textId="1E70A477" w:rsidR="00383428" w:rsidRPr="007B4C6A" w:rsidRDefault="00383428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E9557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80DC0D" w14:textId="7D5CBA27" w:rsidR="00383428" w:rsidRPr="007B4C6A" w:rsidRDefault="00383428" w:rsidP="00D64A2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869114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786224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41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59C98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963B8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val="en-US" w:bidi="th-TH"/>
              </w:rPr>
              <w:t>41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7790CD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FAD6A0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284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087CE9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ACC6BF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514788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320472" w14:textId="77777777" w:rsidR="00383428" w:rsidRPr="007B4C6A" w:rsidRDefault="00383428" w:rsidP="00D64A2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E173A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1F09F8" w14:textId="77777777" w:rsidR="00383428" w:rsidRPr="007B4C6A" w:rsidRDefault="00383428" w:rsidP="00D64A2F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CE0DF6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FA9048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7DD29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0448F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70E7D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1C7B7D26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7CE44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7A4F8BCE" w14:textId="77777777" w:rsidR="00383428" w:rsidRPr="007B4C6A" w:rsidRDefault="00383428" w:rsidP="00DC0FC5">
            <w:pPr>
              <w:pStyle w:val="acctfourfigures"/>
              <w:tabs>
                <w:tab w:val="clear" w:pos="765"/>
                <w:tab w:val="left" w:pos="3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83428" w:rsidRPr="007B4C6A" w14:paraId="426F116B" w14:textId="77777777" w:rsidTr="00994C6A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70C19EB1" w14:textId="09C51A41" w:rsidR="00383428" w:rsidRPr="007B4C6A" w:rsidRDefault="00383428" w:rsidP="00994C6A">
            <w:pPr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ไพร์ม พลัส แอสเซ็ท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0B0E32" w14:textId="580F9BBE" w:rsidR="00383428" w:rsidRPr="007B4C6A" w:rsidRDefault="00383428" w:rsidP="00994C6A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</w:t>
            </w:r>
            <w:r w:rsidR="00994C6A" w:rsidRPr="007B4C6A">
              <w:rPr>
                <w:rFonts w:asciiTheme="majorBidi" w:hAnsiTheme="majorBidi" w:cstheme="majorBidi"/>
                <w:szCs w:val="22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2C6AA2" w14:textId="77777777" w:rsidR="00383428" w:rsidRPr="007B4C6A" w:rsidRDefault="00383428" w:rsidP="003834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0393DC" w14:textId="545DF11F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4C0B95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65107E" w14:textId="53C614C8" w:rsidR="00383428" w:rsidRPr="007B4C6A" w:rsidRDefault="00383428" w:rsidP="00D64A2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36A8E8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FAC54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6F8F2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D2F0B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6A068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8A6083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A53CC8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19B186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BC5EF6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3D1D2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E51F96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F97D1B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4156D0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</w:tcPr>
          <w:p w14:paraId="4900F14B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359AF2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860171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F2297C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64A2F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E674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</w:tcPr>
          <w:p w14:paraId="03BD22CA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9EC5B8E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64A2F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810497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  <w:vAlign w:val="bottom"/>
          </w:tcPr>
          <w:p w14:paraId="2F9A02ED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383428" w:rsidRPr="007B4C6A" w14:paraId="3D888936" w14:textId="77777777" w:rsidTr="00994C6A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39FC0F1D" w14:textId="77777777" w:rsidR="00383428" w:rsidRPr="007B4C6A" w:rsidRDefault="00383428" w:rsidP="00994C6A">
            <w:pPr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เฟิร์ส แสควร์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</w:tcPr>
          <w:p w14:paraId="15DC8BD4" w14:textId="3C0ACB47" w:rsidR="00383428" w:rsidRPr="007B4C6A" w:rsidRDefault="00383428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</w:t>
            </w:r>
            <w:r w:rsidR="00994C6A" w:rsidRPr="007B4C6A">
              <w:rPr>
                <w:rFonts w:asciiTheme="majorBidi" w:hAnsiTheme="majorBidi" w:cstheme="majorBidi"/>
                <w:szCs w:val="22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8ECF1A6" w14:textId="77777777" w:rsidR="00383428" w:rsidRPr="007B4C6A" w:rsidRDefault="00383428" w:rsidP="003834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4FF3888" w14:textId="77777777" w:rsidR="00383428" w:rsidRPr="007B4C6A" w:rsidRDefault="00383428" w:rsidP="003834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28A156" w14:textId="4C016702" w:rsidR="00383428" w:rsidRPr="007B4C6A" w:rsidRDefault="00383428" w:rsidP="00D64A2F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C2113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1C6FC8" w14:textId="19837626" w:rsidR="00383428" w:rsidRPr="007B4C6A" w:rsidRDefault="00383428" w:rsidP="00D64A2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F939F4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0310780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F9ACB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64B670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EB7B01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7EC4909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EBACBD0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F29D9D4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396901B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223197A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795239B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F83B351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A832B99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52C927B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9FC42EF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DA0CB41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CA23CD3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045E0B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D989B58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</w:tcPr>
          <w:p w14:paraId="128C6686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45D75B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638C2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703D887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996ADA0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64A2F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FB342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</w:tcPr>
          <w:p w14:paraId="27DCC68A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B9749F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64A2F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BBE574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675E9058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1D46DE4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476398" w:rsidRPr="007B4C6A" w14:paraId="34EF359D" w14:textId="77777777" w:rsidTr="00994C6A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6BB2DB77" w14:textId="77777777" w:rsidR="00476398" w:rsidRPr="007B4C6A" w:rsidRDefault="00476398" w:rsidP="00994C6A">
            <w:pPr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</w:tcPr>
          <w:p w14:paraId="479A4F27" w14:textId="77777777" w:rsidR="00476398" w:rsidRPr="007B4C6A" w:rsidRDefault="00476398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5DB6CCE" w14:textId="77777777" w:rsidR="00476398" w:rsidRPr="007B4C6A" w:rsidRDefault="00476398" w:rsidP="003834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E9C1F3" w14:textId="77777777" w:rsidR="00476398" w:rsidRPr="007B4C6A" w:rsidRDefault="00476398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C25A13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0659BB" w14:textId="77777777" w:rsidR="00476398" w:rsidRPr="007B4C6A" w:rsidRDefault="00476398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AD11B5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A8D1E1F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2C99582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7954A5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BB13586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85F51FC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BD91792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26A32E0" w14:textId="77777777" w:rsidR="00476398" w:rsidRPr="007B4C6A" w:rsidRDefault="00476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F2E985D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997EB39" w14:textId="77777777" w:rsidR="00476398" w:rsidRPr="007B4C6A" w:rsidRDefault="00476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427AF77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1834631" w14:textId="77777777" w:rsidR="00476398" w:rsidRPr="007B4C6A" w:rsidRDefault="00476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4289719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</w:tcPr>
          <w:p w14:paraId="043976FF" w14:textId="77777777" w:rsidR="00476398" w:rsidRPr="007B4C6A" w:rsidRDefault="00476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B96D11B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3E0C2B0" w14:textId="77777777" w:rsidR="00476398" w:rsidRPr="007B4C6A" w:rsidRDefault="00476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99B785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</w:tcPr>
          <w:p w14:paraId="5422647F" w14:textId="77777777" w:rsidR="00476398" w:rsidRPr="007B4C6A" w:rsidRDefault="00476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6764DA7" w14:textId="77777777" w:rsidR="00476398" w:rsidRPr="007B4C6A" w:rsidRDefault="0047639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438DE0A0" w14:textId="77777777" w:rsidR="00476398" w:rsidRPr="007B4C6A" w:rsidRDefault="00476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83428" w:rsidRPr="007B4C6A" w14:paraId="1A00D6CB" w14:textId="77777777" w:rsidTr="00994C6A">
        <w:trPr>
          <w:trHeight w:val="345"/>
        </w:trPr>
        <w:tc>
          <w:tcPr>
            <w:tcW w:w="2127" w:type="dxa"/>
            <w:shd w:val="clear" w:color="auto" w:fill="auto"/>
            <w:tcMar>
              <w:left w:w="115" w:type="dxa"/>
              <w:right w:w="115" w:type="dxa"/>
            </w:tcMar>
          </w:tcPr>
          <w:p w14:paraId="3A04BE19" w14:textId="77777777" w:rsidR="00383428" w:rsidRPr="007B4C6A" w:rsidRDefault="00383428" w:rsidP="00994C6A">
            <w:pPr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รีกัล รีเจี้ยน จำกัด</w:t>
            </w:r>
          </w:p>
        </w:tc>
        <w:tc>
          <w:tcPr>
            <w:tcW w:w="1113" w:type="dxa"/>
            <w:shd w:val="clear" w:color="auto" w:fill="auto"/>
            <w:tcMar>
              <w:left w:w="115" w:type="dxa"/>
              <w:right w:w="115" w:type="dxa"/>
            </w:tcMar>
          </w:tcPr>
          <w:p w14:paraId="62FDAAFC" w14:textId="18F73381" w:rsidR="00383428" w:rsidRPr="007B4C6A" w:rsidRDefault="00383428" w:rsidP="00AE1B7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Cs w:val="22"/>
                <w:cs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</w:t>
            </w:r>
            <w:r w:rsidR="00994C6A" w:rsidRPr="007B4C6A">
              <w:rPr>
                <w:rFonts w:asciiTheme="majorBidi" w:hAnsiTheme="majorBidi" w:cstheme="majorBidi"/>
                <w:szCs w:val="22"/>
              </w:rPr>
              <w:br/>
              <w:t xml:space="preserve">   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8956096" w14:textId="77777777" w:rsidR="00383428" w:rsidRPr="007B4C6A" w:rsidRDefault="00383428" w:rsidP="003834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A72891" w14:textId="77777777" w:rsidR="00383428" w:rsidRPr="007B4C6A" w:rsidRDefault="00383428" w:rsidP="003834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8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CC26DC" w14:textId="13BBA5B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FB73C8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95796D" w14:textId="4A32EC35" w:rsidR="00383428" w:rsidRPr="007B4C6A" w:rsidRDefault="00383428" w:rsidP="00D64A2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100</w:t>
            </w:r>
            <w:r w:rsidR="00E549AF" w:rsidRPr="007B4C6A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602628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3A4CB6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41B5C5F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B3865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34E18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9BC43BE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Cs w:val="22"/>
                <w:lang w:val="en-US" w:bidi="th-TH"/>
              </w:rPr>
              <w:t>21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67FB21C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BE086B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F9D945E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B51AB4B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7255196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B7AC5A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A5BCFC3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F3E483A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365B17C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F56C8C5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F612EE5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50CE74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D0CE1A7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1" w:type="dxa"/>
            <w:shd w:val="clear" w:color="auto" w:fill="auto"/>
            <w:tcMar>
              <w:left w:w="115" w:type="dxa"/>
              <w:right w:w="115" w:type="dxa"/>
            </w:tcMar>
          </w:tcPr>
          <w:p w14:paraId="02398F46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3A2E78" w14:textId="77777777" w:rsidR="00383428" w:rsidRPr="007B4C6A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4C6A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159AB8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BDD6F9D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90FD404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64A2F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459291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shd w:val="clear" w:color="auto" w:fill="auto"/>
          </w:tcPr>
          <w:p w14:paraId="3B149AD8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8525F7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64A2F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0E31E0" w14:textId="77777777" w:rsidR="00383428" w:rsidRPr="007B4C6A" w:rsidRDefault="00383428" w:rsidP="0038342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4E9C1A3E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5A79B62" w14:textId="77777777" w:rsidR="00383428" w:rsidRPr="00D64A2F" w:rsidRDefault="00383428" w:rsidP="00D64A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64A2F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</w:tbl>
    <w:p w14:paraId="178BD101" w14:textId="50F405FD" w:rsidR="00924F1E" w:rsidRPr="007B4C6A" w:rsidRDefault="00924F1E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924F1E" w:rsidRPr="007B4C6A" w:rsidSect="00F81176">
          <w:pgSz w:w="16834" w:h="11909" w:orient="landscape" w:code="9"/>
          <w:pgMar w:top="1440" w:right="691" w:bottom="1152" w:left="851" w:header="720" w:footer="720" w:gutter="0"/>
          <w:paperSrc w:first="257" w:other="257"/>
          <w:pgNumType w:start="94"/>
          <w:cols w:space="720"/>
          <w:docGrid w:linePitch="245"/>
        </w:sectPr>
      </w:pPr>
      <w:r w:rsidRPr="007B4C6A">
        <w:rPr>
          <w:rFonts w:ascii="Angsana New" w:hAnsi="Angsana New"/>
          <w:sz w:val="30"/>
          <w:szCs w:val="30"/>
          <w:cs/>
          <w:lang w:val="en-US" w:bidi="th-TH"/>
        </w:rPr>
        <w:br w:type="page"/>
      </w:r>
    </w:p>
    <w:p w14:paraId="69DDD958" w14:textId="77777777" w:rsidR="00063750" w:rsidRPr="007B4C6A" w:rsidRDefault="00063750" w:rsidP="0006375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เงินลงทุนอื่น</w:t>
      </w:r>
    </w:p>
    <w:p w14:paraId="7EE7F7D5" w14:textId="77777777" w:rsidR="00063750" w:rsidRPr="007B4C6A" w:rsidRDefault="00063750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876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5"/>
        <w:gridCol w:w="1701"/>
        <w:gridCol w:w="236"/>
        <w:gridCol w:w="2032"/>
      </w:tblGrid>
      <w:tr w:rsidR="00063750" w:rsidRPr="007B4C6A" w14:paraId="1CF3F15F" w14:textId="77777777" w:rsidTr="00D64A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B91AE" w14:textId="77777777" w:rsidR="00063750" w:rsidRPr="007B4C6A" w:rsidRDefault="00063750" w:rsidP="0006375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077E2" w14:textId="77777777" w:rsidR="00063750" w:rsidRPr="007B4C6A" w:rsidRDefault="00063750" w:rsidP="0006375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63750" w:rsidRPr="007B4C6A" w14:paraId="32075D15" w14:textId="77777777" w:rsidTr="00D64A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F7BF0" w14:textId="77777777" w:rsidR="00063750" w:rsidRPr="007B4C6A" w:rsidRDefault="00063750" w:rsidP="0006375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28965" w14:textId="77777777" w:rsidR="00063750" w:rsidRPr="007B4C6A" w:rsidRDefault="00063750" w:rsidP="0006375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AE0D" w14:textId="77777777" w:rsidR="00063750" w:rsidRPr="007B4C6A" w:rsidRDefault="00063750" w:rsidP="0006375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AF1B4" w14:textId="77777777" w:rsidR="00063750" w:rsidRPr="007B4C6A" w:rsidRDefault="005A486D" w:rsidP="0006375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สำหรับรอบระยะเวลา</w:t>
            </w:r>
          </w:p>
        </w:tc>
      </w:tr>
      <w:tr w:rsidR="005A486D" w:rsidRPr="007B4C6A" w14:paraId="1B34254D" w14:textId="77777777" w:rsidTr="00D64A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CE89" w14:textId="77777777" w:rsidR="005A486D" w:rsidRPr="007B4C6A" w:rsidRDefault="005A486D" w:rsidP="005A486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4ACA" w14:textId="77777777" w:rsidR="005A486D" w:rsidRPr="007B4C6A" w:rsidRDefault="005A486D" w:rsidP="005A486D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C0C3D" w14:textId="77777777" w:rsidR="005A486D" w:rsidRPr="007B4C6A" w:rsidRDefault="005A486D" w:rsidP="005A486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E4686" w14:textId="77777777" w:rsidR="005A486D" w:rsidRPr="007B4C6A" w:rsidRDefault="005A486D" w:rsidP="005A486D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บัญชีตั้งแต่วันที่</w:t>
            </w:r>
          </w:p>
        </w:tc>
      </w:tr>
      <w:tr w:rsidR="005A486D" w:rsidRPr="007B4C6A" w14:paraId="39C6C117" w14:textId="77777777" w:rsidTr="00D64A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7AB4D" w14:textId="77777777" w:rsidR="005A486D" w:rsidRPr="007B4C6A" w:rsidRDefault="005A486D" w:rsidP="0006375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388E3" w14:textId="77777777" w:rsidR="005A486D" w:rsidRPr="007B4C6A" w:rsidRDefault="005A486D" w:rsidP="0006375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70CC2" w14:textId="77777777" w:rsidR="005A486D" w:rsidRPr="007B4C6A" w:rsidRDefault="005A486D" w:rsidP="0006375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15356" w14:textId="77777777" w:rsidR="005A486D" w:rsidRPr="007B4C6A" w:rsidRDefault="0061297C" w:rsidP="0006375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t>1</w:t>
            </w:r>
            <w:r w:rsidR="005A486D" w:rsidRPr="007B4C6A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 xml:space="preserve"> มกราคม </w:t>
            </w:r>
            <w:r w:rsidRPr="007B4C6A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t>2561</w:t>
            </w:r>
            <w:r w:rsidR="005A486D" w:rsidRPr="007B4C6A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 xml:space="preserve"> ถึง</w:t>
            </w:r>
          </w:p>
        </w:tc>
      </w:tr>
      <w:tr w:rsidR="005A486D" w:rsidRPr="007B4C6A" w14:paraId="32B95B03" w14:textId="77777777" w:rsidTr="00D64A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A67B3" w14:textId="77777777" w:rsidR="005A486D" w:rsidRPr="007B4C6A" w:rsidRDefault="005A486D" w:rsidP="005A486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8F76B" w14:textId="77777777" w:rsidR="005A486D" w:rsidRPr="007B4C6A" w:rsidRDefault="005A486D" w:rsidP="005A486D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30</w:t>
            </w: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 xml:space="preserve"> กันยายน </w:t>
            </w:r>
            <w:r w:rsidRPr="007B4C6A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t>256</w:t>
            </w:r>
            <w:r w:rsidRPr="007B4C6A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8C951" w14:textId="77777777" w:rsidR="005A486D" w:rsidRPr="007B4C6A" w:rsidRDefault="005A486D" w:rsidP="005A486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1599" w14:textId="77777777" w:rsidR="005A486D" w:rsidRPr="007B4C6A" w:rsidRDefault="005A486D" w:rsidP="005A486D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30</w:t>
            </w: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 xml:space="preserve"> กันยายน </w:t>
            </w:r>
            <w:r w:rsidRPr="007B4C6A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t>2561</w:t>
            </w:r>
          </w:p>
        </w:tc>
      </w:tr>
      <w:tr w:rsidR="00476398" w:rsidRPr="007B4C6A" w14:paraId="5D26C642" w14:textId="77777777" w:rsidTr="00B07EA0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434B0" w14:textId="77777777" w:rsidR="00476398" w:rsidRPr="007B4C6A" w:rsidRDefault="00476398" w:rsidP="005A486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62EA3" w14:textId="77777777" w:rsidR="00476398" w:rsidRPr="007B4C6A" w:rsidRDefault="00476398" w:rsidP="005A486D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7EFDD" w14:textId="77777777" w:rsidR="00476398" w:rsidRPr="007B4C6A" w:rsidRDefault="00476398" w:rsidP="005A486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9EA85" w14:textId="353B2BC4" w:rsidR="00476398" w:rsidRPr="007B4C6A" w:rsidRDefault="00476398" w:rsidP="005A486D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ปรับปรุงใหม่)</w:t>
            </w:r>
          </w:p>
        </w:tc>
      </w:tr>
      <w:tr w:rsidR="00063750" w:rsidRPr="007B4C6A" w14:paraId="0008916B" w14:textId="77777777" w:rsidTr="00D64A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5400F" w14:textId="77777777" w:rsidR="00063750" w:rsidRPr="007B4C6A" w:rsidRDefault="00063750" w:rsidP="0006375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3B3D" w14:textId="77777777" w:rsidR="00063750" w:rsidRPr="007B4C6A" w:rsidRDefault="00063750" w:rsidP="0006375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63750" w:rsidRPr="007B4C6A" w14:paraId="0A080202" w14:textId="77777777" w:rsidTr="00D64A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F6BE4" w14:textId="3A0AD532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4763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297C" w:rsidRPr="007B4C6A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="0061297C"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61297C" w:rsidRPr="007B4C6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089C" w14:textId="77777777" w:rsidR="00063750" w:rsidRPr="007B4C6A" w:rsidRDefault="001C2E2D" w:rsidP="00063750">
            <w:pPr>
              <w:ind w:right="3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616AB" w14:textId="77777777" w:rsidR="00063750" w:rsidRPr="007B4C6A" w:rsidRDefault="00063750" w:rsidP="0006375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0A1B2" w14:textId="77777777" w:rsidR="00063750" w:rsidRPr="007B4C6A" w:rsidRDefault="00063750" w:rsidP="00063750">
            <w:pPr>
              <w:ind w:left="-108" w:right="3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3750" w:rsidRPr="007B4C6A" w14:paraId="72511F31" w14:textId="77777777" w:rsidTr="00D64A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C01E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44459" w14:textId="77777777" w:rsidR="00063750" w:rsidRPr="007B4C6A" w:rsidRDefault="001C2E2D" w:rsidP="00DA555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D123" w14:textId="77777777" w:rsidR="00063750" w:rsidRPr="007B4C6A" w:rsidRDefault="00063750" w:rsidP="0006375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1E81" w14:textId="77777777" w:rsidR="00063750" w:rsidRPr="007B4C6A" w:rsidRDefault="00063750" w:rsidP="00063750">
            <w:pPr>
              <w:ind w:left="-108" w:right="3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3750" w:rsidRPr="007B4C6A" w14:paraId="227D86F4" w14:textId="77777777" w:rsidTr="00D64A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67CF5" w14:textId="3C96A516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949B0C" w14:textId="77777777" w:rsidR="00063750" w:rsidRPr="007B4C6A" w:rsidRDefault="001C2E2D" w:rsidP="00DA555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CDF3F" w14:textId="77777777" w:rsidR="00063750" w:rsidRPr="007B4C6A" w:rsidRDefault="00063750" w:rsidP="00063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DD3D17" w14:textId="77777777" w:rsidR="00063750" w:rsidRPr="007B4C6A" w:rsidRDefault="00063750" w:rsidP="00063750">
            <w:pPr>
              <w:tabs>
                <w:tab w:val="clear" w:pos="907"/>
                <w:tab w:val="left" w:pos="824"/>
              </w:tabs>
              <w:ind w:left="-108" w:right="3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4AF1230" w14:textId="77777777" w:rsidR="00063750" w:rsidRPr="007B4C6A" w:rsidRDefault="00063750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0B598339" w14:textId="77777777" w:rsidR="00063750" w:rsidRPr="007B4C6A" w:rsidRDefault="00063750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040BD5A3" w14:textId="77777777" w:rsidR="00063750" w:rsidRPr="007B4C6A" w:rsidRDefault="00063750" w:rsidP="00063750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B4C6A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การเพิ่ม</w:t>
      </w:r>
      <w:r w:rsidR="00DA5558" w:rsidRPr="007B4C6A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ขึ้น</w:t>
      </w:r>
      <w:r w:rsidRPr="007B4C6A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ในเงินลงทุนอื่น</w:t>
      </w:r>
    </w:p>
    <w:p w14:paraId="550F7CF8" w14:textId="77777777" w:rsidR="00063750" w:rsidRPr="007B4C6A" w:rsidRDefault="00063750" w:rsidP="0006375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eastAsia="x-none"/>
        </w:rPr>
      </w:pPr>
    </w:p>
    <w:p w14:paraId="4E3A1D1F" w14:textId="77777777" w:rsidR="00063750" w:rsidRPr="007B4C6A" w:rsidRDefault="00063750" w:rsidP="0006375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  <w:lang w:eastAsia="x-none"/>
        </w:rPr>
      </w:pPr>
      <w:r w:rsidRPr="007B4C6A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PBA International Pte</w:t>
      </w:r>
      <w:r w:rsidRPr="007B4C6A">
        <w:rPr>
          <w:rFonts w:ascii="Angsana New" w:hAnsi="Angsana New"/>
          <w:i/>
          <w:iCs/>
          <w:spacing w:val="-2"/>
          <w:sz w:val="30"/>
          <w:szCs w:val="30"/>
          <w:cs/>
          <w:lang w:eastAsia="x-none"/>
        </w:rPr>
        <w:t xml:space="preserve">. </w:t>
      </w:r>
      <w:r w:rsidRPr="007B4C6A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Ltd</w:t>
      </w:r>
      <w:r w:rsidRPr="007B4C6A">
        <w:rPr>
          <w:rFonts w:ascii="Angsana New" w:hAnsi="Angsana New"/>
          <w:i/>
          <w:iCs/>
          <w:spacing w:val="-2"/>
          <w:sz w:val="30"/>
          <w:szCs w:val="30"/>
          <w:cs/>
          <w:lang w:eastAsia="x-none"/>
        </w:rPr>
        <w:t>.</w:t>
      </w:r>
    </w:p>
    <w:p w14:paraId="267BFEBD" w14:textId="77777777" w:rsidR="00063750" w:rsidRPr="007B4C6A" w:rsidRDefault="00063750" w:rsidP="0006375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eastAsia="x-none"/>
        </w:rPr>
      </w:pPr>
    </w:p>
    <w:p w14:paraId="7DE84F48" w14:textId="5C2BB9C3" w:rsidR="00063750" w:rsidRPr="007B4C6A" w:rsidRDefault="00063750" w:rsidP="0006375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eastAsia="x-none"/>
        </w:rPr>
      </w:pP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ในประชุมวิสามัญผู้ถือหุ้นของ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 xml:space="preserve">Frasers Property Thailand 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>(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International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)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Pte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.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Ltd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. ซึ่งเป็นบริษัทย่อยของบริษัท เมื่อวันที่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17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เมษายน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2562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ผู้ถือหุ้นมีมติอนุมัติให้เข้าลงทุนในหุ้นสามัญของ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PBA International Pte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.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Ltd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>. (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“PBAI”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) ซึ่งประกอบธุรกิจให้บริการระบบปฏิบัติการอัตโนมัติครบวงจร ในประเทศสิงคโปร์ ในสัดส่วนร้อยละ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 xml:space="preserve">10 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ของหุ้นทั้งหมดของ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 xml:space="preserve">PBAI 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โดยซื้อหุ้นสามัญจาก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Y8P Pte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.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Ltd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. ซึ่งเป็นผู้ถือหุ้นรายใหญ่ของ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 xml:space="preserve">PBAI 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จำนวนร้อยละ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 xml:space="preserve">5 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ของหุ้นทั้งหมด คิดเป็นจำนวนหุ้น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 xml:space="preserve">547 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หุ้น มูลค่าหุ้นละ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 xml:space="preserve">26,000 </w:t>
      </w:r>
      <w:r w:rsidR="008E2865"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>ดอลลาร์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>สิงคโปร์</w:t>
      </w:r>
      <w:r w:rsidR="008E286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คิดเป็นจำนวนเงิน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334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>.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64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ล้านบาท และจองซื้อหุ้นสามัญเพิ่มทุนของ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 xml:space="preserve">PBAI 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อีกจำนวนร้อยละ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 xml:space="preserve">5 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ของหุ้นทั้งหมด คิดเป็นจำนวนหุ้น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 xml:space="preserve">547 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หุ้น มูลค่าหุ้นละ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 xml:space="preserve">26,000 </w:t>
      </w:r>
      <w:r w:rsidR="008E2865"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>ดอลลาร์สิงคโปร์</w:t>
      </w:r>
      <w:r w:rsidR="008E286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คิดเป็นจำนวนเงิน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334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>.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64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ล้านบาท และบริษัทย่อยได้ลงทุนในบริษัทดังกล่าวเมื่อวันที่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 xml:space="preserve">23 </w:t>
      </w:r>
      <w:r w:rsidRPr="007B4C6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เมษายน </w:t>
      </w:r>
      <w:r w:rsidRPr="007B4C6A">
        <w:rPr>
          <w:rFonts w:ascii="Angsana New" w:hAnsi="Angsana New"/>
          <w:spacing w:val="-2"/>
          <w:sz w:val="30"/>
          <w:szCs w:val="30"/>
          <w:lang w:eastAsia="x-none"/>
        </w:rPr>
        <w:t>2562</w:t>
      </w:r>
    </w:p>
    <w:p w14:paraId="543666F4" w14:textId="77777777" w:rsidR="00063750" w:rsidRPr="007B4C6A" w:rsidRDefault="00063750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46188AC3" w14:textId="77777777" w:rsidR="00063750" w:rsidRPr="007B4C6A" w:rsidRDefault="00063750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369038CD" w14:textId="77777777" w:rsidR="00BB09E1" w:rsidRPr="007B4C6A" w:rsidRDefault="00BB09E1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55DFE1C5" w14:textId="77777777" w:rsidR="00BB09E1" w:rsidRPr="007B4C6A" w:rsidRDefault="00BB09E1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08E51F7B" w14:textId="77777777" w:rsidR="00DC0FC5" w:rsidRPr="007B4C6A" w:rsidRDefault="00DC0FC5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58F56E26" w14:textId="77777777" w:rsidR="00BB09E1" w:rsidRPr="007B4C6A" w:rsidRDefault="00BB09E1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5A8F980C" w14:textId="77777777" w:rsidR="00BB09E1" w:rsidRPr="007B4C6A" w:rsidRDefault="00BB09E1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51C8E1F2" w14:textId="77777777" w:rsidR="00BB09E1" w:rsidRPr="007B4C6A" w:rsidRDefault="00BB09E1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2290D5BC" w14:textId="77777777" w:rsidR="00063750" w:rsidRPr="007B4C6A" w:rsidRDefault="00063750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29645874" w14:textId="77777777" w:rsidR="00063750" w:rsidRPr="007B4C6A" w:rsidRDefault="00063750" w:rsidP="0006375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ส่วนได้เสียที่ไม่มีอำนาจการควบคุม </w:t>
      </w:r>
    </w:p>
    <w:p w14:paraId="09A214BD" w14:textId="77777777" w:rsidR="00063750" w:rsidRPr="00D64A2F" w:rsidRDefault="00063750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10"/>
          <w:szCs w:val="10"/>
          <w:lang w:val="en-US" w:bidi="th-TH"/>
        </w:rPr>
      </w:pPr>
    </w:p>
    <w:p w14:paraId="2A024BC9" w14:textId="14824403" w:rsidR="00063750" w:rsidRPr="007B4C6A" w:rsidRDefault="00063750" w:rsidP="0006375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</w:t>
      </w:r>
      <w:r w:rsidR="0034403F">
        <w:rPr>
          <w:rFonts w:ascii="Angsana New" w:hAnsi="Angsana New" w:hint="cs"/>
          <w:sz w:val="30"/>
          <w:szCs w:val="30"/>
          <w:cs/>
        </w:rPr>
        <w:t>ที่มี</w:t>
      </w:r>
      <w:r w:rsidRPr="007B4C6A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ส่วนได้เสียที่ไม่มีอำนาจควบคุมที่มีสาระสำคัญ ก่อนการตัดรายการระหว่างกัน</w:t>
      </w:r>
    </w:p>
    <w:p w14:paraId="35222F8B" w14:textId="77777777" w:rsidR="00063750" w:rsidRPr="00D64A2F" w:rsidRDefault="00063750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14"/>
          <w:szCs w:val="14"/>
          <w:lang w:val="en-US" w:bidi="th-TH"/>
        </w:rPr>
      </w:pPr>
    </w:p>
    <w:tbl>
      <w:tblPr>
        <w:tblW w:w="9461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170"/>
        <w:gridCol w:w="900"/>
        <w:gridCol w:w="1170"/>
        <w:gridCol w:w="180"/>
        <w:gridCol w:w="1170"/>
        <w:gridCol w:w="900"/>
        <w:gridCol w:w="1260"/>
      </w:tblGrid>
      <w:tr w:rsidR="00063750" w:rsidRPr="007B4C6A" w14:paraId="1684DD31" w14:textId="77777777" w:rsidTr="00063750">
        <w:trPr>
          <w:cantSplit/>
          <w:tblHeader/>
        </w:trPr>
        <w:tc>
          <w:tcPr>
            <w:tcW w:w="2711" w:type="dxa"/>
          </w:tcPr>
          <w:p w14:paraId="462F13D2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0" w:type="dxa"/>
            <w:gridSpan w:val="3"/>
          </w:tcPr>
          <w:p w14:paraId="171837A2" w14:textId="319A6BDF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กันยายน 2562</w:t>
            </w:r>
          </w:p>
        </w:tc>
        <w:tc>
          <w:tcPr>
            <w:tcW w:w="180" w:type="dxa"/>
          </w:tcPr>
          <w:p w14:paraId="171AFB40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0" w:type="dxa"/>
            <w:gridSpan w:val="3"/>
          </w:tcPr>
          <w:p w14:paraId="03DF9DE4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30 กันยายน 2561</w:t>
            </w:r>
          </w:p>
          <w:p w14:paraId="01257EFA" w14:textId="793B64F4" w:rsidR="000618C7" w:rsidRPr="007B4C6A" w:rsidRDefault="000618C7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</w:tr>
      <w:tr w:rsidR="00063750" w:rsidRPr="007B4C6A" w14:paraId="7245D691" w14:textId="77777777" w:rsidTr="00063750">
        <w:trPr>
          <w:cantSplit/>
          <w:tblHeader/>
        </w:trPr>
        <w:tc>
          <w:tcPr>
            <w:tcW w:w="2711" w:type="dxa"/>
            <w:vAlign w:val="bottom"/>
          </w:tcPr>
          <w:p w14:paraId="02266644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69335C3" w14:textId="4882394E" w:rsidR="000B5540" w:rsidRDefault="000B554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  <w:p w14:paraId="46DD3968" w14:textId="77777777" w:rsidR="000B5540" w:rsidRPr="007B4C6A" w:rsidRDefault="000B554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  <w:p w14:paraId="79DAA587" w14:textId="44328157" w:rsidR="00063750" w:rsidRPr="007B4C6A" w:rsidRDefault="000B554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GOLD</w:t>
            </w:r>
          </w:p>
        </w:tc>
        <w:tc>
          <w:tcPr>
            <w:tcW w:w="900" w:type="dxa"/>
            <w:vAlign w:val="bottom"/>
          </w:tcPr>
          <w:p w14:paraId="540D1EDF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70" w:type="dxa"/>
          </w:tcPr>
          <w:p w14:paraId="49A10379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ส่วนของส่วนได้เสียที่ไม่มีอำนาจควบคุม</w:t>
            </w:r>
          </w:p>
        </w:tc>
        <w:tc>
          <w:tcPr>
            <w:tcW w:w="180" w:type="dxa"/>
          </w:tcPr>
          <w:p w14:paraId="410F1412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06BF32F" w14:textId="10375772" w:rsidR="00063750" w:rsidRPr="007B4C6A" w:rsidRDefault="0034403F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GOLD</w:t>
            </w:r>
          </w:p>
        </w:tc>
        <w:tc>
          <w:tcPr>
            <w:tcW w:w="900" w:type="dxa"/>
            <w:vAlign w:val="bottom"/>
          </w:tcPr>
          <w:p w14:paraId="285D4D2F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260" w:type="dxa"/>
          </w:tcPr>
          <w:p w14:paraId="4C870133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ส่วนของส่วนได้เสียที่ไม่มีอำนาจควบคุม</w:t>
            </w:r>
          </w:p>
        </w:tc>
      </w:tr>
      <w:tr w:rsidR="00063750" w:rsidRPr="007B4C6A" w14:paraId="0857A747" w14:textId="77777777" w:rsidTr="00063750">
        <w:trPr>
          <w:cantSplit/>
          <w:tblHeader/>
        </w:trPr>
        <w:tc>
          <w:tcPr>
            <w:tcW w:w="2711" w:type="dxa"/>
            <w:shd w:val="clear" w:color="auto" w:fill="auto"/>
          </w:tcPr>
          <w:p w14:paraId="7C457F18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191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14:paraId="1129B6D4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1A29D4" w:rsidRPr="007B4C6A" w14:paraId="5467F45F" w14:textId="77777777" w:rsidTr="00063750">
        <w:trPr>
          <w:cantSplit/>
        </w:trPr>
        <w:tc>
          <w:tcPr>
            <w:tcW w:w="2711" w:type="dxa"/>
            <w:vAlign w:val="bottom"/>
          </w:tcPr>
          <w:p w14:paraId="25B9147A" w14:textId="77777777" w:rsidR="001A29D4" w:rsidRPr="007B4C6A" w:rsidRDefault="001A29D4" w:rsidP="001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</w:tcPr>
          <w:p w14:paraId="48536350" w14:textId="77777777" w:rsidR="001A29D4" w:rsidRPr="007B4C6A" w:rsidRDefault="001A29D4" w:rsidP="001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15C97B" w14:textId="77777777" w:rsidR="001A29D4" w:rsidRPr="007B4C6A" w:rsidRDefault="001A29D4" w:rsidP="001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8DF5038" w14:textId="77777777" w:rsidR="001A29D4" w:rsidRPr="007B4C6A" w:rsidRDefault="001A29D4" w:rsidP="001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A155AB3" w14:textId="77777777" w:rsidR="001A29D4" w:rsidRPr="007B4C6A" w:rsidRDefault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5.15</w:t>
            </w:r>
          </w:p>
        </w:tc>
        <w:tc>
          <w:tcPr>
            <w:tcW w:w="180" w:type="dxa"/>
          </w:tcPr>
          <w:p w14:paraId="70453D25" w14:textId="77777777" w:rsidR="001A29D4" w:rsidRPr="007B4C6A" w:rsidRDefault="001A29D4" w:rsidP="001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B47B685" w14:textId="77777777" w:rsidR="001A29D4" w:rsidRPr="007B4C6A" w:rsidRDefault="001A29D4" w:rsidP="001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7931CC60" w14:textId="77777777" w:rsidR="001A29D4" w:rsidRPr="007B4C6A" w:rsidRDefault="001A29D4" w:rsidP="001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067A8AB2" w14:textId="77777777" w:rsidR="001A29D4" w:rsidRPr="007B4C6A" w:rsidRDefault="001A29D4" w:rsidP="001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627800B" w14:textId="77777777" w:rsidR="001A29D4" w:rsidRPr="007B4C6A" w:rsidRDefault="00C0574C" w:rsidP="001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20.80</w:t>
            </w:r>
          </w:p>
        </w:tc>
      </w:tr>
      <w:tr w:rsidR="00063750" w:rsidRPr="007B4C6A" w14:paraId="3B221B6E" w14:textId="77777777" w:rsidTr="00063750">
        <w:trPr>
          <w:cantSplit/>
        </w:trPr>
        <w:tc>
          <w:tcPr>
            <w:tcW w:w="2711" w:type="dxa"/>
          </w:tcPr>
          <w:p w14:paraId="3316BA34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09F220A1" w14:textId="77777777" w:rsidR="00063750" w:rsidRPr="007B4C6A" w:rsidRDefault="00C0574C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</w:rPr>
              <w:t>33</w:t>
            </w:r>
            <w:r w:rsidRPr="007B4C6A">
              <w:rPr>
                <w:rFonts w:asciiTheme="majorBidi" w:eastAsia="Times New Roman" w:hAnsiTheme="majorBidi" w:cstheme="majorBidi"/>
                <w:bCs/>
                <w:sz w:val="26"/>
                <w:szCs w:val="26"/>
              </w:rPr>
              <w:t>,528</w:t>
            </w:r>
          </w:p>
        </w:tc>
        <w:tc>
          <w:tcPr>
            <w:tcW w:w="900" w:type="dxa"/>
          </w:tcPr>
          <w:p w14:paraId="28DA7BC2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0CA8EF3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5DAF96F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CA00C83" w14:textId="77777777" w:rsidR="00063750" w:rsidRPr="007B4C6A" w:rsidRDefault="00C0574C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26"/>
                <w:szCs w:val="26"/>
              </w:rPr>
              <w:t>25,160</w:t>
            </w:r>
          </w:p>
        </w:tc>
        <w:tc>
          <w:tcPr>
            <w:tcW w:w="900" w:type="dxa"/>
          </w:tcPr>
          <w:p w14:paraId="330CDABA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0F2FE2F2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</w:tr>
      <w:tr w:rsidR="00063750" w:rsidRPr="007B4C6A" w14:paraId="1B6D3A36" w14:textId="77777777" w:rsidTr="00063750">
        <w:trPr>
          <w:cantSplit/>
        </w:trPr>
        <w:tc>
          <w:tcPr>
            <w:tcW w:w="2711" w:type="dxa"/>
          </w:tcPr>
          <w:p w14:paraId="268329AC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10E275BE" w14:textId="77777777" w:rsidR="00063750" w:rsidRPr="007B4C6A" w:rsidRDefault="00C0574C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  <w:t>14,018</w:t>
            </w:r>
          </w:p>
        </w:tc>
        <w:tc>
          <w:tcPr>
            <w:tcW w:w="900" w:type="dxa"/>
          </w:tcPr>
          <w:p w14:paraId="5ACBADB9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2D478C8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3C2A840C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6188FB5" w14:textId="77777777" w:rsidR="00063750" w:rsidRPr="007B4C6A" w:rsidRDefault="00C0574C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  <w:t>14,490</w:t>
            </w:r>
          </w:p>
        </w:tc>
        <w:tc>
          <w:tcPr>
            <w:tcW w:w="900" w:type="dxa"/>
          </w:tcPr>
          <w:p w14:paraId="374DFA4E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45885D39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</w:tr>
      <w:tr w:rsidR="008D4976" w:rsidRPr="007B4C6A" w14:paraId="2AA0A89A" w14:textId="77777777" w:rsidTr="00063750">
        <w:trPr>
          <w:cantSplit/>
        </w:trPr>
        <w:tc>
          <w:tcPr>
            <w:tcW w:w="2711" w:type="dxa"/>
          </w:tcPr>
          <w:p w14:paraId="485EEFAD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</w:tcPr>
          <w:p w14:paraId="7D1D9350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  <w:t>(</w:t>
            </w:r>
            <w:r w:rsidRPr="007B4C6A"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  <w:t>16,025</w:t>
            </w:r>
            <w:r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0" w:type="dxa"/>
          </w:tcPr>
          <w:p w14:paraId="72A97199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977FF6D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3B8EFAC0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7365EC7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  <w:t>(</w:t>
            </w:r>
            <w:r w:rsidRPr="007B4C6A"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  <w:t>7,869</w:t>
            </w:r>
            <w:r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0" w:type="dxa"/>
          </w:tcPr>
          <w:p w14:paraId="7BDEFFFC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350F64F4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</w:tr>
      <w:tr w:rsidR="008D4976" w:rsidRPr="007B4C6A" w14:paraId="4F29B7DA" w14:textId="77777777" w:rsidTr="00A72ADF">
        <w:trPr>
          <w:cantSplit/>
        </w:trPr>
        <w:tc>
          <w:tcPr>
            <w:tcW w:w="2711" w:type="dxa"/>
          </w:tcPr>
          <w:p w14:paraId="7070EC1E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</w:tcPr>
          <w:p w14:paraId="371F2260" w14:textId="60F18CE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  <w:t>(</w:t>
            </w:r>
            <w:r w:rsidRPr="007B4C6A"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  <w:t>1</w:t>
            </w:r>
            <w:r w:rsidR="008676BC"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  <w:t>4</w:t>
            </w:r>
            <w:r w:rsidRPr="007B4C6A"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  <w:t>,</w:t>
            </w:r>
            <w:r w:rsidR="008676BC"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  <w:t>334</w:t>
            </w:r>
            <w:r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0" w:type="dxa"/>
          </w:tcPr>
          <w:p w14:paraId="407690DF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FA0863E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6C4ABA15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9D1B55D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  <w:t>(</w:t>
            </w:r>
            <w:r w:rsidRPr="007B4C6A"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  <w:t>15,765</w:t>
            </w:r>
            <w:r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0" w:type="dxa"/>
          </w:tcPr>
          <w:p w14:paraId="4D275C78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7A133D75" w14:textId="77777777" w:rsidR="008D4976" w:rsidRPr="007B4C6A" w:rsidRDefault="008D4976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</w:tr>
      <w:tr w:rsidR="00063750" w:rsidRPr="007B4C6A" w14:paraId="6348F6D6" w14:textId="77777777" w:rsidTr="00063750">
        <w:trPr>
          <w:cantSplit/>
        </w:trPr>
        <w:tc>
          <w:tcPr>
            <w:tcW w:w="2711" w:type="dxa"/>
          </w:tcPr>
          <w:p w14:paraId="0E7EF3E6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right="-79" w:hanging="18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5F7FE5" w14:textId="77777777" w:rsidR="00063750" w:rsidRPr="007B4C6A" w:rsidRDefault="00C0574C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17,1</w:t>
            </w:r>
            <w:r w:rsidR="008D4976"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87</w:t>
            </w:r>
          </w:p>
        </w:tc>
        <w:tc>
          <w:tcPr>
            <w:tcW w:w="900" w:type="dxa"/>
          </w:tcPr>
          <w:p w14:paraId="65BA36A7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3CF82EE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3ADEAB45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5D427F" w14:textId="77777777" w:rsidR="00063750" w:rsidRPr="007B4C6A" w:rsidRDefault="00C0574C" w:rsidP="008D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16,016</w:t>
            </w:r>
          </w:p>
        </w:tc>
        <w:tc>
          <w:tcPr>
            <w:tcW w:w="900" w:type="dxa"/>
          </w:tcPr>
          <w:p w14:paraId="13CCC01B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30F2879A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</w:tr>
      <w:tr w:rsidR="00063750" w:rsidRPr="007B4C6A" w14:paraId="18A8AC1C" w14:textId="77777777" w:rsidTr="00063750">
        <w:trPr>
          <w:cantSplit/>
        </w:trPr>
        <w:tc>
          <w:tcPr>
            <w:tcW w:w="2711" w:type="dxa"/>
          </w:tcPr>
          <w:p w14:paraId="01324C0F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9C868A" w14:textId="77777777" w:rsidR="00063750" w:rsidRPr="007B4C6A" w:rsidRDefault="00063750" w:rsidP="00B7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  <w:p w14:paraId="6CE1FA41" w14:textId="2DB76751" w:rsidR="00063750" w:rsidRPr="007B4C6A" w:rsidRDefault="00602AB9" w:rsidP="00B7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bCs/>
                <w:sz w:val="26"/>
                <w:szCs w:val="26"/>
              </w:rPr>
              <w:t>594</w:t>
            </w:r>
          </w:p>
        </w:tc>
        <w:tc>
          <w:tcPr>
            <w:tcW w:w="900" w:type="dxa"/>
          </w:tcPr>
          <w:p w14:paraId="344A75B4" w14:textId="0214C1D7" w:rsidR="00063750" w:rsidRDefault="00063750" w:rsidP="00B7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  <w:p w14:paraId="27923CB4" w14:textId="00F41122" w:rsidR="00063750" w:rsidRPr="007B4C6A" w:rsidRDefault="00C944A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  <w:r w:rsidRPr="00C944AB">
              <w:rPr>
                <w:rFonts w:asciiTheme="majorBidi" w:hAnsiTheme="majorBidi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302F95B7" w14:textId="77777777" w:rsidR="00063750" w:rsidRPr="007B4C6A" w:rsidRDefault="00063750" w:rsidP="00B7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  <w:p w14:paraId="2C8F5C88" w14:textId="77777777" w:rsidR="00063750" w:rsidRPr="007B4C6A" w:rsidRDefault="002C340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59</w:t>
            </w:r>
            <w:r w:rsidR="00B7688D"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12DD9916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46A600" w14:textId="77777777" w:rsidR="00063750" w:rsidRPr="007B4C6A" w:rsidRDefault="00063750" w:rsidP="00B7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  <w:p w14:paraId="635B3300" w14:textId="2E42021F" w:rsidR="00063750" w:rsidRPr="007B4C6A" w:rsidRDefault="00C0574C" w:rsidP="00B7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  <w:t>3,</w:t>
            </w:r>
            <w:r w:rsidR="00602AB9"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  <w:t>095</w:t>
            </w:r>
          </w:p>
        </w:tc>
        <w:tc>
          <w:tcPr>
            <w:tcW w:w="900" w:type="dxa"/>
          </w:tcPr>
          <w:p w14:paraId="3CC08182" w14:textId="77777777" w:rsidR="00063750" w:rsidRPr="007B4C6A" w:rsidRDefault="00063750" w:rsidP="00B7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  <w:p w14:paraId="40353164" w14:textId="6948CD08" w:rsidR="00063750" w:rsidRPr="007B4C6A" w:rsidRDefault="00C944A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C944AB">
              <w:rPr>
                <w:rFonts w:asciiTheme="majorBidi" w:hAnsiTheme="majorBidi"/>
                <w:b/>
                <w:sz w:val="26"/>
                <w:szCs w:val="26"/>
                <w:cs/>
              </w:rPr>
              <w:t>-</w:t>
            </w:r>
            <w:r w:rsidRPr="007B4C6A" w:rsidDel="00602AB9"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53B4A903" w14:textId="77777777" w:rsidR="0075122D" w:rsidRPr="007B4C6A" w:rsidRDefault="0075122D" w:rsidP="00B7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  <w:p w14:paraId="54C4B034" w14:textId="77777777" w:rsidR="00063750" w:rsidRPr="007B4C6A" w:rsidRDefault="003167C4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3,095</w:t>
            </w:r>
          </w:p>
        </w:tc>
      </w:tr>
    </w:tbl>
    <w:p w14:paraId="59127FF4" w14:textId="77777777" w:rsidR="00E123C4" w:rsidRPr="00D64A2F" w:rsidRDefault="00E123C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61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170"/>
        <w:gridCol w:w="900"/>
        <w:gridCol w:w="1170"/>
        <w:gridCol w:w="180"/>
        <w:gridCol w:w="1170"/>
        <w:gridCol w:w="900"/>
        <w:gridCol w:w="1260"/>
      </w:tblGrid>
      <w:tr w:rsidR="00063750" w:rsidRPr="007B4C6A" w14:paraId="53E21613" w14:textId="77777777" w:rsidTr="00B3073C">
        <w:trPr>
          <w:cantSplit/>
          <w:tblHeader/>
        </w:trPr>
        <w:tc>
          <w:tcPr>
            <w:tcW w:w="2711" w:type="dxa"/>
          </w:tcPr>
          <w:p w14:paraId="41924674" w14:textId="77777777" w:rsidR="00063750" w:rsidRPr="007B4C6A" w:rsidRDefault="00063750" w:rsidP="0003331E">
            <w:pPr>
              <w:tabs>
                <w:tab w:val="clear" w:pos="907"/>
                <w:tab w:val="left" w:pos="851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14:paraId="23A59E5E" w14:textId="28EE8FC0" w:rsidR="00063750" w:rsidRPr="007B4C6A" w:rsidRDefault="000618C7" w:rsidP="009A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80" w:type="dxa"/>
          </w:tcPr>
          <w:p w14:paraId="23B947E7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14:paraId="160834E6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สำหรับรอบระยะเวลาบัญชีตั้งแต่วันที่</w:t>
            </w:r>
          </w:p>
        </w:tc>
      </w:tr>
      <w:tr w:rsidR="00063750" w:rsidRPr="007B4C6A" w14:paraId="5DB0105B" w14:textId="77777777" w:rsidTr="00B3073C">
        <w:trPr>
          <w:cantSplit/>
          <w:tblHeader/>
        </w:trPr>
        <w:tc>
          <w:tcPr>
            <w:tcW w:w="2711" w:type="dxa"/>
          </w:tcPr>
          <w:p w14:paraId="2375AB6C" w14:textId="77777777" w:rsidR="00063750" w:rsidRPr="007B4C6A" w:rsidRDefault="00063750" w:rsidP="0003331E">
            <w:pPr>
              <w:tabs>
                <w:tab w:val="clear" w:pos="907"/>
                <w:tab w:val="left" w:pos="851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14:paraId="743E23E0" w14:textId="6CCD18DC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0EF339D2" w14:textId="77777777" w:rsidR="00063750" w:rsidRPr="007B4C6A" w:rsidRDefault="00063750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14:paraId="7D3A763F" w14:textId="77777777" w:rsidR="00063750" w:rsidRPr="007B4C6A" w:rsidRDefault="00063750" w:rsidP="007A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ถึงวันที่ </w:t>
            </w: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7A48EE"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  <w:p w14:paraId="23FDE111" w14:textId="64782D0B" w:rsidR="000618C7" w:rsidRPr="007B4C6A" w:rsidRDefault="000618C7" w:rsidP="007A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</w:tr>
      <w:tr w:rsidR="00C0574C" w:rsidRPr="007B4C6A" w14:paraId="6187D86C" w14:textId="77777777" w:rsidTr="00B3073C">
        <w:trPr>
          <w:cantSplit/>
          <w:tblHeader/>
        </w:trPr>
        <w:tc>
          <w:tcPr>
            <w:tcW w:w="2711" w:type="dxa"/>
          </w:tcPr>
          <w:p w14:paraId="46706254" w14:textId="77777777" w:rsidR="00C0574C" w:rsidRPr="007B4C6A" w:rsidRDefault="00C0574C" w:rsidP="00C0574C">
            <w:pPr>
              <w:tabs>
                <w:tab w:val="clear" w:pos="907"/>
                <w:tab w:val="left" w:pos="851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8AE0347" w14:textId="17DC5A87" w:rsidR="000B5540" w:rsidRDefault="000B5540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</w:p>
          <w:p w14:paraId="232472C5" w14:textId="77777777" w:rsidR="000B5540" w:rsidRDefault="000B5540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1D0B0831" w14:textId="06C087C0" w:rsidR="00C0574C" w:rsidRPr="007B4C6A" w:rsidRDefault="000B5540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GOLD</w:t>
            </w:r>
          </w:p>
        </w:tc>
        <w:tc>
          <w:tcPr>
            <w:tcW w:w="900" w:type="dxa"/>
            <w:vAlign w:val="bottom"/>
          </w:tcPr>
          <w:p w14:paraId="4B460615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70" w:type="dxa"/>
          </w:tcPr>
          <w:p w14:paraId="07F216E3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ส่วนของส่วนได้เสียที่ไม่มีอำนาจควบคุม</w:t>
            </w:r>
          </w:p>
        </w:tc>
        <w:tc>
          <w:tcPr>
            <w:tcW w:w="180" w:type="dxa"/>
          </w:tcPr>
          <w:p w14:paraId="6D64A647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6DDCD37F" w14:textId="77777777" w:rsidR="000B5540" w:rsidRDefault="000B5540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6BA5AA7D" w14:textId="77777777" w:rsidR="000B5540" w:rsidRDefault="000B5540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008CE107" w14:textId="0F785951" w:rsidR="00C0574C" w:rsidRPr="007B4C6A" w:rsidRDefault="000B5540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GOLD</w:t>
            </w:r>
          </w:p>
        </w:tc>
        <w:tc>
          <w:tcPr>
            <w:tcW w:w="900" w:type="dxa"/>
            <w:vAlign w:val="bottom"/>
          </w:tcPr>
          <w:p w14:paraId="37A176CD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260" w:type="dxa"/>
          </w:tcPr>
          <w:p w14:paraId="4D196015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ส่วนของส่วนได้เสียที่ไม่มีอำนาจควบคุม</w:t>
            </w:r>
          </w:p>
        </w:tc>
      </w:tr>
      <w:tr w:rsidR="00C0574C" w:rsidRPr="007B4C6A" w14:paraId="7E4CE5E1" w14:textId="77777777" w:rsidTr="00D64A2F">
        <w:trPr>
          <w:cantSplit/>
          <w:trHeight w:hRule="exact" w:val="288"/>
          <w:tblHeader/>
        </w:trPr>
        <w:tc>
          <w:tcPr>
            <w:tcW w:w="2711" w:type="dxa"/>
          </w:tcPr>
          <w:p w14:paraId="33869C6C" w14:textId="77777777" w:rsidR="00C0574C" w:rsidRPr="007B4C6A" w:rsidRDefault="00C0574C" w:rsidP="00C0574C">
            <w:pPr>
              <w:tabs>
                <w:tab w:val="clear" w:pos="907"/>
                <w:tab w:val="left" w:pos="851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7"/>
          </w:tcPr>
          <w:p w14:paraId="4E2BB85F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C0574C" w:rsidRPr="007B4C6A" w14:paraId="099C91D4" w14:textId="77777777" w:rsidTr="00063750">
        <w:trPr>
          <w:cantSplit/>
        </w:trPr>
        <w:tc>
          <w:tcPr>
            <w:tcW w:w="2711" w:type="dxa"/>
          </w:tcPr>
          <w:p w14:paraId="671BF2FB" w14:textId="77777777" w:rsidR="00C0574C" w:rsidRPr="007B4C6A" w:rsidRDefault="00C0574C" w:rsidP="00C0574C">
            <w:pPr>
              <w:tabs>
                <w:tab w:val="clear" w:pos="907"/>
                <w:tab w:val="left" w:pos="851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</w:tcPr>
          <w:p w14:paraId="364565F8" w14:textId="77777777" w:rsidR="00C0574C" w:rsidRPr="007B4C6A" w:rsidRDefault="001E24A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17,503</w:t>
            </w:r>
          </w:p>
        </w:tc>
        <w:tc>
          <w:tcPr>
            <w:tcW w:w="900" w:type="dxa"/>
          </w:tcPr>
          <w:p w14:paraId="1F65AC51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90755F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F37E1A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3974F3" w14:textId="77777777" w:rsidR="00C0574C" w:rsidRPr="007B4C6A" w:rsidRDefault="001E24A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11,59</w:t>
            </w:r>
            <w:r w:rsidR="001F40FA"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31486F63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5EC07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0574C" w:rsidRPr="007B4C6A" w14:paraId="1188487B" w14:textId="77777777" w:rsidTr="00063750">
        <w:trPr>
          <w:cantSplit/>
        </w:trPr>
        <w:tc>
          <w:tcPr>
            <w:tcW w:w="2711" w:type="dxa"/>
          </w:tcPr>
          <w:p w14:paraId="569317DA" w14:textId="77777777" w:rsidR="00C0574C" w:rsidRPr="007B4C6A" w:rsidRDefault="001E24A4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กำไร</w:t>
            </w:r>
          </w:p>
        </w:tc>
        <w:tc>
          <w:tcPr>
            <w:tcW w:w="1170" w:type="dxa"/>
          </w:tcPr>
          <w:p w14:paraId="6406FBFB" w14:textId="77777777" w:rsidR="00C0574C" w:rsidRPr="007B4C6A" w:rsidRDefault="001E24A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2</w:t>
            </w: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,249</w:t>
            </w:r>
          </w:p>
        </w:tc>
        <w:tc>
          <w:tcPr>
            <w:tcW w:w="900" w:type="dxa"/>
          </w:tcPr>
          <w:p w14:paraId="7AFDBAB3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F06228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F27F90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146180" w14:textId="77777777" w:rsidR="00C0574C" w:rsidRPr="007B4C6A" w:rsidRDefault="001E24A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1,47</w:t>
            </w:r>
            <w:r w:rsidR="001F40FA"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6CED2917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4E3D08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0574C" w:rsidRPr="007B4C6A" w14:paraId="47A4A9CA" w14:textId="77777777" w:rsidTr="00D64A2F">
        <w:trPr>
          <w:cantSplit/>
        </w:trPr>
        <w:tc>
          <w:tcPr>
            <w:tcW w:w="2711" w:type="dxa"/>
            <w:vAlign w:val="bottom"/>
          </w:tcPr>
          <w:p w14:paraId="345151BA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left="191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B92B81" w14:textId="77777777" w:rsidR="00C0574C" w:rsidRPr="007B4C6A" w:rsidRDefault="001E24A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10</w:t>
            </w: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10C6D307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9A5AE2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9D5170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4A1E83" w14:textId="77777777" w:rsidR="00C0574C" w:rsidRPr="007B4C6A" w:rsidRDefault="001E24A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168165DA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2D2300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0574C" w:rsidRPr="007B4C6A" w14:paraId="3DDEAFF8" w14:textId="77777777" w:rsidTr="00D64A2F">
        <w:trPr>
          <w:cantSplit/>
          <w:trHeight w:val="199"/>
        </w:trPr>
        <w:tc>
          <w:tcPr>
            <w:tcW w:w="2711" w:type="dxa"/>
          </w:tcPr>
          <w:p w14:paraId="13128EB7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8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F9BE46" w14:textId="77777777" w:rsidR="00C0574C" w:rsidRPr="007B4C6A" w:rsidRDefault="001E24A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2,239</w:t>
            </w:r>
          </w:p>
        </w:tc>
        <w:tc>
          <w:tcPr>
            <w:tcW w:w="900" w:type="dxa"/>
          </w:tcPr>
          <w:p w14:paraId="0D055B53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8D351A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3AF7E5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44D0AE" w14:textId="77777777" w:rsidR="00C0574C" w:rsidRPr="007B4C6A" w:rsidRDefault="001E24A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1,483</w:t>
            </w:r>
          </w:p>
        </w:tc>
        <w:tc>
          <w:tcPr>
            <w:tcW w:w="900" w:type="dxa"/>
          </w:tcPr>
          <w:p w14:paraId="01065771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552E50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7378C" w:rsidRPr="007B4C6A" w14:paraId="40798F8F" w14:textId="77777777" w:rsidTr="00D64A2F">
        <w:trPr>
          <w:cantSplit/>
          <w:trHeight w:hRule="exact" w:val="20"/>
        </w:trPr>
        <w:tc>
          <w:tcPr>
            <w:tcW w:w="2711" w:type="dxa"/>
          </w:tcPr>
          <w:p w14:paraId="7338E602" w14:textId="77777777" w:rsidR="00C7378C" w:rsidRPr="007B4C6A" w:rsidRDefault="00C7378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8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DCCC9E" w14:textId="77777777" w:rsidR="00C7378C" w:rsidRPr="007B4C6A" w:rsidRDefault="00C7378C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9A2A6D5" w14:textId="77777777" w:rsidR="00C7378C" w:rsidRPr="007B4C6A" w:rsidRDefault="00C7378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E7269F" w14:textId="77777777" w:rsidR="00C7378C" w:rsidRPr="007B4C6A" w:rsidRDefault="00C7378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1C19BAC" w14:textId="77777777" w:rsidR="00C7378C" w:rsidRPr="007B4C6A" w:rsidRDefault="00C7378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7DDD57" w14:textId="77777777" w:rsidR="00C7378C" w:rsidRPr="007B4C6A" w:rsidRDefault="00C7378C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A133DD" w14:textId="77777777" w:rsidR="00C7378C" w:rsidRPr="007B4C6A" w:rsidRDefault="00C7378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4F7648" w14:textId="77777777" w:rsidR="00C7378C" w:rsidRPr="007B4C6A" w:rsidRDefault="00C7378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0574C" w:rsidRPr="007B4C6A" w14:paraId="7440A9D2" w14:textId="77777777" w:rsidTr="00D64A2F">
        <w:trPr>
          <w:cantSplit/>
        </w:trPr>
        <w:tc>
          <w:tcPr>
            <w:tcW w:w="2711" w:type="dxa"/>
          </w:tcPr>
          <w:p w14:paraId="23119AAE" w14:textId="6BEF6AF1" w:rsidR="00C0574C" w:rsidRPr="007B4C6A" w:rsidRDefault="003167C4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="00C0574C"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567DA07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2C243010" w14:textId="589A8E2D" w:rsidR="00C0574C" w:rsidRPr="007B4C6A" w:rsidRDefault="00602AB9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900" w:type="dxa"/>
          </w:tcPr>
          <w:p w14:paraId="0354907C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5E37A123" w14:textId="3C4D48C9" w:rsidR="0053798F" w:rsidRPr="007B4C6A" w:rsidRDefault="00C9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44AB">
              <w:rPr>
                <w:rFonts w:asciiTheme="majorBidi" w:hAnsiTheme="majorBidi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72DAF7C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4EB1E483" w14:textId="77777777" w:rsidR="00C0574C" w:rsidRPr="007B4C6A" w:rsidRDefault="003167C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366</w:t>
            </w:r>
          </w:p>
        </w:tc>
        <w:tc>
          <w:tcPr>
            <w:tcW w:w="180" w:type="dxa"/>
          </w:tcPr>
          <w:p w14:paraId="199865D6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8779F8" w14:textId="77777777" w:rsidR="003167C4" w:rsidRPr="007B4C6A" w:rsidRDefault="003167C4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165ECD8D" w14:textId="7BEE2B32" w:rsidR="00C0574C" w:rsidRPr="007B4C6A" w:rsidRDefault="003167C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30</w:t>
            </w:r>
            <w:r w:rsidR="00602AB9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36C09DEE" w14:textId="77777777" w:rsidR="00C944AB" w:rsidRDefault="00C944AB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hAnsiTheme="majorBidi"/>
                <w:b/>
                <w:sz w:val="26"/>
                <w:szCs w:val="26"/>
              </w:rPr>
            </w:pPr>
          </w:p>
          <w:p w14:paraId="003DF4D6" w14:textId="592C9F19" w:rsidR="0053798F" w:rsidRPr="007B4C6A" w:rsidRDefault="00C9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44AB">
              <w:rPr>
                <w:rFonts w:asciiTheme="majorBidi" w:hAnsiTheme="majorBidi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E66ADD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199E982D" w14:textId="77777777" w:rsidR="00C0574C" w:rsidRPr="007B4C6A" w:rsidRDefault="003167C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  <w:r w:rsidR="001F40FA"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C0574C" w:rsidRPr="007B4C6A" w14:paraId="7A471B3B" w14:textId="77777777" w:rsidTr="00B3073C">
        <w:trPr>
          <w:cantSplit/>
          <w:trHeight w:val="692"/>
        </w:trPr>
        <w:tc>
          <w:tcPr>
            <w:tcW w:w="2711" w:type="dxa"/>
          </w:tcPr>
          <w:p w14:paraId="6FBFD552" w14:textId="77777777" w:rsidR="00C0574C" w:rsidRPr="007B4C6A" w:rsidRDefault="003167C4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191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="00C0574C"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ขาดทุนเบ็ดเสร็จอื่นที่แบ่งให้กับ</w:t>
            </w:r>
            <w:r w:rsidR="00C0574C" w:rsidRPr="007B4C6A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br/>
            </w:r>
            <w:r w:rsidR="00C0574C" w:rsidRPr="007B4C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D67AAB1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7D0C2489" w14:textId="1FE06BCF" w:rsidR="001E24A4" w:rsidRPr="007B4C6A" w:rsidRDefault="00602AB9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900" w:type="dxa"/>
          </w:tcPr>
          <w:p w14:paraId="55E28C9C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6F392BCA" w14:textId="043DA5FF" w:rsidR="0053798F" w:rsidRPr="007B4C6A" w:rsidRDefault="00C944AB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44AB">
              <w:rPr>
                <w:rFonts w:asciiTheme="majorBidi" w:hAnsiTheme="majorBidi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F51CC88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002069D5" w14:textId="77777777" w:rsidR="00C0574C" w:rsidRPr="007B4C6A" w:rsidRDefault="003167C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180" w:type="dxa"/>
          </w:tcPr>
          <w:p w14:paraId="7688BD8F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6DD0518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18195265" w14:textId="4C15D245" w:rsidR="00C0574C" w:rsidRPr="007B4C6A" w:rsidRDefault="003167C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  <w:r w:rsidR="00602AB9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1E7ABD18" w14:textId="77777777" w:rsidR="00C0574C" w:rsidRPr="007B4C6A" w:rsidRDefault="00C0574C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65B4F15F" w14:textId="55833350" w:rsidR="00C0574C" w:rsidRPr="007B4C6A" w:rsidRDefault="00C9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44AB">
              <w:rPr>
                <w:rFonts w:asciiTheme="majorBidi" w:hAnsiTheme="majorBidi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99CB76E" w14:textId="77777777" w:rsidR="003167C4" w:rsidRPr="007B4C6A" w:rsidRDefault="003167C4" w:rsidP="00C0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3C35E2B5" w14:textId="77777777" w:rsidR="00C0574C" w:rsidRPr="007B4C6A" w:rsidRDefault="003167C4" w:rsidP="001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4C6A">
              <w:rPr>
                <w:rFonts w:asciiTheme="majorBidi" w:eastAsia="Times New Roman" w:hAnsiTheme="majorBidi" w:cstheme="majorBidi"/>
                <w:sz w:val="26"/>
                <w:szCs w:val="26"/>
              </w:rPr>
              <w:t>304</w:t>
            </w:r>
          </w:p>
        </w:tc>
      </w:tr>
    </w:tbl>
    <w:p w14:paraId="19EE54B6" w14:textId="2868A7C9" w:rsidR="005618FE" w:rsidRPr="007B4C6A" w:rsidRDefault="005618FE"/>
    <w:tbl>
      <w:tblPr>
        <w:tblW w:w="9551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810"/>
        <w:gridCol w:w="990"/>
        <w:gridCol w:w="1158"/>
        <w:gridCol w:w="12"/>
        <w:gridCol w:w="168"/>
        <w:gridCol w:w="12"/>
        <w:gridCol w:w="810"/>
        <w:gridCol w:w="900"/>
        <w:gridCol w:w="1602"/>
        <w:gridCol w:w="18"/>
      </w:tblGrid>
      <w:tr w:rsidR="005618FE" w:rsidRPr="00F81176" w14:paraId="2DDDAE31" w14:textId="77777777" w:rsidTr="00D64A2F">
        <w:trPr>
          <w:gridAfter w:val="1"/>
          <w:wAfter w:w="18" w:type="dxa"/>
          <w:cantSplit/>
          <w:tblHeader/>
        </w:trPr>
        <w:tc>
          <w:tcPr>
            <w:tcW w:w="3071" w:type="dxa"/>
          </w:tcPr>
          <w:p w14:paraId="3C289374" w14:textId="77777777" w:rsidR="005618FE" w:rsidRPr="00D64A2F" w:rsidRDefault="005618FE" w:rsidP="00926667">
            <w:pPr>
              <w:tabs>
                <w:tab w:val="clear" w:pos="907"/>
                <w:tab w:val="left" w:pos="851"/>
              </w:tabs>
              <w:spacing w:line="240" w:lineRule="auto"/>
              <w:ind w:right="-79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958" w:type="dxa"/>
            <w:gridSpan w:val="3"/>
          </w:tcPr>
          <w:p w14:paraId="7BAD8FA5" w14:textId="77777777" w:rsidR="005618FE" w:rsidRPr="00D64A2F" w:rsidRDefault="005618FE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180" w:type="dxa"/>
            <w:gridSpan w:val="2"/>
          </w:tcPr>
          <w:p w14:paraId="4C6CAA39" w14:textId="77777777" w:rsidR="005618FE" w:rsidRPr="00D64A2F" w:rsidRDefault="005618FE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324" w:type="dxa"/>
            <w:gridSpan w:val="4"/>
          </w:tcPr>
          <w:p w14:paraId="7FCB1B27" w14:textId="77777777" w:rsidR="005618FE" w:rsidRPr="00D64A2F" w:rsidRDefault="005618FE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สำหรับรอบระยะเวลาบัญชีตั้งแต่วันที่</w:t>
            </w:r>
          </w:p>
        </w:tc>
      </w:tr>
      <w:tr w:rsidR="005618FE" w:rsidRPr="00F81176" w14:paraId="2643CE49" w14:textId="77777777" w:rsidTr="00D64A2F">
        <w:trPr>
          <w:gridAfter w:val="1"/>
          <w:wAfter w:w="18" w:type="dxa"/>
          <w:cantSplit/>
          <w:tblHeader/>
        </w:trPr>
        <w:tc>
          <w:tcPr>
            <w:tcW w:w="3071" w:type="dxa"/>
          </w:tcPr>
          <w:p w14:paraId="2C704D91" w14:textId="77777777" w:rsidR="005618FE" w:rsidRPr="00D64A2F" w:rsidRDefault="005618FE" w:rsidP="00926667">
            <w:pPr>
              <w:tabs>
                <w:tab w:val="clear" w:pos="907"/>
                <w:tab w:val="left" w:pos="851"/>
              </w:tabs>
              <w:spacing w:line="240" w:lineRule="auto"/>
              <w:ind w:right="-79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958" w:type="dxa"/>
            <w:gridSpan w:val="3"/>
          </w:tcPr>
          <w:p w14:paraId="6B5C7D41" w14:textId="77777777" w:rsidR="005618FE" w:rsidRPr="00D64A2F" w:rsidRDefault="005618FE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กันยายน 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gridSpan w:val="2"/>
          </w:tcPr>
          <w:p w14:paraId="563E0EB0" w14:textId="77777777" w:rsidR="005618FE" w:rsidRPr="00D64A2F" w:rsidRDefault="005618FE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324" w:type="dxa"/>
            <w:gridSpan w:val="4"/>
          </w:tcPr>
          <w:p w14:paraId="25C65B51" w14:textId="77777777" w:rsidR="005618FE" w:rsidRPr="00D64A2F" w:rsidRDefault="005618FE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มกราคม 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2561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ถึงวันที่ 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กันยายน 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2561</w:t>
            </w:r>
          </w:p>
          <w:p w14:paraId="45AA030C" w14:textId="77777777" w:rsidR="005618FE" w:rsidRPr="00D64A2F" w:rsidRDefault="005618FE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(ปรับปรุงใหม่)</w:t>
            </w:r>
          </w:p>
        </w:tc>
      </w:tr>
      <w:tr w:rsidR="005618FE" w:rsidRPr="00F81176" w14:paraId="3D578BAD" w14:textId="77777777" w:rsidTr="00D64A2F">
        <w:trPr>
          <w:cantSplit/>
          <w:tblHeader/>
        </w:trPr>
        <w:tc>
          <w:tcPr>
            <w:tcW w:w="3071" w:type="dxa"/>
          </w:tcPr>
          <w:p w14:paraId="124D81B7" w14:textId="77777777" w:rsidR="005618FE" w:rsidRPr="00D64A2F" w:rsidRDefault="005618FE" w:rsidP="00926667">
            <w:pPr>
              <w:tabs>
                <w:tab w:val="clear" w:pos="907"/>
                <w:tab w:val="left" w:pos="851"/>
              </w:tabs>
              <w:spacing w:line="240" w:lineRule="auto"/>
              <w:ind w:right="-79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65033D4" w14:textId="400D4CE0" w:rsidR="005618FE" w:rsidRPr="00D64A2F" w:rsidRDefault="009417C6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GOLD</w:t>
            </w:r>
          </w:p>
        </w:tc>
        <w:tc>
          <w:tcPr>
            <w:tcW w:w="990" w:type="dxa"/>
            <w:vAlign w:val="bottom"/>
          </w:tcPr>
          <w:p w14:paraId="0DE11A78" w14:textId="77777777" w:rsidR="005618FE" w:rsidRPr="00D64A2F" w:rsidRDefault="005618FE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70" w:type="dxa"/>
            <w:gridSpan w:val="2"/>
          </w:tcPr>
          <w:p w14:paraId="03577210" w14:textId="77777777" w:rsidR="005618FE" w:rsidRPr="00D64A2F" w:rsidRDefault="005618FE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ส่วนของส่วนได้เสียที่ไม่มีอำนาจควบคุม</w:t>
            </w:r>
          </w:p>
        </w:tc>
        <w:tc>
          <w:tcPr>
            <w:tcW w:w="180" w:type="dxa"/>
            <w:gridSpan w:val="2"/>
          </w:tcPr>
          <w:p w14:paraId="4CBF7368" w14:textId="77777777" w:rsidR="005618FE" w:rsidRPr="00D64A2F" w:rsidRDefault="005618FE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22DF062" w14:textId="69379334" w:rsidR="005618FE" w:rsidRPr="00D64A2F" w:rsidRDefault="009417C6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GOLD</w:t>
            </w:r>
          </w:p>
        </w:tc>
        <w:tc>
          <w:tcPr>
            <w:tcW w:w="900" w:type="dxa"/>
            <w:vAlign w:val="bottom"/>
          </w:tcPr>
          <w:p w14:paraId="076BAA29" w14:textId="77777777" w:rsidR="005618FE" w:rsidRPr="00D64A2F" w:rsidRDefault="005618FE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620" w:type="dxa"/>
            <w:gridSpan w:val="2"/>
          </w:tcPr>
          <w:p w14:paraId="277B3972" w14:textId="77777777" w:rsidR="005618FE" w:rsidRPr="00D64A2F" w:rsidRDefault="005618FE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ส่วนของส่วนได้เสียที่ไม่มีอำนาจควบคุม</w:t>
            </w:r>
          </w:p>
        </w:tc>
      </w:tr>
      <w:tr w:rsidR="005618FE" w:rsidRPr="00F81176" w14:paraId="3502765D" w14:textId="77777777" w:rsidTr="00D64A2F">
        <w:trPr>
          <w:gridAfter w:val="1"/>
          <w:wAfter w:w="18" w:type="dxa"/>
          <w:cantSplit/>
          <w:tblHeader/>
        </w:trPr>
        <w:tc>
          <w:tcPr>
            <w:tcW w:w="3071" w:type="dxa"/>
          </w:tcPr>
          <w:p w14:paraId="62964DB4" w14:textId="77777777" w:rsidR="005618FE" w:rsidRPr="00D64A2F" w:rsidRDefault="005618FE" w:rsidP="00926667">
            <w:pPr>
              <w:tabs>
                <w:tab w:val="clear" w:pos="907"/>
                <w:tab w:val="left" w:pos="851"/>
              </w:tabs>
              <w:spacing w:line="240" w:lineRule="auto"/>
              <w:ind w:right="-79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462" w:type="dxa"/>
            <w:gridSpan w:val="9"/>
          </w:tcPr>
          <w:p w14:paraId="3B2FD4C6" w14:textId="77777777" w:rsidR="005618FE" w:rsidRPr="00D64A2F" w:rsidRDefault="005618FE" w:rsidP="0092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D64A2F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B3073C" w:rsidRPr="00F81176" w14:paraId="4B0C9989" w14:textId="77777777" w:rsidTr="00D64A2F">
        <w:trPr>
          <w:cantSplit/>
          <w:trHeight w:val="173"/>
        </w:trPr>
        <w:tc>
          <w:tcPr>
            <w:tcW w:w="3071" w:type="dxa"/>
          </w:tcPr>
          <w:p w14:paraId="2E56B83C" w14:textId="14172B21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191" w:right="-79" w:hanging="180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กระแสเงินสด</w:t>
            </w:r>
            <w:r w:rsidR="00CD129F" w:rsidRPr="00D64A2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ใช้ไปใน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กิจกรรมดำเนินงาน</w:t>
            </w:r>
          </w:p>
        </w:tc>
        <w:tc>
          <w:tcPr>
            <w:tcW w:w="810" w:type="dxa"/>
          </w:tcPr>
          <w:p w14:paraId="3D9B5732" w14:textId="77777777" w:rsidR="00CD129F" w:rsidRPr="00D64A2F" w:rsidRDefault="00CD129F" w:rsidP="0033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4FE69689" w14:textId="031AFE53" w:rsidR="00B3073C" w:rsidRPr="00D64A2F" w:rsidRDefault="00B3073C" w:rsidP="0033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4,503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5C29DD36" w14:textId="77777777" w:rsidR="00B3073C" w:rsidRPr="00D64A2F" w:rsidRDefault="00B3073C" w:rsidP="0033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E4BAF2E" w14:textId="77777777" w:rsidR="00CD129F" w:rsidRPr="00D64A2F" w:rsidRDefault="00CD129F" w:rsidP="0033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4D18397B" w14:textId="0B6CF6FB" w:rsidR="00B3073C" w:rsidRPr="00D64A2F" w:rsidRDefault="00B3073C" w:rsidP="0033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232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14:paraId="35620DDC" w14:textId="77777777" w:rsidR="00B3073C" w:rsidRPr="00D64A2F" w:rsidRDefault="00B3073C" w:rsidP="0033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03759DF" w14:textId="77777777" w:rsidR="00CD129F" w:rsidRPr="00D64A2F" w:rsidRDefault="00CD129F" w:rsidP="0033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0DBA7329" w14:textId="688C7A29" w:rsidR="00B3073C" w:rsidRPr="00D64A2F" w:rsidRDefault="00B3073C" w:rsidP="0033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3,661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</w:tcPr>
          <w:p w14:paraId="44E0B540" w14:textId="77777777" w:rsidR="00B3073C" w:rsidRPr="00D64A2F" w:rsidRDefault="00B3073C" w:rsidP="0033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DB03325" w14:textId="77777777" w:rsidR="00CD129F" w:rsidRPr="00D64A2F" w:rsidRDefault="00CD129F" w:rsidP="0033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B962B6B" w14:textId="167FBE32" w:rsidR="00B3073C" w:rsidRPr="00D64A2F" w:rsidRDefault="00B3073C" w:rsidP="0033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761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B3073C" w:rsidRPr="00F81176" w14:paraId="62036737" w14:textId="77777777" w:rsidTr="00D64A2F">
        <w:trPr>
          <w:cantSplit/>
          <w:trHeight w:val="353"/>
        </w:trPr>
        <w:tc>
          <w:tcPr>
            <w:tcW w:w="3071" w:type="dxa"/>
            <w:vAlign w:val="bottom"/>
          </w:tcPr>
          <w:p w14:paraId="49809274" w14:textId="57DE406B" w:rsidR="00B3073C" w:rsidRPr="00D64A2F" w:rsidRDefault="00B3073C" w:rsidP="00B3073C">
            <w:pPr>
              <w:tabs>
                <w:tab w:val="clear" w:pos="907"/>
                <w:tab w:val="left" w:pos="851"/>
              </w:tabs>
              <w:spacing w:line="240" w:lineRule="auto"/>
              <w:ind w:right="-79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กระแสเงินสด</w:t>
            </w:r>
            <w:r w:rsidR="00CD129F" w:rsidRPr="00D64A2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ใช้ไปใน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810" w:type="dxa"/>
          </w:tcPr>
          <w:p w14:paraId="647F49A6" w14:textId="1B4C2409" w:rsidR="00B3073C" w:rsidRPr="00D64A2F" w:rsidRDefault="00B3073C" w:rsidP="0033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26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02395986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D2C1297" w14:textId="530F3C51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14:paraId="4ED20B71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B0DBDB2" w14:textId="0A89E178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358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</w:tcPr>
          <w:p w14:paraId="09335918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11ED91EA" w14:textId="669B7D9A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74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B3073C" w:rsidRPr="00F81176" w14:paraId="47532510" w14:textId="77777777" w:rsidTr="00D64A2F">
        <w:trPr>
          <w:cantSplit/>
          <w:trHeight w:val="692"/>
        </w:trPr>
        <w:tc>
          <w:tcPr>
            <w:tcW w:w="3071" w:type="dxa"/>
          </w:tcPr>
          <w:p w14:paraId="762E61F2" w14:textId="77777777" w:rsidR="00B3073C" w:rsidRPr="00D64A2F" w:rsidRDefault="00B3073C" w:rsidP="00B3073C">
            <w:pPr>
              <w:tabs>
                <w:tab w:val="clear" w:pos="907"/>
                <w:tab w:val="left" w:pos="851"/>
              </w:tabs>
              <w:spacing w:line="240" w:lineRule="auto"/>
              <w:ind w:right="-79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กระแสเงินสดจากกิจกรรมจัดหาเงิน </w:t>
            </w:r>
          </w:p>
          <w:p w14:paraId="6C707B6B" w14:textId="77777777" w:rsidR="00B3073C" w:rsidRPr="00D64A2F" w:rsidRDefault="00B3073C" w:rsidP="00B3073C">
            <w:pPr>
              <w:tabs>
                <w:tab w:val="clear" w:pos="907"/>
                <w:tab w:val="decimal" w:pos="191"/>
                <w:tab w:val="left" w:pos="851"/>
              </w:tabs>
              <w:spacing w:line="240" w:lineRule="auto"/>
              <w:ind w:right="-79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(เงินปันผลที่จ่ายให้กับส่วนได้เสียที่</w:t>
            </w:r>
          </w:p>
          <w:p w14:paraId="574A908E" w14:textId="323BB77A" w:rsidR="00B3073C" w:rsidRPr="00D64A2F" w:rsidRDefault="00B3073C" w:rsidP="00B3073C">
            <w:pPr>
              <w:tabs>
                <w:tab w:val="clear" w:pos="907"/>
                <w:tab w:val="decimal" w:pos="191"/>
                <w:tab w:val="left" w:pos="851"/>
              </w:tabs>
              <w:spacing w:line="240" w:lineRule="auto"/>
              <w:ind w:right="-79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ไม่มีอำนาจควบคุม: ไม่มี)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FA83AF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7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209AAB8A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7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298758B" w14:textId="68B3943D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4,908</w:t>
            </w:r>
          </w:p>
        </w:tc>
        <w:tc>
          <w:tcPr>
            <w:tcW w:w="990" w:type="dxa"/>
          </w:tcPr>
          <w:p w14:paraId="0DE24D29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C4AD076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D2C12B6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DB6D471" w14:textId="4ED6B3C5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253</w:t>
            </w:r>
          </w:p>
        </w:tc>
        <w:tc>
          <w:tcPr>
            <w:tcW w:w="180" w:type="dxa"/>
            <w:gridSpan w:val="2"/>
          </w:tcPr>
          <w:p w14:paraId="2A00D5E2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BB7CE3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CB2CEA8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D1A08FA" w14:textId="32AED3BB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4,311</w:t>
            </w:r>
          </w:p>
        </w:tc>
        <w:tc>
          <w:tcPr>
            <w:tcW w:w="900" w:type="dxa"/>
          </w:tcPr>
          <w:p w14:paraId="6AD762C4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77FD7875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5203244D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3F4F475" w14:textId="5D948B4B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896</w:t>
            </w:r>
          </w:p>
        </w:tc>
      </w:tr>
      <w:tr w:rsidR="00B3073C" w:rsidRPr="00F81176" w14:paraId="6C979321" w14:textId="77777777" w:rsidTr="00D64A2F">
        <w:trPr>
          <w:cantSplit/>
          <w:trHeight w:val="692"/>
        </w:trPr>
        <w:tc>
          <w:tcPr>
            <w:tcW w:w="3071" w:type="dxa"/>
          </w:tcPr>
          <w:p w14:paraId="44F49F85" w14:textId="045A21E4" w:rsidR="00B3073C" w:rsidRPr="00D64A2F" w:rsidRDefault="00B3073C" w:rsidP="00B3073C">
            <w:pPr>
              <w:tabs>
                <w:tab w:val="clear" w:pos="907"/>
                <w:tab w:val="left" w:pos="851"/>
              </w:tabs>
              <w:spacing w:line="240" w:lineRule="auto"/>
              <w:ind w:right="-79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br/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 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="005618FE"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-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8EBAC2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7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77989CE9" w14:textId="019F8763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90" w:type="dxa"/>
          </w:tcPr>
          <w:p w14:paraId="4A7517F2" w14:textId="77777777" w:rsidR="00CD129F" w:rsidRPr="00D64A2F" w:rsidRDefault="00CD129F" w:rsidP="00CD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34C8908E" w14:textId="1402CCBD" w:rsidR="00B3073C" w:rsidRPr="00D64A2F" w:rsidRDefault="00CD129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rPr>
                <w:rFonts w:ascii="Angsana New" w:eastAsia="Times New Roman" w:hAnsi="Angsana New"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198B73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0D5E5F72" w14:textId="4F07943E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80" w:type="dxa"/>
            <w:gridSpan w:val="2"/>
          </w:tcPr>
          <w:p w14:paraId="7880534E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CEEF2E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6E08CEB2" w14:textId="4DBA9DB0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292</w:t>
            </w:r>
          </w:p>
        </w:tc>
        <w:tc>
          <w:tcPr>
            <w:tcW w:w="900" w:type="dxa"/>
          </w:tcPr>
          <w:p w14:paraId="6740E9CF" w14:textId="77777777" w:rsidR="00CD129F" w:rsidRPr="00D64A2F" w:rsidRDefault="00CD129F" w:rsidP="00CD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62EE6A23" w14:textId="5A28B8A8" w:rsidR="00B3073C" w:rsidRPr="00D64A2F" w:rsidRDefault="00CD129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rPr>
                <w:rFonts w:ascii="Angsana New" w:eastAsia="Times New Roman" w:hAnsi="Angsana New"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404B06" w14:textId="77777777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F6ABB12" w14:textId="3C8ACFBD" w:rsidR="00B3073C" w:rsidRPr="00D64A2F" w:rsidRDefault="00B3073C" w:rsidP="00B3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61</w:t>
            </w:r>
          </w:p>
        </w:tc>
      </w:tr>
    </w:tbl>
    <w:p w14:paraId="5384CC01" w14:textId="77777777" w:rsidR="00937515" w:rsidRPr="007B4C6A" w:rsidRDefault="00937515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3D71DFB0" w14:textId="77777777" w:rsidR="006B217C" w:rsidRPr="007B4C6A" w:rsidRDefault="006B217C" w:rsidP="006B217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</w:p>
    <w:p w14:paraId="549F3BCD" w14:textId="77777777" w:rsidR="006B217C" w:rsidRPr="007B4C6A" w:rsidRDefault="006B217C" w:rsidP="006B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47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447"/>
        <w:gridCol w:w="990"/>
        <w:gridCol w:w="990"/>
        <w:gridCol w:w="270"/>
        <w:gridCol w:w="1170"/>
        <w:gridCol w:w="270"/>
        <w:gridCol w:w="1170"/>
        <w:gridCol w:w="270"/>
        <w:gridCol w:w="900"/>
      </w:tblGrid>
      <w:tr w:rsidR="009B2238" w:rsidRPr="007B4C6A" w14:paraId="15FE0E72" w14:textId="77777777" w:rsidTr="00D64A2F">
        <w:trPr>
          <w:tblHeader/>
        </w:trPr>
        <w:tc>
          <w:tcPr>
            <w:tcW w:w="3447" w:type="dxa"/>
          </w:tcPr>
          <w:p w14:paraId="7BC611A5" w14:textId="77777777" w:rsidR="009B2238" w:rsidRPr="00D64A2F" w:rsidRDefault="009B2238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89FCF8A" w14:textId="77777777" w:rsidR="009B2238" w:rsidRPr="00D64A2F" w:rsidRDefault="009B2238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1532D68" w14:textId="0BD86600" w:rsidR="009B2238" w:rsidRPr="00D64A2F" w:rsidRDefault="009B2238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E93EF5" w14:textId="6051E88C" w:rsidR="009B2238" w:rsidRPr="00D64A2F" w:rsidRDefault="009B2238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25E9D0DA" w14:textId="70ED7D35" w:rsidR="009B2238" w:rsidRPr="00D64A2F" w:rsidRDefault="009B2238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2238" w:rsidRPr="007B4C6A" w14:paraId="2BC7AFDF" w14:textId="77777777" w:rsidTr="00D64A2F">
        <w:trPr>
          <w:tblHeader/>
        </w:trPr>
        <w:tc>
          <w:tcPr>
            <w:tcW w:w="3447" w:type="dxa"/>
          </w:tcPr>
          <w:p w14:paraId="4E7CD752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265D4F90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4297A08" w14:textId="1DF8CFCA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2E25DD" w14:textId="2F01D3DC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28EE8712" w14:textId="10D2D33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pacing w:val="-20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pacing w:val="-20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270" w:type="dxa"/>
            <w:vAlign w:val="center"/>
          </w:tcPr>
          <w:p w14:paraId="79F4BD10" w14:textId="02FD9EFB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2FF0A93" w14:textId="0E8A0C9A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pacing w:val="-22"/>
                <w:sz w:val="28"/>
                <w:szCs w:val="28"/>
                <w:lang w:val="en-GB"/>
              </w:rPr>
            </w:pPr>
            <w:r w:rsidRPr="00D64A2F">
              <w:rPr>
                <w:rFonts w:ascii="Angsana New" w:eastAsia="Times New Roman" w:hAnsi="Angsana New"/>
                <w:b/>
                <w:spacing w:val="-20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270" w:type="dxa"/>
          </w:tcPr>
          <w:p w14:paraId="0D455889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8623CEA" w14:textId="072C5F39" w:rsidR="009B2238" w:rsidRPr="00D64A2F" w:rsidRDefault="009B223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4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</w:tr>
      <w:tr w:rsidR="009B2238" w:rsidRPr="007B4C6A" w14:paraId="6F048288" w14:textId="77777777" w:rsidTr="00D64A2F">
        <w:trPr>
          <w:tblHeader/>
        </w:trPr>
        <w:tc>
          <w:tcPr>
            <w:tcW w:w="3447" w:type="dxa"/>
          </w:tcPr>
          <w:p w14:paraId="26B2C485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3329F93C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3B65D32" w14:textId="6D482856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C77ACB" w14:textId="763B804F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6C4B413F" w14:textId="56C8A6EC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เพื่อการ</w:t>
            </w:r>
          </w:p>
        </w:tc>
        <w:tc>
          <w:tcPr>
            <w:tcW w:w="270" w:type="dxa"/>
          </w:tcPr>
          <w:p w14:paraId="1E12EE8C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756309F" w14:textId="6AB89E3A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เพื่อการ</w:t>
            </w:r>
          </w:p>
        </w:tc>
        <w:tc>
          <w:tcPr>
            <w:tcW w:w="270" w:type="dxa"/>
          </w:tcPr>
          <w:p w14:paraId="209433B5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0906877" w14:textId="479AF68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</w:p>
        </w:tc>
      </w:tr>
      <w:tr w:rsidR="009B2238" w:rsidRPr="007B4C6A" w14:paraId="1C5E7403" w14:textId="77777777" w:rsidTr="00D64A2F">
        <w:trPr>
          <w:tblHeader/>
        </w:trPr>
        <w:tc>
          <w:tcPr>
            <w:tcW w:w="3447" w:type="dxa"/>
          </w:tcPr>
          <w:p w14:paraId="37EBF452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7208D291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387A759" w14:textId="0021C391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662BE403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CD72965" w14:textId="7DF3EB32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ลงทุนเพื่อ</w:t>
            </w:r>
          </w:p>
        </w:tc>
        <w:tc>
          <w:tcPr>
            <w:tcW w:w="270" w:type="dxa"/>
          </w:tcPr>
          <w:p w14:paraId="255BED85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2B3DB63" w14:textId="7C1CB329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  <w:t>ลงทุนเพื่อ</w:t>
            </w:r>
          </w:p>
        </w:tc>
        <w:tc>
          <w:tcPr>
            <w:tcW w:w="270" w:type="dxa"/>
          </w:tcPr>
          <w:p w14:paraId="58F43729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BF503B3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</w:p>
        </w:tc>
      </w:tr>
      <w:tr w:rsidR="009B2238" w:rsidRPr="007B4C6A" w14:paraId="1108FB46" w14:textId="77777777" w:rsidTr="00D64A2F">
        <w:trPr>
          <w:tblHeader/>
        </w:trPr>
        <w:tc>
          <w:tcPr>
            <w:tcW w:w="3447" w:type="dxa"/>
          </w:tcPr>
          <w:p w14:paraId="17AAEF07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13A0B0C5" w14:textId="2A4C32BE" w:rsidR="009B2238" w:rsidRPr="00D64A2F" w:rsidRDefault="00EF26B5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31A36332" w14:textId="4B962B89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64215645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6DF77E7D" w14:textId="2ECEA598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อุตสาหกรรม</w:t>
            </w:r>
          </w:p>
        </w:tc>
        <w:tc>
          <w:tcPr>
            <w:tcW w:w="270" w:type="dxa"/>
          </w:tcPr>
          <w:p w14:paraId="4ABC710E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A49F270" w14:textId="2E8F419F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  <w:t>การพาณิชย์</w:t>
            </w:r>
          </w:p>
        </w:tc>
        <w:tc>
          <w:tcPr>
            <w:tcW w:w="270" w:type="dxa"/>
          </w:tcPr>
          <w:p w14:paraId="41E6900C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53102A3" w14:textId="30C8AFFF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รวม</w:t>
            </w:r>
          </w:p>
        </w:tc>
      </w:tr>
      <w:tr w:rsidR="00F81176" w:rsidRPr="007B4C6A" w14:paraId="0E88E3BE" w14:textId="77777777" w:rsidTr="00A437F0">
        <w:trPr>
          <w:tblHeader/>
        </w:trPr>
        <w:tc>
          <w:tcPr>
            <w:tcW w:w="3447" w:type="dxa"/>
          </w:tcPr>
          <w:p w14:paraId="1B108B6D" w14:textId="77777777" w:rsidR="00F81176" w:rsidRPr="00D64A2F" w:rsidRDefault="00F81176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64C19D5A" w14:textId="77777777" w:rsidR="00F81176" w:rsidRPr="00D64A2F" w:rsidRDefault="00F81176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72BE6DD8" w14:textId="46BEB4A8" w:rsidR="00F81176" w:rsidRPr="00D64A2F" w:rsidRDefault="00F81176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B2238" w:rsidRPr="007B4C6A" w14:paraId="131D65AB" w14:textId="77777777" w:rsidTr="00D64A2F">
        <w:tc>
          <w:tcPr>
            <w:tcW w:w="3447" w:type="dxa"/>
          </w:tcPr>
          <w:p w14:paraId="3495B5A2" w14:textId="77777777" w:rsidR="009B2238" w:rsidRPr="00D64A2F" w:rsidRDefault="009B2238" w:rsidP="009B2238">
            <w:pPr>
              <w:ind w:left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</w:tcPr>
          <w:p w14:paraId="6E65D7DF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0D9B2D7D" w14:textId="3D6AD3A2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04E55A19" w14:textId="34572109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1785EA" w14:textId="4108AD18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793E3F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55C15E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E7FBC0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B1F554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9B2238" w:rsidRPr="007B4C6A" w14:paraId="3CC7A1FA" w14:textId="77777777" w:rsidTr="00D64A2F">
        <w:tc>
          <w:tcPr>
            <w:tcW w:w="3447" w:type="dxa"/>
          </w:tcPr>
          <w:p w14:paraId="69D215E7" w14:textId="01873608" w:rsidR="009B2238" w:rsidRPr="00D64A2F" w:rsidRDefault="009B2238" w:rsidP="009B2238">
            <w:pPr>
              <w:ind w:left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มกราคม 2561 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 xml:space="preserve">- 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</w:tcPr>
          <w:p w14:paraId="3B9F3561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47584AF" w14:textId="0B35FBF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524</w:t>
            </w:r>
          </w:p>
        </w:tc>
        <w:tc>
          <w:tcPr>
            <w:tcW w:w="270" w:type="dxa"/>
          </w:tcPr>
          <w:p w14:paraId="32B2B1F1" w14:textId="152CD860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CFAABE" w14:textId="1EF0829F" w:rsidR="009B2238" w:rsidRPr="00D64A2F" w:rsidRDefault="009B223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33,672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6396D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65F4D9" w14:textId="3BD0775C" w:rsidR="009B2238" w:rsidRPr="00D64A2F" w:rsidRDefault="006109B9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="009B2238" w:rsidRPr="00D64A2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6EF22F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4DEE9D" w14:textId="77777777" w:rsidR="009B2238" w:rsidRPr="00D64A2F" w:rsidRDefault="009B223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42,347</w:t>
            </w:r>
          </w:p>
        </w:tc>
      </w:tr>
      <w:tr w:rsidR="009B2238" w:rsidRPr="007B4C6A" w14:paraId="68B42A08" w14:textId="77777777" w:rsidTr="00D64A2F">
        <w:tc>
          <w:tcPr>
            <w:tcW w:w="3447" w:type="dxa"/>
          </w:tcPr>
          <w:p w14:paraId="519DBC5A" w14:textId="77777777" w:rsidR="009B2238" w:rsidRPr="00D64A2F" w:rsidRDefault="009B2238" w:rsidP="009B2238">
            <w:pPr>
              <w:ind w:left="9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B4F9BF1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5E467B7" w14:textId="310FDA12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247</w:t>
            </w:r>
          </w:p>
        </w:tc>
        <w:tc>
          <w:tcPr>
            <w:tcW w:w="270" w:type="dxa"/>
          </w:tcPr>
          <w:p w14:paraId="08339CE7" w14:textId="5B70150D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1E3ED3" w14:textId="477FD498" w:rsidR="009B2238" w:rsidRPr="00D64A2F" w:rsidRDefault="009B223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CE910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65DE6F" w14:textId="0E0BB2B3" w:rsidR="009B2238" w:rsidRPr="00D64A2F" w:rsidRDefault="006109B9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131713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690A12" w14:textId="77777777" w:rsidR="009B2238" w:rsidRPr="00D64A2F" w:rsidRDefault="009B223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437</w:t>
            </w:r>
          </w:p>
        </w:tc>
      </w:tr>
      <w:tr w:rsidR="009B2238" w:rsidRPr="007B4C6A" w14:paraId="282AB728" w14:textId="77777777" w:rsidTr="00D64A2F">
        <w:trPr>
          <w:trHeight w:val="164"/>
        </w:trPr>
        <w:tc>
          <w:tcPr>
            <w:tcW w:w="3447" w:type="dxa"/>
          </w:tcPr>
          <w:p w14:paraId="62BD5869" w14:textId="77777777" w:rsidR="009B2238" w:rsidRPr="00D64A2F" w:rsidRDefault="009B2238" w:rsidP="009B2238">
            <w:pPr>
              <w:ind w:left="9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</w:tcPr>
          <w:p w14:paraId="14F59661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0D9F78" w14:textId="482DA5E0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1EC8760" w14:textId="566BC912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96BFBC" w14:textId="71D32A95" w:rsidR="009B2238" w:rsidRPr="00D64A2F" w:rsidRDefault="009B223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  <w:tab w:val="decimal" w:pos="881"/>
              </w:tabs>
              <w:ind w:left="-79" w:right="-3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(1,647)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6677D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FCF83B" w14:textId="4D1580C0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="006109B9" w:rsidRPr="00D64A2F">
              <w:rPr>
                <w:rFonts w:ascii="Angsana New" w:eastAsia="Times New Roman" w:hAnsi="Angsana New"/>
                <w:sz w:val="28"/>
                <w:szCs w:val="28"/>
              </w:rPr>
              <w:t>21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BD6C2" w14:textId="77777777" w:rsidR="009B2238" w:rsidRPr="00D64A2F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FABCD3" w14:textId="77777777" w:rsidR="009B2238" w:rsidRPr="00D64A2F" w:rsidRDefault="009B223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79" w:right="-56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1,668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EF26B5" w:rsidRPr="007B4C6A" w14:paraId="39EBF97E" w14:textId="77777777" w:rsidTr="00EF26B5">
        <w:trPr>
          <w:trHeight w:val="164"/>
        </w:trPr>
        <w:tc>
          <w:tcPr>
            <w:tcW w:w="3447" w:type="dxa"/>
          </w:tcPr>
          <w:p w14:paraId="197A4B5D" w14:textId="7784D26A" w:rsidR="00EF26B5" w:rsidRPr="00D64A2F" w:rsidRDefault="00EF26B5" w:rsidP="00EF26B5">
            <w:pPr>
              <w:ind w:left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</w:tcPr>
          <w:p w14:paraId="03AA0076" w14:textId="77777777" w:rsidR="00EF26B5" w:rsidRPr="00D64A2F" w:rsidRDefault="00EF26B5" w:rsidP="00EF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BE061E5" w14:textId="559DFBCC" w:rsidR="00EF26B5" w:rsidRPr="00D64A2F" w:rsidRDefault="00EF26B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(305)</w:t>
            </w:r>
          </w:p>
        </w:tc>
        <w:tc>
          <w:tcPr>
            <w:tcW w:w="270" w:type="dxa"/>
          </w:tcPr>
          <w:p w14:paraId="5A185C6A" w14:textId="77777777" w:rsidR="00EF26B5" w:rsidRPr="00D64A2F" w:rsidRDefault="00EF26B5" w:rsidP="00EF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9E409F" w14:textId="28D1AB0F" w:rsidR="00EF26B5" w:rsidRPr="00D64A2F" w:rsidRDefault="00EF26B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  <w:tab w:val="decimal" w:pos="952"/>
              </w:tabs>
              <w:ind w:left="-79" w:right="-56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2061B" w14:textId="77777777" w:rsidR="00EF26B5" w:rsidRPr="00D64A2F" w:rsidRDefault="00EF26B5" w:rsidP="00EF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50F47A" w14:textId="0E9C3226" w:rsidR="00EF26B5" w:rsidRPr="00D64A2F" w:rsidRDefault="00EF26B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79" w:right="7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BFCEC7" w14:textId="77777777" w:rsidR="00EF26B5" w:rsidRPr="00D64A2F" w:rsidRDefault="00EF26B5" w:rsidP="00EF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C75B1" w14:textId="193C8B29" w:rsidR="00EF26B5" w:rsidRPr="00D64A2F" w:rsidRDefault="00EF26B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79" w:right="-56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</w:tr>
      <w:tr w:rsidR="00EF26B5" w:rsidRPr="007B4C6A" w14:paraId="67F0DFA7" w14:textId="77777777" w:rsidTr="00D64A2F">
        <w:tc>
          <w:tcPr>
            <w:tcW w:w="3447" w:type="dxa"/>
          </w:tcPr>
          <w:p w14:paraId="09C13E78" w14:textId="0EFB15FA" w:rsidR="00EF26B5" w:rsidRPr="00D64A2F" w:rsidRDefault="00EF26B5" w:rsidP="00EF26B5">
            <w:pPr>
              <w:ind w:left="90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โอนออกไปที่:</w:t>
            </w:r>
          </w:p>
        </w:tc>
        <w:tc>
          <w:tcPr>
            <w:tcW w:w="990" w:type="dxa"/>
          </w:tcPr>
          <w:p w14:paraId="55863944" w14:textId="77777777" w:rsidR="00EF26B5" w:rsidRPr="00D64A2F" w:rsidRDefault="00EF26B5" w:rsidP="00EF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CE5127B" w14:textId="5E03CD7C" w:rsidR="00EF26B5" w:rsidRPr="00D64A2F" w:rsidRDefault="00EF26B5" w:rsidP="00EF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55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83591E" w14:textId="25AB6F99" w:rsidR="00EF26B5" w:rsidRPr="00D64A2F" w:rsidRDefault="00EF26B5" w:rsidP="00EF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55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4FBDF9" w14:textId="1A126397" w:rsidR="00EF26B5" w:rsidRPr="00D64A2F" w:rsidRDefault="00EF26B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1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37ABE3" w14:textId="77777777" w:rsidR="00EF26B5" w:rsidRPr="00D64A2F" w:rsidRDefault="00EF26B5" w:rsidP="00EF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C9E04F" w14:textId="77777777" w:rsidR="00EF26B5" w:rsidRPr="00D64A2F" w:rsidRDefault="00EF26B5" w:rsidP="00EF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AEFD0F" w14:textId="77777777" w:rsidR="00EF26B5" w:rsidRPr="00D64A2F" w:rsidRDefault="00EF26B5" w:rsidP="00EF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2EF16F" w14:textId="77777777" w:rsidR="00EF26B5" w:rsidRPr="00D64A2F" w:rsidRDefault="00EF26B5" w:rsidP="00EF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1067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</w:tr>
      <w:tr w:rsidR="008C52EF" w:rsidRPr="007B4C6A" w14:paraId="6CAAEDF9" w14:textId="77777777" w:rsidTr="00D64A2F">
        <w:tc>
          <w:tcPr>
            <w:tcW w:w="3447" w:type="dxa"/>
          </w:tcPr>
          <w:p w14:paraId="79257E6D" w14:textId="7B05AD4A" w:rsidR="008C52EF" w:rsidRPr="00D64A2F" w:rsidRDefault="008C52EF" w:rsidP="008C52EF">
            <w:pPr>
              <w:ind w:left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pacing w:val="-10"/>
                <w:sz w:val="28"/>
                <w:szCs w:val="28"/>
                <w:cs/>
              </w:rPr>
              <w:t xml:space="preserve">   กลุ่มสินทรัพย์ที่จะจำหน่ายที่จัดประเภท</w:t>
            </w:r>
            <w:r w:rsidRPr="00D64A2F">
              <w:rPr>
                <w:rFonts w:ascii="Angsana New" w:eastAsia="Times New Roman" w:hAnsi="Angsana New"/>
                <w:spacing w:val="-10"/>
                <w:sz w:val="28"/>
                <w:szCs w:val="28"/>
                <w:cs/>
              </w:rPr>
              <w:br/>
              <w:t xml:space="preserve">      เป็นกลุ่มสินทรัพย์ที่ถือไว้เพื่อขาย</w:t>
            </w:r>
          </w:p>
        </w:tc>
        <w:tc>
          <w:tcPr>
            <w:tcW w:w="990" w:type="dxa"/>
          </w:tcPr>
          <w:p w14:paraId="23D5F39C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  <w:p w14:paraId="2E7021DF" w14:textId="61EF67BC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  <w:r w:rsidRPr="00D64A2F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990" w:type="dxa"/>
            <w:vAlign w:val="bottom"/>
          </w:tcPr>
          <w:p w14:paraId="1ED02EAC" w14:textId="386B7CC0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79" w:right="-171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(22)</w:t>
            </w:r>
          </w:p>
        </w:tc>
        <w:tc>
          <w:tcPr>
            <w:tcW w:w="270" w:type="dxa"/>
          </w:tcPr>
          <w:p w14:paraId="339B3AFA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55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324F07" w14:textId="0E9DA958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9" w:right="-470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1,185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0EA0F3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416937" w14:textId="51765568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E1BC8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2C6EFE" w14:textId="43B758B6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79" w:right="-56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1,207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8C52EF" w:rsidRPr="007B4C6A" w14:paraId="727173AE" w14:textId="77777777" w:rsidTr="00D64A2F">
        <w:tc>
          <w:tcPr>
            <w:tcW w:w="3447" w:type="dxa"/>
          </w:tcPr>
          <w:p w14:paraId="4A1F4CD2" w14:textId="003E3226" w:rsidR="008C52EF" w:rsidRPr="00D64A2F" w:rsidRDefault="008C52EF" w:rsidP="008C52EF">
            <w:pPr>
              <w:ind w:left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ที่ดิน อาคาร และอุปกรณ์</w:t>
            </w:r>
          </w:p>
        </w:tc>
        <w:tc>
          <w:tcPr>
            <w:tcW w:w="990" w:type="dxa"/>
          </w:tcPr>
          <w:p w14:paraId="2DD2F852" w14:textId="35519B3F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8D2813" w14:textId="5ABA61C9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F4722E9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55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345D3" w14:textId="48DE6FB8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9" w:right="-47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(19)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6A68D2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30D4" w14:textId="2C4AC220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79" w:right="70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122E79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C2A7" w14:textId="23ACBB9D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19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8C52EF" w:rsidRPr="00F81176" w14:paraId="69634BF6" w14:textId="77777777" w:rsidTr="00D64A2F">
        <w:tc>
          <w:tcPr>
            <w:tcW w:w="3447" w:type="dxa"/>
          </w:tcPr>
          <w:p w14:paraId="4093023C" w14:textId="3574B9CC" w:rsidR="008C52EF" w:rsidRPr="00D64A2F" w:rsidRDefault="008C52EF" w:rsidP="008C52EF">
            <w:pPr>
              <w:ind w:left="9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30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กันยายน และ 1 ตุลาคม </w:t>
            </w:r>
            <w:r w:rsidR="00F81176"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  </w:t>
            </w:r>
            <w:r w:rsidR="00F81176"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br/>
              <w:t xml:space="preserve">  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2561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-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</w:tcPr>
          <w:p w14:paraId="62C99EE5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BE1B4FE" w14:textId="53D2FA66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79" w:right="-290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444</w:t>
            </w:r>
          </w:p>
        </w:tc>
        <w:tc>
          <w:tcPr>
            <w:tcW w:w="270" w:type="dxa"/>
          </w:tcPr>
          <w:p w14:paraId="4CE97380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55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00DFD3" w14:textId="4C984A5E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31,315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9771D3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F69321" w14:textId="04B58272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8,131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772CE8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02AAE8" w14:textId="0DB238D6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79" w:right="-56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39,890</w:t>
            </w:r>
          </w:p>
        </w:tc>
      </w:tr>
      <w:tr w:rsidR="008C52EF" w:rsidRPr="00F81176" w14:paraId="62C6FAE7" w14:textId="77777777" w:rsidTr="00D64A2F">
        <w:tc>
          <w:tcPr>
            <w:tcW w:w="3447" w:type="dxa"/>
          </w:tcPr>
          <w:p w14:paraId="40F45795" w14:textId="5186C2C1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8D0CA04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5DEA6F7" w14:textId="5C98DB87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1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  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544</w:t>
            </w:r>
          </w:p>
        </w:tc>
        <w:tc>
          <w:tcPr>
            <w:tcW w:w="270" w:type="dxa"/>
          </w:tcPr>
          <w:p w14:paraId="21428450" w14:textId="366B1A59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E2E1F4" w14:textId="39EA4306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9"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1,308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033A10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74B5C" w14:textId="270BF3D5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2D033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AA352D" w14:textId="0E58EDD1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79" w:right="-56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1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905</w:t>
            </w:r>
          </w:p>
        </w:tc>
      </w:tr>
      <w:tr w:rsidR="008C52EF" w:rsidRPr="00F81176" w14:paraId="7D6C39F9" w14:textId="77777777" w:rsidTr="00D64A2F">
        <w:tc>
          <w:tcPr>
            <w:tcW w:w="3447" w:type="dxa"/>
          </w:tcPr>
          <w:p w14:paraId="616D0967" w14:textId="315E8915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</w:tcPr>
          <w:p w14:paraId="2F0E9441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D5A414D" w14:textId="5C6EF47B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880FF2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D8A31D" w14:textId="476F5CB6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(945)</w:t>
            </w:r>
          </w:p>
        </w:tc>
        <w:tc>
          <w:tcPr>
            <w:tcW w:w="270" w:type="dxa"/>
            <w:shd w:val="clear" w:color="auto" w:fill="auto"/>
          </w:tcPr>
          <w:p w14:paraId="11F64E1A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1F08A0" w14:textId="6345BB00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64)</w:t>
            </w:r>
          </w:p>
        </w:tc>
        <w:tc>
          <w:tcPr>
            <w:tcW w:w="270" w:type="dxa"/>
            <w:shd w:val="clear" w:color="auto" w:fill="auto"/>
          </w:tcPr>
          <w:p w14:paraId="0E9AA48D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A77CD1" w14:textId="309D5A61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79" w:right="-106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(1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009)</w:t>
            </w:r>
          </w:p>
        </w:tc>
      </w:tr>
      <w:tr w:rsidR="008C52EF" w:rsidRPr="00F81176" w14:paraId="32D3A44D" w14:textId="77777777" w:rsidTr="00EF26B5">
        <w:tc>
          <w:tcPr>
            <w:tcW w:w="3447" w:type="dxa"/>
          </w:tcPr>
          <w:p w14:paraId="4F95EF87" w14:textId="730E7CB4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</w:tcPr>
          <w:p w14:paraId="4612E556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DF4DF2B" w14:textId="145E0D29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(721)</w:t>
            </w:r>
          </w:p>
        </w:tc>
        <w:tc>
          <w:tcPr>
            <w:tcW w:w="270" w:type="dxa"/>
          </w:tcPr>
          <w:p w14:paraId="1622670A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D7AC1F" w14:textId="772B9B7C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721</w:t>
            </w:r>
          </w:p>
        </w:tc>
        <w:tc>
          <w:tcPr>
            <w:tcW w:w="270" w:type="dxa"/>
            <w:shd w:val="clear" w:color="auto" w:fill="auto"/>
          </w:tcPr>
          <w:p w14:paraId="2CF2F1A9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2DB669" w14:textId="04A81903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BBC811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9F6F9A3" w14:textId="095FAAC8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9" w:right="-106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-</w:t>
            </w:r>
          </w:p>
        </w:tc>
      </w:tr>
      <w:tr w:rsidR="008C52EF" w:rsidRPr="00F81176" w14:paraId="4465798F" w14:textId="77777777" w:rsidTr="00D64A2F">
        <w:tc>
          <w:tcPr>
            <w:tcW w:w="3447" w:type="dxa"/>
          </w:tcPr>
          <w:p w14:paraId="06945DFE" w14:textId="3AA4BD03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  <w:cs/>
              </w:rPr>
              <w:t>โอนมาจาก:</w:t>
            </w:r>
          </w:p>
        </w:tc>
        <w:tc>
          <w:tcPr>
            <w:tcW w:w="990" w:type="dxa"/>
          </w:tcPr>
          <w:p w14:paraId="04E6863C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BCAD66B" w14:textId="3D1F951F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DAB32" w14:textId="09B83B62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B85EAD" w14:textId="0FDABC12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14D323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F4B9B5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854659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5E885E6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8C52EF" w:rsidRPr="00F81176" w14:paraId="0BF3BD80" w14:textId="77777777" w:rsidTr="00D64A2F">
        <w:tc>
          <w:tcPr>
            <w:tcW w:w="3447" w:type="dxa"/>
          </w:tcPr>
          <w:p w14:paraId="03F534DA" w14:textId="17B5A624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โครงการอสังหาริมทรัพย์ระหว่าง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br/>
              <w:t xml:space="preserve">        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การพัฒนา</w:t>
            </w:r>
          </w:p>
        </w:tc>
        <w:tc>
          <w:tcPr>
            <w:tcW w:w="990" w:type="dxa"/>
          </w:tcPr>
          <w:p w14:paraId="280836E5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  <w:p w14:paraId="70F930C3" w14:textId="5CF3FF38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7745917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20C403C" w14:textId="2EB3814E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56A1F8" w14:textId="2F90D370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4304C3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22D09111" w14:textId="1792ED19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5A0621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E17C11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 </w:t>
            </w:r>
          </w:p>
          <w:p w14:paraId="36A9E85F" w14:textId="161A815D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31</w:t>
            </w:r>
          </w:p>
        </w:tc>
        <w:tc>
          <w:tcPr>
            <w:tcW w:w="270" w:type="dxa"/>
            <w:shd w:val="clear" w:color="auto" w:fill="auto"/>
          </w:tcPr>
          <w:p w14:paraId="2F4449D2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D298E9A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    </w:t>
            </w:r>
          </w:p>
          <w:p w14:paraId="69D0D7CD" w14:textId="12616342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31</w:t>
            </w:r>
          </w:p>
        </w:tc>
      </w:tr>
      <w:tr w:rsidR="008C52EF" w:rsidRPr="00F81176" w14:paraId="0BB82812" w14:textId="77777777" w:rsidTr="00D64A2F">
        <w:tc>
          <w:tcPr>
            <w:tcW w:w="3447" w:type="dxa"/>
          </w:tcPr>
          <w:p w14:paraId="20B98BCD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ที่ดิน อาคาร และอุปกรณ์</w:t>
            </w:r>
          </w:p>
        </w:tc>
        <w:tc>
          <w:tcPr>
            <w:tcW w:w="990" w:type="dxa"/>
          </w:tcPr>
          <w:p w14:paraId="09350913" w14:textId="7B80ACBC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990" w:type="dxa"/>
          </w:tcPr>
          <w:p w14:paraId="7860A86D" w14:textId="35BFBC95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DB7120" w14:textId="0B0921C1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A9C9F6" w14:textId="7A9EA52E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4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6B5B4B6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E29BDD" w14:textId="661B29C2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79" w:right="7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82166B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A2FC5C" w14:textId="77777777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     1</w:t>
            </w:r>
          </w:p>
        </w:tc>
      </w:tr>
      <w:tr w:rsidR="008C52EF" w:rsidRPr="00F81176" w14:paraId="7A4C5D90" w14:textId="77777777" w:rsidTr="00D64A2F">
        <w:tc>
          <w:tcPr>
            <w:tcW w:w="3447" w:type="dxa"/>
          </w:tcPr>
          <w:p w14:paraId="2417ECA5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  <w:t>ณ วันที่ 30 กันยายน 2562</w:t>
            </w:r>
          </w:p>
        </w:tc>
        <w:tc>
          <w:tcPr>
            <w:tcW w:w="990" w:type="dxa"/>
          </w:tcPr>
          <w:p w14:paraId="44DE35EE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D9D346" w14:textId="4114931D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5"/>
              </w:tabs>
              <w:ind w:right="-29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270" w:type="dxa"/>
          </w:tcPr>
          <w:p w14:paraId="03FE8F8F" w14:textId="57F4C296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BC7C9F3" w14:textId="3B1DD2BD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ind w:right="-20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32,400</w:t>
            </w:r>
          </w:p>
        </w:tc>
        <w:tc>
          <w:tcPr>
            <w:tcW w:w="270" w:type="dxa"/>
            <w:shd w:val="clear" w:color="auto" w:fill="auto"/>
          </w:tcPr>
          <w:p w14:paraId="5A9B24A0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D8F48E" w14:textId="336F8E65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8,1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A2AAAAC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1E28670" w14:textId="77777777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9" w:right="-56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40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818</w:t>
            </w:r>
          </w:p>
        </w:tc>
      </w:tr>
      <w:tr w:rsidR="008C52EF" w:rsidRPr="00F81176" w14:paraId="56373287" w14:textId="77777777" w:rsidTr="00D64A2F">
        <w:tc>
          <w:tcPr>
            <w:tcW w:w="3447" w:type="dxa"/>
          </w:tcPr>
          <w:p w14:paraId="3BFB3BAC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02CF972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6A5A96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2213F8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64E504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B28EB6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19C829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20CA40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BFBCEBF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8C52EF" w:rsidRPr="00F81176" w14:paraId="3730D2A7" w14:textId="77777777" w:rsidTr="00D64A2F">
        <w:tc>
          <w:tcPr>
            <w:tcW w:w="3447" w:type="dxa"/>
          </w:tcPr>
          <w:p w14:paraId="7EA3C950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90" w:type="dxa"/>
          </w:tcPr>
          <w:p w14:paraId="6C6EF646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9C17B72" w14:textId="56FBC344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D9EA2C" w14:textId="585C58A4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EAD124" w14:textId="24543DF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6639B5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C09053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6D8323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C4CBE64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8C52EF" w:rsidRPr="00F81176" w14:paraId="076C42E3" w14:textId="77777777" w:rsidTr="00D64A2F">
        <w:tc>
          <w:tcPr>
            <w:tcW w:w="3447" w:type="dxa"/>
          </w:tcPr>
          <w:p w14:paraId="670E1FB7" w14:textId="426B49BF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thaiDistribute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มกราคม 2561 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 xml:space="preserve">- 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</w:tcPr>
          <w:p w14:paraId="23E3A186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3FC8BE" w14:textId="154E33C6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348CBAF2" w14:textId="3EA9A586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856B0" w14:textId="59B68E09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2,667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282F1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C62BB1" w14:textId="36C5A883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1,303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8724D4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CB8DA" w14:textId="77777777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7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3,973</w:t>
            </w:r>
          </w:p>
        </w:tc>
      </w:tr>
      <w:tr w:rsidR="008C52EF" w:rsidRPr="00F81176" w14:paraId="46CD6F03" w14:textId="77777777" w:rsidTr="00D64A2F">
        <w:tc>
          <w:tcPr>
            <w:tcW w:w="3447" w:type="dxa"/>
          </w:tcPr>
          <w:p w14:paraId="5F4EC113" w14:textId="77777777" w:rsidR="008C52EF" w:rsidRPr="00D64A2F" w:rsidRDefault="008C52EF" w:rsidP="008C52EF">
            <w:pPr>
              <w:ind w:left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</w:tcPr>
          <w:p w14:paraId="6B51E219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E9D7E8A" w14:textId="7424E188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419910B" w14:textId="6304EA4D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5BBE03" w14:textId="57DE8886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54657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B85BDD" w14:textId="0F285BD8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245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8E21D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F72830" w14:textId="77777777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7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631</w:t>
            </w:r>
          </w:p>
        </w:tc>
      </w:tr>
      <w:tr w:rsidR="008C52EF" w:rsidRPr="00F81176" w14:paraId="26A4D5EF" w14:textId="77777777" w:rsidTr="00D64A2F">
        <w:tc>
          <w:tcPr>
            <w:tcW w:w="3447" w:type="dxa"/>
          </w:tcPr>
          <w:p w14:paraId="52289B0F" w14:textId="77777777" w:rsidR="008C52EF" w:rsidRPr="00D64A2F" w:rsidRDefault="008C52EF" w:rsidP="008C52EF">
            <w:pPr>
              <w:ind w:left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</w:tcPr>
          <w:p w14:paraId="7AD16789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0888D1A" w14:textId="45ED1DDC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E95D1F8" w14:textId="0B0C438F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7DF1D9" w14:textId="1A5814CF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(149)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B3EE11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C0F305" w14:textId="1CCE2F7B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37CF6D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1D3C73" w14:textId="77777777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7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49)</w:t>
            </w:r>
          </w:p>
        </w:tc>
      </w:tr>
      <w:tr w:rsidR="008C52EF" w:rsidRPr="00F81176" w14:paraId="7F4D98FE" w14:textId="77777777" w:rsidTr="00D64A2F">
        <w:tc>
          <w:tcPr>
            <w:tcW w:w="3447" w:type="dxa"/>
          </w:tcPr>
          <w:p w14:paraId="1CAFE740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decimal" w:pos="549"/>
                <w:tab w:val="left" w:pos="729"/>
              </w:tabs>
              <w:ind w:left="459" w:hanging="369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(กลับรายการ) ขาดทุนจากการด้อยค่า</w:t>
            </w:r>
          </w:p>
        </w:tc>
        <w:tc>
          <w:tcPr>
            <w:tcW w:w="990" w:type="dxa"/>
          </w:tcPr>
          <w:p w14:paraId="23474949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020BD6E" w14:textId="349F59B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20</w:t>
            </w:r>
          </w:p>
        </w:tc>
        <w:tc>
          <w:tcPr>
            <w:tcW w:w="270" w:type="dxa"/>
          </w:tcPr>
          <w:p w14:paraId="5FEDE0DE" w14:textId="419A1B93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D3307E" w14:textId="2D00487E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80360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A65D29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0A052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234CFE" w14:textId="77777777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7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19</w:t>
            </w:r>
          </w:p>
        </w:tc>
      </w:tr>
      <w:tr w:rsidR="008C52EF" w:rsidRPr="00F81176" w14:paraId="7BA829E4" w14:textId="77777777" w:rsidTr="00D64A2F">
        <w:tc>
          <w:tcPr>
            <w:tcW w:w="3447" w:type="dxa"/>
          </w:tcPr>
          <w:p w14:paraId="5EF3379E" w14:textId="706A21C9" w:rsidR="008C52EF" w:rsidRPr="00D64A2F" w:rsidRDefault="008C52EF" w:rsidP="008C52EF">
            <w:pPr>
              <w:tabs>
                <w:tab w:val="clear" w:pos="227"/>
                <w:tab w:val="clear" w:pos="454"/>
                <w:tab w:val="decimal" w:pos="549"/>
                <w:tab w:val="left" w:pos="729"/>
              </w:tabs>
              <w:ind w:left="459" w:hanging="369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โอนออกไปที่:</w:t>
            </w:r>
          </w:p>
        </w:tc>
        <w:tc>
          <w:tcPr>
            <w:tcW w:w="990" w:type="dxa"/>
          </w:tcPr>
          <w:p w14:paraId="33A97F3E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7413442" w14:textId="3EC1508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5E24F6" w14:textId="6012407F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833502" w14:textId="348F5935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54C25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96E6AE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1C86BE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69DF4B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252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8C52EF" w:rsidRPr="00F81176" w14:paraId="21633A0A" w14:textId="77777777" w:rsidTr="00D64A2F">
        <w:tc>
          <w:tcPr>
            <w:tcW w:w="3447" w:type="dxa"/>
          </w:tcPr>
          <w:p w14:paraId="4BBC6702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decimal" w:pos="549"/>
                <w:tab w:val="left" w:pos="729"/>
              </w:tabs>
              <w:ind w:left="459" w:hanging="369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 xml:space="preserve">   กลุ่มสินทรัพย์ที่จะจำหน่ายที่จัด</w:t>
            </w:r>
            <w:r w:rsidRPr="00D64A2F">
              <w:rPr>
                <w:rFonts w:ascii="Angsana New" w:eastAsia="Times New Roman" w:hAnsi="Angsana New"/>
                <w:b/>
                <w:spacing w:val="-10"/>
                <w:sz w:val="28"/>
                <w:szCs w:val="28"/>
                <w:cs/>
              </w:rPr>
              <w:t>ประเภทเป็นสินทรัพย์ที่ถือไว้เพื่อขาย</w:t>
            </w:r>
          </w:p>
        </w:tc>
        <w:tc>
          <w:tcPr>
            <w:tcW w:w="990" w:type="dxa"/>
          </w:tcPr>
          <w:p w14:paraId="03C946D6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  <w:p w14:paraId="15C8A640" w14:textId="6919565C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B9E7D5" w14:textId="4B97FC82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233432B" w14:textId="2AC8A6F6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E95A7" w14:textId="329F2151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(206)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00E8B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AD365" w14:textId="5EDC0864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CAEEB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F566C" w14:textId="77777777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7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(206)</w:t>
            </w:r>
          </w:p>
        </w:tc>
      </w:tr>
      <w:tr w:rsidR="008C52EF" w:rsidRPr="00F81176" w14:paraId="6D4F9175" w14:textId="77777777" w:rsidTr="00D64A2F">
        <w:tc>
          <w:tcPr>
            <w:tcW w:w="3447" w:type="dxa"/>
          </w:tcPr>
          <w:p w14:paraId="76B64C13" w14:textId="3A3ACD88" w:rsidR="008C52EF" w:rsidRPr="00D64A2F" w:rsidRDefault="008C52EF" w:rsidP="008C52EF">
            <w:pPr>
              <w:ind w:left="9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กันยายน 2561 และ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br/>
            </w:r>
            <w:r w:rsidR="00F81176"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 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1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2561  -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</w:tcPr>
          <w:p w14:paraId="4A9168D1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739F80" w14:textId="20BEF692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2C754C00" w14:textId="6CFFC69E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EF3C4" w14:textId="7CEBA5C8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A77E1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5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5A5C5" w14:textId="01E2C085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1,547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51E6F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D2DB6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4,268</w:t>
            </w:r>
          </w:p>
        </w:tc>
      </w:tr>
      <w:tr w:rsidR="008C52EF" w:rsidRPr="00F81176" w14:paraId="104C26C2" w14:textId="77777777" w:rsidTr="00D64A2F">
        <w:tc>
          <w:tcPr>
            <w:tcW w:w="3447" w:type="dxa"/>
          </w:tcPr>
          <w:p w14:paraId="208C1663" w14:textId="77777777" w:rsidR="008C52EF" w:rsidRPr="00D64A2F" w:rsidRDefault="008C52EF" w:rsidP="008C52EF">
            <w:pPr>
              <w:ind w:left="9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3943A88F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DB0CCF9" w14:textId="590615BB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9544C89" w14:textId="0DBAADF8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A6528F" w14:textId="730061A4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498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BA2545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34A281" w14:textId="70AEBAAD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320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4B11EB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FB4328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7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818</w:t>
            </w:r>
          </w:p>
        </w:tc>
      </w:tr>
      <w:tr w:rsidR="008C52EF" w:rsidRPr="00F81176" w14:paraId="7D387C6B" w14:textId="77777777" w:rsidTr="00D64A2F">
        <w:tc>
          <w:tcPr>
            <w:tcW w:w="3447" w:type="dxa"/>
          </w:tcPr>
          <w:p w14:paraId="5477900E" w14:textId="77777777" w:rsidR="008C52EF" w:rsidRPr="00D64A2F" w:rsidRDefault="008C52EF" w:rsidP="008C52EF">
            <w:pPr>
              <w:ind w:left="9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</w:tcPr>
          <w:p w14:paraId="09DE500B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9895CD1" w14:textId="597C86D7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85BBBE1" w14:textId="12B44A0C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B15924" w14:textId="7A3C778E" w:rsidR="008C52EF" w:rsidRPr="00D64A2F" w:rsidRDefault="008C52E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(89)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574D3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4F85B7" w14:textId="7CC37466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13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986C3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43B30A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7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102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8C52EF" w:rsidRPr="00F81176" w14:paraId="33CC5E2D" w14:textId="77777777" w:rsidTr="00D64A2F">
        <w:tc>
          <w:tcPr>
            <w:tcW w:w="3447" w:type="dxa"/>
          </w:tcPr>
          <w:p w14:paraId="7B0A0363" w14:textId="77777777" w:rsidR="008C52EF" w:rsidRPr="00D64A2F" w:rsidRDefault="008C52EF" w:rsidP="008C52EF">
            <w:pPr>
              <w:ind w:left="9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4A30EA2B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29A539" w14:textId="194DD321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504FD178" w14:textId="15BA8915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4618A" w14:textId="715569F5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6ED6E1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65738" w14:textId="74CED469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CE540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37CED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7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144</w:t>
            </w:r>
          </w:p>
        </w:tc>
      </w:tr>
      <w:tr w:rsidR="008C52EF" w:rsidRPr="00F81176" w14:paraId="2D21CEF9" w14:textId="77777777" w:rsidTr="00D64A2F">
        <w:tc>
          <w:tcPr>
            <w:tcW w:w="3447" w:type="dxa"/>
          </w:tcPr>
          <w:p w14:paraId="5E9682D0" w14:textId="77777777" w:rsidR="008C52EF" w:rsidRPr="00D64A2F" w:rsidRDefault="008C52EF" w:rsidP="008C52EF">
            <w:pPr>
              <w:ind w:left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กันยายน 2562</w:t>
            </w:r>
          </w:p>
        </w:tc>
        <w:tc>
          <w:tcPr>
            <w:tcW w:w="990" w:type="dxa"/>
          </w:tcPr>
          <w:p w14:paraId="4F255C66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3B7A2" w14:textId="508DCFE4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7C8411EC" w14:textId="334BFC1D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6920A" w14:textId="3DB7BC73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D736E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22F16" w14:textId="4D38A54F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1,96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516AB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35006" w14:textId="77777777" w:rsidR="008C52EF" w:rsidRPr="00D64A2F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7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5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128</w:t>
            </w:r>
          </w:p>
        </w:tc>
      </w:tr>
      <w:tr w:rsidR="002961ED" w:rsidRPr="00F81176" w14:paraId="323CBCEB" w14:textId="77777777" w:rsidTr="00D64A2F">
        <w:trPr>
          <w:trHeight w:hRule="exact" w:val="20"/>
        </w:trPr>
        <w:tc>
          <w:tcPr>
            <w:tcW w:w="3447" w:type="dxa"/>
          </w:tcPr>
          <w:p w14:paraId="06B6BB7E" w14:textId="77777777" w:rsidR="002961ED" w:rsidRPr="00F81176" w:rsidRDefault="002961ED" w:rsidP="008C52EF">
            <w:pPr>
              <w:ind w:left="9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B43976F" w14:textId="77777777" w:rsidR="002961ED" w:rsidRPr="00F81176" w:rsidRDefault="002961ED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153BD0" w14:textId="77777777" w:rsidR="002961ED" w:rsidRPr="00F81176" w:rsidRDefault="002961ED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A48722" w14:textId="77777777" w:rsidR="002961ED" w:rsidRPr="00F81176" w:rsidRDefault="002961ED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04C2" w14:textId="77777777" w:rsidR="002961ED" w:rsidRPr="00F81176" w:rsidRDefault="002961ED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806569" w14:textId="77777777" w:rsidR="002961ED" w:rsidRPr="00F81176" w:rsidRDefault="002961ED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F4C4F" w14:textId="77777777" w:rsidR="002961ED" w:rsidRPr="00F81176" w:rsidRDefault="002961ED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DF1A0A" w14:textId="77777777" w:rsidR="002961ED" w:rsidRPr="00F81176" w:rsidRDefault="002961ED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6B2F9" w14:textId="77777777" w:rsidR="002961ED" w:rsidRPr="00F81176" w:rsidRDefault="002961ED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7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C52EF" w:rsidRPr="007B4C6A" w14:paraId="29BD557D" w14:textId="77777777" w:rsidTr="00D64A2F">
        <w:tc>
          <w:tcPr>
            <w:tcW w:w="3447" w:type="dxa"/>
          </w:tcPr>
          <w:p w14:paraId="050DE34D" w14:textId="77777777" w:rsidR="008C52EF" w:rsidRPr="007B4C6A" w:rsidRDefault="008C52EF" w:rsidP="008C52EF">
            <w:pPr>
              <w:ind w:left="9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D5C756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C0AC18" w14:textId="15753F1C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E7909" w14:textId="6078862F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4CD0DC" w14:textId="71B09559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F55E9E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3B9872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5422B8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C4D21C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7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8C52EF" w:rsidRPr="007B4C6A" w14:paraId="08311BBB" w14:textId="77777777" w:rsidTr="00D64A2F">
        <w:trPr>
          <w:trHeight w:val="70"/>
        </w:trPr>
        <w:tc>
          <w:tcPr>
            <w:tcW w:w="3447" w:type="dxa"/>
          </w:tcPr>
          <w:p w14:paraId="5F8563AA" w14:textId="77777777" w:rsidR="008C52EF" w:rsidRPr="007B4C6A" w:rsidRDefault="008C52EF" w:rsidP="008C52EF">
            <w:pPr>
              <w:ind w:left="9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1B4D66FF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7FA3DD" w14:textId="5FAF6DBF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AB21F" w14:textId="1C96C13B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75103E" w14:textId="295611EE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FCD891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0CF570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09D75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156E31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8C52EF" w:rsidRPr="007B4C6A" w14:paraId="10B858B7" w14:textId="77777777" w:rsidTr="00D64A2F">
        <w:tc>
          <w:tcPr>
            <w:tcW w:w="3447" w:type="dxa"/>
          </w:tcPr>
          <w:p w14:paraId="5F0184D0" w14:textId="1976FA85" w:rsidR="008C52EF" w:rsidRPr="007B4C6A" w:rsidRDefault="008C52EF" w:rsidP="008C52EF">
            <w:pPr>
              <w:ind w:left="9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2561 - 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</w:tcPr>
          <w:p w14:paraId="5850FC06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80311B8" w14:textId="6B6D3F3C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270" w:type="dxa"/>
          </w:tcPr>
          <w:p w14:paraId="03092822" w14:textId="61BE2E4C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E15190" w14:textId="112AA4B0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02E3EC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EE89B6" w14:textId="1913A3A3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8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5CEB4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77A316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38,374</w:t>
            </w:r>
          </w:p>
        </w:tc>
      </w:tr>
      <w:tr w:rsidR="008C52EF" w:rsidRPr="007B4C6A" w14:paraId="55687F80" w14:textId="77777777" w:rsidTr="00D64A2F">
        <w:tc>
          <w:tcPr>
            <w:tcW w:w="3447" w:type="dxa"/>
          </w:tcPr>
          <w:p w14:paraId="0B30102B" w14:textId="21795BD0" w:rsidR="008C52EF" w:rsidRPr="007B4C6A" w:rsidRDefault="008C52EF" w:rsidP="008C52EF">
            <w:pPr>
              <w:ind w:left="9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กันยายน และ 1 ตุลาคม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2561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- 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</w:tcPr>
          <w:p w14:paraId="4DE8F120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CDB500" w14:textId="591FBFBB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105E4AA0" w14:textId="08CBA035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77389B" w14:textId="47C40BDC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28,617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3864D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3F257" w14:textId="12567536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6,584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74E08E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75F1D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35,622</w:t>
            </w:r>
          </w:p>
        </w:tc>
      </w:tr>
      <w:tr w:rsidR="008C52EF" w:rsidRPr="007B4C6A" w14:paraId="3F646D29" w14:textId="77777777" w:rsidTr="00D64A2F">
        <w:tc>
          <w:tcPr>
            <w:tcW w:w="3447" w:type="dxa"/>
          </w:tcPr>
          <w:p w14:paraId="24F03289" w14:textId="77777777" w:rsidR="008C52EF" w:rsidRPr="007B4C6A" w:rsidRDefault="008C52EF" w:rsidP="008C52EF">
            <w:pPr>
              <w:ind w:left="9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990" w:type="dxa"/>
          </w:tcPr>
          <w:p w14:paraId="2DCF6DDD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06435A9" w14:textId="44822FEB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17B4A2C4" w14:textId="1CA566C4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684B1" w14:textId="19DB6280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29,280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D1FC4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87527" w14:textId="1456B10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30F91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90291" w14:textId="77777777" w:rsidR="008C52EF" w:rsidRPr="007B4C6A" w:rsidRDefault="008C52EF" w:rsidP="008C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35,690</w:t>
            </w:r>
          </w:p>
        </w:tc>
      </w:tr>
    </w:tbl>
    <w:p w14:paraId="24B1358B" w14:textId="77777777" w:rsidR="000B07E0" w:rsidRPr="007B4C6A" w:rsidRDefault="000B07E0" w:rsidP="00CF59FF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0"/>
          <w:lang w:val="en-US"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890"/>
        <w:gridCol w:w="270"/>
        <w:gridCol w:w="1980"/>
      </w:tblGrid>
      <w:tr w:rsidR="000B07E0" w14:paraId="3EDE9FAA" w14:textId="77777777" w:rsidTr="00D64A2F">
        <w:tc>
          <w:tcPr>
            <w:tcW w:w="5310" w:type="dxa"/>
          </w:tcPr>
          <w:p w14:paraId="1557AD34" w14:textId="77777777" w:rsidR="000B07E0" w:rsidRDefault="000B07E0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140" w:type="dxa"/>
            <w:gridSpan w:val="3"/>
          </w:tcPr>
          <w:p w14:paraId="2F933ED8" w14:textId="6B17CE2C" w:rsidR="000B07E0" w:rsidRPr="00D64A2F" w:rsidRDefault="000B07E0" w:rsidP="00D64A2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0B07E0" w14:paraId="1F7F2B67" w14:textId="77777777" w:rsidTr="00D64A2F">
        <w:tc>
          <w:tcPr>
            <w:tcW w:w="5310" w:type="dxa"/>
          </w:tcPr>
          <w:p w14:paraId="785C38B9" w14:textId="77777777" w:rsidR="000B07E0" w:rsidRDefault="000B07E0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90" w:type="dxa"/>
          </w:tcPr>
          <w:p w14:paraId="48F75A9A" w14:textId="77777777" w:rsidR="00053A33" w:rsidRDefault="00053A33">
            <w:pPr>
              <w:pStyle w:val="block"/>
              <w:spacing w:after="0" w:line="240" w:lineRule="atLeast"/>
              <w:ind w:left="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59A3587A" w14:textId="77777777" w:rsidR="00053A33" w:rsidRDefault="00053A33">
            <w:pPr>
              <w:pStyle w:val="block"/>
              <w:spacing w:after="0" w:line="240" w:lineRule="atLeast"/>
              <w:ind w:left="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356FCB06" w14:textId="40062D29" w:rsidR="00053A33" w:rsidRDefault="00053A33" w:rsidP="00D64A2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41940">
              <w:rPr>
                <w:rFonts w:ascii="Angsana New" w:eastAsia="Times New Roman" w:hAnsi="Angsana New"/>
                <w:sz w:val="30"/>
                <w:szCs w:val="30"/>
                <w:cs/>
              </w:rPr>
              <w:t>สำหรับปีสิ้นสุดวันที่</w:t>
            </w:r>
          </w:p>
          <w:p w14:paraId="04F9081F" w14:textId="459230AE" w:rsidR="000B07E0" w:rsidRPr="00D64A2F" w:rsidRDefault="000B07E0" w:rsidP="00D64A2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 w:rsidRPr="00D64A2F"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  <w:t xml:space="preserve">กันยายน </w:t>
            </w:r>
            <w:r w:rsidRPr="00D64A2F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 w:rsidR="00053A33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6</w:t>
            </w:r>
            <w:r w:rsidRPr="00D64A2F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0B94AED" w14:textId="77777777" w:rsidR="000B07E0" w:rsidRPr="00D64A2F" w:rsidRDefault="000B07E0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4C97DE1" w14:textId="600C37DD" w:rsidR="00053A33" w:rsidRDefault="00053A33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Times New Roman" w:hAnsi="Angsana New"/>
                <w:spacing w:val="-8"/>
                <w:sz w:val="30"/>
                <w:szCs w:val="30"/>
              </w:rPr>
            </w:pPr>
            <w:r w:rsidRPr="00053A33">
              <w:rPr>
                <w:rFonts w:ascii="Angsana New" w:eastAsia="Times New Roman" w:hAnsi="Angsana New" w:hint="cs"/>
                <w:spacing w:val="-8"/>
                <w:sz w:val="30"/>
                <w:szCs w:val="30"/>
                <w:cs/>
              </w:rPr>
              <w:t>สำหรับรอบระยะเวลาบัญชีตั้งแต่วันที่</w:t>
            </w:r>
          </w:p>
          <w:p w14:paraId="3F7C52BE" w14:textId="14624A8C" w:rsidR="000B07E0" w:rsidRPr="00D64A2F" w:rsidRDefault="000B07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spacing w:val="-8"/>
                <w:sz w:val="30"/>
                <w:szCs w:val="30"/>
              </w:rPr>
              <w:t xml:space="preserve">1 </w:t>
            </w:r>
            <w:r w:rsidRPr="00D64A2F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 xml:space="preserve">มกราคม </w:t>
            </w:r>
            <w:r w:rsidRPr="00D64A2F">
              <w:rPr>
                <w:rFonts w:ascii="Angsana New" w:eastAsia="Times New Roman" w:hAnsi="Angsana New"/>
                <w:spacing w:val="-8"/>
                <w:sz w:val="30"/>
                <w:szCs w:val="30"/>
              </w:rPr>
              <w:t>2561</w:t>
            </w:r>
            <w:r w:rsidRPr="00D64A2F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 xml:space="preserve"> ถึงวันที่ </w:t>
            </w:r>
            <w:r w:rsidRPr="00D64A2F">
              <w:rPr>
                <w:rFonts w:ascii="Angsana New" w:eastAsia="Times New Roman" w:hAnsi="Angsana New"/>
                <w:spacing w:val="-8"/>
                <w:sz w:val="30"/>
                <w:szCs w:val="30"/>
              </w:rPr>
              <w:t xml:space="preserve">30 </w:t>
            </w:r>
            <w:r w:rsidRPr="00D64A2F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 xml:space="preserve">กันยายน </w:t>
            </w:r>
            <w:r w:rsidR="00053A33">
              <w:rPr>
                <w:rFonts w:ascii="Angsana New" w:eastAsia="Times New Roman" w:hAnsi="Angsana New"/>
                <w:spacing w:val="-8"/>
                <w:sz w:val="30"/>
                <w:szCs w:val="30"/>
              </w:rPr>
              <w:t>2</w:t>
            </w:r>
            <w:r w:rsidRPr="00D64A2F">
              <w:rPr>
                <w:rFonts w:ascii="Angsana New" w:eastAsia="Times New Roman" w:hAnsi="Angsana New"/>
                <w:spacing w:val="-8"/>
                <w:sz w:val="30"/>
                <w:szCs w:val="30"/>
              </w:rPr>
              <w:t>561</w:t>
            </w:r>
          </w:p>
        </w:tc>
      </w:tr>
      <w:tr w:rsidR="00053A33" w14:paraId="2B47E571" w14:textId="77777777" w:rsidTr="00D64A2F">
        <w:tc>
          <w:tcPr>
            <w:tcW w:w="5310" w:type="dxa"/>
          </w:tcPr>
          <w:p w14:paraId="47015589" w14:textId="77777777" w:rsidR="00053A33" w:rsidRDefault="00053A33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90" w:type="dxa"/>
          </w:tcPr>
          <w:p w14:paraId="193B4D40" w14:textId="77777777" w:rsidR="00053A33" w:rsidRDefault="00053A33">
            <w:pPr>
              <w:pStyle w:val="block"/>
              <w:spacing w:after="0" w:line="240" w:lineRule="atLeast"/>
              <w:ind w:left="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F59FC" w14:textId="77777777" w:rsidR="00053A33" w:rsidRPr="000B07E0" w:rsidRDefault="00053A33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4EFBC1D5" w14:textId="7949DF69" w:rsidR="00053A33" w:rsidRPr="00053A33" w:rsidRDefault="00053A33" w:rsidP="000B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53A33">
              <w:rPr>
                <w:rFonts w:ascii="Angsana New" w:eastAsia="Times New Roman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0B07E0" w14:paraId="0172469D" w14:textId="77777777" w:rsidTr="00D64A2F">
        <w:tc>
          <w:tcPr>
            <w:tcW w:w="5310" w:type="dxa"/>
          </w:tcPr>
          <w:p w14:paraId="6116C52F" w14:textId="77777777" w:rsidR="000B07E0" w:rsidRDefault="000B07E0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140" w:type="dxa"/>
            <w:gridSpan w:val="3"/>
          </w:tcPr>
          <w:p w14:paraId="38BB3879" w14:textId="65C72987" w:rsidR="000B07E0" w:rsidRPr="00D64A2F" w:rsidRDefault="000B07E0" w:rsidP="000B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D64A2F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D64A2F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53A33" w14:paraId="124FB01B" w14:textId="77777777" w:rsidTr="00D64A2F">
        <w:tc>
          <w:tcPr>
            <w:tcW w:w="5310" w:type="dxa"/>
          </w:tcPr>
          <w:p w14:paraId="0B2C3ACB" w14:textId="5CD224B2" w:rsidR="00053A33" w:rsidRPr="00D64A2F" w:rsidRDefault="00053A33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ค่าเสื่อมราคาบันทึก</w:t>
            </w:r>
            <w:r w:rsidR="008C52E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เป</w:t>
            </w:r>
            <w:r w:rsidR="003E4DD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็</w:t>
            </w:r>
            <w:r w:rsidR="008C52E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นส</w:t>
            </w:r>
            <w:r w:rsidR="0013004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่</w:t>
            </w:r>
            <w:r w:rsidR="008C52E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วนหนึ่ง</w:t>
            </w:r>
            <w:r w:rsidRPr="00D64A2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:</w:t>
            </w:r>
          </w:p>
        </w:tc>
        <w:tc>
          <w:tcPr>
            <w:tcW w:w="1890" w:type="dxa"/>
          </w:tcPr>
          <w:p w14:paraId="1FBC6BDE" w14:textId="77777777" w:rsidR="00053A33" w:rsidRPr="00053A33" w:rsidRDefault="00053A33" w:rsidP="00053A33">
            <w:pPr>
              <w:pStyle w:val="block"/>
              <w:spacing w:after="0" w:line="240" w:lineRule="atLeast"/>
              <w:ind w:left="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2EFC8" w14:textId="77777777" w:rsidR="00053A33" w:rsidRPr="00053A33" w:rsidRDefault="00053A33" w:rsidP="00053A33">
            <w:pPr>
              <w:pStyle w:val="block"/>
              <w:spacing w:after="0" w:line="240" w:lineRule="atLeast"/>
              <w:ind w:left="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AD82D54" w14:textId="001E26A0" w:rsidR="00053A33" w:rsidRPr="00D64A2F" w:rsidRDefault="00053A33" w:rsidP="00D64A2F">
            <w:pPr>
              <w:pStyle w:val="block"/>
              <w:spacing w:after="0" w:line="240" w:lineRule="atLeast"/>
              <w:ind w:left="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53A33" w14:paraId="3511E32D" w14:textId="77777777" w:rsidTr="00053A33">
        <w:tc>
          <w:tcPr>
            <w:tcW w:w="5310" w:type="dxa"/>
          </w:tcPr>
          <w:p w14:paraId="2EC54E94" w14:textId="0D0751BC" w:rsidR="00053A33" w:rsidRPr="00D64A2F" w:rsidRDefault="00053A33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53A3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 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ต้นทุนการให้เช่า และบริการที่เกี่ยวข้อง</w:t>
            </w:r>
          </w:p>
        </w:tc>
        <w:tc>
          <w:tcPr>
            <w:tcW w:w="1890" w:type="dxa"/>
          </w:tcPr>
          <w:p w14:paraId="626445A1" w14:textId="39032C40" w:rsidR="00053A33" w:rsidRPr="00D64A2F" w:rsidRDefault="008C52EF" w:rsidP="00D64A2F">
            <w:pPr>
              <w:pStyle w:val="block"/>
              <w:spacing w:after="0" w:line="240" w:lineRule="atLeast"/>
              <w:ind w:left="0" w:right="-1277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270" w:type="dxa"/>
          </w:tcPr>
          <w:p w14:paraId="3BD0155E" w14:textId="77777777" w:rsidR="00053A33" w:rsidRPr="0051582C" w:rsidRDefault="00053A33" w:rsidP="00D64A2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8D095DC" w14:textId="49C564C6" w:rsidR="00053A33" w:rsidRPr="00D64A2F" w:rsidRDefault="008C52EF" w:rsidP="00D64A2F">
            <w:pPr>
              <w:pStyle w:val="block"/>
              <w:spacing w:after="0" w:line="240" w:lineRule="atLeast"/>
              <w:ind w:left="0" w:right="-648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528</w:t>
            </w:r>
          </w:p>
        </w:tc>
      </w:tr>
      <w:tr w:rsidR="00053A33" w14:paraId="5D9B64C5" w14:textId="77777777" w:rsidTr="00887457">
        <w:tc>
          <w:tcPr>
            <w:tcW w:w="5310" w:type="dxa"/>
          </w:tcPr>
          <w:p w14:paraId="50CB2C0D" w14:textId="2B9B7C8C" w:rsidR="00053A33" w:rsidRPr="00D64A2F" w:rsidRDefault="00053A33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41940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 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D65C20C" w14:textId="34B7CB62" w:rsidR="00053A33" w:rsidRPr="0051582C" w:rsidRDefault="008C52EF" w:rsidP="00D64A2F">
            <w:pPr>
              <w:pStyle w:val="block"/>
              <w:spacing w:after="0" w:line="240" w:lineRule="atLeast"/>
              <w:ind w:left="0" w:right="-127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63D1F93C" w14:textId="77777777" w:rsidR="00053A33" w:rsidRPr="0051582C" w:rsidRDefault="00053A33" w:rsidP="00D64A2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9535974" w14:textId="0A024513" w:rsidR="00053A33" w:rsidRPr="00D64A2F" w:rsidRDefault="008C52EF" w:rsidP="00D64A2F">
            <w:pPr>
              <w:pStyle w:val="block"/>
              <w:spacing w:after="0" w:line="240" w:lineRule="atLeast"/>
              <w:ind w:left="0" w:right="-648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103</w:t>
            </w:r>
          </w:p>
        </w:tc>
      </w:tr>
      <w:tr w:rsidR="00887457" w14:paraId="25FB576D" w14:textId="77777777" w:rsidTr="00887457">
        <w:tc>
          <w:tcPr>
            <w:tcW w:w="5310" w:type="dxa"/>
          </w:tcPr>
          <w:p w14:paraId="23E554B7" w14:textId="77777777" w:rsidR="00887457" w:rsidRPr="00C41940" w:rsidRDefault="00887457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FEFAFCC" w14:textId="14208E8C" w:rsidR="00887457" w:rsidRPr="00D64A2F" w:rsidRDefault="008C52EF" w:rsidP="00D64A2F">
            <w:pPr>
              <w:pStyle w:val="block"/>
              <w:spacing w:after="0" w:line="240" w:lineRule="atLeast"/>
              <w:ind w:left="0" w:right="-128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270" w:type="dxa"/>
            <w:tcBorders>
              <w:bottom w:val="nil"/>
            </w:tcBorders>
          </w:tcPr>
          <w:p w14:paraId="1937EB3F" w14:textId="77777777" w:rsidR="00887457" w:rsidRPr="00D64A2F" w:rsidRDefault="0088745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14883F7" w14:textId="6BB10E58" w:rsidR="00887457" w:rsidRPr="00D64A2F" w:rsidRDefault="008C52EF" w:rsidP="00D64A2F">
            <w:pPr>
              <w:pStyle w:val="block"/>
              <w:spacing w:after="0" w:line="240" w:lineRule="atLeast"/>
              <w:ind w:left="0" w:right="-64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</w:tr>
    </w:tbl>
    <w:p w14:paraId="0088D3CD" w14:textId="55D128D8" w:rsidR="00F81176" w:rsidRDefault="00F81176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20"/>
          <w:lang w:val="en-US" w:bidi="th-TH"/>
        </w:rPr>
      </w:pPr>
    </w:p>
    <w:p w14:paraId="5418C062" w14:textId="77777777" w:rsidR="00F81176" w:rsidRDefault="00F81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rPr>
          <w:rFonts w:ascii="Angsana New" w:hAnsi="Angsana New"/>
          <w:sz w:val="20"/>
        </w:rPr>
        <w:br w:type="page"/>
      </w:r>
    </w:p>
    <w:tbl>
      <w:tblPr>
        <w:tblW w:w="950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07"/>
        <w:gridCol w:w="996"/>
        <w:gridCol w:w="1236"/>
        <w:gridCol w:w="270"/>
        <w:gridCol w:w="1488"/>
        <w:gridCol w:w="238"/>
        <w:gridCol w:w="1465"/>
      </w:tblGrid>
      <w:tr w:rsidR="00BB09E1" w:rsidRPr="007B4C6A" w14:paraId="7CDE2E7E" w14:textId="77777777" w:rsidTr="00D64A2F">
        <w:trPr>
          <w:tblHeader/>
        </w:trPr>
        <w:tc>
          <w:tcPr>
            <w:tcW w:w="3807" w:type="dxa"/>
          </w:tcPr>
          <w:p w14:paraId="1C32071D" w14:textId="77777777" w:rsidR="00BB09E1" w:rsidRPr="00D64A2F" w:rsidRDefault="00BB09E1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996" w:type="dxa"/>
          </w:tcPr>
          <w:p w14:paraId="46479A62" w14:textId="77777777" w:rsidR="00BB09E1" w:rsidRPr="00D64A2F" w:rsidRDefault="00BB09E1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697" w:type="dxa"/>
            <w:gridSpan w:val="5"/>
            <w:vAlign w:val="center"/>
          </w:tcPr>
          <w:p w14:paraId="43FA8572" w14:textId="77777777" w:rsidR="00BB09E1" w:rsidRPr="00D64A2F" w:rsidRDefault="00BB09E1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2ADF" w:rsidRPr="007B4C6A" w14:paraId="671B4A47" w14:textId="77777777" w:rsidTr="00D64A2F">
        <w:trPr>
          <w:tblHeader/>
        </w:trPr>
        <w:tc>
          <w:tcPr>
            <w:tcW w:w="3807" w:type="dxa"/>
          </w:tcPr>
          <w:p w14:paraId="72AA8DEF" w14:textId="77777777" w:rsidR="00A72ADF" w:rsidRPr="00D64A2F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6" w:type="dxa"/>
          </w:tcPr>
          <w:p w14:paraId="1413F4E6" w14:textId="77777777" w:rsidR="00A72ADF" w:rsidRPr="00D64A2F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14:paraId="5CA6E4C2" w14:textId="02803ED5" w:rsidR="00A72ADF" w:rsidRPr="00D64A2F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A2D214" w14:textId="77777777" w:rsidR="00A72ADF" w:rsidRPr="00D64A2F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4661F673" w14:textId="77777777" w:rsidR="00A72ADF" w:rsidRPr="00D64A2F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lang w:val="en-GB"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238" w:type="dxa"/>
          </w:tcPr>
          <w:p w14:paraId="3738618F" w14:textId="77777777" w:rsidR="00A72ADF" w:rsidRPr="00D64A2F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14:paraId="0903853E" w14:textId="76C2DE51" w:rsidR="00A72ADF" w:rsidRPr="00D64A2F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</w:tr>
      <w:tr w:rsidR="001E5D47" w:rsidRPr="007B4C6A" w14:paraId="4902E629" w14:textId="77777777" w:rsidTr="00D64A2F">
        <w:trPr>
          <w:tblHeader/>
        </w:trPr>
        <w:tc>
          <w:tcPr>
            <w:tcW w:w="3807" w:type="dxa"/>
          </w:tcPr>
          <w:p w14:paraId="1CFD6CD2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6" w:type="dxa"/>
          </w:tcPr>
          <w:p w14:paraId="414484C3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14:paraId="7CA609D3" w14:textId="0CF72469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08D3CD74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407DA0E6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  <w:t>เพื่อการลงทุน</w:t>
            </w:r>
          </w:p>
        </w:tc>
        <w:tc>
          <w:tcPr>
            <w:tcW w:w="238" w:type="dxa"/>
          </w:tcPr>
          <w:p w14:paraId="2E927584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14:paraId="43B31A40" w14:textId="003C7803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</w:p>
        </w:tc>
      </w:tr>
      <w:tr w:rsidR="001E5D47" w:rsidRPr="007B4C6A" w14:paraId="06DDC85D" w14:textId="77777777" w:rsidTr="00D64A2F">
        <w:trPr>
          <w:tblHeader/>
        </w:trPr>
        <w:tc>
          <w:tcPr>
            <w:tcW w:w="3807" w:type="dxa"/>
          </w:tcPr>
          <w:p w14:paraId="6871EE36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6" w:type="dxa"/>
          </w:tcPr>
          <w:p w14:paraId="75CC6A60" w14:textId="31C5D921" w:rsidR="001E5D47" w:rsidRPr="00D64A2F" w:rsidRDefault="00E85CD1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36" w:type="dxa"/>
            <w:vAlign w:val="center"/>
          </w:tcPr>
          <w:p w14:paraId="3E19E022" w14:textId="38205D2A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01B84A8D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1610C0AB" w14:textId="096AD193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  <w:t>เพื่ออุตสาหกรรม</w:t>
            </w:r>
          </w:p>
        </w:tc>
        <w:tc>
          <w:tcPr>
            <w:tcW w:w="238" w:type="dxa"/>
          </w:tcPr>
          <w:p w14:paraId="1BBC1181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14:paraId="18F840E1" w14:textId="715C12F3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รวม</w:t>
            </w:r>
          </w:p>
        </w:tc>
      </w:tr>
      <w:tr w:rsidR="001E5D47" w:rsidRPr="007B4C6A" w14:paraId="0B30739C" w14:textId="77777777" w:rsidTr="00D64A2F">
        <w:trPr>
          <w:tblHeader/>
        </w:trPr>
        <w:tc>
          <w:tcPr>
            <w:tcW w:w="3807" w:type="dxa"/>
          </w:tcPr>
          <w:p w14:paraId="0F4495BA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6" w:type="dxa"/>
          </w:tcPr>
          <w:p w14:paraId="5530CA73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697" w:type="dxa"/>
            <w:gridSpan w:val="5"/>
            <w:vAlign w:val="center"/>
          </w:tcPr>
          <w:p w14:paraId="4BD37B5D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E5D47" w:rsidRPr="007B4C6A" w14:paraId="3AE6C65B" w14:textId="77777777" w:rsidTr="00D64A2F">
        <w:tc>
          <w:tcPr>
            <w:tcW w:w="3807" w:type="dxa"/>
          </w:tcPr>
          <w:p w14:paraId="5CCFCC76" w14:textId="77777777" w:rsidR="001E5D47" w:rsidRPr="00D64A2F" w:rsidRDefault="001E5D47" w:rsidP="001E5D47">
            <w:pPr>
              <w:ind w:left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6" w:type="dxa"/>
          </w:tcPr>
          <w:p w14:paraId="2AE3ABD3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7B439923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56CB99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BCD9E65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A428599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50C10A2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1E5D47" w:rsidRPr="007B4C6A" w14:paraId="2BDF4FF9" w14:textId="77777777" w:rsidTr="00D64A2F">
        <w:tc>
          <w:tcPr>
            <w:tcW w:w="3807" w:type="dxa"/>
          </w:tcPr>
          <w:p w14:paraId="4254710B" w14:textId="2AD4C779" w:rsidR="001E5D47" w:rsidRPr="00D64A2F" w:rsidRDefault="001E5D47" w:rsidP="001E5D47">
            <w:pPr>
              <w:ind w:left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มกราคม 2561</w:t>
            </w:r>
          </w:p>
        </w:tc>
        <w:tc>
          <w:tcPr>
            <w:tcW w:w="996" w:type="dxa"/>
          </w:tcPr>
          <w:p w14:paraId="3C81809F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F30347E" w14:textId="77777777" w:rsidR="001E5D47" w:rsidRPr="00D64A2F" w:rsidRDefault="001E5D4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5AB2B9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D871ABB" w14:textId="77777777" w:rsidR="001E5D47" w:rsidRPr="00D64A2F" w:rsidRDefault="001E5D4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8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409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194244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B0FE55E" w14:textId="77777777" w:rsidR="001E5D47" w:rsidRPr="00D64A2F" w:rsidRDefault="001E5D4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8,582</w:t>
            </w:r>
          </w:p>
        </w:tc>
      </w:tr>
      <w:tr w:rsidR="001E5D47" w:rsidRPr="007B4C6A" w14:paraId="5E8BDB17" w14:textId="77777777" w:rsidTr="00D64A2F">
        <w:tc>
          <w:tcPr>
            <w:tcW w:w="3807" w:type="dxa"/>
          </w:tcPr>
          <w:p w14:paraId="310BC193" w14:textId="77777777" w:rsidR="001E5D47" w:rsidRPr="00D64A2F" w:rsidRDefault="001E5D47" w:rsidP="001E5D47">
            <w:pPr>
              <w:ind w:left="9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6" w:type="dxa"/>
          </w:tcPr>
          <w:p w14:paraId="2B0DEE22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0755E00" w14:textId="77777777" w:rsidR="001E5D47" w:rsidRPr="00D64A2F" w:rsidRDefault="001E5D4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A40310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C164737" w14:textId="77777777" w:rsidR="001E5D47" w:rsidRPr="00D64A2F" w:rsidRDefault="001E5D4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B6F0FC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E47AB85" w14:textId="77777777" w:rsidR="001E5D47" w:rsidRPr="00D64A2F" w:rsidRDefault="001E5D4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36</w:t>
            </w:r>
          </w:p>
        </w:tc>
      </w:tr>
      <w:tr w:rsidR="001E5D47" w:rsidRPr="007B4C6A" w14:paraId="518C5F21" w14:textId="77777777" w:rsidTr="00D64A2F">
        <w:trPr>
          <w:trHeight w:val="164"/>
        </w:trPr>
        <w:tc>
          <w:tcPr>
            <w:tcW w:w="3807" w:type="dxa"/>
          </w:tcPr>
          <w:p w14:paraId="3660F007" w14:textId="77777777" w:rsidR="001E5D47" w:rsidRPr="00D64A2F" w:rsidRDefault="001E5D47" w:rsidP="001E5D47">
            <w:pPr>
              <w:ind w:left="9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6" w:type="dxa"/>
          </w:tcPr>
          <w:p w14:paraId="3FE4FAE2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E798EBC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5ABF3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F824119" w14:textId="77777777" w:rsidR="001E5D47" w:rsidRPr="00D64A2F" w:rsidRDefault="001E5D4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(395)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084249" w14:textId="77777777" w:rsidR="001E5D47" w:rsidRPr="00D64A2F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EE3BB12" w14:textId="77777777" w:rsidR="001E5D47" w:rsidRPr="00D64A2F" w:rsidRDefault="001E5D4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395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E85CD1" w:rsidRPr="007B4C6A" w14:paraId="1ADC8FDD" w14:textId="77777777" w:rsidTr="00E85CD1">
        <w:trPr>
          <w:trHeight w:val="164"/>
        </w:trPr>
        <w:tc>
          <w:tcPr>
            <w:tcW w:w="3807" w:type="dxa"/>
          </w:tcPr>
          <w:p w14:paraId="09D85FCB" w14:textId="55DC091F" w:rsidR="00E85CD1" w:rsidRPr="001E5D47" w:rsidRDefault="00E85CD1" w:rsidP="00E85CD1">
            <w:pPr>
              <w:ind w:left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6" w:type="dxa"/>
          </w:tcPr>
          <w:p w14:paraId="4CDFB1BB" w14:textId="77777777" w:rsidR="00E85CD1" w:rsidRPr="001E5D47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3CB23B9C" w14:textId="391626CB" w:rsidR="00E85CD1" w:rsidRPr="001E5D47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A7889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1A7889">
              <w:rPr>
                <w:rFonts w:ascii="Angsana New" w:eastAsia="Times New Roman" w:hAnsi="Angsana New"/>
                <w:sz w:val="28"/>
                <w:szCs w:val="28"/>
              </w:rPr>
              <w:t>55</w:t>
            </w:r>
            <w:r w:rsidRPr="001A7889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A59FFF" w14:textId="77777777" w:rsidR="00E85CD1" w:rsidRPr="001E5D47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8F7C8B0" w14:textId="21DAFA09" w:rsidR="00E85CD1" w:rsidRPr="001E5D47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A7889">
              <w:rPr>
                <w:rFonts w:ascii="Angsana New" w:eastAsia="Times New Roman" w:hAnsi="Angsana New"/>
                <w:sz w:val="28"/>
                <w:szCs w:val="28"/>
                <w:cs/>
              </w:rPr>
              <w:t>55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DAD39D" w14:textId="77777777" w:rsidR="00E85CD1" w:rsidRPr="001E5D47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9F51969" w14:textId="68B6FF43" w:rsidR="00E85CD1" w:rsidRPr="001E5D47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A7889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</w:tr>
      <w:tr w:rsidR="00E85CD1" w:rsidRPr="007B4C6A" w14:paraId="0268CAA7" w14:textId="77777777" w:rsidTr="00D64A2F">
        <w:tc>
          <w:tcPr>
            <w:tcW w:w="3807" w:type="dxa"/>
          </w:tcPr>
          <w:p w14:paraId="112A5AAB" w14:textId="78EFCDCA" w:rsidR="00E85CD1" w:rsidRPr="00D64A2F" w:rsidRDefault="00E85CD1" w:rsidP="00E85CD1">
            <w:pPr>
              <w:ind w:left="90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โอนออกไปท</w:t>
            </w:r>
            <w:r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ี่</w:t>
            </w:r>
            <w:r w:rsidRPr="00D64A2F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:</w:t>
            </w:r>
          </w:p>
        </w:tc>
        <w:tc>
          <w:tcPr>
            <w:tcW w:w="996" w:type="dxa"/>
          </w:tcPr>
          <w:p w14:paraId="20E51842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0FE0500E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55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6BE5C8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55AE213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A9FEA7C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3F3935B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79" w:right="-171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</w:tc>
      </w:tr>
      <w:tr w:rsidR="00E85CD1" w:rsidRPr="007B4C6A" w14:paraId="059DA059" w14:textId="77777777" w:rsidTr="00D64A2F">
        <w:tc>
          <w:tcPr>
            <w:tcW w:w="3807" w:type="dxa"/>
          </w:tcPr>
          <w:p w14:paraId="0CFBB0A4" w14:textId="22B6AF4D" w:rsidR="00E85CD1" w:rsidRPr="001E5D47" w:rsidRDefault="00E85CD1" w:rsidP="00E85CD1">
            <w:pPr>
              <w:ind w:left="9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กลุ่มสินทรัพย์ที่จ</w:t>
            </w:r>
            <w:r w:rsidR="0019760D">
              <w:rPr>
                <w:rFonts w:ascii="Angsana New" w:eastAsia="Times New Roman" w:hAnsi="Angsana New" w:hint="cs"/>
                <w:sz w:val="28"/>
                <w:szCs w:val="28"/>
                <w:cs/>
              </w:rPr>
              <w:t>ะ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จำหน่ายที่จัดประเภทเป็น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    </w:t>
            </w:r>
            <w:r w:rsidRPr="00E85CD1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กลุ่มสินทรัพย์ที่ถือไว้เพื่อขาย</w:t>
            </w:r>
          </w:p>
        </w:tc>
        <w:tc>
          <w:tcPr>
            <w:tcW w:w="996" w:type="dxa"/>
          </w:tcPr>
          <w:p w14:paraId="6CC90F47" w14:textId="556FEC9F" w:rsidR="00E85CD1" w:rsidRDefault="00E85CD1" w:rsidP="00E85CD1">
            <w:pPr>
              <w:ind w:left="9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  </w:t>
            </w:r>
          </w:p>
          <w:p w14:paraId="45966F7B" w14:textId="7CA3AC25" w:rsidR="00E85CD1" w:rsidRPr="00D64A2F" w:rsidRDefault="00E85CD1" w:rsidP="00D64A2F">
            <w:pPr>
              <w:ind w:left="90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FAC3C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22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BF3884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7D4B3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(725)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D7D26E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CC62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747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E85CD1" w:rsidRPr="007B4C6A" w14:paraId="34631E3D" w14:textId="77777777" w:rsidTr="00D64A2F">
        <w:tc>
          <w:tcPr>
            <w:tcW w:w="3807" w:type="dxa"/>
          </w:tcPr>
          <w:p w14:paraId="0B1D3A85" w14:textId="77777777" w:rsidR="00E85CD1" w:rsidRPr="00D64A2F" w:rsidRDefault="00E85CD1" w:rsidP="00E85CD1">
            <w:pPr>
              <w:ind w:left="454" w:hanging="382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30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กันยายน และ 1 ตุลาคม 2561</w:t>
            </w:r>
          </w:p>
        </w:tc>
        <w:tc>
          <w:tcPr>
            <w:tcW w:w="996" w:type="dxa"/>
          </w:tcPr>
          <w:p w14:paraId="7B5ABF07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F7104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7FA1DC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154FB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7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344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CD5F5C8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87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2AFE7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7,476</w:t>
            </w:r>
          </w:p>
        </w:tc>
      </w:tr>
      <w:tr w:rsidR="00E85CD1" w:rsidRPr="007B4C6A" w14:paraId="6B339BDE" w14:textId="77777777" w:rsidTr="00D64A2F">
        <w:trPr>
          <w:trHeight w:val="56"/>
        </w:trPr>
        <w:tc>
          <w:tcPr>
            <w:tcW w:w="3807" w:type="dxa"/>
            <w:tcBorders>
              <w:top w:val="single" w:sz="4" w:space="0" w:color="FFFFFF" w:themeColor="background1"/>
            </w:tcBorders>
          </w:tcPr>
          <w:p w14:paraId="598BE486" w14:textId="355BB536" w:rsidR="00E85CD1" w:rsidRPr="00D64A2F" w:rsidRDefault="00E85CD1" w:rsidP="00D64A2F">
            <w:pPr>
              <w:tabs>
                <w:tab w:val="clear" w:pos="227"/>
                <w:tab w:val="left" w:pos="142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6" w:type="dxa"/>
          </w:tcPr>
          <w:p w14:paraId="66CAC4C4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0BEB761D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EE105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2AB5648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19DD59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87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54D8D53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90</w:t>
            </w:r>
          </w:p>
        </w:tc>
      </w:tr>
      <w:tr w:rsidR="00E85CD1" w:rsidRPr="007B4C6A" w14:paraId="2E5A73A7" w14:textId="77777777" w:rsidTr="00D64A2F">
        <w:tc>
          <w:tcPr>
            <w:tcW w:w="3807" w:type="dxa"/>
          </w:tcPr>
          <w:p w14:paraId="35EF7103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6" w:type="dxa"/>
          </w:tcPr>
          <w:p w14:paraId="3DCF4027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</w:tcPr>
          <w:p w14:paraId="52DCFD9F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A945B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621A277F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(82)</w:t>
            </w:r>
          </w:p>
        </w:tc>
        <w:tc>
          <w:tcPr>
            <w:tcW w:w="238" w:type="dxa"/>
            <w:shd w:val="clear" w:color="auto" w:fill="auto"/>
          </w:tcPr>
          <w:p w14:paraId="206A1513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20B72D88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     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82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E85CD1" w:rsidRPr="007B4C6A" w14:paraId="04E57CDC" w14:textId="77777777" w:rsidTr="00D64A2F">
        <w:tc>
          <w:tcPr>
            <w:tcW w:w="3807" w:type="dxa"/>
          </w:tcPr>
          <w:p w14:paraId="3ED6ACA2" w14:textId="41D56CD3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b/>
                <w:sz w:val="28"/>
                <w:szCs w:val="28"/>
                <w:cs/>
              </w:rPr>
              <w:t>โอน</w:t>
            </w:r>
          </w:p>
        </w:tc>
        <w:tc>
          <w:tcPr>
            <w:tcW w:w="996" w:type="dxa"/>
          </w:tcPr>
          <w:p w14:paraId="4CA9A801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239F1072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  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95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46B657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3BCDE1AD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 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95</w:t>
            </w:r>
          </w:p>
        </w:tc>
        <w:tc>
          <w:tcPr>
            <w:tcW w:w="238" w:type="dxa"/>
            <w:shd w:val="clear" w:color="auto" w:fill="auto"/>
          </w:tcPr>
          <w:p w14:paraId="64577AEB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0B1377BE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 -</w:t>
            </w:r>
          </w:p>
        </w:tc>
      </w:tr>
      <w:tr w:rsidR="00E85CD1" w:rsidRPr="007B4C6A" w14:paraId="2BA3A003" w14:textId="77777777" w:rsidTr="00D64A2F">
        <w:trPr>
          <w:trHeight w:val="54"/>
        </w:trPr>
        <w:tc>
          <w:tcPr>
            <w:tcW w:w="3807" w:type="dxa"/>
          </w:tcPr>
          <w:p w14:paraId="72F3A650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  <w:t>ณ วันที่ 30 กันยายน 2562</w:t>
            </w:r>
          </w:p>
        </w:tc>
        <w:tc>
          <w:tcPr>
            <w:tcW w:w="996" w:type="dxa"/>
          </w:tcPr>
          <w:p w14:paraId="08403337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21F98B0A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    127</w:t>
            </w:r>
          </w:p>
        </w:tc>
        <w:tc>
          <w:tcPr>
            <w:tcW w:w="270" w:type="dxa"/>
            <w:shd w:val="clear" w:color="auto" w:fill="auto"/>
          </w:tcPr>
          <w:p w14:paraId="7D57D219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416A0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7,357</w:t>
            </w:r>
          </w:p>
        </w:tc>
        <w:tc>
          <w:tcPr>
            <w:tcW w:w="238" w:type="dxa"/>
            <w:shd w:val="clear" w:color="auto" w:fill="auto"/>
          </w:tcPr>
          <w:p w14:paraId="5C84B03F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696A3C99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7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484</w:t>
            </w:r>
          </w:p>
        </w:tc>
      </w:tr>
      <w:tr w:rsidR="00053A33" w:rsidRPr="007B4C6A" w14:paraId="4C9E190C" w14:textId="77777777" w:rsidTr="00D64A2F">
        <w:trPr>
          <w:trHeight w:val="54"/>
        </w:trPr>
        <w:tc>
          <w:tcPr>
            <w:tcW w:w="3807" w:type="dxa"/>
          </w:tcPr>
          <w:p w14:paraId="48D23401" w14:textId="77777777" w:rsidR="00053A33" w:rsidRPr="001E5D47" w:rsidRDefault="00053A33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6" w:type="dxa"/>
          </w:tcPr>
          <w:p w14:paraId="4321E7F3" w14:textId="77777777" w:rsidR="00053A33" w:rsidRPr="001E5D47" w:rsidRDefault="00053A33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06CC2A1A" w14:textId="77777777" w:rsidR="00053A33" w:rsidRPr="001E5D47" w:rsidRDefault="00053A33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77CC3C" w14:textId="77777777" w:rsidR="00053A33" w:rsidRPr="001E5D47" w:rsidRDefault="00053A33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4BE2FAC1" w14:textId="77777777" w:rsidR="00053A33" w:rsidRPr="001E5D47" w:rsidRDefault="00053A33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DBA9999" w14:textId="77777777" w:rsidR="00053A33" w:rsidRPr="001E5D47" w:rsidRDefault="00053A33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5AA37A77" w14:textId="77777777" w:rsidR="00053A33" w:rsidRPr="001E5D47" w:rsidRDefault="00053A33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85CD1" w:rsidRPr="007B4C6A" w14:paraId="07C08525" w14:textId="77777777" w:rsidTr="00D64A2F">
        <w:tc>
          <w:tcPr>
            <w:tcW w:w="3807" w:type="dxa"/>
          </w:tcPr>
          <w:p w14:paraId="1767A048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96" w:type="dxa"/>
          </w:tcPr>
          <w:p w14:paraId="7D7CAF29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</w:tcPr>
          <w:p w14:paraId="3358C343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47B57B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2D0A2F37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AC20A72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0117C3D5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85CD1" w:rsidRPr="007B4C6A" w14:paraId="4180CFDF" w14:textId="77777777" w:rsidTr="00D64A2F">
        <w:tc>
          <w:tcPr>
            <w:tcW w:w="3807" w:type="dxa"/>
          </w:tcPr>
          <w:p w14:paraId="7FC089D8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thaiDistribute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มกราคม 2561</w:t>
            </w:r>
          </w:p>
        </w:tc>
        <w:tc>
          <w:tcPr>
            <w:tcW w:w="996" w:type="dxa"/>
          </w:tcPr>
          <w:p w14:paraId="18753206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30CC680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810C9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818EBA1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1,063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1435A9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55B7AC0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1,066</w:t>
            </w:r>
          </w:p>
        </w:tc>
      </w:tr>
      <w:tr w:rsidR="00E85CD1" w:rsidRPr="007B4C6A" w14:paraId="5F300B3C" w14:textId="77777777" w:rsidTr="00D64A2F">
        <w:tc>
          <w:tcPr>
            <w:tcW w:w="3807" w:type="dxa"/>
          </w:tcPr>
          <w:p w14:paraId="05B379BA" w14:textId="77777777" w:rsidR="00E85CD1" w:rsidRPr="00D64A2F" w:rsidRDefault="00E85CD1" w:rsidP="00E85CD1">
            <w:pPr>
              <w:ind w:left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96" w:type="dxa"/>
          </w:tcPr>
          <w:p w14:paraId="515194A2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1BFF04E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2B7EC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B06E5E5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74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AE8A7C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D03A079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74</w:t>
            </w:r>
          </w:p>
        </w:tc>
      </w:tr>
      <w:tr w:rsidR="00E85CD1" w:rsidRPr="007B4C6A" w14:paraId="2272508C" w14:textId="77777777" w:rsidTr="00D64A2F">
        <w:tc>
          <w:tcPr>
            <w:tcW w:w="3807" w:type="dxa"/>
          </w:tcPr>
          <w:p w14:paraId="41E04AB8" w14:textId="33BCA50F" w:rsidR="00E85CD1" w:rsidRPr="00D64A2F" w:rsidRDefault="00E85CD1" w:rsidP="00E85CD1">
            <w:pPr>
              <w:tabs>
                <w:tab w:val="clear" w:pos="227"/>
                <w:tab w:val="clear" w:pos="454"/>
                <w:tab w:val="decimal" w:pos="549"/>
                <w:tab w:val="left" w:pos="729"/>
              </w:tabs>
              <w:ind w:left="459" w:hanging="369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6" w:type="dxa"/>
          </w:tcPr>
          <w:p w14:paraId="549F52F4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7F3E39DF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3F1B0C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CFD58BA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41A857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7E40A78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15</w:t>
            </w:r>
          </w:p>
        </w:tc>
      </w:tr>
      <w:tr w:rsidR="00E85CD1" w:rsidRPr="007B4C6A" w14:paraId="2D55120D" w14:textId="77777777" w:rsidTr="00D64A2F">
        <w:tc>
          <w:tcPr>
            <w:tcW w:w="3807" w:type="dxa"/>
          </w:tcPr>
          <w:p w14:paraId="1688D21E" w14:textId="29981454" w:rsidR="00E85CD1" w:rsidRPr="00D64A2F" w:rsidRDefault="00E85CD1" w:rsidP="00E85CD1">
            <w:pPr>
              <w:tabs>
                <w:tab w:val="clear" w:pos="227"/>
                <w:tab w:val="clear" w:pos="454"/>
                <w:tab w:val="decimal" w:pos="549"/>
                <w:tab w:val="left" w:pos="729"/>
              </w:tabs>
              <w:ind w:left="459" w:hanging="369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โอนออกไปที่:</w:t>
            </w:r>
          </w:p>
        </w:tc>
        <w:tc>
          <w:tcPr>
            <w:tcW w:w="996" w:type="dxa"/>
          </w:tcPr>
          <w:p w14:paraId="19F198C6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47EAF88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20D8CF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62A6652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3A45200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1EA874A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E85CD1" w:rsidRPr="007B4C6A" w14:paraId="78975A42" w14:textId="77777777" w:rsidTr="00D64A2F">
        <w:tc>
          <w:tcPr>
            <w:tcW w:w="3807" w:type="dxa"/>
          </w:tcPr>
          <w:p w14:paraId="33A25357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decimal" w:pos="549"/>
                <w:tab w:val="left" w:pos="729"/>
              </w:tabs>
              <w:ind w:left="459" w:hanging="369"/>
              <w:rPr>
                <w:rFonts w:ascii="Angsana New" w:eastAsia="Times New Roman" w:hAnsi="Angsana New"/>
                <w:b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</w:rPr>
              <w:t xml:space="preserve">   กลุ่มสินทรัพย์ที่จะจำหน่ายที่จัดประเภทเป็นสินทรัพย์ที่ถือไว้เพื่อขาย</w:t>
            </w:r>
          </w:p>
        </w:tc>
        <w:tc>
          <w:tcPr>
            <w:tcW w:w="996" w:type="dxa"/>
          </w:tcPr>
          <w:p w14:paraId="767C6304" w14:textId="77777777" w:rsidR="00E85CD1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</w:p>
          <w:p w14:paraId="7564098B" w14:textId="68393A3F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F0AA4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08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D7F3D8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27D23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(158)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B776F1E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ED613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(158)</w:t>
            </w:r>
          </w:p>
        </w:tc>
      </w:tr>
      <w:tr w:rsidR="00E85CD1" w:rsidRPr="007B4C6A" w14:paraId="3A512FD1" w14:textId="77777777" w:rsidTr="00D64A2F">
        <w:tc>
          <w:tcPr>
            <w:tcW w:w="3807" w:type="dxa"/>
          </w:tcPr>
          <w:p w14:paraId="616EA17E" w14:textId="4A50A84A" w:rsidR="00E85CD1" w:rsidRPr="00D64A2F" w:rsidRDefault="00E85CD1" w:rsidP="00E85CD1">
            <w:pPr>
              <w:ind w:left="9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กันยายน และ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1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96" w:type="dxa"/>
          </w:tcPr>
          <w:p w14:paraId="6C364101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8A238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43D0C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5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6D531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979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66D9EDB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3FA2B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997</w:t>
            </w:r>
          </w:p>
        </w:tc>
      </w:tr>
      <w:tr w:rsidR="00E85CD1" w:rsidRPr="007B4C6A" w14:paraId="64D7C81A" w14:textId="77777777" w:rsidTr="00D64A2F">
        <w:tc>
          <w:tcPr>
            <w:tcW w:w="3807" w:type="dxa"/>
          </w:tcPr>
          <w:p w14:paraId="57A449DA" w14:textId="77777777" w:rsidR="00E85CD1" w:rsidRPr="00D64A2F" w:rsidRDefault="00E85CD1" w:rsidP="00E85CD1">
            <w:pPr>
              <w:ind w:left="9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6" w:type="dxa"/>
          </w:tcPr>
          <w:p w14:paraId="54B223BC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111C095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15F370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228EB53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D8AE9C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1AF803F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95</w:t>
            </w:r>
          </w:p>
        </w:tc>
      </w:tr>
      <w:tr w:rsidR="00E85CD1" w:rsidRPr="007B4C6A" w14:paraId="1C3740C7" w14:textId="77777777" w:rsidTr="00D64A2F">
        <w:tc>
          <w:tcPr>
            <w:tcW w:w="3807" w:type="dxa"/>
          </w:tcPr>
          <w:p w14:paraId="452477C5" w14:textId="77777777" w:rsidR="00E85CD1" w:rsidRPr="00D64A2F" w:rsidRDefault="00E85CD1" w:rsidP="00E85CD1">
            <w:pPr>
              <w:ind w:left="9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6" w:type="dxa"/>
          </w:tcPr>
          <w:p w14:paraId="231390BE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0A48A23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"/>
              </w:tabs>
              <w:ind w:left="-79" w:right="-17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434A3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0741579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68AF02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B0EA75C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E85CD1" w:rsidRPr="007B4C6A" w14:paraId="7967AB0B" w14:textId="77777777" w:rsidTr="00D64A2F">
        <w:tc>
          <w:tcPr>
            <w:tcW w:w="3807" w:type="dxa"/>
          </w:tcPr>
          <w:p w14:paraId="0EBCC94B" w14:textId="77777777" w:rsidR="00E85CD1" w:rsidRPr="00D64A2F" w:rsidRDefault="00E85CD1" w:rsidP="00E85CD1">
            <w:pPr>
              <w:ind w:left="90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6" w:type="dxa"/>
          </w:tcPr>
          <w:p w14:paraId="7B830228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BF6B669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C0B9FA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6AB91F2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0AE0EE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F63F981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sz w:val="28"/>
                <w:szCs w:val="28"/>
              </w:rPr>
              <w:t>21</w:t>
            </w:r>
          </w:p>
        </w:tc>
      </w:tr>
      <w:tr w:rsidR="00E85CD1" w:rsidRPr="007B4C6A" w14:paraId="0A232761" w14:textId="77777777" w:rsidTr="00D64A2F">
        <w:tc>
          <w:tcPr>
            <w:tcW w:w="3807" w:type="dxa"/>
          </w:tcPr>
          <w:p w14:paraId="78EF0832" w14:textId="77777777" w:rsidR="00E85CD1" w:rsidRPr="00D64A2F" w:rsidRDefault="00E85CD1" w:rsidP="00E85CD1">
            <w:pPr>
              <w:ind w:left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กันยายน 2562</w:t>
            </w:r>
          </w:p>
        </w:tc>
        <w:tc>
          <w:tcPr>
            <w:tcW w:w="996" w:type="dxa"/>
          </w:tcPr>
          <w:p w14:paraId="051A6FA9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A65DB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27CFD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1EE78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1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067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065578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9E1AC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1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106</w:t>
            </w:r>
          </w:p>
        </w:tc>
      </w:tr>
      <w:tr w:rsidR="00F81176" w:rsidRPr="007B4C6A" w14:paraId="6A362A48" w14:textId="77777777" w:rsidTr="00D64A2F">
        <w:tc>
          <w:tcPr>
            <w:tcW w:w="3807" w:type="dxa"/>
          </w:tcPr>
          <w:p w14:paraId="0670C3A9" w14:textId="77777777" w:rsidR="00F81176" w:rsidRPr="001E5D47" w:rsidRDefault="00F81176" w:rsidP="00E85CD1">
            <w:pPr>
              <w:ind w:left="9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6" w:type="dxa"/>
          </w:tcPr>
          <w:p w14:paraId="2F0EE165" w14:textId="77777777" w:rsidR="00F81176" w:rsidRPr="001E5D47" w:rsidRDefault="00F81176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99F9A" w14:textId="77777777" w:rsidR="00F81176" w:rsidRPr="001E5D47" w:rsidRDefault="00F8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9CD4D3" w14:textId="77777777" w:rsidR="00F81176" w:rsidRPr="001E5D47" w:rsidRDefault="00F81176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D827C" w14:textId="77777777" w:rsidR="00F81176" w:rsidRPr="001E5D47" w:rsidRDefault="00F8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1A3B519" w14:textId="77777777" w:rsidR="00F81176" w:rsidRPr="001E5D47" w:rsidRDefault="00F81176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7690F" w14:textId="77777777" w:rsidR="00F81176" w:rsidRPr="001E5D47" w:rsidRDefault="00F8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85CD1" w:rsidRPr="007B4C6A" w14:paraId="03096D97" w14:textId="77777777" w:rsidTr="00D64A2F">
        <w:trPr>
          <w:trHeight w:val="70"/>
        </w:trPr>
        <w:tc>
          <w:tcPr>
            <w:tcW w:w="3807" w:type="dxa"/>
          </w:tcPr>
          <w:p w14:paraId="35DAA485" w14:textId="77777777" w:rsidR="00E85CD1" w:rsidRPr="00D64A2F" w:rsidRDefault="00E85CD1" w:rsidP="00E85CD1">
            <w:pPr>
              <w:ind w:left="90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6" w:type="dxa"/>
          </w:tcPr>
          <w:p w14:paraId="1FE64F45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17BD272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454B16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B5E6582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F68EFE3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7C7B221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79" w:right="-17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85CD1" w:rsidRPr="007B4C6A" w14:paraId="4FD43D45" w14:textId="77777777" w:rsidTr="00D64A2F">
        <w:tc>
          <w:tcPr>
            <w:tcW w:w="3807" w:type="dxa"/>
          </w:tcPr>
          <w:p w14:paraId="1BBDE5EA" w14:textId="77777777" w:rsidR="00E85CD1" w:rsidRPr="00D64A2F" w:rsidRDefault="00E85CD1" w:rsidP="00E85CD1">
            <w:pPr>
              <w:ind w:left="90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1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96" w:type="dxa"/>
          </w:tcPr>
          <w:p w14:paraId="5F2A145B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5BC970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4BBA7C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3DF6FF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7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346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396735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93C8A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7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,516</w:t>
            </w:r>
          </w:p>
        </w:tc>
      </w:tr>
      <w:tr w:rsidR="00E85CD1" w:rsidRPr="007B4C6A" w14:paraId="4C0AAF48" w14:textId="77777777" w:rsidTr="00D64A2F">
        <w:tc>
          <w:tcPr>
            <w:tcW w:w="3807" w:type="dxa"/>
          </w:tcPr>
          <w:p w14:paraId="1C3F5051" w14:textId="77777777" w:rsidR="00E85CD1" w:rsidRPr="00D64A2F" w:rsidRDefault="00E85CD1" w:rsidP="00E85CD1">
            <w:pPr>
              <w:ind w:left="9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กันยายน และ 1 ตุลาคม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2561</w:t>
            </w:r>
          </w:p>
        </w:tc>
        <w:tc>
          <w:tcPr>
            <w:tcW w:w="996" w:type="dxa"/>
          </w:tcPr>
          <w:p w14:paraId="43F8FB82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57A07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7232E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D5DDF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6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365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A971CC3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73C21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6,479</w:t>
            </w:r>
          </w:p>
        </w:tc>
      </w:tr>
      <w:tr w:rsidR="00E85CD1" w:rsidRPr="007B4C6A" w14:paraId="6F181779" w14:textId="77777777" w:rsidTr="00D64A2F">
        <w:tc>
          <w:tcPr>
            <w:tcW w:w="3807" w:type="dxa"/>
          </w:tcPr>
          <w:p w14:paraId="50F32935" w14:textId="77777777" w:rsidR="00E85CD1" w:rsidRPr="00D64A2F" w:rsidRDefault="00E85CD1" w:rsidP="00E85CD1">
            <w:pPr>
              <w:ind w:left="9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996" w:type="dxa"/>
          </w:tcPr>
          <w:p w14:paraId="1B80BE1B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09E235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37E145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A01FD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6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290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BB0C4C" w14:textId="77777777" w:rsidR="00E85CD1" w:rsidRPr="00D64A2F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37AB9" w14:textId="77777777" w:rsidR="00E85CD1" w:rsidRPr="00D64A2F" w:rsidRDefault="00E85CD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79" w:right="-17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6,378</w:t>
            </w:r>
          </w:p>
        </w:tc>
      </w:tr>
    </w:tbl>
    <w:p w14:paraId="44BB6C16" w14:textId="77777777" w:rsidR="006806D1" w:rsidRDefault="006806D1" w:rsidP="00CF59FF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890"/>
        <w:gridCol w:w="270"/>
        <w:gridCol w:w="1980"/>
      </w:tblGrid>
      <w:tr w:rsidR="00053A33" w14:paraId="2F5A7462" w14:textId="77777777" w:rsidTr="00D64A2F">
        <w:tc>
          <w:tcPr>
            <w:tcW w:w="5040" w:type="dxa"/>
          </w:tcPr>
          <w:p w14:paraId="73872A00" w14:textId="77777777" w:rsidR="00053A33" w:rsidRDefault="00053A33" w:rsidP="00D64A2F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4140" w:type="dxa"/>
            <w:gridSpan w:val="3"/>
          </w:tcPr>
          <w:p w14:paraId="236330F9" w14:textId="49C23414" w:rsidR="00053A33" w:rsidRPr="00D64A2F" w:rsidRDefault="00053A33" w:rsidP="000157D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53A33" w14:paraId="7ECAA339" w14:textId="77777777" w:rsidTr="00D64A2F">
        <w:tc>
          <w:tcPr>
            <w:tcW w:w="5040" w:type="dxa"/>
          </w:tcPr>
          <w:p w14:paraId="3C2FA8B8" w14:textId="77777777" w:rsidR="00053A33" w:rsidRDefault="00053A33" w:rsidP="000157D6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90" w:type="dxa"/>
          </w:tcPr>
          <w:p w14:paraId="0B6881E0" w14:textId="77777777" w:rsidR="00053A33" w:rsidRDefault="00053A33" w:rsidP="000157D6">
            <w:pPr>
              <w:pStyle w:val="block"/>
              <w:spacing w:after="0" w:line="240" w:lineRule="atLeast"/>
              <w:ind w:left="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34B187C" w14:textId="77777777" w:rsidR="00053A33" w:rsidRDefault="00053A33" w:rsidP="000157D6">
            <w:pPr>
              <w:pStyle w:val="block"/>
              <w:spacing w:after="0" w:line="240" w:lineRule="atLeast"/>
              <w:ind w:left="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32F72A09" w14:textId="77777777" w:rsidR="00053A33" w:rsidRDefault="00053A33" w:rsidP="000157D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41940">
              <w:rPr>
                <w:rFonts w:ascii="Angsana New" w:eastAsia="Times New Roman" w:hAnsi="Angsana New"/>
                <w:sz w:val="30"/>
                <w:szCs w:val="30"/>
                <w:cs/>
              </w:rPr>
              <w:t>สำหรับปีสิ้นสุดวันที่</w:t>
            </w:r>
          </w:p>
          <w:p w14:paraId="4F145EB4" w14:textId="77777777" w:rsidR="00053A33" w:rsidRPr="00C41940" w:rsidRDefault="00053A33" w:rsidP="000157D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41940"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 w:rsidRPr="00C41940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กันยายน </w:t>
            </w:r>
            <w:r w:rsidRPr="00C41940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6</w:t>
            </w:r>
            <w:r w:rsidRPr="00C41940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B820B83" w14:textId="77777777" w:rsidR="00053A33" w:rsidRPr="00C41940" w:rsidRDefault="00053A33" w:rsidP="000157D6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7007E8D" w14:textId="77777777" w:rsidR="00053A33" w:rsidRDefault="00053A33" w:rsidP="0001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pacing w:val="-8"/>
                <w:sz w:val="30"/>
                <w:szCs w:val="30"/>
              </w:rPr>
            </w:pPr>
            <w:r w:rsidRPr="00053A33">
              <w:rPr>
                <w:rFonts w:ascii="Angsana New" w:eastAsia="Times New Roman" w:hAnsi="Angsana New" w:hint="cs"/>
                <w:spacing w:val="-8"/>
                <w:sz w:val="30"/>
                <w:szCs w:val="30"/>
                <w:cs/>
              </w:rPr>
              <w:t>สำหรับรอบระยะเวลาบัญชีตั้งแต่วันที่</w:t>
            </w:r>
          </w:p>
          <w:p w14:paraId="5903B885" w14:textId="77777777" w:rsidR="00053A33" w:rsidRPr="00C41940" w:rsidRDefault="00053A33" w:rsidP="0001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1940">
              <w:rPr>
                <w:rFonts w:ascii="Angsana New" w:eastAsia="Times New Roman" w:hAnsi="Angsana New"/>
                <w:spacing w:val="-8"/>
                <w:sz w:val="30"/>
                <w:szCs w:val="30"/>
              </w:rPr>
              <w:t xml:space="preserve">1 </w:t>
            </w:r>
            <w:r w:rsidRPr="00C41940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 xml:space="preserve">มกราคม </w:t>
            </w:r>
            <w:r w:rsidRPr="00C41940">
              <w:rPr>
                <w:rFonts w:ascii="Angsana New" w:eastAsia="Times New Roman" w:hAnsi="Angsana New"/>
                <w:spacing w:val="-8"/>
                <w:sz w:val="30"/>
                <w:szCs w:val="30"/>
              </w:rPr>
              <w:t>2561</w:t>
            </w:r>
            <w:r w:rsidRPr="00C41940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 xml:space="preserve"> ถึงวันที่ </w:t>
            </w:r>
            <w:r w:rsidRPr="00C41940">
              <w:rPr>
                <w:rFonts w:ascii="Angsana New" w:eastAsia="Times New Roman" w:hAnsi="Angsana New"/>
                <w:spacing w:val="-8"/>
                <w:sz w:val="30"/>
                <w:szCs w:val="30"/>
              </w:rPr>
              <w:t xml:space="preserve">30 </w:t>
            </w:r>
            <w:r w:rsidRPr="00C41940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eastAsia="Times New Roman" w:hAnsi="Angsana New"/>
                <w:spacing w:val="-8"/>
                <w:sz w:val="30"/>
                <w:szCs w:val="30"/>
              </w:rPr>
              <w:t>2</w:t>
            </w:r>
            <w:r w:rsidRPr="00C41940">
              <w:rPr>
                <w:rFonts w:ascii="Angsana New" w:eastAsia="Times New Roman" w:hAnsi="Angsana New"/>
                <w:spacing w:val="-8"/>
                <w:sz w:val="30"/>
                <w:szCs w:val="30"/>
              </w:rPr>
              <w:t>561</w:t>
            </w:r>
          </w:p>
        </w:tc>
      </w:tr>
      <w:tr w:rsidR="00053A33" w14:paraId="0C320799" w14:textId="77777777" w:rsidTr="00D64A2F">
        <w:tc>
          <w:tcPr>
            <w:tcW w:w="5040" w:type="dxa"/>
          </w:tcPr>
          <w:p w14:paraId="0178C9DC" w14:textId="77777777" w:rsidR="00053A33" w:rsidRDefault="00053A33" w:rsidP="000157D6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140" w:type="dxa"/>
            <w:gridSpan w:val="3"/>
          </w:tcPr>
          <w:p w14:paraId="11E4A8F2" w14:textId="77777777" w:rsidR="00053A33" w:rsidRPr="00C41940" w:rsidRDefault="00053A33" w:rsidP="0001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41940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C41940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41940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53A33" w14:paraId="26E949A2" w14:textId="77777777" w:rsidTr="00D64A2F">
        <w:tc>
          <w:tcPr>
            <w:tcW w:w="5040" w:type="dxa"/>
          </w:tcPr>
          <w:p w14:paraId="765A3E56" w14:textId="2EAA68BC" w:rsidR="00053A33" w:rsidRPr="00C41940" w:rsidRDefault="00053A33" w:rsidP="000157D6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419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ค่าเสื่อมราคาบันทึก</w:t>
            </w:r>
            <w:r w:rsidR="008524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เป</w:t>
            </w:r>
            <w:r w:rsidR="003E4DD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็</w:t>
            </w:r>
            <w:r w:rsidR="008524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นส่วนหนึ่งใน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:</w:t>
            </w:r>
          </w:p>
        </w:tc>
        <w:tc>
          <w:tcPr>
            <w:tcW w:w="1890" w:type="dxa"/>
          </w:tcPr>
          <w:p w14:paraId="7F166D90" w14:textId="77777777" w:rsidR="00053A33" w:rsidRPr="00C41940" w:rsidRDefault="00053A33" w:rsidP="000157D6">
            <w:pPr>
              <w:pStyle w:val="block"/>
              <w:spacing w:after="0" w:line="240" w:lineRule="atLeast"/>
              <w:ind w:left="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62520" w14:textId="77777777" w:rsidR="00053A33" w:rsidRPr="00C41940" w:rsidRDefault="00053A33" w:rsidP="000157D6">
            <w:pPr>
              <w:pStyle w:val="block"/>
              <w:spacing w:after="0" w:line="240" w:lineRule="atLeast"/>
              <w:ind w:left="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7B012F" w14:textId="77777777" w:rsidR="00053A33" w:rsidRPr="00C41940" w:rsidRDefault="00053A33" w:rsidP="000157D6">
            <w:pPr>
              <w:pStyle w:val="block"/>
              <w:spacing w:after="0" w:line="240" w:lineRule="atLeast"/>
              <w:ind w:left="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53A33" w14:paraId="07E6BE28" w14:textId="77777777" w:rsidTr="00D64A2F">
        <w:tc>
          <w:tcPr>
            <w:tcW w:w="5040" w:type="dxa"/>
          </w:tcPr>
          <w:p w14:paraId="5EBA925C" w14:textId="77777777" w:rsidR="00053A33" w:rsidRPr="00C41940" w:rsidRDefault="00053A33" w:rsidP="000157D6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41940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 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ต้นทุนการให้เช่า และบริการที่เกี่ยวข้อง</w:t>
            </w:r>
          </w:p>
        </w:tc>
        <w:tc>
          <w:tcPr>
            <w:tcW w:w="1890" w:type="dxa"/>
          </w:tcPr>
          <w:p w14:paraId="368DAA57" w14:textId="7EB9E41F" w:rsidR="00053A33" w:rsidRPr="00D64A2F" w:rsidRDefault="0051582C" w:rsidP="00D64A2F">
            <w:pPr>
              <w:pStyle w:val="block"/>
              <w:spacing w:after="0" w:line="240" w:lineRule="atLeast"/>
              <w:ind w:left="0" w:right="-917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73CC9A0D" w14:textId="77777777" w:rsidR="00053A33" w:rsidRPr="00D64A2F" w:rsidRDefault="00053A33" w:rsidP="00D64A2F">
            <w:pPr>
              <w:pStyle w:val="block"/>
              <w:spacing w:after="0" w:line="240" w:lineRule="atLeast"/>
              <w:ind w:left="0" w:right="-917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0B3EEBBF" w14:textId="13B2E871" w:rsidR="00053A33" w:rsidRPr="00D64A2F" w:rsidRDefault="0051582C" w:rsidP="00D64A2F">
            <w:pPr>
              <w:pStyle w:val="block"/>
              <w:spacing w:after="0" w:line="240" w:lineRule="atLeast"/>
              <w:ind w:left="0" w:right="-917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36</w:t>
            </w:r>
          </w:p>
        </w:tc>
      </w:tr>
      <w:tr w:rsidR="00053A33" w14:paraId="7B45C741" w14:textId="77777777" w:rsidTr="00D64A2F">
        <w:tc>
          <w:tcPr>
            <w:tcW w:w="5040" w:type="dxa"/>
          </w:tcPr>
          <w:p w14:paraId="3A19A7C0" w14:textId="77777777" w:rsidR="00053A33" w:rsidRPr="00C41940" w:rsidRDefault="00053A33" w:rsidP="000157D6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41940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 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453277" w14:textId="5A80B795" w:rsidR="00053A33" w:rsidRPr="00D64A2F" w:rsidRDefault="0051582C" w:rsidP="00D64A2F">
            <w:pPr>
              <w:pStyle w:val="block"/>
              <w:spacing w:after="0" w:line="240" w:lineRule="atLeast"/>
              <w:ind w:left="0" w:right="-917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4</w:t>
            </w:r>
            <w:r w:rsidR="0085242C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AADBE2B" w14:textId="77777777" w:rsidR="00053A33" w:rsidRPr="00D64A2F" w:rsidRDefault="00053A33" w:rsidP="00D64A2F">
            <w:pPr>
              <w:pStyle w:val="block"/>
              <w:spacing w:after="0" w:line="240" w:lineRule="atLeast"/>
              <w:ind w:left="0" w:right="-917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66567A5" w14:textId="73D8D9C2" w:rsidR="00053A33" w:rsidRPr="00D64A2F" w:rsidRDefault="0051582C" w:rsidP="00D64A2F">
            <w:pPr>
              <w:pStyle w:val="block"/>
              <w:spacing w:after="0" w:line="240" w:lineRule="atLeast"/>
              <w:ind w:left="0" w:right="-917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38</w:t>
            </w:r>
          </w:p>
        </w:tc>
      </w:tr>
      <w:tr w:rsidR="00887457" w14:paraId="353A02D4" w14:textId="77777777" w:rsidTr="00D64A2F">
        <w:tc>
          <w:tcPr>
            <w:tcW w:w="5040" w:type="dxa"/>
          </w:tcPr>
          <w:p w14:paraId="3E308A40" w14:textId="77777777" w:rsidR="00887457" w:rsidRPr="00C41940" w:rsidRDefault="00887457" w:rsidP="000157D6">
            <w:pPr>
              <w:pStyle w:val="block"/>
              <w:spacing w:after="0"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7348D18" w14:textId="170FAD51" w:rsidR="00887457" w:rsidRPr="00D64A2F" w:rsidRDefault="00EE6500" w:rsidP="00D64A2F">
            <w:pPr>
              <w:pStyle w:val="block"/>
              <w:spacing w:after="0" w:line="240" w:lineRule="atLeast"/>
              <w:ind w:left="0" w:right="-91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6615B55F" w14:textId="77777777" w:rsidR="00887457" w:rsidRPr="00D64A2F" w:rsidRDefault="00887457" w:rsidP="00D64A2F">
            <w:pPr>
              <w:pStyle w:val="block"/>
              <w:spacing w:after="0" w:line="240" w:lineRule="atLeast"/>
              <w:ind w:left="0" w:right="-91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9DBEDAD" w14:textId="23F00EF9" w:rsidR="00887457" w:rsidRPr="00D64A2F" w:rsidRDefault="0051582C" w:rsidP="00D64A2F">
            <w:pPr>
              <w:pStyle w:val="block"/>
              <w:spacing w:after="0" w:line="240" w:lineRule="atLeast"/>
              <w:ind w:left="0" w:right="-91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</w:p>
        </w:tc>
      </w:tr>
    </w:tbl>
    <w:p w14:paraId="317FF481" w14:textId="77777777" w:rsidR="006806D1" w:rsidRPr="00D64A2F" w:rsidRDefault="006806D1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18"/>
          <w:szCs w:val="18"/>
        </w:rPr>
      </w:pPr>
    </w:p>
    <w:p w14:paraId="3E36F7F4" w14:textId="292F7435" w:rsidR="00003C70" w:rsidRPr="00D64A2F" w:rsidRDefault="005960E8" w:rsidP="00D64A2F">
      <w:pPr>
        <w:pStyle w:val="block"/>
        <w:spacing w:after="0" w:line="240" w:lineRule="atLeast"/>
        <w:ind w:left="540"/>
        <w:jc w:val="both"/>
        <w:rPr>
          <w:rFonts w:ascii="Angsana New" w:hAnsi="Angsana New"/>
          <w:spacing w:val="-6"/>
          <w:sz w:val="30"/>
          <w:szCs w:val="30"/>
        </w:rPr>
      </w:pPr>
      <w:r w:rsidRPr="00D64A2F">
        <w:rPr>
          <w:rFonts w:ascii="Angsana New" w:hAnsi="Angsana New"/>
          <w:spacing w:val="-6"/>
          <w:sz w:val="30"/>
          <w:szCs w:val="30"/>
          <w:cs/>
        </w:rPr>
        <w:t>อสังหาริมทรัพย์เพื่อการลงทุน</w:t>
      </w:r>
      <w:r w:rsidR="00E85CD1" w:rsidRPr="00D64A2F">
        <w:rPr>
          <w:rFonts w:ascii="Angsana New" w:hAnsi="Angsana New"/>
          <w:spacing w:val="-6"/>
          <w:sz w:val="30"/>
          <w:szCs w:val="30"/>
          <w:cs/>
          <w:lang w:bidi="th-TH"/>
        </w:rPr>
        <w:t>เพื่ออุตสาหกรรม</w:t>
      </w:r>
      <w:r w:rsidRPr="00D64A2F">
        <w:rPr>
          <w:rFonts w:ascii="Angsana New" w:hAnsi="Angsana New"/>
          <w:spacing w:val="-6"/>
          <w:sz w:val="30"/>
          <w:szCs w:val="30"/>
          <w:cs/>
        </w:rPr>
        <w:t>ประกอบด้วย ที่ดินและส่วนปรับปรุงที่ดิน งานระหว่างก่อสร้างสินทรัพย์ส่วนกลาง อาคารโรงงานและคลังสินค้า</w:t>
      </w:r>
    </w:p>
    <w:p w14:paraId="5DD3337D" w14:textId="77777777" w:rsidR="005960E8" w:rsidRPr="00D64A2F" w:rsidRDefault="00003C70" w:rsidP="00596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 </w:t>
      </w:r>
    </w:p>
    <w:p w14:paraId="0A6B392D" w14:textId="712F916C" w:rsidR="005960E8" w:rsidRPr="007B4C6A" w:rsidRDefault="00E141D6" w:rsidP="00596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อสังหาริมทรัพย์เพื่อการพาณิชย์ ประกอบด้วย </w:t>
      </w:r>
      <w:r w:rsidR="005960E8" w:rsidRPr="007B4C6A">
        <w:rPr>
          <w:rFonts w:ascii="Angsana New" w:hAnsi="Angsana New"/>
          <w:sz w:val="30"/>
          <w:szCs w:val="30"/>
          <w:cs/>
        </w:rPr>
        <w:t>อาคารสำนักงานที่ให้เช่า</w:t>
      </w:r>
      <w:r>
        <w:rPr>
          <w:rFonts w:ascii="Angsana New" w:hAnsi="Angsana New" w:hint="cs"/>
          <w:sz w:val="30"/>
          <w:szCs w:val="30"/>
          <w:cs/>
        </w:rPr>
        <w:t>ซึ่งส่วนหนึ่ง</w:t>
      </w:r>
      <w:r w:rsidR="005960E8" w:rsidRPr="007B4C6A">
        <w:rPr>
          <w:rFonts w:ascii="Angsana New" w:hAnsi="Angsana New"/>
          <w:sz w:val="30"/>
          <w:szCs w:val="30"/>
          <w:cs/>
        </w:rPr>
        <w:t>เป็นสินทรัพย์ที่ตั้งอยู่บน</w:t>
      </w:r>
      <w:r w:rsidR="00A8447F" w:rsidRPr="007B4C6A">
        <w:rPr>
          <w:rFonts w:ascii="Angsana New" w:hAnsi="Angsana New"/>
          <w:sz w:val="30"/>
          <w:szCs w:val="30"/>
          <w:cs/>
        </w:rPr>
        <w:t>ที่ดินเช่าซึ่ง</w:t>
      </w:r>
      <w:r>
        <w:rPr>
          <w:rFonts w:ascii="Angsana New" w:hAnsi="Angsana New"/>
          <w:sz w:val="30"/>
          <w:szCs w:val="30"/>
        </w:rPr>
        <w:t xml:space="preserve"> GOLD </w:t>
      </w:r>
      <w:r w:rsidR="00A8447F" w:rsidRPr="007B4C6A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</w:t>
      </w:r>
      <w:r w:rsidR="005960E8" w:rsidRPr="007B4C6A">
        <w:rPr>
          <w:rFonts w:ascii="Angsana New" w:hAnsi="Angsana New"/>
          <w:sz w:val="30"/>
          <w:szCs w:val="30"/>
          <w:cs/>
        </w:rPr>
        <w:t xml:space="preserve">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 (ดูหมายเหตุข้อ </w:t>
      </w:r>
      <w:r w:rsidR="005960E8" w:rsidRPr="007B4C6A">
        <w:rPr>
          <w:rFonts w:ascii="Angsana New" w:hAnsi="Angsana New"/>
          <w:sz w:val="30"/>
          <w:szCs w:val="30"/>
        </w:rPr>
        <w:t>1</w:t>
      </w:r>
      <w:r w:rsidR="00C37E65">
        <w:rPr>
          <w:rFonts w:ascii="Angsana New" w:hAnsi="Angsana New"/>
          <w:sz w:val="30"/>
          <w:szCs w:val="30"/>
        </w:rPr>
        <w:t>8</w:t>
      </w:r>
      <w:r w:rsidR="005960E8" w:rsidRPr="007B4C6A">
        <w:rPr>
          <w:rFonts w:ascii="Angsana New" w:hAnsi="Angsana New"/>
          <w:sz w:val="30"/>
          <w:szCs w:val="30"/>
          <w:cs/>
        </w:rPr>
        <w:t>)</w:t>
      </w:r>
    </w:p>
    <w:p w14:paraId="4E7D2300" w14:textId="77777777" w:rsidR="0045516D" w:rsidRPr="00D64A2F" w:rsidRDefault="0045516D" w:rsidP="00596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E5A64DD" w14:textId="56C163EE" w:rsidR="0045516D" w:rsidRPr="007B4C6A" w:rsidRDefault="0045516D" w:rsidP="00455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>ภาระค้ำประกัน</w:t>
      </w:r>
    </w:p>
    <w:p w14:paraId="2CDC56EA" w14:textId="77777777" w:rsidR="0045516D" w:rsidRPr="00D64A2F" w:rsidRDefault="0045516D" w:rsidP="00455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BFF26AD" w14:textId="346882C1" w:rsidR="0045516D" w:rsidRPr="00F81176" w:rsidRDefault="009417C6" w:rsidP="0045516D">
      <w:pPr>
        <w:tabs>
          <w:tab w:val="left" w:pos="540"/>
          <w:tab w:val="left" w:pos="720"/>
          <w:tab w:val="right" w:pos="7200"/>
          <w:tab w:val="right" w:pos="8540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F81176">
        <w:rPr>
          <w:rFonts w:ascii="Angsana New" w:hAnsi="Angsana New"/>
          <w:sz w:val="30"/>
          <w:szCs w:val="30"/>
          <w:cs/>
        </w:rPr>
        <w:t>กลุ่มบริษัทและบริษัทมีภาระค้ำประกันใน</w:t>
      </w:r>
      <w:r w:rsidR="0045516D" w:rsidRPr="00D64A2F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E141D6" w:rsidRPr="00D64A2F">
        <w:rPr>
          <w:rFonts w:ascii="Angsana New" w:hAnsi="Angsana New"/>
          <w:sz w:val="30"/>
          <w:szCs w:val="30"/>
          <w:cs/>
        </w:rPr>
        <w:t>เพื่ออุตสาหกรรม</w:t>
      </w:r>
      <w:r w:rsidRPr="00F81176">
        <w:rPr>
          <w:rFonts w:ascii="Angsana New" w:hAnsi="Angsana New"/>
          <w:sz w:val="30"/>
          <w:szCs w:val="30"/>
          <w:cs/>
        </w:rPr>
        <w:t xml:space="preserve"> ตามรายละเอียดในหมายเหตุข้อ </w:t>
      </w:r>
      <w:r w:rsidRPr="00F81176">
        <w:rPr>
          <w:rFonts w:ascii="Angsana New" w:hAnsi="Angsana New"/>
          <w:sz w:val="30"/>
          <w:szCs w:val="30"/>
        </w:rPr>
        <w:t>20</w:t>
      </w:r>
    </w:p>
    <w:p w14:paraId="503AF906" w14:textId="77777777" w:rsidR="009417C6" w:rsidRDefault="00941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37F6D7B" w14:textId="757872A3" w:rsidR="00151BF1" w:rsidRDefault="0045516D" w:rsidP="00680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Pr="007B4C6A">
        <w:rPr>
          <w:rFonts w:ascii="Angsana New" w:hAnsi="Angsana New"/>
          <w:sz w:val="30"/>
          <w:szCs w:val="30"/>
        </w:rPr>
        <w:t xml:space="preserve">30 </w:t>
      </w:r>
      <w:r w:rsidRPr="007B4C6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B4C6A">
        <w:rPr>
          <w:rFonts w:ascii="Angsana New" w:hAnsi="Angsana New"/>
          <w:sz w:val="30"/>
          <w:szCs w:val="30"/>
        </w:rPr>
        <w:t>256</w:t>
      </w:r>
      <w:r w:rsidR="0061297C" w:rsidRPr="007B4C6A">
        <w:rPr>
          <w:rFonts w:ascii="Angsana New" w:hAnsi="Angsana New"/>
          <w:sz w:val="30"/>
          <w:szCs w:val="30"/>
        </w:rPr>
        <w:t>2</w:t>
      </w:r>
      <w:r w:rsidRPr="007B4C6A">
        <w:rPr>
          <w:rFonts w:ascii="Angsana New" w:hAnsi="Angsana New"/>
          <w:sz w:val="30"/>
          <w:szCs w:val="30"/>
          <w:cs/>
        </w:rPr>
        <w:t xml:space="preserve"> และ </w:t>
      </w:r>
      <w:r w:rsidRPr="007B4C6A">
        <w:rPr>
          <w:rFonts w:ascii="Angsana New" w:hAnsi="Angsana New"/>
          <w:sz w:val="30"/>
          <w:szCs w:val="30"/>
        </w:rPr>
        <w:t>256</w:t>
      </w:r>
      <w:r w:rsidR="00E6242C" w:rsidRPr="007B4C6A">
        <w:rPr>
          <w:rFonts w:ascii="Angsana New" w:hAnsi="Angsana New"/>
          <w:sz w:val="30"/>
          <w:szCs w:val="30"/>
        </w:rPr>
        <w:t>1</w:t>
      </w:r>
      <w:r w:rsidRPr="007B4C6A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ประเมินราคาโดยผู้ประเมินราคาอิสระมูลค่ายุติธรรมของอสังหาริมทรัพย์เพื่อการลงทุน มีดังนี้</w:t>
      </w:r>
    </w:p>
    <w:p w14:paraId="40519F46" w14:textId="77777777" w:rsidR="006806D1" w:rsidRDefault="006806D1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883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319"/>
        <w:gridCol w:w="255"/>
        <w:gridCol w:w="1216"/>
        <w:gridCol w:w="255"/>
        <w:gridCol w:w="1257"/>
        <w:gridCol w:w="255"/>
        <w:gridCol w:w="1326"/>
      </w:tblGrid>
      <w:tr w:rsidR="0045516D" w:rsidRPr="00C4259B" w14:paraId="12865C22" w14:textId="77777777" w:rsidTr="00D64A2F">
        <w:trPr>
          <w:trHeight w:val="407"/>
          <w:tblHeader/>
        </w:trPr>
        <w:tc>
          <w:tcPr>
            <w:tcW w:w="2952" w:type="dxa"/>
          </w:tcPr>
          <w:p w14:paraId="5A97FAD9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883" w:type="dxa"/>
            <w:gridSpan w:val="7"/>
          </w:tcPr>
          <w:p w14:paraId="137F37A4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425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516D" w:rsidRPr="00C4259B" w14:paraId="7AB05767" w14:textId="77777777" w:rsidTr="00D64A2F">
        <w:trPr>
          <w:trHeight w:val="407"/>
          <w:tblHeader/>
        </w:trPr>
        <w:tc>
          <w:tcPr>
            <w:tcW w:w="2952" w:type="dxa"/>
          </w:tcPr>
          <w:p w14:paraId="478937C1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</w:rPr>
            </w:pPr>
            <w:r w:rsidRPr="00C4259B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  <w:r w:rsidRPr="00C4259B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</w:p>
        </w:tc>
        <w:tc>
          <w:tcPr>
            <w:tcW w:w="2790" w:type="dxa"/>
            <w:gridSpan w:val="3"/>
          </w:tcPr>
          <w:p w14:paraId="762CB1D0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4259B">
              <w:rPr>
                <w:rFonts w:ascii="Angsana New" w:hAnsi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55" w:type="dxa"/>
          </w:tcPr>
          <w:p w14:paraId="2BAE7C70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8" w:type="dxa"/>
            <w:gridSpan w:val="3"/>
          </w:tcPr>
          <w:p w14:paraId="5FE8A289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4259B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</w:tr>
      <w:tr w:rsidR="003F124C" w:rsidRPr="00C4259B" w14:paraId="6B237B09" w14:textId="77777777" w:rsidTr="00D64A2F">
        <w:trPr>
          <w:trHeight w:val="407"/>
          <w:tblHeader/>
        </w:trPr>
        <w:tc>
          <w:tcPr>
            <w:tcW w:w="2952" w:type="dxa"/>
          </w:tcPr>
          <w:p w14:paraId="5A16115D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9" w:type="dxa"/>
          </w:tcPr>
          <w:p w14:paraId="1BA4FBDF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5" w:type="dxa"/>
          </w:tcPr>
          <w:p w14:paraId="235F60BF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</w:tcPr>
          <w:p w14:paraId="1D0F44D9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55" w:type="dxa"/>
          </w:tcPr>
          <w:p w14:paraId="6DD0FAEB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0536EB28" w14:textId="77777777" w:rsidR="0045516D" w:rsidRPr="00C4259B" w:rsidRDefault="0045516D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5" w:type="dxa"/>
          </w:tcPr>
          <w:p w14:paraId="26E812A8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6" w:type="dxa"/>
          </w:tcPr>
          <w:p w14:paraId="3020888E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D0EAB" w:rsidRPr="00C4259B" w14:paraId="305BBE28" w14:textId="77777777" w:rsidTr="00D64A2F">
        <w:trPr>
          <w:trHeight w:val="407"/>
          <w:tblHeader/>
        </w:trPr>
        <w:tc>
          <w:tcPr>
            <w:tcW w:w="2952" w:type="dxa"/>
          </w:tcPr>
          <w:p w14:paraId="209A7F9D" w14:textId="77777777" w:rsidR="00DD0EAB" w:rsidRPr="00C4259B" w:rsidRDefault="00DD0EAB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9" w:type="dxa"/>
          </w:tcPr>
          <w:p w14:paraId="621E6454" w14:textId="77777777" w:rsidR="00DD0EAB" w:rsidRPr="00C4259B" w:rsidRDefault="00DD0EAB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42FBD07E" w14:textId="77777777" w:rsidR="00DD0EAB" w:rsidRPr="00C4259B" w:rsidRDefault="00DD0EAB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</w:tcPr>
          <w:p w14:paraId="517A53C7" w14:textId="77777777" w:rsidR="00DD0EAB" w:rsidRPr="00C4259B" w:rsidRDefault="00DD0EAB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5CECE99C" w14:textId="77777777" w:rsidR="00DD0EAB" w:rsidRPr="00C4259B" w:rsidRDefault="00DD0EAB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07CAEA3B" w14:textId="24BBBF88" w:rsidR="00DD0EAB" w:rsidRPr="00C4259B" w:rsidRDefault="00DD0EA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55" w:type="dxa"/>
          </w:tcPr>
          <w:p w14:paraId="0E8883C5" w14:textId="77777777" w:rsidR="00DD0EAB" w:rsidRPr="00C4259B" w:rsidRDefault="00DD0EAB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6" w:type="dxa"/>
          </w:tcPr>
          <w:p w14:paraId="2633E819" w14:textId="71540052" w:rsidR="00DD0EAB" w:rsidRPr="00C4259B" w:rsidRDefault="00DD0EAB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45516D" w:rsidRPr="00C4259B" w14:paraId="18DCAB8B" w14:textId="77777777" w:rsidTr="00D64A2F">
        <w:trPr>
          <w:trHeight w:val="407"/>
          <w:tblHeader/>
        </w:trPr>
        <w:tc>
          <w:tcPr>
            <w:tcW w:w="2952" w:type="dxa"/>
          </w:tcPr>
          <w:p w14:paraId="4B34051A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883" w:type="dxa"/>
            <w:gridSpan w:val="7"/>
          </w:tcPr>
          <w:p w14:paraId="25B4819A" w14:textId="77777777" w:rsidR="0045516D" w:rsidRPr="00C4259B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5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124C" w:rsidRPr="00C4259B" w14:paraId="37C47750" w14:textId="77777777" w:rsidTr="00D64A2F">
        <w:trPr>
          <w:trHeight w:val="424"/>
        </w:trPr>
        <w:tc>
          <w:tcPr>
            <w:tcW w:w="2952" w:type="dxa"/>
          </w:tcPr>
          <w:p w14:paraId="64ADA89E" w14:textId="77777777" w:rsidR="0045516D" w:rsidRPr="00C4259B" w:rsidRDefault="0045516D" w:rsidP="0045516D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19" w:type="dxa"/>
          </w:tcPr>
          <w:p w14:paraId="752AAD48" w14:textId="5338BAB1" w:rsidR="0045516D" w:rsidRPr="00C4259B" w:rsidRDefault="0045516D" w:rsidP="009F6D3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14694FA" w14:textId="77777777" w:rsidR="0045516D" w:rsidRPr="00C4259B" w:rsidRDefault="0045516D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vAlign w:val="center"/>
          </w:tcPr>
          <w:p w14:paraId="0BCDEB01" w14:textId="77777777" w:rsidR="0045516D" w:rsidRPr="00C4259B" w:rsidRDefault="0045516D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5BD30F8" w14:textId="77777777" w:rsidR="0045516D" w:rsidRPr="00C4259B" w:rsidRDefault="0045516D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60C9ADB" w14:textId="425F05D9" w:rsidR="0045516D" w:rsidRPr="00C4259B" w:rsidRDefault="0045516D" w:rsidP="00EC096F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C9DB66C" w14:textId="77777777" w:rsidR="0045516D" w:rsidRPr="00C4259B" w:rsidRDefault="0045516D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296C389C" w14:textId="77777777" w:rsidR="0045516D" w:rsidRPr="00C4259B" w:rsidRDefault="0045516D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27B" w:rsidRPr="00C4259B" w14:paraId="354768E6" w14:textId="77777777" w:rsidTr="00D64A2F">
        <w:trPr>
          <w:trHeight w:val="424"/>
        </w:trPr>
        <w:tc>
          <w:tcPr>
            <w:tcW w:w="2952" w:type="dxa"/>
          </w:tcPr>
          <w:p w14:paraId="69696D35" w14:textId="7D7BBB0F" w:rsidR="0078727B" w:rsidRPr="00C4259B" w:rsidRDefault="00472776" w:rsidP="0045516D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25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8727B" w:rsidRPr="00C4259B">
              <w:rPr>
                <w:rFonts w:ascii="Angsana New" w:hAnsi="Angsana New"/>
                <w:sz w:val="30"/>
                <w:szCs w:val="30"/>
                <w:cs/>
              </w:rPr>
              <w:t>เพื่ออุตสาหกรรม</w:t>
            </w:r>
          </w:p>
        </w:tc>
        <w:tc>
          <w:tcPr>
            <w:tcW w:w="1319" w:type="dxa"/>
          </w:tcPr>
          <w:p w14:paraId="0C8F67D8" w14:textId="7A2AEF50" w:rsidR="0078727B" w:rsidRPr="00C4259B" w:rsidRDefault="0078727B" w:rsidP="009F6D3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</w:rPr>
              <w:t>29,501</w:t>
            </w:r>
          </w:p>
        </w:tc>
        <w:tc>
          <w:tcPr>
            <w:tcW w:w="255" w:type="dxa"/>
          </w:tcPr>
          <w:p w14:paraId="748F77EC" w14:textId="77777777" w:rsidR="0078727B" w:rsidRPr="00C4259B" w:rsidRDefault="0078727B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vAlign w:val="center"/>
          </w:tcPr>
          <w:p w14:paraId="3EF88A40" w14:textId="77777777" w:rsidR="0078727B" w:rsidRPr="00C4259B" w:rsidRDefault="0078727B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FDC9A48" w14:textId="77777777" w:rsidR="0078727B" w:rsidRPr="00C4259B" w:rsidRDefault="0078727B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D179E9D" w14:textId="27CA1E3C" w:rsidR="0078727B" w:rsidRPr="00C4259B" w:rsidRDefault="0078727B" w:rsidP="00EC096F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</w:rPr>
              <w:t>29,038</w:t>
            </w:r>
          </w:p>
        </w:tc>
        <w:tc>
          <w:tcPr>
            <w:tcW w:w="255" w:type="dxa"/>
          </w:tcPr>
          <w:p w14:paraId="7E2CBA6F" w14:textId="77777777" w:rsidR="0078727B" w:rsidRPr="00C4259B" w:rsidRDefault="0078727B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14F92685" w14:textId="77777777" w:rsidR="0078727B" w:rsidRPr="00C4259B" w:rsidRDefault="0078727B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776" w:rsidRPr="00C4259B" w14:paraId="3C026302" w14:textId="77777777" w:rsidTr="00D64A2F">
        <w:trPr>
          <w:trHeight w:val="424"/>
        </w:trPr>
        <w:tc>
          <w:tcPr>
            <w:tcW w:w="2952" w:type="dxa"/>
          </w:tcPr>
          <w:p w14:paraId="42D1098C" w14:textId="570284F0" w:rsidR="00472776" w:rsidRPr="00C4259B" w:rsidRDefault="00472776" w:rsidP="0045516D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8681008" w14:textId="16F83002" w:rsidR="00472776" w:rsidRPr="00C4259B" w:rsidRDefault="0051582C" w:rsidP="009F6D3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55" w:type="dxa"/>
          </w:tcPr>
          <w:p w14:paraId="7B3BEA61" w14:textId="77777777" w:rsidR="00472776" w:rsidRPr="00C4259B" w:rsidRDefault="00472776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vAlign w:val="center"/>
          </w:tcPr>
          <w:p w14:paraId="449B8585" w14:textId="77777777" w:rsidR="00472776" w:rsidRPr="00C4259B" w:rsidRDefault="00472776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D5E29F1" w14:textId="77777777" w:rsidR="00472776" w:rsidRPr="00C4259B" w:rsidRDefault="00472776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07BC83C" w14:textId="7979842A" w:rsidR="00472776" w:rsidRPr="00C4259B" w:rsidRDefault="0051582C" w:rsidP="00EC096F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55" w:type="dxa"/>
          </w:tcPr>
          <w:p w14:paraId="67BD7CC9" w14:textId="77777777" w:rsidR="00472776" w:rsidRPr="00C4259B" w:rsidRDefault="00472776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6B6926CC" w14:textId="77777777" w:rsidR="00472776" w:rsidRPr="00C4259B" w:rsidRDefault="00472776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776" w:rsidRPr="00C4259B" w14:paraId="6FA2F0E9" w14:textId="77777777" w:rsidTr="00D64A2F">
        <w:trPr>
          <w:trHeight w:val="424"/>
        </w:trPr>
        <w:tc>
          <w:tcPr>
            <w:tcW w:w="2952" w:type="dxa"/>
          </w:tcPr>
          <w:p w14:paraId="3C83EAC8" w14:textId="77777777" w:rsidR="00472776" w:rsidRPr="00C4259B" w:rsidRDefault="00472776" w:rsidP="0045516D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2BD2BF5E" w14:textId="5658D84F" w:rsidR="00472776" w:rsidRPr="00D64A2F" w:rsidRDefault="0051582C" w:rsidP="009F6D3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30,130</w:t>
            </w:r>
          </w:p>
        </w:tc>
        <w:tc>
          <w:tcPr>
            <w:tcW w:w="255" w:type="dxa"/>
          </w:tcPr>
          <w:p w14:paraId="4F044247" w14:textId="77777777" w:rsidR="00472776" w:rsidRPr="00C4259B" w:rsidRDefault="00472776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vAlign w:val="center"/>
          </w:tcPr>
          <w:p w14:paraId="716F826B" w14:textId="274C365F" w:rsidR="00472776" w:rsidRPr="00D64A2F" w:rsidRDefault="00FA3D4F" w:rsidP="00D64A2F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37,710</w:t>
            </w:r>
          </w:p>
        </w:tc>
        <w:tc>
          <w:tcPr>
            <w:tcW w:w="255" w:type="dxa"/>
          </w:tcPr>
          <w:p w14:paraId="5DEB40E6" w14:textId="77777777" w:rsidR="00472776" w:rsidRPr="00C4259B" w:rsidRDefault="00472776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2525A57A" w14:textId="3EB0A309" w:rsidR="00472776" w:rsidRPr="00D64A2F" w:rsidRDefault="0051582C" w:rsidP="00EC096F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29,697</w:t>
            </w:r>
          </w:p>
        </w:tc>
        <w:tc>
          <w:tcPr>
            <w:tcW w:w="255" w:type="dxa"/>
          </w:tcPr>
          <w:p w14:paraId="3049FEB5" w14:textId="77777777" w:rsidR="00472776" w:rsidRPr="00C4259B" w:rsidRDefault="00472776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21BD20E0" w14:textId="35A18C10" w:rsidR="00472776" w:rsidRPr="00D64A2F" w:rsidRDefault="00FA3D4F" w:rsidP="00D64A2F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38,425</w:t>
            </w:r>
          </w:p>
        </w:tc>
      </w:tr>
      <w:tr w:rsidR="00472776" w:rsidRPr="00C4259B" w14:paraId="2171D678" w14:textId="77777777" w:rsidTr="00D64A2F">
        <w:trPr>
          <w:trHeight w:val="424"/>
        </w:trPr>
        <w:tc>
          <w:tcPr>
            <w:tcW w:w="2952" w:type="dxa"/>
          </w:tcPr>
          <w:p w14:paraId="62E24727" w14:textId="6ABC5A66" w:rsidR="00472776" w:rsidRPr="00C4259B" w:rsidRDefault="00472776" w:rsidP="00472776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1DD088B3" w14:textId="59A3C0EB" w:rsidR="00472776" w:rsidRPr="00C4259B" w:rsidRDefault="00472776" w:rsidP="0047277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418F339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vAlign w:val="center"/>
          </w:tcPr>
          <w:p w14:paraId="2C37B464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0101C45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51968E5" w14:textId="7CAED163" w:rsidR="00472776" w:rsidRPr="00C4259B" w:rsidRDefault="00472776" w:rsidP="0047277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AD9ED56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0572D569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776" w:rsidRPr="00C4259B" w14:paraId="198207FC" w14:textId="77777777" w:rsidTr="00D64A2F">
        <w:trPr>
          <w:trHeight w:val="424"/>
        </w:trPr>
        <w:tc>
          <w:tcPr>
            <w:tcW w:w="2952" w:type="dxa"/>
          </w:tcPr>
          <w:p w14:paraId="24FEC60B" w14:textId="60534320" w:rsidR="00472776" w:rsidRPr="00C4259B" w:rsidRDefault="00472776" w:rsidP="00472776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4259B">
              <w:rPr>
                <w:rFonts w:ascii="Angsana New" w:hAnsi="Angsana New"/>
                <w:sz w:val="30"/>
                <w:szCs w:val="30"/>
                <w:cs/>
              </w:rPr>
              <w:t>เพื่อการพาณิชย์</w:t>
            </w:r>
          </w:p>
        </w:tc>
        <w:tc>
          <w:tcPr>
            <w:tcW w:w="1319" w:type="dxa"/>
          </w:tcPr>
          <w:p w14:paraId="5D005868" w14:textId="3B8E85F5" w:rsidR="00472776" w:rsidRPr="00C4259B" w:rsidRDefault="008C2514" w:rsidP="0047277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</w:rPr>
              <w:t>6,189</w:t>
            </w:r>
          </w:p>
        </w:tc>
        <w:tc>
          <w:tcPr>
            <w:tcW w:w="255" w:type="dxa"/>
          </w:tcPr>
          <w:p w14:paraId="714C7867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vAlign w:val="center"/>
          </w:tcPr>
          <w:p w14:paraId="1DB3F378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B8FF360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C7866DD" w14:textId="6694FCB0" w:rsidR="00472776" w:rsidRPr="00C4259B" w:rsidRDefault="008C2514" w:rsidP="0047277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</w:rPr>
              <w:t>6,584</w:t>
            </w:r>
          </w:p>
        </w:tc>
        <w:tc>
          <w:tcPr>
            <w:tcW w:w="255" w:type="dxa"/>
          </w:tcPr>
          <w:p w14:paraId="320F26F2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0A55D2BB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776" w:rsidRPr="00C4259B" w14:paraId="204DB612" w14:textId="77777777" w:rsidTr="00D64A2F">
        <w:trPr>
          <w:trHeight w:val="424"/>
        </w:trPr>
        <w:tc>
          <w:tcPr>
            <w:tcW w:w="2952" w:type="dxa"/>
          </w:tcPr>
          <w:p w14:paraId="07220C36" w14:textId="77777777" w:rsidR="00472776" w:rsidRPr="00C4259B" w:rsidRDefault="00472776" w:rsidP="00472776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03B266B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</w:rPr>
              <w:t>975</w:t>
            </w:r>
          </w:p>
        </w:tc>
        <w:tc>
          <w:tcPr>
            <w:tcW w:w="255" w:type="dxa"/>
          </w:tcPr>
          <w:p w14:paraId="383DB68E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32913DB4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8F8ED3F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0B24EF8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</w:rPr>
              <w:t>1,028</w:t>
            </w:r>
          </w:p>
        </w:tc>
        <w:tc>
          <w:tcPr>
            <w:tcW w:w="255" w:type="dxa"/>
          </w:tcPr>
          <w:p w14:paraId="638C6C10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1D1A9834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776" w:rsidRPr="00C4259B" w14:paraId="4843B34E" w14:textId="77777777" w:rsidTr="00D64A2F">
        <w:trPr>
          <w:trHeight w:val="424"/>
        </w:trPr>
        <w:tc>
          <w:tcPr>
            <w:tcW w:w="2952" w:type="dxa"/>
          </w:tcPr>
          <w:p w14:paraId="46A023FB" w14:textId="77777777" w:rsidR="00472776" w:rsidRPr="00C4259B" w:rsidRDefault="00472776" w:rsidP="00472776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089125B6" w14:textId="391B6550" w:rsidR="00472776" w:rsidRPr="00D64A2F" w:rsidRDefault="00C4259B" w:rsidP="0047277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7,164</w:t>
            </w:r>
          </w:p>
        </w:tc>
        <w:tc>
          <w:tcPr>
            <w:tcW w:w="255" w:type="dxa"/>
          </w:tcPr>
          <w:p w14:paraId="43605C35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2BE33B8" w14:textId="48AFEDC6" w:rsidR="00472776" w:rsidRPr="00D64A2F" w:rsidRDefault="00FA3D4F" w:rsidP="0047277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13,122</w:t>
            </w:r>
          </w:p>
        </w:tc>
        <w:tc>
          <w:tcPr>
            <w:tcW w:w="255" w:type="dxa"/>
          </w:tcPr>
          <w:p w14:paraId="35D30B36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C61E9A2" w14:textId="433A8135" w:rsidR="00472776" w:rsidRPr="00D64A2F" w:rsidRDefault="00C4259B" w:rsidP="0047277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7,612</w:t>
            </w:r>
          </w:p>
        </w:tc>
        <w:tc>
          <w:tcPr>
            <w:tcW w:w="255" w:type="dxa"/>
          </w:tcPr>
          <w:p w14:paraId="534CF5F2" w14:textId="77777777" w:rsidR="00472776" w:rsidRPr="00C4259B" w:rsidRDefault="00472776" w:rsidP="00472776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4A8415C3" w14:textId="2D86B2F6" w:rsidR="00472776" w:rsidRPr="00D64A2F" w:rsidRDefault="00FA3D4F" w:rsidP="00D64A2F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14,026</w:t>
            </w:r>
          </w:p>
        </w:tc>
      </w:tr>
      <w:tr w:rsidR="00472776" w:rsidRPr="00C4259B" w14:paraId="1A0B9F15" w14:textId="77777777" w:rsidTr="00D64A2F">
        <w:trPr>
          <w:trHeight w:val="424"/>
        </w:trPr>
        <w:tc>
          <w:tcPr>
            <w:tcW w:w="2952" w:type="dxa"/>
          </w:tcPr>
          <w:p w14:paraId="604E8656" w14:textId="77777777" w:rsidR="00472776" w:rsidRPr="00C4259B" w:rsidRDefault="00472776" w:rsidP="0047277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5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F847B1E" w14:textId="32580863" w:rsidR="00472776" w:rsidRPr="00C4259B" w:rsidRDefault="00472776" w:rsidP="00472776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59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4259B" w:rsidRPr="00D64A2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425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4259B" w:rsidRPr="00D64A2F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55" w:type="dxa"/>
          </w:tcPr>
          <w:p w14:paraId="5873FAA0" w14:textId="77777777" w:rsidR="00472776" w:rsidRPr="00C4259B" w:rsidRDefault="00472776" w:rsidP="00472776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7462A5F6" w14:textId="681AA0EA" w:rsidR="00472776" w:rsidRPr="00C4259B" w:rsidRDefault="0047277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59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5628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425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6286"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</w:p>
        </w:tc>
        <w:tc>
          <w:tcPr>
            <w:tcW w:w="255" w:type="dxa"/>
          </w:tcPr>
          <w:p w14:paraId="0785C668" w14:textId="77777777" w:rsidR="00472776" w:rsidRPr="00C4259B" w:rsidRDefault="00472776" w:rsidP="00472776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21936F5" w14:textId="60DCB006" w:rsidR="00472776" w:rsidRPr="00C4259B" w:rsidRDefault="00472776" w:rsidP="00472776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59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4259B" w:rsidRPr="00D64A2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425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4259B" w:rsidRPr="00D64A2F"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55" w:type="dxa"/>
          </w:tcPr>
          <w:p w14:paraId="0C5E312B" w14:textId="77777777" w:rsidR="00472776" w:rsidRPr="00C4259B" w:rsidRDefault="00472776" w:rsidP="00472776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14910222" w14:textId="6EFC57C8" w:rsidR="00472776" w:rsidRPr="00C4259B" w:rsidRDefault="00756286" w:rsidP="00472776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472776" w:rsidRPr="00C425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</w:tr>
    </w:tbl>
    <w:p w14:paraId="728B897A" w14:textId="77777777" w:rsidR="00C85C8E" w:rsidRPr="00C4259B" w:rsidRDefault="00C85C8E" w:rsidP="00455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2921"/>
        <w:gridCol w:w="1345"/>
        <w:gridCol w:w="269"/>
        <w:gridCol w:w="1215"/>
        <w:gridCol w:w="269"/>
        <w:gridCol w:w="1257"/>
        <w:gridCol w:w="269"/>
        <w:gridCol w:w="1347"/>
      </w:tblGrid>
      <w:tr w:rsidR="0045516D" w:rsidRPr="00C4259B" w14:paraId="09077DB1" w14:textId="77777777" w:rsidTr="00D64A2F">
        <w:trPr>
          <w:trHeight w:val="407"/>
        </w:trPr>
        <w:tc>
          <w:tcPr>
            <w:tcW w:w="2921" w:type="dxa"/>
          </w:tcPr>
          <w:p w14:paraId="6E260D12" w14:textId="77777777" w:rsidR="0045516D" w:rsidRPr="00C4259B" w:rsidRDefault="0045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971" w:type="dxa"/>
            <w:gridSpan w:val="7"/>
          </w:tcPr>
          <w:p w14:paraId="44D06034" w14:textId="77777777" w:rsidR="0045516D" w:rsidRPr="00C4259B" w:rsidRDefault="0045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425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16D" w:rsidRPr="00C4259B" w14:paraId="499F02D0" w14:textId="77777777" w:rsidTr="00D64A2F">
        <w:trPr>
          <w:trHeight w:val="407"/>
        </w:trPr>
        <w:tc>
          <w:tcPr>
            <w:tcW w:w="2921" w:type="dxa"/>
          </w:tcPr>
          <w:p w14:paraId="7F6D97C2" w14:textId="77777777" w:rsidR="0045516D" w:rsidRPr="00C4259B" w:rsidRDefault="0045516D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4259B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  <w:r w:rsidRPr="00C4259B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</w:p>
        </w:tc>
        <w:tc>
          <w:tcPr>
            <w:tcW w:w="2829" w:type="dxa"/>
            <w:gridSpan w:val="3"/>
          </w:tcPr>
          <w:p w14:paraId="2A63F0FA" w14:textId="77777777" w:rsidR="0045516D" w:rsidRPr="00C4259B" w:rsidRDefault="0045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4259B">
              <w:rPr>
                <w:rFonts w:ascii="Angsana New" w:hAnsi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69" w:type="dxa"/>
          </w:tcPr>
          <w:p w14:paraId="57207844" w14:textId="77777777" w:rsidR="0045516D" w:rsidRPr="00C4259B" w:rsidRDefault="0045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14:paraId="13B2B38E" w14:textId="77777777" w:rsidR="0045516D" w:rsidRPr="00C4259B" w:rsidRDefault="0045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4259B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</w:tr>
      <w:tr w:rsidR="0045516D" w:rsidRPr="00C4259B" w14:paraId="1E569367" w14:textId="77777777" w:rsidTr="00D64A2F">
        <w:trPr>
          <w:trHeight w:val="407"/>
        </w:trPr>
        <w:tc>
          <w:tcPr>
            <w:tcW w:w="2921" w:type="dxa"/>
          </w:tcPr>
          <w:p w14:paraId="743BB030" w14:textId="77777777" w:rsidR="0045516D" w:rsidRPr="00C4259B" w:rsidRDefault="0045516D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30E31E58" w14:textId="77777777" w:rsidR="0045516D" w:rsidRPr="00C4259B" w:rsidRDefault="0045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9" w:type="dxa"/>
          </w:tcPr>
          <w:p w14:paraId="140FE805" w14:textId="77777777" w:rsidR="0045516D" w:rsidRPr="00C4259B" w:rsidRDefault="0045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144B752" w14:textId="77777777" w:rsidR="0045516D" w:rsidRPr="00C4259B" w:rsidRDefault="0045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9" w:type="dxa"/>
          </w:tcPr>
          <w:p w14:paraId="0439A4C7" w14:textId="77777777" w:rsidR="0045516D" w:rsidRPr="00C4259B" w:rsidRDefault="0045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2730D8E" w14:textId="77777777" w:rsidR="0045516D" w:rsidRPr="00C4259B" w:rsidRDefault="0045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9" w:type="dxa"/>
          </w:tcPr>
          <w:p w14:paraId="02DBE153" w14:textId="77777777" w:rsidR="0045516D" w:rsidRPr="00C4259B" w:rsidRDefault="0045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14:paraId="485FCD5F" w14:textId="77777777" w:rsidR="0045516D" w:rsidRPr="00C4259B" w:rsidRDefault="0045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5516D" w:rsidRPr="00C4259B" w14:paraId="5D943FE4" w14:textId="77777777" w:rsidTr="00D64A2F">
        <w:trPr>
          <w:trHeight w:val="407"/>
        </w:trPr>
        <w:tc>
          <w:tcPr>
            <w:tcW w:w="2921" w:type="dxa"/>
          </w:tcPr>
          <w:p w14:paraId="7A619162" w14:textId="77777777" w:rsidR="0045516D" w:rsidRPr="00C4259B" w:rsidRDefault="0045516D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971" w:type="dxa"/>
            <w:gridSpan w:val="7"/>
          </w:tcPr>
          <w:p w14:paraId="0C135AEF" w14:textId="77777777" w:rsidR="0045516D" w:rsidRPr="00C4259B" w:rsidRDefault="00E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5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</w:t>
            </w:r>
            <w:r w:rsidR="0045516D" w:rsidRPr="00C425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80CC7" w:rsidRPr="00C4259B" w14:paraId="64DD7846" w14:textId="77777777" w:rsidTr="00D64A2F">
        <w:trPr>
          <w:trHeight w:val="424"/>
        </w:trPr>
        <w:tc>
          <w:tcPr>
            <w:tcW w:w="2921" w:type="dxa"/>
          </w:tcPr>
          <w:p w14:paraId="1B63E918" w14:textId="77777777" w:rsidR="00E80CC7" w:rsidRPr="00C4259B" w:rsidRDefault="00E80CC7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259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45" w:type="dxa"/>
          </w:tcPr>
          <w:p w14:paraId="62F1FA55" w14:textId="32CD1DEA" w:rsidR="00E80CC7" w:rsidRPr="00D64A2F" w:rsidRDefault="00E80CC7" w:rsidP="00D64A2F">
            <w:pPr>
              <w:tabs>
                <w:tab w:val="clear" w:pos="454"/>
              </w:tabs>
              <w:ind w:left="4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81D8D0E" w14:textId="77777777" w:rsidR="00E80CC7" w:rsidRPr="00D64A2F" w:rsidRDefault="00E80CC7" w:rsidP="00D64A2F">
            <w:pPr>
              <w:tabs>
                <w:tab w:val="clear" w:pos="454"/>
              </w:tabs>
              <w:ind w:left="4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20B94DCB" w14:textId="0D13BA04" w:rsidR="00E80CC7" w:rsidRPr="00D64A2F" w:rsidRDefault="00E80CC7" w:rsidP="00D64A2F">
            <w:pPr>
              <w:tabs>
                <w:tab w:val="clear" w:pos="454"/>
              </w:tabs>
              <w:ind w:left="4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FEA3A63" w14:textId="77777777" w:rsidR="00E80CC7" w:rsidRPr="00D64A2F" w:rsidRDefault="00E80CC7" w:rsidP="00D64A2F">
            <w:pPr>
              <w:tabs>
                <w:tab w:val="clear" w:pos="454"/>
              </w:tabs>
              <w:ind w:left="4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7CED968" w14:textId="4F29051B" w:rsidR="00E80CC7" w:rsidRPr="00D64A2F" w:rsidRDefault="00E80CC7" w:rsidP="00D64A2F">
            <w:pPr>
              <w:tabs>
                <w:tab w:val="clear" w:pos="454"/>
              </w:tabs>
              <w:ind w:left="4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57744EC" w14:textId="77777777" w:rsidR="00E80CC7" w:rsidRPr="00D64A2F" w:rsidRDefault="00E80CC7" w:rsidP="00D64A2F">
            <w:pPr>
              <w:tabs>
                <w:tab w:val="clear" w:pos="454"/>
              </w:tabs>
              <w:ind w:left="4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3B9BD8EB" w14:textId="1DC52920" w:rsidR="00E80CC7" w:rsidRPr="00D64A2F" w:rsidRDefault="00E80CC7" w:rsidP="00D64A2F">
            <w:pPr>
              <w:tabs>
                <w:tab w:val="clear" w:pos="454"/>
              </w:tabs>
              <w:ind w:left="4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727B" w:rsidRPr="00C4259B" w14:paraId="6C51D686" w14:textId="77777777" w:rsidTr="00D64A2F">
        <w:trPr>
          <w:trHeight w:val="424"/>
        </w:trPr>
        <w:tc>
          <w:tcPr>
            <w:tcW w:w="2921" w:type="dxa"/>
          </w:tcPr>
          <w:p w14:paraId="3CB5AD96" w14:textId="4253ADAC" w:rsidR="0078727B" w:rsidRPr="00C4259B" w:rsidRDefault="00472776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25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8727B" w:rsidRPr="00C4259B">
              <w:rPr>
                <w:rFonts w:ascii="Angsana New" w:hAnsi="Angsana New"/>
                <w:sz w:val="30"/>
                <w:szCs w:val="30"/>
                <w:cs/>
              </w:rPr>
              <w:t>เพื่ออุตสาหกรรม</w:t>
            </w:r>
          </w:p>
        </w:tc>
        <w:tc>
          <w:tcPr>
            <w:tcW w:w="1345" w:type="dxa"/>
            <w:tcBorders>
              <w:bottom w:val="double" w:sz="4" w:space="0" w:color="auto"/>
            </w:tcBorders>
          </w:tcPr>
          <w:p w14:paraId="20D11F8C" w14:textId="0FF0200B" w:rsidR="0078727B" w:rsidRPr="00917351" w:rsidRDefault="0078727B" w:rsidP="00D64A2F">
            <w:pPr>
              <w:tabs>
                <w:tab w:val="clear" w:pos="454"/>
              </w:tabs>
              <w:ind w:left="4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3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9173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3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378</w:t>
            </w:r>
          </w:p>
        </w:tc>
        <w:tc>
          <w:tcPr>
            <w:tcW w:w="269" w:type="dxa"/>
          </w:tcPr>
          <w:p w14:paraId="11B3FF5A" w14:textId="77777777" w:rsidR="0078727B" w:rsidRPr="00917351" w:rsidRDefault="0078727B" w:rsidP="00D64A2F">
            <w:pPr>
              <w:tabs>
                <w:tab w:val="clear" w:pos="454"/>
              </w:tabs>
              <w:ind w:left="4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157C9BB" w14:textId="7F81BA29" w:rsidR="0078727B" w:rsidRPr="00917351" w:rsidRDefault="0078727B" w:rsidP="00D64A2F">
            <w:pPr>
              <w:tabs>
                <w:tab w:val="clear" w:pos="454"/>
              </w:tabs>
              <w:ind w:left="4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351">
              <w:rPr>
                <w:rFonts w:ascii="Angsana New" w:hAnsi="Angsana New"/>
                <w:b/>
                <w:bCs/>
                <w:sz w:val="30"/>
                <w:szCs w:val="30"/>
              </w:rPr>
              <w:t>10,073</w:t>
            </w:r>
          </w:p>
        </w:tc>
        <w:tc>
          <w:tcPr>
            <w:tcW w:w="269" w:type="dxa"/>
          </w:tcPr>
          <w:p w14:paraId="5FE2E0F3" w14:textId="77777777" w:rsidR="0078727B" w:rsidRPr="00917351" w:rsidRDefault="0078727B" w:rsidP="00D64A2F">
            <w:pPr>
              <w:tabs>
                <w:tab w:val="clear" w:pos="454"/>
              </w:tabs>
              <w:ind w:left="4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1DDCB833" w14:textId="2AC76744" w:rsidR="0078727B" w:rsidRPr="00917351" w:rsidRDefault="0078727B" w:rsidP="00D64A2F">
            <w:pPr>
              <w:tabs>
                <w:tab w:val="clear" w:pos="454"/>
              </w:tabs>
              <w:ind w:left="4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73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9173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3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479</w:t>
            </w:r>
          </w:p>
        </w:tc>
        <w:tc>
          <w:tcPr>
            <w:tcW w:w="269" w:type="dxa"/>
          </w:tcPr>
          <w:p w14:paraId="379341E9" w14:textId="77777777" w:rsidR="0078727B" w:rsidRPr="00917351" w:rsidRDefault="0078727B" w:rsidP="00D64A2F">
            <w:pPr>
              <w:tabs>
                <w:tab w:val="clear" w:pos="454"/>
              </w:tabs>
              <w:ind w:left="4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  <w:vAlign w:val="center"/>
          </w:tcPr>
          <w:p w14:paraId="27546921" w14:textId="5520DC0A" w:rsidR="0078727B" w:rsidRPr="00917351" w:rsidRDefault="0078727B" w:rsidP="00D64A2F">
            <w:pPr>
              <w:tabs>
                <w:tab w:val="clear" w:pos="454"/>
              </w:tabs>
              <w:ind w:left="4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351">
              <w:rPr>
                <w:rFonts w:ascii="Angsana New" w:hAnsi="Angsana New"/>
                <w:b/>
                <w:bCs/>
                <w:sz w:val="30"/>
                <w:szCs w:val="30"/>
              </w:rPr>
              <w:t>10,274</w:t>
            </w:r>
          </w:p>
        </w:tc>
      </w:tr>
    </w:tbl>
    <w:p w14:paraId="7BE8ECC9" w14:textId="26D5983B" w:rsidR="00472776" w:rsidRDefault="00472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B3DDE1B" w14:textId="77777777" w:rsidR="00472776" w:rsidRDefault="00472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8D61B53" w14:textId="712D8F8C" w:rsidR="000B4D7C" w:rsidRPr="007B4C6A" w:rsidRDefault="000B4D7C" w:rsidP="000B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B4C6A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  <w:r w:rsidRPr="007B4C6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E2F3AE" w14:textId="77777777" w:rsidR="000B4D7C" w:rsidRPr="007B4C6A" w:rsidRDefault="000B4D7C" w:rsidP="000B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5AB1A59" w14:textId="77777777" w:rsidR="000B4D7C" w:rsidRPr="007B4C6A" w:rsidRDefault="000B4D7C" w:rsidP="000B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B4C6A">
        <w:rPr>
          <w:rFonts w:asciiTheme="majorBidi" w:hAnsiTheme="majorBidi" w:cstheme="majorBidi"/>
          <w:i/>
          <w:iCs/>
          <w:sz w:val="30"/>
          <w:szCs w:val="30"/>
          <w:cs/>
        </w:rPr>
        <w:t>ลำดับชั้นมูลค่ายุติธรรม</w:t>
      </w:r>
      <w:r w:rsidRPr="007B4C6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1EB4C1" w14:textId="77777777" w:rsidR="000B4D7C" w:rsidRPr="007B4C6A" w:rsidRDefault="000B4D7C" w:rsidP="000B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092395" w14:textId="60218DE2" w:rsidR="000B4D7C" w:rsidRPr="007B4C6A" w:rsidRDefault="000B4D7C" w:rsidP="000B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C6A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</w:t>
      </w:r>
      <w:r w:rsidR="00A9696A" w:rsidRPr="007B4C6A">
        <w:rPr>
          <w:rFonts w:asciiTheme="majorBidi" w:hAnsiTheme="majorBidi" w:cstheme="majorBidi"/>
          <w:sz w:val="30"/>
          <w:szCs w:val="30"/>
        </w:rPr>
        <w:br/>
      </w:r>
      <w:r w:rsidRPr="007B4C6A">
        <w:rPr>
          <w:rFonts w:asciiTheme="majorBidi" w:hAnsiTheme="majorBidi" w:cstheme="majorBidi"/>
          <w:sz w:val="30"/>
          <w:szCs w:val="30"/>
          <w:cs/>
        </w:rPr>
        <w:t xml:space="preserve">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5AA6F24E" w14:textId="77777777" w:rsidR="000B4D7C" w:rsidRPr="007B4C6A" w:rsidRDefault="000B4D7C" w:rsidP="000B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FE4D52" w14:textId="2FC76F7E" w:rsidR="00E11B45" w:rsidRPr="007B4C6A" w:rsidRDefault="000B4D7C" w:rsidP="000B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C6A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 อยู่ในระดับที่ </w:t>
      </w:r>
      <w:r w:rsidRPr="007B4C6A">
        <w:rPr>
          <w:rFonts w:asciiTheme="majorBidi" w:hAnsiTheme="majorBidi" w:cstheme="majorBidi"/>
          <w:sz w:val="30"/>
          <w:szCs w:val="30"/>
        </w:rPr>
        <w:t>3</w:t>
      </w:r>
      <w:r w:rsidR="004020B7" w:rsidRPr="007B4C6A">
        <w:rPr>
          <w:rFonts w:asciiTheme="majorBidi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352B37E4" w14:textId="77777777" w:rsidR="00A9696A" w:rsidRPr="007B4C6A" w:rsidRDefault="00A9696A" w:rsidP="00787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C9388A" w14:textId="77777777" w:rsidR="000B4D7C" w:rsidRPr="007B4C6A" w:rsidRDefault="000B4D7C" w:rsidP="000B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C6A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</w:t>
      </w:r>
    </w:p>
    <w:p w14:paraId="3F8AC4D9" w14:textId="77777777" w:rsidR="000B4D7C" w:rsidRPr="00D64A2F" w:rsidRDefault="000B4D7C" w:rsidP="000B4D7C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0B4D7C" w:rsidRPr="007B4C6A" w14:paraId="5501CC68" w14:textId="77777777" w:rsidTr="00513557">
        <w:trPr>
          <w:tblHeader/>
        </w:trPr>
        <w:tc>
          <w:tcPr>
            <w:tcW w:w="2430" w:type="dxa"/>
          </w:tcPr>
          <w:p w14:paraId="49AE93F2" w14:textId="77777777" w:rsidR="000B4D7C" w:rsidRPr="007B4C6A" w:rsidRDefault="000B4D7C" w:rsidP="004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14:paraId="496E7FF5" w14:textId="77777777" w:rsidR="000B4D7C" w:rsidRPr="007B4C6A" w:rsidRDefault="000B4D7C" w:rsidP="000B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14:paraId="2F2FBA10" w14:textId="77777777" w:rsidR="000B4D7C" w:rsidRPr="007B4C6A" w:rsidRDefault="000B4D7C" w:rsidP="004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0B4D7C" w:rsidRPr="007B4C6A" w14:paraId="228FC55C" w14:textId="77777777" w:rsidTr="0079040C">
        <w:tc>
          <w:tcPr>
            <w:tcW w:w="2430" w:type="dxa"/>
          </w:tcPr>
          <w:p w14:paraId="410B8E65" w14:textId="77777777" w:rsidR="000B4D7C" w:rsidRPr="007B4C6A" w:rsidRDefault="000B4D7C" w:rsidP="000B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3627FA5" w14:textId="77777777" w:rsidR="000B4D7C" w:rsidRPr="007B4C6A" w:rsidRDefault="000B4D7C" w:rsidP="000B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14:paraId="24C7DDAC" w14:textId="77777777" w:rsidR="000B4D7C" w:rsidRPr="007B4C6A" w:rsidRDefault="000B4D7C" w:rsidP="000B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วิธีการเปรียบเทียบราคาตลาด</w:t>
            </w:r>
          </w:p>
        </w:tc>
      </w:tr>
      <w:tr w:rsidR="000B4D7C" w:rsidRPr="007B4C6A" w14:paraId="6CFE6AD7" w14:textId="77777777" w:rsidTr="0079040C">
        <w:tc>
          <w:tcPr>
            <w:tcW w:w="2430" w:type="dxa"/>
          </w:tcPr>
          <w:p w14:paraId="009324E8" w14:textId="110CF776" w:rsidR="000B4D7C" w:rsidRPr="007B4C6A" w:rsidRDefault="0009755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ที่ดิน </w:t>
            </w:r>
            <w:r w:rsidR="00A1175C" w:rsidRPr="007B4C6A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อาคาร</w:t>
            </w:r>
            <w:r w:rsidR="000B4D7C" w:rsidRPr="007B4C6A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โรงงาน</w:t>
            </w:r>
            <w:r w:rsidR="0078727B" w:rsidRPr="007B4C6A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4445D7" w:rsidRPr="007B4C6A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และคลังสินค้า</w:t>
            </w:r>
            <w:r w:rsidR="000B4D7C" w:rsidRPr="007B4C6A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70" w:type="dxa"/>
          </w:tcPr>
          <w:p w14:paraId="27FB7A86" w14:textId="77777777" w:rsidR="000B4D7C" w:rsidRPr="007B4C6A" w:rsidRDefault="000B4D7C" w:rsidP="000B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14:paraId="759840E4" w14:textId="77777777" w:rsidR="000B4D7C" w:rsidRPr="007B4C6A" w:rsidRDefault="000B4D7C" w:rsidP="0048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วิธีการรายได้ โดยการคิดลดกระแสเงินสด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</w:t>
            </w:r>
            <w:r w:rsidR="00B45B3D" w:rsidRPr="007B4C6A">
              <w:rPr>
                <w:rFonts w:ascii="Angsana New" w:hAnsi="Angsana New"/>
                <w:sz w:val="30"/>
                <w:szCs w:val="30"/>
                <w:cs/>
              </w:rPr>
              <w:t>อัตราการเช่า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020B7" w:rsidRPr="007B4C6A">
              <w:rPr>
                <w:rFonts w:ascii="Angsana New" w:hAnsi="Angsana New"/>
                <w:sz w:val="30"/>
                <w:szCs w:val="30"/>
                <w:cs/>
              </w:rPr>
              <w:t>อัต</w:t>
            </w:r>
            <w:r w:rsidR="00176A76" w:rsidRPr="007B4C6A">
              <w:rPr>
                <w:rFonts w:ascii="Angsana New" w:hAnsi="Angsana New"/>
                <w:sz w:val="30"/>
                <w:szCs w:val="30"/>
                <w:cs/>
              </w:rPr>
              <w:t xml:space="preserve">ราการเติบโตระยะยาวของค่าเช่า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</w:t>
            </w:r>
            <w:r w:rsidR="00176A76" w:rsidRPr="007B4C6A">
              <w:rPr>
                <w:rFonts w:ascii="Angsana New" w:hAnsi="Angsana New"/>
                <w:sz w:val="30"/>
                <w:szCs w:val="30"/>
                <w:cs/>
              </w:rPr>
              <w:t>ึงส</w:t>
            </w:r>
            <w:r w:rsidR="004445D7" w:rsidRPr="007B4C6A">
              <w:rPr>
                <w:rFonts w:ascii="Angsana New" w:hAnsi="Angsana New"/>
                <w:sz w:val="30"/>
                <w:szCs w:val="30"/>
                <w:cs/>
              </w:rPr>
              <w:t>ภาพของ</w:t>
            </w:r>
            <w:r w:rsidR="00A1175C" w:rsidRPr="007B4C6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="004863A0" w:rsidRPr="007B4C6A">
              <w:rPr>
                <w:rFonts w:ascii="Angsana New" w:hAnsi="Angsana New"/>
                <w:sz w:val="30"/>
                <w:szCs w:val="30"/>
                <w:cs/>
              </w:rPr>
              <w:t>โรงงานและคลังสินค้าให้เช่า</w:t>
            </w:r>
            <w:r w:rsidR="004445D7" w:rsidRPr="007B4C6A">
              <w:rPr>
                <w:rFonts w:ascii="Angsana New" w:hAnsi="Angsana New"/>
                <w:sz w:val="30"/>
                <w:szCs w:val="30"/>
                <w:cs/>
              </w:rPr>
              <w:t xml:space="preserve">และสถานที่ตั้ง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และระยะเวลาการเช่า</w:t>
            </w:r>
          </w:p>
        </w:tc>
      </w:tr>
      <w:tr w:rsidR="0092642F" w:rsidRPr="007B4C6A" w14:paraId="40C38FDF" w14:textId="77777777" w:rsidTr="0079040C">
        <w:tc>
          <w:tcPr>
            <w:tcW w:w="2430" w:type="dxa"/>
          </w:tcPr>
          <w:p w14:paraId="7755B403" w14:textId="77777777" w:rsidR="0092642F" w:rsidRPr="007B4C6A" w:rsidRDefault="0092642F" w:rsidP="000B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70" w:type="dxa"/>
          </w:tcPr>
          <w:p w14:paraId="2DE7C550" w14:textId="77777777" w:rsidR="0092642F" w:rsidRPr="007B4C6A" w:rsidRDefault="0092642F" w:rsidP="000B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14:paraId="2F894908" w14:textId="77777777" w:rsidR="0092642F" w:rsidRPr="007B4C6A" w:rsidRDefault="0092642F" w:rsidP="0044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</w:tr>
      <w:tr w:rsidR="007F4476" w:rsidRPr="007B4C6A" w14:paraId="094D1C69" w14:textId="77777777" w:rsidTr="007F4476">
        <w:tc>
          <w:tcPr>
            <w:tcW w:w="2430" w:type="dxa"/>
          </w:tcPr>
          <w:p w14:paraId="2973414B" w14:textId="77777777" w:rsidR="007F4476" w:rsidRPr="00D64A2F" w:rsidRDefault="007F4476" w:rsidP="007F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270" w:type="dxa"/>
          </w:tcPr>
          <w:p w14:paraId="459CA792" w14:textId="77777777" w:rsidR="007F4476" w:rsidRPr="007B4C6A" w:rsidRDefault="007F4476" w:rsidP="007F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14:paraId="25D57743" w14:textId="77777777" w:rsidR="007F4476" w:rsidRPr="007B4C6A" w:rsidRDefault="007F4476" w:rsidP="007F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วิธีการรายได้ โดยการคิดลดกระแสเงินสด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</w:t>
            </w:r>
          </w:p>
        </w:tc>
      </w:tr>
    </w:tbl>
    <w:p w14:paraId="6E479E2A" w14:textId="66F90F99" w:rsidR="00A921DE" w:rsidRDefault="00A921DE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20"/>
          <w:szCs w:val="20"/>
        </w:rPr>
      </w:pPr>
    </w:p>
    <w:p w14:paraId="7BD84655" w14:textId="330F1E58" w:rsidR="00151BF1" w:rsidRDefault="00151BF1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20"/>
          <w:szCs w:val="20"/>
        </w:rPr>
      </w:pPr>
    </w:p>
    <w:p w14:paraId="660BEC5C" w14:textId="72776FD1" w:rsidR="00151BF1" w:rsidRDefault="00151BF1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20"/>
          <w:szCs w:val="20"/>
        </w:rPr>
      </w:pPr>
    </w:p>
    <w:p w14:paraId="4C8BB009" w14:textId="3A041EEE" w:rsidR="004020B7" w:rsidRPr="007B4C6A" w:rsidRDefault="004020B7" w:rsidP="0040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อสังหาริมทรัพย์เพื่อการลงทุนตามสัญญาเช่าดำเนินงาน</w:t>
      </w:r>
    </w:p>
    <w:p w14:paraId="25ED3000" w14:textId="77777777" w:rsidR="004020B7" w:rsidRPr="007B4C6A" w:rsidRDefault="004020B7" w:rsidP="0040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1757249A" w14:textId="646AA53F" w:rsidR="004020B7" w:rsidRDefault="00DA2081" w:rsidP="0040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B4C6A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บริษัทและบริษัทย่อยมีสัญญาเช่าดำเนินงานที่เกี่ยวข้องกับการให้เช่าที่ดิน อาคารโรงงานและคลังสินค้า</w:t>
      </w:r>
      <w:r w:rsidR="00182587">
        <w:rPr>
          <w:rFonts w:ascii="Angsana New" w:hAnsi="Angsana New" w:hint="cs"/>
          <w:spacing w:val="-2"/>
          <w:sz w:val="30"/>
          <w:szCs w:val="30"/>
          <w:cs/>
        </w:rPr>
        <w:t xml:space="preserve"> อาคารพาณิชย์</w:t>
      </w:r>
      <w:r w:rsidR="001F2A28" w:rsidRPr="007B4C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pacing w:val="-2"/>
          <w:sz w:val="30"/>
          <w:szCs w:val="30"/>
          <w:cs/>
        </w:rPr>
        <w:t xml:space="preserve">อายุของสัญญามีระยะเวลาตั้งแต่ </w:t>
      </w:r>
      <w:r w:rsidR="00FA611A" w:rsidRPr="007B4C6A">
        <w:rPr>
          <w:rFonts w:ascii="Angsana New" w:hAnsi="Angsana New"/>
          <w:spacing w:val="-2"/>
          <w:sz w:val="30"/>
          <w:szCs w:val="30"/>
        </w:rPr>
        <w:t>4</w:t>
      </w:r>
      <w:r w:rsidRPr="007B4C6A">
        <w:rPr>
          <w:rFonts w:ascii="Angsana New" w:hAnsi="Angsana New"/>
          <w:spacing w:val="-2"/>
          <w:sz w:val="30"/>
          <w:szCs w:val="30"/>
          <w:cs/>
        </w:rPr>
        <w:t xml:space="preserve"> เดือนถึง </w:t>
      </w:r>
      <w:r w:rsidR="00FA611A" w:rsidRPr="007B4C6A">
        <w:rPr>
          <w:rFonts w:ascii="Angsana New" w:hAnsi="Angsana New"/>
          <w:spacing w:val="-2"/>
          <w:sz w:val="30"/>
          <w:szCs w:val="30"/>
        </w:rPr>
        <w:t>20</w:t>
      </w:r>
      <w:r w:rsidRPr="007B4C6A">
        <w:rPr>
          <w:rFonts w:ascii="Angsana New" w:hAnsi="Angsana New"/>
          <w:spacing w:val="-2"/>
          <w:sz w:val="30"/>
          <w:szCs w:val="30"/>
          <w:cs/>
        </w:rPr>
        <w:t xml:space="preserve"> ปี โดยอสังหาริมทรัพย์เพื่อการลงทุนที่ให้เช่าตามสัญญาเช่าดำเนินงานดังกล่าว</w:t>
      </w:r>
      <w:r w:rsidR="00E933A8" w:rsidRPr="007B4C6A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="00E933A8" w:rsidRPr="007B4C6A">
        <w:rPr>
          <w:rFonts w:ascii="Angsana New" w:hAnsi="Angsana New"/>
          <w:spacing w:val="-2"/>
          <w:sz w:val="30"/>
          <w:szCs w:val="30"/>
        </w:rPr>
        <w:t xml:space="preserve">30 </w:t>
      </w:r>
      <w:r w:rsidR="00E933A8" w:rsidRPr="007B4C6A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="00E933A8" w:rsidRPr="007B4C6A">
        <w:rPr>
          <w:rFonts w:ascii="Angsana New" w:hAnsi="Angsana New"/>
          <w:spacing w:val="-2"/>
          <w:sz w:val="30"/>
          <w:szCs w:val="30"/>
        </w:rPr>
        <w:t>256</w:t>
      </w:r>
      <w:r w:rsidR="00AD3FCF" w:rsidRPr="007B4C6A">
        <w:rPr>
          <w:rFonts w:ascii="Angsana New" w:hAnsi="Angsana New"/>
          <w:spacing w:val="-2"/>
          <w:sz w:val="30"/>
          <w:szCs w:val="30"/>
        </w:rPr>
        <w:t>2</w:t>
      </w:r>
      <w:r w:rsidR="00E933A8" w:rsidRPr="007B4C6A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="00E933A8" w:rsidRPr="007B4C6A">
        <w:rPr>
          <w:rFonts w:ascii="Angsana New" w:hAnsi="Angsana New"/>
          <w:spacing w:val="-2"/>
          <w:sz w:val="30"/>
          <w:szCs w:val="30"/>
        </w:rPr>
        <w:t>256</w:t>
      </w:r>
      <w:r w:rsidR="00AD3FCF" w:rsidRPr="007B4C6A">
        <w:rPr>
          <w:rFonts w:ascii="Angsana New" w:hAnsi="Angsana New"/>
          <w:spacing w:val="-2"/>
          <w:sz w:val="30"/>
          <w:szCs w:val="30"/>
        </w:rPr>
        <w:t>1</w:t>
      </w:r>
      <w:r w:rsidR="00E933A8" w:rsidRPr="007B4C6A">
        <w:rPr>
          <w:rFonts w:ascii="Angsana New" w:hAnsi="Angsana New"/>
          <w:spacing w:val="-2"/>
          <w:sz w:val="30"/>
          <w:szCs w:val="30"/>
          <w:cs/>
        </w:rPr>
        <w:t xml:space="preserve"> ที่</w:t>
      </w:r>
      <w:r w:rsidRPr="007B4C6A">
        <w:rPr>
          <w:rFonts w:ascii="Angsana New" w:hAnsi="Angsana New"/>
          <w:spacing w:val="-2"/>
          <w:sz w:val="30"/>
          <w:szCs w:val="30"/>
          <w:cs/>
        </w:rPr>
        <w:t>จะก่อให้เกิดรายได้ค่าเช่าขั้นต่ำในอนาคต</w:t>
      </w:r>
      <w:r w:rsidR="001F2A28" w:rsidRPr="007B4C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933A8" w:rsidRPr="007B4C6A">
        <w:rPr>
          <w:rFonts w:ascii="Angsana New" w:hAnsi="Angsana New"/>
          <w:spacing w:val="-2"/>
          <w:sz w:val="30"/>
          <w:szCs w:val="30"/>
          <w:cs/>
        </w:rPr>
        <w:t>มี</w:t>
      </w:r>
      <w:r w:rsidRPr="007B4C6A">
        <w:rPr>
          <w:rFonts w:ascii="Angsana New" w:hAnsi="Angsana New"/>
          <w:spacing w:val="-2"/>
          <w:sz w:val="30"/>
          <w:szCs w:val="30"/>
          <w:cs/>
        </w:rPr>
        <w:t>ดังนี้</w:t>
      </w:r>
    </w:p>
    <w:p w14:paraId="6A524C6F" w14:textId="77777777" w:rsidR="00151BF1" w:rsidRPr="007B4C6A" w:rsidRDefault="00151BF1" w:rsidP="0040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0"/>
        <w:gridCol w:w="1530"/>
        <w:gridCol w:w="1530"/>
        <w:gridCol w:w="1530"/>
        <w:gridCol w:w="1530"/>
      </w:tblGrid>
      <w:tr w:rsidR="008639E6" w:rsidRPr="007B4C6A" w14:paraId="4BFF508C" w14:textId="49A31F8D" w:rsidTr="00D64A2F">
        <w:trPr>
          <w:tblHeader/>
        </w:trPr>
        <w:tc>
          <w:tcPr>
            <w:tcW w:w="2790" w:type="dxa"/>
            <w:shd w:val="clear" w:color="auto" w:fill="auto"/>
          </w:tcPr>
          <w:p w14:paraId="4E96AE06" w14:textId="77777777" w:rsidR="008639E6" w:rsidRPr="007B4C6A" w:rsidRDefault="008639E6" w:rsidP="0054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059EF007" w14:textId="77777777" w:rsidR="008639E6" w:rsidRPr="007B4C6A" w:rsidRDefault="008639E6" w:rsidP="0054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3D6AF9D6" w14:textId="77777777" w:rsidR="008639E6" w:rsidRPr="007B4C6A" w:rsidRDefault="008639E6" w:rsidP="0054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39E6" w:rsidRPr="007B4C6A" w14:paraId="1C4CE5BF" w14:textId="60078FD9" w:rsidTr="00D64A2F">
        <w:trPr>
          <w:tblHeader/>
        </w:trPr>
        <w:tc>
          <w:tcPr>
            <w:tcW w:w="2790" w:type="dxa"/>
            <w:shd w:val="clear" w:color="auto" w:fill="auto"/>
          </w:tcPr>
          <w:p w14:paraId="1CC1E17B" w14:textId="77777777" w:rsidR="008639E6" w:rsidRPr="007B4C6A" w:rsidRDefault="008639E6" w:rsidP="00D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F3DE42" w14:textId="77777777" w:rsidR="008639E6" w:rsidRPr="007B4C6A" w:rsidRDefault="008639E6" w:rsidP="00DA20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A27B1F" w14:textId="77777777" w:rsidR="008639E6" w:rsidRPr="007B4C6A" w:rsidRDefault="008639E6" w:rsidP="00DA20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5A1261" w14:textId="77777777" w:rsidR="008639E6" w:rsidRPr="007B4C6A" w:rsidRDefault="008639E6" w:rsidP="00DA20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7FDCF8" w14:textId="77777777" w:rsidR="008639E6" w:rsidRPr="007B4C6A" w:rsidRDefault="008639E6" w:rsidP="00DA20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8639E6" w:rsidRPr="007B4C6A" w14:paraId="0724116C" w14:textId="637C751E" w:rsidTr="00D64A2F">
        <w:trPr>
          <w:tblHeader/>
        </w:trPr>
        <w:tc>
          <w:tcPr>
            <w:tcW w:w="2790" w:type="dxa"/>
            <w:shd w:val="clear" w:color="auto" w:fill="auto"/>
          </w:tcPr>
          <w:p w14:paraId="64743BAD" w14:textId="77777777" w:rsidR="008639E6" w:rsidRPr="007B4C6A" w:rsidRDefault="008639E6" w:rsidP="00D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224426" w14:textId="77777777" w:rsidR="008639E6" w:rsidRPr="007B4C6A" w:rsidRDefault="008639E6" w:rsidP="00DA20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9D39A6" w14:textId="5469EB8C" w:rsidR="008639E6" w:rsidRPr="007B4C6A" w:rsidRDefault="008639E6" w:rsidP="00DA20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B978F5" w14:textId="77777777" w:rsidR="008639E6" w:rsidRPr="007B4C6A" w:rsidRDefault="008639E6" w:rsidP="00DA20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623F52" w14:textId="77777777" w:rsidR="008639E6" w:rsidRPr="007B4C6A" w:rsidRDefault="008639E6" w:rsidP="00DA20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</w:pPr>
          </w:p>
        </w:tc>
      </w:tr>
      <w:tr w:rsidR="008639E6" w:rsidRPr="007B4C6A" w14:paraId="349307B1" w14:textId="51760D1A" w:rsidTr="00D64A2F">
        <w:trPr>
          <w:tblHeader/>
        </w:trPr>
        <w:tc>
          <w:tcPr>
            <w:tcW w:w="2790" w:type="dxa"/>
            <w:shd w:val="clear" w:color="auto" w:fill="auto"/>
          </w:tcPr>
          <w:p w14:paraId="4D168715" w14:textId="77777777" w:rsidR="008639E6" w:rsidRPr="007B4C6A" w:rsidRDefault="008639E6" w:rsidP="0054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</w:tcPr>
          <w:p w14:paraId="74492165" w14:textId="77777777" w:rsidR="008639E6" w:rsidRPr="007B4C6A" w:rsidRDefault="008639E6" w:rsidP="00546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39E6" w:rsidRPr="007B4C6A" w14:paraId="1AE5C3B9" w14:textId="3E4049A3" w:rsidTr="00D64A2F">
        <w:tc>
          <w:tcPr>
            <w:tcW w:w="2790" w:type="dxa"/>
            <w:shd w:val="clear" w:color="auto" w:fill="auto"/>
          </w:tcPr>
          <w:p w14:paraId="079AEFA4" w14:textId="77777777" w:rsidR="008639E6" w:rsidRPr="007B4C6A" w:rsidRDefault="008639E6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30" w:type="dxa"/>
          </w:tcPr>
          <w:p w14:paraId="5DE80DFD" w14:textId="4B235E03" w:rsidR="008639E6" w:rsidRPr="007B4C6A" w:rsidRDefault="008639E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530" w:type="dxa"/>
          </w:tcPr>
          <w:p w14:paraId="2A6D9195" w14:textId="26DA72DB" w:rsidR="008639E6" w:rsidRPr="007B4C6A" w:rsidRDefault="008639E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530" w:type="dxa"/>
          </w:tcPr>
          <w:p w14:paraId="4876BF78" w14:textId="77777777" w:rsidR="008639E6" w:rsidRPr="007B4C6A" w:rsidRDefault="008639E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530" w:type="dxa"/>
          </w:tcPr>
          <w:p w14:paraId="0E9C3D3B" w14:textId="77777777" w:rsidR="008639E6" w:rsidRPr="007B4C6A" w:rsidRDefault="008639E6" w:rsidP="00386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8639E6" w:rsidRPr="007B4C6A" w14:paraId="04964A98" w14:textId="4EE0B6FB" w:rsidTr="00D64A2F">
        <w:tc>
          <w:tcPr>
            <w:tcW w:w="2790" w:type="dxa"/>
            <w:shd w:val="clear" w:color="auto" w:fill="auto"/>
          </w:tcPr>
          <w:p w14:paraId="7B924806" w14:textId="77777777" w:rsidR="008639E6" w:rsidRPr="007B4C6A" w:rsidRDefault="008639E6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530" w:type="dxa"/>
          </w:tcPr>
          <w:p w14:paraId="35E21ABF" w14:textId="21191A0C" w:rsidR="008639E6" w:rsidRPr="007B4C6A" w:rsidRDefault="008639E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30" w:type="dxa"/>
          </w:tcPr>
          <w:p w14:paraId="3E28E1EF" w14:textId="5B090DA2" w:rsidR="008639E6" w:rsidRPr="007B4C6A" w:rsidRDefault="008639E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1530" w:type="dxa"/>
          </w:tcPr>
          <w:p w14:paraId="417071C7" w14:textId="77777777" w:rsidR="008639E6" w:rsidRPr="007B4C6A" w:rsidRDefault="008639E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530" w:type="dxa"/>
          </w:tcPr>
          <w:p w14:paraId="11C9C4F9" w14:textId="77777777" w:rsidR="008639E6" w:rsidRPr="007B4C6A" w:rsidRDefault="008639E6" w:rsidP="00B2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575</w:t>
            </w:r>
          </w:p>
        </w:tc>
      </w:tr>
      <w:tr w:rsidR="008639E6" w:rsidRPr="007B4C6A" w14:paraId="5490FEEF" w14:textId="182D609D" w:rsidTr="00D64A2F">
        <w:tc>
          <w:tcPr>
            <w:tcW w:w="2790" w:type="dxa"/>
            <w:shd w:val="clear" w:color="auto" w:fill="auto"/>
          </w:tcPr>
          <w:p w14:paraId="14B85D4C" w14:textId="77777777" w:rsidR="008639E6" w:rsidRPr="007B4C6A" w:rsidRDefault="008639E6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1530" w:type="dxa"/>
          </w:tcPr>
          <w:p w14:paraId="7FDFE94C" w14:textId="571AE155" w:rsidR="008639E6" w:rsidRPr="00D64A2F" w:rsidRDefault="008639E6" w:rsidP="00D64A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D64A2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530" w:type="dxa"/>
          </w:tcPr>
          <w:p w14:paraId="4C060DC2" w14:textId="3D436002" w:rsidR="008639E6" w:rsidRPr="00D64A2F" w:rsidRDefault="008639E6" w:rsidP="00D64A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1530" w:type="dxa"/>
          </w:tcPr>
          <w:p w14:paraId="1F4A9CC7" w14:textId="77777777" w:rsidR="008639E6" w:rsidRPr="00D64A2F" w:rsidRDefault="008639E6" w:rsidP="00D64A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530" w:type="dxa"/>
          </w:tcPr>
          <w:p w14:paraId="0C6D34D8" w14:textId="77777777" w:rsidR="008639E6" w:rsidRPr="00D64A2F" w:rsidRDefault="008639E6" w:rsidP="00D64A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8639E6" w:rsidRPr="007B4C6A" w14:paraId="5AED0CA3" w14:textId="75E4088C" w:rsidTr="00D64A2F">
        <w:trPr>
          <w:trHeight w:val="432"/>
        </w:trPr>
        <w:tc>
          <w:tcPr>
            <w:tcW w:w="2790" w:type="dxa"/>
            <w:shd w:val="clear" w:color="auto" w:fill="auto"/>
          </w:tcPr>
          <w:p w14:paraId="24EEC2C9" w14:textId="77777777" w:rsidR="008639E6" w:rsidRPr="007B4C6A" w:rsidRDefault="008639E6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6B34CCB" w14:textId="2FE954B1" w:rsidR="008639E6" w:rsidRPr="00D64A2F" w:rsidRDefault="008639E6" w:rsidP="00D64A2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749</w:t>
            </w:r>
          </w:p>
        </w:tc>
        <w:tc>
          <w:tcPr>
            <w:tcW w:w="1530" w:type="dxa"/>
            <w:vAlign w:val="bottom"/>
          </w:tcPr>
          <w:p w14:paraId="5795F54A" w14:textId="7ABA35D1" w:rsidR="008639E6" w:rsidRPr="00D64A2F" w:rsidRDefault="008639E6" w:rsidP="00D64A2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030</w:t>
            </w:r>
          </w:p>
        </w:tc>
        <w:tc>
          <w:tcPr>
            <w:tcW w:w="1530" w:type="dxa"/>
            <w:vAlign w:val="bottom"/>
          </w:tcPr>
          <w:p w14:paraId="2EF0074D" w14:textId="0345A57C" w:rsidR="008639E6" w:rsidRPr="00D64A2F" w:rsidRDefault="008639E6" w:rsidP="00D64A2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1530" w:type="dxa"/>
            <w:vAlign w:val="bottom"/>
          </w:tcPr>
          <w:p w14:paraId="4954F2A2" w14:textId="02CF40DD" w:rsidR="008639E6" w:rsidRPr="00D64A2F" w:rsidRDefault="008639E6" w:rsidP="00D64A2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1,059</w:t>
            </w:r>
          </w:p>
        </w:tc>
      </w:tr>
    </w:tbl>
    <w:p w14:paraId="59910711" w14:textId="77777777" w:rsidR="004020B7" w:rsidRPr="007B4C6A" w:rsidRDefault="004020B7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16"/>
          <w:szCs w:val="16"/>
        </w:rPr>
      </w:pPr>
    </w:p>
    <w:p w14:paraId="7013256A" w14:textId="77777777" w:rsidR="006B1A90" w:rsidRPr="007B4C6A" w:rsidRDefault="006B1A90" w:rsidP="006B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อสังหาริมทรัพย์เพื่อการลงทุนที่ติดภาระจำยอม</w:t>
      </w:r>
    </w:p>
    <w:p w14:paraId="298F4088" w14:textId="77777777" w:rsidR="006B1A90" w:rsidRPr="00D64A2F" w:rsidRDefault="006B1A90" w:rsidP="006B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7AB5FF8" w14:textId="4DD3201E" w:rsidR="0099502B" w:rsidRPr="00D64A2F" w:rsidRDefault="006B1A90" w:rsidP="00513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2C7165" w:rsidRPr="00D64A2F">
        <w:rPr>
          <w:rFonts w:ascii="Angsana New" w:hAnsi="Angsana New"/>
          <w:spacing w:val="-6"/>
          <w:sz w:val="30"/>
          <w:szCs w:val="30"/>
          <w:cs/>
        </w:rPr>
        <w:t xml:space="preserve">30 </w:t>
      </w:r>
      <w:r w:rsidR="007965AC" w:rsidRPr="00D64A2F">
        <w:rPr>
          <w:rFonts w:ascii="Angsana New" w:hAnsi="Angsana New"/>
          <w:spacing w:val="-6"/>
          <w:sz w:val="30"/>
          <w:szCs w:val="30"/>
          <w:cs/>
        </w:rPr>
        <w:t>กันย</w:t>
      </w:r>
      <w:r w:rsidR="002C7165" w:rsidRPr="00D64A2F">
        <w:rPr>
          <w:rFonts w:ascii="Angsana New" w:hAnsi="Angsana New"/>
          <w:spacing w:val="-6"/>
          <w:sz w:val="30"/>
          <w:szCs w:val="30"/>
          <w:cs/>
        </w:rPr>
        <w:t xml:space="preserve">ายน </w:t>
      </w:r>
      <w:r w:rsidRPr="00D64A2F">
        <w:rPr>
          <w:rFonts w:ascii="Angsana New" w:hAnsi="Angsana New"/>
          <w:spacing w:val="-6"/>
          <w:sz w:val="30"/>
          <w:szCs w:val="30"/>
        </w:rPr>
        <w:t>256</w:t>
      </w:r>
      <w:r w:rsidR="0099502B" w:rsidRPr="00D64A2F">
        <w:rPr>
          <w:rFonts w:ascii="Angsana New" w:hAnsi="Angsana New"/>
          <w:spacing w:val="-6"/>
          <w:sz w:val="30"/>
          <w:szCs w:val="30"/>
        </w:rPr>
        <w:t>2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 กลุ่มบริษัทและบริษัทมีอสังหาริมทรัพย์เพื่อการลงทุน</w:t>
      </w:r>
      <w:r w:rsidR="00182587" w:rsidRPr="00D64A2F">
        <w:rPr>
          <w:rFonts w:ascii="Angsana New" w:hAnsi="Angsana New"/>
          <w:spacing w:val="-6"/>
          <w:sz w:val="30"/>
          <w:szCs w:val="30"/>
          <w:cs/>
        </w:rPr>
        <w:t>เพื่อ</w:t>
      </w:r>
      <w:r w:rsidR="00B81261">
        <w:rPr>
          <w:rFonts w:ascii="Angsana New" w:hAnsi="Angsana New" w:hint="cs"/>
          <w:spacing w:val="-6"/>
          <w:sz w:val="30"/>
          <w:szCs w:val="30"/>
          <w:cs/>
        </w:rPr>
        <w:t>อุตสาหกรรม</w:t>
      </w:r>
      <w:r w:rsidRPr="00D64A2F">
        <w:rPr>
          <w:rFonts w:ascii="Angsana New" w:hAnsi="Angsana New"/>
          <w:spacing w:val="-6"/>
          <w:sz w:val="30"/>
          <w:szCs w:val="30"/>
          <w:cs/>
        </w:rPr>
        <w:t>บางส่วน</w:t>
      </w:r>
      <w:r w:rsidR="005D3E8A" w:rsidRPr="00D64A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ได้แก่ ที่ดินที่ติดภาระจำยอม ซึ่งมีมูลค่าตามบัญชีเป็นจำนวน </w:t>
      </w:r>
      <w:r w:rsidR="00D97B96" w:rsidRPr="00D64A2F">
        <w:rPr>
          <w:rFonts w:ascii="Angsana New" w:hAnsi="Angsana New"/>
          <w:spacing w:val="-6"/>
          <w:sz w:val="30"/>
          <w:szCs w:val="30"/>
        </w:rPr>
        <w:t>586</w:t>
      </w:r>
      <w:r w:rsidR="00D97B96" w:rsidRPr="00D64A2F">
        <w:rPr>
          <w:rFonts w:ascii="Angsana New" w:hAnsi="Angsana New"/>
          <w:spacing w:val="-6"/>
          <w:sz w:val="30"/>
          <w:szCs w:val="30"/>
          <w:cs/>
        </w:rPr>
        <w:t>.</w:t>
      </w:r>
      <w:r w:rsidR="00D97B96" w:rsidRPr="00D64A2F">
        <w:rPr>
          <w:rFonts w:ascii="Angsana New" w:hAnsi="Angsana New"/>
          <w:spacing w:val="-6"/>
          <w:sz w:val="30"/>
          <w:szCs w:val="30"/>
        </w:rPr>
        <w:t>40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="004B53A8" w:rsidRPr="00D64A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D97B96" w:rsidRPr="00D64A2F">
        <w:rPr>
          <w:rFonts w:ascii="Angsana New" w:hAnsi="Angsana New"/>
          <w:spacing w:val="-6"/>
          <w:sz w:val="30"/>
          <w:szCs w:val="30"/>
        </w:rPr>
        <w:t>9</w:t>
      </w:r>
      <w:r w:rsidR="00D97B96" w:rsidRPr="00D64A2F">
        <w:rPr>
          <w:rFonts w:ascii="Angsana New" w:hAnsi="Angsana New"/>
          <w:spacing w:val="-6"/>
          <w:sz w:val="30"/>
          <w:szCs w:val="30"/>
          <w:cs/>
        </w:rPr>
        <w:t>.</w:t>
      </w:r>
      <w:r w:rsidR="00D97B96" w:rsidRPr="00D64A2F">
        <w:rPr>
          <w:rFonts w:ascii="Angsana New" w:hAnsi="Angsana New"/>
          <w:spacing w:val="-6"/>
          <w:sz w:val="30"/>
          <w:szCs w:val="30"/>
        </w:rPr>
        <w:t>89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 ล้านบาท ตามลำดับ </w:t>
      </w:r>
      <w:r w:rsidRPr="00D64A2F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99502B" w:rsidRPr="00D64A2F">
        <w:rPr>
          <w:rFonts w:ascii="Angsana New" w:hAnsi="Angsana New"/>
          <w:i/>
          <w:iCs/>
          <w:spacing w:val="-6"/>
          <w:sz w:val="30"/>
          <w:szCs w:val="30"/>
        </w:rPr>
        <w:t>2561</w:t>
      </w:r>
      <w:r w:rsidRPr="00D64A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99502B" w:rsidRPr="00D64A2F">
        <w:rPr>
          <w:rFonts w:ascii="Angsana New" w:hAnsi="Angsana New"/>
          <w:i/>
          <w:iCs/>
          <w:spacing w:val="-6"/>
          <w:sz w:val="30"/>
          <w:szCs w:val="30"/>
        </w:rPr>
        <w:t>467</w:t>
      </w:r>
      <w:r w:rsidR="0099502B" w:rsidRPr="00D64A2F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99502B" w:rsidRPr="00D64A2F">
        <w:rPr>
          <w:rFonts w:ascii="Angsana New" w:hAnsi="Angsana New"/>
          <w:i/>
          <w:iCs/>
          <w:spacing w:val="-6"/>
          <w:sz w:val="30"/>
          <w:szCs w:val="30"/>
        </w:rPr>
        <w:t>79</w:t>
      </w:r>
      <w:r w:rsidRPr="00D64A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</w:t>
      </w:r>
      <w:r w:rsidR="004B53A8" w:rsidRPr="00D64A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และ </w:t>
      </w:r>
      <w:r w:rsidR="0099502B" w:rsidRPr="00D64A2F">
        <w:rPr>
          <w:rFonts w:ascii="Angsana New" w:hAnsi="Angsana New"/>
          <w:i/>
          <w:iCs/>
          <w:spacing w:val="-6"/>
          <w:sz w:val="30"/>
          <w:szCs w:val="30"/>
        </w:rPr>
        <w:t>24</w:t>
      </w:r>
      <w:r w:rsidR="0099502B" w:rsidRPr="00D64A2F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99502B" w:rsidRPr="00D64A2F">
        <w:rPr>
          <w:rFonts w:ascii="Angsana New" w:hAnsi="Angsana New"/>
          <w:i/>
          <w:iCs/>
          <w:spacing w:val="-6"/>
          <w:sz w:val="30"/>
          <w:szCs w:val="30"/>
        </w:rPr>
        <w:t xml:space="preserve">62 </w:t>
      </w:r>
      <w:r w:rsidRPr="00D64A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 ตามลำดับ)</w:t>
      </w:r>
    </w:p>
    <w:p w14:paraId="048DA0A3" w14:textId="149EFF9D" w:rsidR="009417C6" w:rsidRDefault="00941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48584449" w14:textId="77777777" w:rsidR="000B4D7C" w:rsidRPr="007B4C6A" w:rsidRDefault="000B4D7C" w:rsidP="00CC623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ค่าเช่าที่ดินจ่ายล่วงหน้า</w:t>
      </w:r>
    </w:p>
    <w:p w14:paraId="7D4091C3" w14:textId="77777777" w:rsidR="007860BD" w:rsidRPr="007B4C6A" w:rsidRDefault="007860BD" w:rsidP="007860BD">
      <w:pPr>
        <w:rPr>
          <w:sz w:val="20"/>
          <w:szCs w:val="20"/>
          <w:lang w:val="x-none" w:eastAsia="x-none"/>
        </w:rPr>
      </w:pPr>
    </w:p>
    <w:p w14:paraId="3124DF99" w14:textId="77777777" w:rsidR="002472CF" w:rsidRPr="007B4C6A" w:rsidRDefault="002472CF" w:rsidP="0024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14:paraId="6EA2D0DD" w14:textId="77777777" w:rsidR="002472CF" w:rsidRPr="007B4C6A" w:rsidRDefault="002472CF" w:rsidP="0024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773397C8" w14:textId="5FCCFB18" w:rsidR="002472CF" w:rsidRPr="007B4C6A" w:rsidRDefault="002472CF" w:rsidP="0024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B4C6A">
        <w:rPr>
          <w:rFonts w:ascii="Angsana New" w:hAnsi="Angsana New"/>
          <w:spacing w:val="-2"/>
          <w:sz w:val="30"/>
          <w:szCs w:val="30"/>
          <w:cs/>
        </w:rPr>
        <w:t>กลุ่มบริษัทได้ทำสัญญาเช่าที่ดินเพื่อการ</w:t>
      </w:r>
      <w:r w:rsidR="000D3706" w:rsidRPr="007B4C6A">
        <w:rPr>
          <w:rFonts w:ascii="Angsana New" w:hAnsi="Angsana New"/>
          <w:sz w:val="30"/>
          <w:szCs w:val="30"/>
          <w:cs/>
        </w:rPr>
        <w:t>พัฒนาอสังหาริมทรัพย์</w:t>
      </w:r>
      <w:r w:rsidR="008433E2" w:rsidRPr="007B4C6A">
        <w:rPr>
          <w:rFonts w:ascii="Angsana New" w:hAnsi="Angsana New"/>
          <w:sz w:val="30"/>
          <w:szCs w:val="30"/>
          <w:cs/>
        </w:rPr>
        <w:t xml:space="preserve"> </w:t>
      </w:r>
      <w:r w:rsidR="000D3706" w:rsidRPr="007B4C6A">
        <w:rPr>
          <w:rFonts w:ascii="Angsana New" w:hAnsi="Angsana New"/>
          <w:sz w:val="30"/>
          <w:szCs w:val="30"/>
          <w:cs/>
        </w:rPr>
        <w:t>โดยการสร้าง</w:t>
      </w:r>
      <w:r w:rsidR="00A1175C" w:rsidRPr="007B4C6A">
        <w:rPr>
          <w:rFonts w:ascii="Angsana New" w:hAnsi="Angsana New"/>
          <w:sz w:val="30"/>
          <w:szCs w:val="30"/>
          <w:cs/>
        </w:rPr>
        <w:t>อาคาร</w:t>
      </w:r>
      <w:r w:rsidR="00913C73" w:rsidRPr="007B4C6A">
        <w:rPr>
          <w:rFonts w:ascii="Angsana New" w:hAnsi="Angsana New"/>
          <w:sz w:val="30"/>
          <w:szCs w:val="30"/>
          <w:cs/>
        </w:rPr>
        <w:t>โรงงานแ</w:t>
      </w:r>
      <w:r w:rsidR="008433E2" w:rsidRPr="007B4C6A">
        <w:rPr>
          <w:rFonts w:ascii="Angsana New" w:hAnsi="Angsana New"/>
          <w:sz w:val="30"/>
          <w:szCs w:val="30"/>
          <w:cs/>
        </w:rPr>
        <w:t>ละ</w:t>
      </w:r>
      <w:r w:rsidR="000D3706" w:rsidRPr="007B4C6A">
        <w:rPr>
          <w:rFonts w:ascii="Angsana New" w:hAnsi="Angsana New"/>
          <w:sz w:val="30"/>
          <w:szCs w:val="30"/>
          <w:cs/>
        </w:rPr>
        <w:t>คลังสินค้าเพื่อให้เช่า</w:t>
      </w:r>
      <w:r w:rsidR="002D4120" w:rsidRPr="007B4C6A">
        <w:rPr>
          <w:rFonts w:ascii="Angsana New" w:hAnsi="Angsana New"/>
          <w:sz w:val="30"/>
          <w:szCs w:val="30"/>
          <w:cs/>
        </w:rPr>
        <w:t>เพื่อการพัฒนาอาคารสำนักงานให้เช่าและ/หรือโรงแรม</w:t>
      </w:r>
      <w:r w:rsidRPr="007B4C6A">
        <w:rPr>
          <w:rFonts w:ascii="Angsana New" w:hAnsi="Angsana New"/>
          <w:spacing w:val="-2"/>
          <w:sz w:val="30"/>
          <w:szCs w:val="30"/>
          <w:cs/>
        </w:rPr>
        <w:t xml:space="preserve"> ดังรายละเอียดต่อไปนี้</w:t>
      </w:r>
    </w:p>
    <w:tbl>
      <w:tblPr>
        <w:tblW w:w="9252" w:type="dxa"/>
        <w:tblInd w:w="558" w:type="dxa"/>
        <w:tblLook w:val="04A0" w:firstRow="1" w:lastRow="0" w:firstColumn="1" w:lastColumn="0" w:noHBand="0" w:noVBand="1"/>
      </w:tblPr>
      <w:tblGrid>
        <w:gridCol w:w="3402"/>
        <w:gridCol w:w="2430"/>
        <w:gridCol w:w="1620"/>
        <w:gridCol w:w="1800"/>
      </w:tblGrid>
      <w:tr w:rsidR="002472CF" w:rsidRPr="007B4C6A" w14:paraId="69A70B05" w14:textId="77777777" w:rsidTr="00D64A2F">
        <w:trPr>
          <w:trHeight w:val="479"/>
        </w:trPr>
        <w:tc>
          <w:tcPr>
            <w:tcW w:w="3402" w:type="dxa"/>
          </w:tcPr>
          <w:p w14:paraId="5CC8BE78" w14:textId="77777777" w:rsidR="00A9696A" w:rsidRPr="007B4C6A" w:rsidRDefault="00A9696A" w:rsidP="00A9696A">
            <w:pPr>
              <w:tabs>
                <w:tab w:val="clear" w:pos="5387"/>
                <w:tab w:val="clear" w:pos="5613"/>
                <w:tab w:val="left" w:pos="24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268139" w14:textId="3E87049D" w:rsidR="002472CF" w:rsidRPr="007B4C6A" w:rsidRDefault="002472CF" w:rsidP="00A9696A">
            <w:pPr>
              <w:tabs>
                <w:tab w:val="clear" w:pos="5387"/>
                <w:tab w:val="clear" w:pos="5613"/>
                <w:tab w:val="left" w:pos="24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30" w:type="dxa"/>
          </w:tcPr>
          <w:p w14:paraId="14CEABA6" w14:textId="77777777" w:rsidR="00A9696A" w:rsidRPr="007B4C6A" w:rsidRDefault="00A9696A" w:rsidP="00A9696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0383E79" w14:textId="3F896403" w:rsidR="002472CF" w:rsidRPr="007B4C6A" w:rsidRDefault="002472CF" w:rsidP="00A9696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ผู้ให้เช่า</w:t>
            </w:r>
          </w:p>
        </w:tc>
        <w:tc>
          <w:tcPr>
            <w:tcW w:w="1620" w:type="dxa"/>
          </w:tcPr>
          <w:p w14:paraId="1BBD0C21" w14:textId="77777777" w:rsidR="00A9696A" w:rsidRPr="007B4C6A" w:rsidRDefault="00A9696A" w:rsidP="009A0D6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C18ED6" w14:textId="5EEF41D2" w:rsidR="002472CF" w:rsidRPr="007B4C6A" w:rsidRDefault="002472CF" w:rsidP="00A9696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800" w:type="dxa"/>
          </w:tcPr>
          <w:p w14:paraId="54916A47" w14:textId="3C692732" w:rsidR="002472CF" w:rsidRPr="007B4C6A" w:rsidRDefault="002472CF" w:rsidP="00A9696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วันที่มีผลบังคับ</w:t>
            </w:r>
            <w:r w:rsidR="00A9696A" w:rsidRPr="007B4C6A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ตามสัญญา</w:t>
            </w:r>
          </w:p>
        </w:tc>
      </w:tr>
      <w:tr w:rsidR="00182587" w:rsidRPr="007B4C6A" w14:paraId="62727ED4" w14:textId="77777777" w:rsidTr="00D64A2F">
        <w:trPr>
          <w:trHeight w:val="479"/>
        </w:trPr>
        <w:tc>
          <w:tcPr>
            <w:tcW w:w="3402" w:type="dxa"/>
          </w:tcPr>
          <w:p w14:paraId="3AB394B3" w14:textId="51982D8B" w:rsidR="00182587" w:rsidRPr="007B4C6A" w:rsidRDefault="00257654" w:rsidP="00A9696A">
            <w:pPr>
              <w:tabs>
                <w:tab w:val="clear" w:pos="5387"/>
                <w:tab w:val="clear" w:pos="5613"/>
                <w:tab w:val="left" w:pos="24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อสังหาริมทรัพย์เพื่อการลงทุน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เพื่ออุตสาหกรรม</w:t>
            </w:r>
          </w:p>
        </w:tc>
        <w:tc>
          <w:tcPr>
            <w:tcW w:w="2430" w:type="dxa"/>
          </w:tcPr>
          <w:p w14:paraId="165C7C42" w14:textId="77777777" w:rsidR="00182587" w:rsidRPr="007B4C6A" w:rsidRDefault="00182587" w:rsidP="00A9696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17B2A9" w14:textId="77777777" w:rsidR="00182587" w:rsidRPr="007B4C6A" w:rsidRDefault="00182587" w:rsidP="009A0D6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92DF090" w14:textId="77777777" w:rsidR="00182587" w:rsidRPr="007B4C6A" w:rsidRDefault="00182587" w:rsidP="00A9696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472CF" w:rsidRPr="007B4C6A" w14:paraId="2851B6B2" w14:textId="77777777" w:rsidTr="00D64A2F">
        <w:tc>
          <w:tcPr>
            <w:tcW w:w="3402" w:type="dxa"/>
          </w:tcPr>
          <w:p w14:paraId="485EA7DE" w14:textId="77777777" w:rsidR="002472CF" w:rsidRPr="007B4C6A" w:rsidRDefault="002472CF" w:rsidP="006F178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  <w:r w:rsidR="000D3706" w:rsidRPr="007B4C6A">
              <w:rPr>
                <w:rFonts w:ascii="Angsana New" w:hAnsi="Angsana New"/>
                <w:sz w:val="30"/>
                <w:szCs w:val="30"/>
                <w:cs/>
              </w:rPr>
              <w:t>บางพลี 2</w:t>
            </w:r>
          </w:p>
        </w:tc>
        <w:tc>
          <w:tcPr>
            <w:tcW w:w="2430" w:type="dxa"/>
          </w:tcPr>
          <w:p w14:paraId="725ABC72" w14:textId="77777777" w:rsidR="000D3706" w:rsidRPr="007B4C6A" w:rsidRDefault="000D3706" w:rsidP="009A0D6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370B8"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ชัยนันท์-บางพลี    </w:t>
            </w:r>
          </w:p>
          <w:p w14:paraId="1DFC6896" w14:textId="77777777" w:rsidR="002472CF" w:rsidRPr="007B4C6A" w:rsidRDefault="000D3706" w:rsidP="009A0D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พาร์คแลนด์ จำกัด</w:t>
            </w:r>
          </w:p>
        </w:tc>
        <w:tc>
          <w:tcPr>
            <w:tcW w:w="1620" w:type="dxa"/>
          </w:tcPr>
          <w:p w14:paraId="7745100A" w14:textId="77777777" w:rsidR="002472CF" w:rsidRPr="007B4C6A" w:rsidRDefault="006F1782" w:rsidP="001F2A28">
            <w:pPr>
              <w:spacing w:line="240" w:lineRule="auto"/>
              <w:ind w:left="130" w:hanging="1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24</w:t>
            </w:r>
            <w:r w:rsidR="002472CF" w:rsidRPr="007B4C6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 4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เดือน ถึง 26 ปี 4 เดือน</w:t>
            </w:r>
          </w:p>
        </w:tc>
        <w:tc>
          <w:tcPr>
            <w:tcW w:w="1800" w:type="dxa"/>
          </w:tcPr>
          <w:p w14:paraId="2F854FC3" w14:textId="77777777" w:rsidR="002472CF" w:rsidRPr="007B4C6A" w:rsidRDefault="002472CF" w:rsidP="00D64A2F">
            <w:pPr>
              <w:tabs>
                <w:tab w:val="clear" w:pos="1644"/>
                <w:tab w:val="left" w:pos="15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6F1782" w:rsidRPr="007B4C6A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F1782" w:rsidRPr="007B4C6A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="Angsana New" w:hAnsi="Angsana New"/>
                <w:sz w:val="30"/>
                <w:szCs w:val="30"/>
              </w:rPr>
              <w:t>25</w:t>
            </w:r>
            <w:r w:rsidR="006F1782" w:rsidRPr="007B4C6A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2472CF" w:rsidRPr="007B4C6A" w14:paraId="3F9C9759" w14:textId="77777777" w:rsidTr="00D64A2F">
        <w:tc>
          <w:tcPr>
            <w:tcW w:w="3402" w:type="dxa"/>
          </w:tcPr>
          <w:p w14:paraId="61DA8FBF" w14:textId="77777777" w:rsidR="002472CF" w:rsidRPr="007B4C6A" w:rsidRDefault="002472CF" w:rsidP="000D37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  <w:r w:rsidR="000D3706" w:rsidRPr="007B4C6A">
              <w:rPr>
                <w:rFonts w:ascii="Angsana New" w:hAnsi="Angsana New"/>
                <w:sz w:val="30"/>
                <w:szCs w:val="30"/>
                <w:cs/>
              </w:rPr>
              <w:t>บางนา กม.39</w:t>
            </w:r>
          </w:p>
        </w:tc>
        <w:tc>
          <w:tcPr>
            <w:tcW w:w="2430" w:type="dxa"/>
          </w:tcPr>
          <w:p w14:paraId="18C97E5C" w14:textId="77777777" w:rsidR="000D3706" w:rsidRPr="007B4C6A" w:rsidRDefault="000D3706" w:rsidP="006F1782">
            <w:pPr>
              <w:tabs>
                <w:tab w:val="clear" w:pos="1644"/>
                <w:tab w:val="clear" w:pos="1871"/>
                <w:tab w:val="left" w:pos="1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บริษัท พรชัยอีควิป</w:t>
            </w:r>
            <w:r w:rsidR="006F1782" w:rsidRPr="007B4C6A">
              <w:rPr>
                <w:rFonts w:ascii="Angsana New" w:hAnsi="Angsana New"/>
                <w:sz w:val="30"/>
                <w:szCs w:val="30"/>
                <w:cs/>
              </w:rPr>
              <w:t>เม้นท์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05015F73" w14:textId="77777777" w:rsidR="002472CF" w:rsidRPr="007B4C6A" w:rsidRDefault="006F1782" w:rsidP="000D370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0D3706" w:rsidRPr="007B4C6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</w:tcPr>
          <w:p w14:paraId="20B771F5" w14:textId="77777777" w:rsidR="002472CF" w:rsidRPr="007B4C6A" w:rsidRDefault="002472CF" w:rsidP="000D370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0D3706" w:rsidRPr="007B4C6A">
              <w:rPr>
                <w:rFonts w:ascii="Angsana New" w:hAnsi="Angsana New"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389B79CE" w14:textId="77777777" w:rsidR="002472CF" w:rsidRPr="007B4C6A" w:rsidRDefault="002472CF" w:rsidP="00A9696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 w:rsidR="000D3706" w:rsidRPr="007B4C6A">
              <w:rPr>
                <w:rFonts w:ascii="Angsana New" w:hAnsi="Angsana New"/>
                <w:sz w:val="30"/>
                <w:szCs w:val="30"/>
                <w:cs/>
              </w:rPr>
              <w:t>พฤษภา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คม 255</w:t>
            </w:r>
            <w:r w:rsidR="000D3706" w:rsidRPr="007B4C6A">
              <w:rPr>
                <w:rFonts w:ascii="Angsana New" w:hAnsi="Angsana New"/>
                <w:sz w:val="30"/>
                <w:szCs w:val="30"/>
                <w:cs/>
              </w:rPr>
              <w:t>7</w:t>
            </w:r>
          </w:p>
        </w:tc>
      </w:tr>
      <w:tr w:rsidR="00182587" w:rsidRPr="007B4C6A" w14:paraId="69D25CCF" w14:textId="77777777" w:rsidTr="00D64A2F">
        <w:tc>
          <w:tcPr>
            <w:tcW w:w="3402" w:type="dxa"/>
          </w:tcPr>
          <w:p w14:paraId="5C2B83F5" w14:textId="6F080836" w:rsidR="00182587" w:rsidRPr="007B4C6A" w:rsidRDefault="00257654" w:rsidP="000D37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อสังหาริมทรัพย์เพื่อการลงทุน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เพื่อการพาณิชย์</w:t>
            </w:r>
          </w:p>
        </w:tc>
        <w:tc>
          <w:tcPr>
            <w:tcW w:w="2430" w:type="dxa"/>
          </w:tcPr>
          <w:p w14:paraId="0C723D47" w14:textId="77777777" w:rsidR="00182587" w:rsidRPr="007B4C6A" w:rsidRDefault="00182587" w:rsidP="006F1782">
            <w:pPr>
              <w:tabs>
                <w:tab w:val="clear" w:pos="1644"/>
                <w:tab w:val="clear" w:pos="1871"/>
                <w:tab w:val="left" w:pos="187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A57628" w14:textId="77777777" w:rsidR="00182587" w:rsidRPr="007B4C6A" w:rsidRDefault="00182587" w:rsidP="000D370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B29A33" w14:textId="77777777" w:rsidR="00182587" w:rsidRPr="007B4C6A" w:rsidRDefault="00182587" w:rsidP="00A9696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0CBE" w:rsidRPr="007B4C6A" w14:paraId="70C651EF" w14:textId="77777777" w:rsidTr="00D64A2F">
        <w:tc>
          <w:tcPr>
            <w:tcW w:w="3402" w:type="dxa"/>
          </w:tcPr>
          <w:p w14:paraId="7566FE0E" w14:textId="77777777" w:rsidR="00FD0CBE" w:rsidRPr="007B4C6A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โครงการโกลเด้นแลนด์ บิวดิ้ง</w:t>
            </w:r>
          </w:p>
        </w:tc>
        <w:tc>
          <w:tcPr>
            <w:tcW w:w="2430" w:type="dxa"/>
          </w:tcPr>
          <w:p w14:paraId="0B2D5F4B" w14:textId="77777777" w:rsidR="00FD0CBE" w:rsidRPr="007B4C6A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วชิราวุธวิทยาลัย</w:t>
            </w:r>
          </w:p>
        </w:tc>
        <w:tc>
          <w:tcPr>
            <w:tcW w:w="1620" w:type="dxa"/>
          </w:tcPr>
          <w:p w14:paraId="66AD6BA1" w14:textId="77777777" w:rsidR="00FD0CBE" w:rsidRPr="007B4C6A" w:rsidRDefault="00FD0CBE" w:rsidP="00FD0C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2606DFD9" w14:textId="77777777" w:rsidR="00FD0CBE" w:rsidRPr="007B4C6A" w:rsidRDefault="00FD0CBE" w:rsidP="00A9696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1 กันยายน </w:t>
            </w:r>
            <w:r w:rsidRPr="007B4C6A">
              <w:rPr>
                <w:rFonts w:ascii="Angsana New" w:hAnsi="Angsana New"/>
                <w:sz w:val="30"/>
                <w:szCs w:val="30"/>
              </w:rPr>
              <w:t>2535</w:t>
            </w:r>
          </w:p>
        </w:tc>
      </w:tr>
      <w:tr w:rsidR="00FD0CBE" w:rsidRPr="007B4C6A" w14:paraId="7455AE0A" w14:textId="77777777" w:rsidTr="00D64A2F">
        <w:tc>
          <w:tcPr>
            <w:tcW w:w="3402" w:type="dxa"/>
          </w:tcPr>
          <w:p w14:paraId="03423052" w14:textId="77777777" w:rsidR="00FD0CBE" w:rsidRPr="007B4C6A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โครงการเอฟ วาย ไอ เซ็นเตอร์</w:t>
            </w:r>
          </w:p>
        </w:tc>
        <w:tc>
          <w:tcPr>
            <w:tcW w:w="2430" w:type="dxa"/>
          </w:tcPr>
          <w:p w14:paraId="1D445BE2" w14:textId="77777777" w:rsidR="00FD0CBE" w:rsidRPr="007B4C6A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14:paraId="6285B961" w14:textId="77777777" w:rsidR="00FD0CBE" w:rsidRPr="007B4C6A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 ส่วนพระมหากษัตริย์</w:t>
            </w:r>
          </w:p>
        </w:tc>
        <w:tc>
          <w:tcPr>
            <w:tcW w:w="1620" w:type="dxa"/>
          </w:tcPr>
          <w:p w14:paraId="3F25ABA2" w14:textId="77777777" w:rsidR="00FD0CBE" w:rsidRPr="007B4C6A" w:rsidRDefault="00FD0CBE" w:rsidP="00FD0C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B4C6A">
              <w:rPr>
                <w:rFonts w:ascii="Angsana New" w:hAnsi="Angsana New"/>
                <w:sz w:val="30"/>
                <w:szCs w:val="30"/>
              </w:rPr>
              <w:t>4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2336472F" w14:textId="77777777" w:rsidR="00FD0CBE" w:rsidRPr="007B4C6A" w:rsidRDefault="00FD0CBE" w:rsidP="00A9696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1 มีนาคม </w:t>
            </w:r>
            <w:r w:rsidRPr="007B4C6A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</w:tr>
      <w:tr w:rsidR="00FD0CBE" w:rsidRPr="007B4C6A" w14:paraId="391F316E" w14:textId="77777777" w:rsidTr="00D64A2F">
        <w:tc>
          <w:tcPr>
            <w:tcW w:w="3402" w:type="dxa"/>
          </w:tcPr>
          <w:p w14:paraId="160298EA" w14:textId="77777777" w:rsidR="00FD0CBE" w:rsidRPr="007B4C6A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โครงการสาทร สแควร์ และ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 โครงการดับบลิว โฮเต็ล แบงคอก</w:t>
            </w:r>
          </w:p>
        </w:tc>
        <w:tc>
          <w:tcPr>
            <w:tcW w:w="2430" w:type="dxa"/>
          </w:tcPr>
          <w:p w14:paraId="7CB11668" w14:textId="77777777" w:rsidR="00FD0CBE" w:rsidRPr="007B4C6A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14:paraId="30B585F9" w14:textId="77777777" w:rsidR="00FD0CBE" w:rsidRPr="007B4C6A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ส่วนพระมหากษัตริย์</w:t>
            </w:r>
          </w:p>
        </w:tc>
        <w:tc>
          <w:tcPr>
            <w:tcW w:w="1620" w:type="dxa"/>
          </w:tcPr>
          <w:p w14:paraId="6A3B702D" w14:textId="55C9B02B" w:rsidR="00FD0CBE" w:rsidRPr="007B4C6A" w:rsidRDefault="00FD0CBE" w:rsidP="00D64A2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33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7B4C6A">
              <w:rPr>
                <w:rFonts w:ascii="Angsana New" w:hAnsi="Angsana New"/>
                <w:sz w:val="30"/>
                <w:szCs w:val="30"/>
              </w:rPr>
              <w:t>9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054B699C" w14:textId="77777777" w:rsidR="00FD0CBE" w:rsidRPr="007B4C6A" w:rsidRDefault="00FD0CBE" w:rsidP="00A9696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1 กุมภาพันธ์ </w:t>
            </w:r>
            <w:r w:rsidRPr="007B4C6A">
              <w:rPr>
                <w:rFonts w:ascii="Angsana New" w:hAnsi="Angsana New"/>
                <w:sz w:val="30"/>
                <w:szCs w:val="30"/>
              </w:rPr>
              <w:t>2550</w:t>
            </w:r>
          </w:p>
        </w:tc>
      </w:tr>
    </w:tbl>
    <w:p w14:paraId="670CC49B" w14:textId="77777777" w:rsidR="00FD0CBE" w:rsidRPr="007B4C6A" w:rsidRDefault="00FD0CBE" w:rsidP="00FD0CBE">
      <w:pPr>
        <w:rPr>
          <w:lang w:val="x-none" w:eastAsia="x-none"/>
        </w:rPr>
      </w:pPr>
    </w:p>
    <w:p w14:paraId="1800BEC4" w14:textId="77777777" w:rsidR="00D35F13" w:rsidRDefault="00D35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6FDF5974" w14:textId="7AB8A0E1" w:rsidR="000E682E" w:rsidRPr="007B4C6A" w:rsidRDefault="000E682E" w:rsidP="000E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4C6A">
        <w:rPr>
          <w:rFonts w:ascii="Angsana New" w:hAnsi="Angsana New"/>
          <w:spacing w:val="-2"/>
          <w:sz w:val="30"/>
          <w:szCs w:val="30"/>
          <w:cs/>
        </w:rPr>
        <w:t>รายการเปลี่ยนแปลงสำหรับ</w:t>
      </w:r>
      <w:r w:rsidR="00BA37FD" w:rsidRPr="007B4C6A">
        <w:rPr>
          <w:rFonts w:ascii="Angsana New" w:hAnsi="Angsana New"/>
          <w:spacing w:val="-2"/>
          <w:sz w:val="30"/>
          <w:szCs w:val="30"/>
          <w:cs/>
        </w:rPr>
        <w:t xml:space="preserve">ปีสิ้นสุดวันที่ </w:t>
      </w:r>
      <w:r w:rsidR="00F370B8" w:rsidRPr="007B4C6A">
        <w:rPr>
          <w:rFonts w:ascii="Angsana New" w:hAnsi="Angsana New"/>
          <w:spacing w:val="-2"/>
          <w:sz w:val="30"/>
          <w:szCs w:val="30"/>
        </w:rPr>
        <w:t>30</w:t>
      </w:r>
      <w:r w:rsidR="00BA37FD" w:rsidRPr="007B4C6A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="00F370B8" w:rsidRPr="007B4C6A">
        <w:rPr>
          <w:rFonts w:ascii="Angsana New" w:hAnsi="Angsana New"/>
          <w:spacing w:val="-2"/>
          <w:sz w:val="30"/>
          <w:szCs w:val="30"/>
        </w:rPr>
        <w:t>2562</w:t>
      </w:r>
      <w:r w:rsidR="00BA37FD" w:rsidRPr="007B4C6A">
        <w:rPr>
          <w:rFonts w:ascii="Angsana New" w:hAnsi="Angsana New"/>
          <w:spacing w:val="-2"/>
          <w:sz w:val="30"/>
          <w:szCs w:val="30"/>
          <w:cs/>
        </w:rPr>
        <w:t xml:space="preserve"> และสำหรับ</w:t>
      </w:r>
      <w:r w:rsidRPr="007B4C6A">
        <w:rPr>
          <w:rFonts w:ascii="Angsana New" w:hAnsi="Angsana New"/>
          <w:spacing w:val="-2"/>
          <w:sz w:val="30"/>
          <w:szCs w:val="30"/>
          <w:cs/>
        </w:rPr>
        <w:t xml:space="preserve">รอบระยะเวลาบัญชีตั้งแต่วันที่ </w:t>
      </w:r>
      <w:r w:rsidRPr="007B4C6A">
        <w:rPr>
          <w:rFonts w:ascii="Angsana New" w:hAnsi="Angsana New"/>
          <w:spacing w:val="-2"/>
          <w:sz w:val="30"/>
          <w:szCs w:val="30"/>
        </w:rPr>
        <w:t xml:space="preserve">1 </w:t>
      </w:r>
      <w:r w:rsidRPr="007B4C6A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Pr="007B4C6A">
        <w:rPr>
          <w:rFonts w:ascii="Angsana New" w:hAnsi="Angsana New"/>
          <w:spacing w:val="-2"/>
          <w:sz w:val="30"/>
          <w:szCs w:val="30"/>
        </w:rPr>
        <w:t>2561</w:t>
      </w:r>
      <w:r w:rsidRPr="007B4C6A">
        <w:rPr>
          <w:rFonts w:ascii="Angsana New" w:hAnsi="Angsana New"/>
          <w:spacing w:val="-2"/>
          <w:sz w:val="30"/>
          <w:szCs w:val="30"/>
          <w:cs/>
        </w:rPr>
        <w:t xml:space="preserve"> ถึงวันที่ </w:t>
      </w:r>
      <w:r w:rsidRPr="007B4C6A">
        <w:rPr>
          <w:rFonts w:ascii="Angsana New" w:hAnsi="Angsana New"/>
          <w:spacing w:val="-2"/>
          <w:sz w:val="30"/>
          <w:szCs w:val="30"/>
        </w:rPr>
        <w:t xml:space="preserve">30 </w:t>
      </w:r>
      <w:r w:rsidRPr="007B4C6A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7B4C6A">
        <w:rPr>
          <w:rFonts w:ascii="Angsana New" w:hAnsi="Angsana New"/>
          <w:spacing w:val="-2"/>
          <w:sz w:val="30"/>
          <w:szCs w:val="30"/>
        </w:rPr>
        <w:t xml:space="preserve">2561 </w:t>
      </w:r>
      <w:r w:rsidRPr="007B4C6A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6677AD9A" w14:textId="77777777" w:rsidR="000E682E" w:rsidRPr="007B4C6A" w:rsidRDefault="000E682E" w:rsidP="000E682E">
      <w:pPr>
        <w:rPr>
          <w:lang w:val="x-none" w:eastAsia="x-none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42"/>
        <w:gridCol w:w="360"/>
        <w:gridCol w:w="1440"/>
        <w:gridCol w:w="1530"/>
        <w:gridCol w:w="1350"/>
        <w:gridCol w:w="1350"/>
      </w:tblGrid>
      <w:tr w:rsidR="00342EDB" w:rsidRPr="007B4C6A" w14:paraId="6F7457C6" w14:textId="77777777" w:rsidTr="00D64A2F">
        <w:trPr>
          <w:tblHeader/>
        </w:trPr>
        <w:tc>
          <w:tcPr>
            <w:tcW w:w="3042" w:type="dxa"/>
            <w:shd w:val="clear" w:color="auto" w:fill="auto"/>
          </w:tcPr>
          <w:p w14:paraId="184BCD88" w14:textId="77777777" w:rsidR="00342EDB" w:rsidRPr="007B4C6A" w:rsidRDefault="00342EDB" w:rsidP="0044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ADBD1C6" w14:textId="77777777" w:rsidR="00342EDB" w:rsidRPr="007B4C6A" w:rsidRDefault="00342EDB" w:rsidP="00182C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  <w:gridSpan w:val="2"/>
          </w:tcPr>
          <w:p w14:paraId="2F18930E" w14:textId="583BD80A" w:rsidR="00342EDB" w:rsidRPr="007B4C6A" w:rsidRDefault="00342EDB" w:rsidP="00182C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CCE3FD9" w14:textId="77777777" w:rsidR="00342EDB" w:rsidRPr="007B4C6A" w:rsidRDefault="00342EDB" w:rsidP="004445D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42EDB" w:rsidRPr="007B4C6A" w14:paraId="0D6F76FB" w14:textId="77777777" w:rsidTr="00D64A2F">
        <w:trPr>
          <w:tblHeader/>
        </w:trPr>
        <w:tc>
          <w:tcPr>
            <w:tcW w:w="3042" w:type="dxa"/>
            <w:shd w:val="clear" w:color="auto" w:fill="auto"/>
          </w:tcPr>
          <w:p w14:paraId="5D582F01" w14:textId="77777777" w:rsidR="00342EDB" w:rsidRPr="007B4C6A" w:rsidRDefault="00342EDB" w:rsidP="00BA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5730172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101EBE" w14:textId="2E0B601D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54782FA5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สำหรับรอบระยะ</w:t>
            </w:r>
          </w:p>
        </w:tc>
        <w:tc>
          <w:tcPr>
            <w:tcW w:w="1350" w:type="dxa"/>
            <w:vAlign w:val="center"/>
          </w:tcPr>
          <w:p w14:paraId="21C8B7DE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C427AD8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สำหรับรอบระยะ</w:t>
            </w:r>
          </w:p>
        </w:tc>
      </w:tr>
      <w:tr w:rsidR="00342EDB" w:rsidRPr="007B4C6A" w14:paraId="6039121C" w14:textId="77777777" w:rsidTr="00D64A2F">
        <w:trPr>
          <w:tblHeader/>
        </w:trPr>
        <w:tc>
          <w:tcPr>
            <w:tcW w:w="3042" w:type="dxa"/>
            <w:shd w:val="clear" w:color="auto" w:fill="auto"/>
          </w:tcPr>
          <w:p w14:paraId="08342BBE" w14:textId="77777777" w:rsidR="00342EDB" w:rsidRPr="007B4C6A" w:rsidRDefault="00342EDB" w:rsidP="00BA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4D355EF5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7EC01C" w14:textId="280B1BC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1D9CD2D5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เวลาบัญชีตั้งแต่</w:t>
            </w:r>
          </w:p>
        </w:tc>
        <w:tc>
          <w:tcPr>
            <w:tcW w:w="1350" w:type="dxa"/>
            <w:vAlign w:val="center"/>
          </w:tcPr>
          <w:p w14:paraId="2450F4FF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0D39647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เวลาบัญชีตั้งแต่</w:t>
            </w:r>
          </w:p>
        </w:tc>
      </w:tr>
      <w:tr w:rsidR="00342EDB" w:rsidRPr="007B4C6A" w14:paraId="6D526967" w14:textId="77777777" w:rsidTr="00D64A2F">
        <w:trPr>
          <w:tblHeader/>
        </w:trPr>
        <w:tc>
          <w:tcPr>
            <w:tcW w:w="3042" w:type="dxa"/>
            <w:shd w:val="clear" w:color="auto" w:fill="auto"/>
          </w:tcPr>
          <w:p w14:paraId="0878A0BB" w14:textId="77777777" w:rsidR="00342EDB" w:rsidRPr="007B4C6A" w:rsidRDefault="00342EDB" w:rsidP="00BA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1ACCDAF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BAD045" w14:textId="1388C9A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4C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1530" w:type="dxa"/>
            <w:vAlign w:val="center"/>
          </w:tcPr>
          <w:p w14:paraId="17D4B299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4C6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วันที่ </w:t>
            </w:r>
            <w:r w:rsidRPr="007B4C6A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Pr="007B4C6A"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7B4C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350" w:type="dxa"/>
            <w:vAlign w:val="center"/>
          </w:tcPr>
          <w:p w14:paraId="55D44EA7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4C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CDA49EA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4C6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วันที่ </w:t>
            </w:r>
            <w:r w:rsidRPr="007B4C6A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Pr="007B4C6A"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7B4C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</w:tr>
      <w:tr w:rsidR="00342EDB" w:rsidRPr="007B4C6A" w14:paraId="0284B728" w14:textId="77777777" w:rsidTr="00D64A2F">
        <w:trPr>
          <w:tblHeader/>
        </w:trPr>
        <w:tc>
          <w:tcPr>
            <w:tcW w:w="3042" w:type="dxa"/>
            <w:shd w:val="clear" w:color="auto" w:fill="auto"/>
          </w:tcPr>
          <w:p w14:paraId="0DA274A1" w14:textId="77777777" w:rsidR="00342EDB" w:rsidRPr="007B4C6A" w:rsidRDefault="00342EDB" w:rsidP="00BA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68C30B8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6100A8" w14:textId="5D5B6706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4C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530" w:type="dxa"/>
            <w:vAlign w:val="center"/>
          </w:tcPr>
          <w:p w14:paraId="20630167" w14:textId="77777777" w:rsidR="00342EDB" w:rsidRPr="007B4C6A" w:rsidRDefault="00342EDB" w:rsidP="00112E6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  <w:t>2561</w:t>
            </w:r>
            <w:r w:rsidRPr="007B4C6A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7B4C6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ถึงวันที่</w:t>
            </w:r>
          </w:p>
        </w:tc>
        <w:tc>
          <w:tcPr>
            <w:tcW w:w="1350" w:type="dxa"/>
            <w:vAlign w:val="center"/>
          </w:tcPr>
          <w:p w14:paraId="11399421" w14:textId="77777777" w:rsidR="00342EDB" w:rsidRPr="007B4C6A" w:rsidRDefault="00342EDB" w:rsidP="00BA37F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4C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F462F1" w14:textId="77777777" w:rsidR="00342EDB" w:rsidRPr="007B4C6A" w:rsidRDefault="00342EDB" w:rsidP="00112E6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  <w:t>2561</w:t>
            </w:r>
            <w:r w:rsidRPr="007B4C6A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7B4C6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ถึงวันที่</w:t>
            </w:r>
          </w:p>
        </w:tc>
      </w:tr>
      <w:tr w:rsidR="00342EDB" w:rsidRPr="007B4C6A" w14:paraId="1F3EB6DA" w14:textId="77777777" w:rsidTr="00D64A2F">
        <w:trPr>
          <w:tblHeader/>
        </w:trPr>
        <w:tc>
          <w:tcPr>
            <w:tcW w:w="3042" w:type="dxa"/>
            <w:shd w:val="clear" w:color="auto" w:fill="auto"/>
          </w:tcPr>
          <w:p w14:paraId="387339D2" w14:textId="77777777" w:rsidR="00342EDB" w:rsidRPr="007B4C6A" w:rsidRDefault="00342EDB" w:rsidP="00BA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7B9ECC9" w14:textId="77777777" w:rsidR="00342EDB" w:rsidRPr="007B4C6A" w:rsidRDefault="00342EDB" w:rsidP="00112E6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7E0149" w14:textId="1B35BDAA" w:rsidR="00342EDB" w:rsidRPr="007B4C6A" w:rsidRDefault="00342EDB" w:rsidP="00112E6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7B4C6A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7B4C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  <w:r w:rsidRPr="007B4C6A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7B4C6A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530" w:type="dxa"/>
            <w:vAlign w:val="center"/>
          </w:tcPr>
          <w:p w14:paraId="78042FBF" w14:textId="77777777" w:rsidR="00342EDB" w:rsidRPr="007B4C6A" w:rsidRDefault="00342EDB" w:rsidP="00112E6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7B4C6A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7B4C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  <w:r w:rsidRPr="007B4C6A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7B4C6A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350" w:type="dxa"/>
            <w:vAlign w:val="center"/>
          </w:tcPr>
          <w:p w14:paraId="53A8B79C" w14:textId="77777777" w:rsidR="00342EDB" w:rsidRPr="007B4C6A" w:rsidRDefault="00342EDB" w:rsidP="00112E6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7B4C6A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7B4C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  <w:r w:rsidRPr="007B4C6A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7B4C6A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A98B404" w14:textId="77777777" w:rsidR="00342EDB" w:rsidRPr="007B4C6A" w:rsidRDefault="00342EDB" w:rsidP="00112E6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7B4C6A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7B4C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  <w:r w:rsidRPr="007B4C6A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7B4C6A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2561</w:t>
            </w:r>
          </w:p>
        </w:tc>
      </w:tr>
      <w:tr w:rsidR="00342EDB" w:rsidRPr="007B4C6A" w14:paraId="0074C3E4" w14:textId="77777777" w:rsidTr="00D64A2F">
        <w:trPr>
          <w:tblHeader/>
        </w:trPr>
        <w:tc>
          <w:tcPr>
            <w:tcW w:w="3042" w:type="dxa"/>
            <w:shd w:val="clear" w:color="auto" w:fill="auto"/>
          </w:tcPr>
          <w:p w14:paraId="1BB0700E" w14:textId="77777777" w:rsidR="00342EDB" w:rsidRPr="007B4C6A" w:rsidRDefault="00342EDB" w:rsidP="00BA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5768F26" w14:textId="77777777" w:rsidR="00342EDB" w:rsidRPr="007B4C6A" w:rsidRDefault="00342EDB" w:rsidP="00112E6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C782C8" w14:textId="32BDC68B" w:rsidR="00342EDB" w:rsidRPr="007B4C6A" w:rsidRDefault="00342EDB" w:rsidP="00112E6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center"/>
          </w:tcPr>
          <w:p w14:paraId="32F10740" w14:textId="189FE986" w:rsidR="00342EDB" w:rsidRPr="00D64A2F" w:rsidRDefault="00342EDB" w:rsidP="00112E6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  <w:r w:rsidRPr="00D64A2F"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  <w:t>(</w:t>
            </w:r>
            <w:r w:rsidRPr="00D64A2F">
              <w:rPr>
                <w:rFonts w:ascii="Angsana New" w:hAnsi="Angsana New" w:cs="Angsana New"/>
                <w:b w:val="0"/>
                <w:sz w:val="26"/>
                <w:szCs w:val="26"/>
                <w:cs/>
                <w:lang w:val="en-US" w:bidi="th-TH"/>
              </w:rPr>
              <w:t>ปรับปรุงใหม่)</w:t>
            </w:r>
          </w:p>
        </w:tc>
        <w:tc>
          <w:tcPr>
            <w:tcW w:w="1350" w:type="dxa"/>
            <w:vAlign w:val="center"/>
          </w:tcPr>
          <w:p w14:paraId="63AFFEDC" w14:textId="77777777" w:rsidR="00342EDB" w:rsidRPr="007B4C6A" w:rsidRDefault="00342EDB" w:rsidP="00112E6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1D12B3D" w14:textId="77777777" w:rsidR="00342EDB" w:rsidRPr="007B4C6A" w:rsidRDefault="00342EDB" w:rsidP="00112E6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342EDB" w:rsidRPr="007B4C6A" w14:paraId="1197D12F" w14:textId="77777777" w:rsidTr="00D64A2F">
        <w:trPr>
          <w:tblHeader/>
        </w:trPr>
        <w:tc>
          <w:tcPr>
            <w:tcW w:w="3042" w:type="dxa"/>
            <w:shd w:val="clear" w:color="auto" w:fill="auto"/>
          </w:tcPr>
          <w:p w14:paraId="5E1153A2" w14:textId="77777777" w:rsidR="00342EDB" w:rsidRPr="007B4C6A" w:rsidRDefault="00342EDB" w:rsidP="0044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321FDA4" w14:textId="77777777" w:rsidR="00342EDB" w:rsidRPr="007B4C6A" w:rsidRDefault="00342EDB" w:rsidP="004445D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5670" w:type="dxa"/>
            <w:gridSpan w:val="4"/>
          </w:tcPr>
          <w:p w14:paraId="59C26489" w14:textId="205E77AD" w:rsidR="00342EDB" w:rsidRPr="007B4C6A" w:rsidRDefault="00342EDB" w:rsidP="004445D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42EDB" w:rsidRPr="007B4C6A" w14:paraId="3F159D31" w14:textId="77777777" w:rsidTr="00D64A2F">
        <w:tc>
          <w:tcPr>
            <w:tcW w:w="3042" w:type="dxa"/>
            <w:shd w:val="clear" w:color="auto" w:fill="auto"/>
          </w:tcPr>
          <w:p w14:paraId="0840C3C1" w14:textId="77777777" w:rsidR="00342EDB" w:rsidRPr="007B4C6A" w:rsidRDefault="00342EDB" w:rsidP="0044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60" w:type="dxa"/>
          </w:tcPr>
          <w:p w14:paraId="363C79F7" w14:textId="77777777" w:rsidR="00342EDB" w:rsidRPr="007B4C6A" w:rsidRDefault="00342EDB" w:rsidP="00D3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A28820" w14:textId="2A0C5598" w:rsidR="00342EDB" w:rsidRPr="007B4C6A" w:rsidRDefault="00342EDB" w:rsidP="00D3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14CF243" w14:textId="77777777" w:rsidR="00342EDB" w:rsidRPr="007B4C6A" w:rsidRDefault="00342EDB" w:rsidP="00D3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F6EED9" w14:textId="77777777" w:rsidR="00342EDB" w:rsidRPr="007B4C6A" w:rsidRDefault="00342EDB" w:rsidP="00D3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F35D413" w14:textId="77777777" w:rsidR="00342EDB" w:rsidRPr="007B4C6A" w:rsidRDefault="00342EDB" w:rsidP="00D3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2EDB" w:rsidRPr="007B4C6A" w14:paraId="5F7E4C21" w14:textId="77777777" w:rsidTr="00D64A2F">
        <w:tc>
          <w:tcPr>
            <w:tcW w:w="3042" w:type="dxa"/>
            <w:shd w:val="clear" w:color="auto" w:fill="auto"/>
          </w:tcPr>
          <w:p w14:paraId="3B3C34CC" w14:textId="77777777" w:rsidR="00342EDB" w:rsidRPr="007B4C6A" w:rsidRDefault="00342EDB" w:rsidP="00D9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  <w:r w:rsidRPr="007B4C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ตุลาคม / </w:t>
            </w:r>
            <w:r w:rsidRPr="007B4C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360" w:type="dxa"/>
          </w:tcPr>
          <w:p w14:paraId="65D81175" w14:textId="77777777" w:rsidR="00342EDB" w:rsidRPr="007B4C6A" w:rsidRDefault="00342EDB" w:rsidP="00E0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C24157" w14:textId="491FD917" w:rsidR="00342EDB" w:rsidRPr="007B4C6A" w:rsidRDefault="00342EDB" w:rsidP="00E0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2,134</w:t>
            </w:r>
          </w:p>
        </w:tc>
        <w:tc>
          <w:tcPr>
            <w:tcW w:w="1530" w:type="dxa"/>
          </w:tcPr>
          <w:p w14:paraId="2A51682B" w14:textId="77777777" w:rsidR="00342EDB" w:rsidRPr="007B4C6A" w:rsidRDefault="00342EDB" w:rsidP="00E0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2,135</w:t>
            </w:r>
          </w:p>
        </w:tc>
        <w:tc>
          <w:tcPr>
            <w:tcW w:w="1350" w:type="dxa"/>
            <w:shd w:val="clear" w:color="auto" w:fill="auto"/>
          </w:tcPr>
          <w:p w14:paraId="101610FE" w14:textId="35784367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9968BCF" w14:textId="61BEA1D4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2EDB" w:rsidRPr="007B4C6A" w14:paraId="19D76AC2" w14:textId="77777777" w:rsidTr="00D64A2F">
        <w:tc>
          <w:tcPr>
            <w:tcW w:w="3042" w:type="dxa"/>
            <w:shd w:val="clear" w:color="auto" w:fill="auto"/>
          </w:tcPr>
          <w:p w14:paraId="0B3B7638" w14:textId="77777777" w:rsidR="00342EDB" w:rsidRPr="007B4C6A" w:rsidRDefault="00342EDB" w:rsidP="00D9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360" w:type="dxa"/>
          </w:tcPr>
          <w:p w14:paraId="2593AA18" w14:textId="77777777" w:rsidR="00342EDB" w:rsidRPr="000D2751" w:rsidRDefault="00342EDB" w:rsidP="00D64A2F">
            <w:pPr>
              <w:pStyle w:val="BodyText3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332E8DC" w14:textId="2D22A7FF" w:rsidR="00342EDB" w:rsidRPr="007B4C6A" w:rsidRDefault="00342EDB" w:rsidP="00A9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14:paraId="531C0155" w14:textId="77777777" w:rsidR="00342EDB" w:rsidRPr="007B4C6A" w:rsidRDefault="00342EDB" w:rsidP="00E0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46C09AC" w14:textId="695332EE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FBBFCA0" w14:textId="37D5CA66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2EDB" w:rsidRPr="007B4C6A" w14:paraId="69D210EB" w14:textId="77777777" w:rsidTr="00D64A2F">
        <w:tc>
          <w:tcPr>
            <w:tcW w:w="3042" w:type="dxa"/>
            <w:shd w:val="clear" w:color="auto" w:fill="auto"/>
          </w:tcPr>
          <w:p w14:paraId="782745DA" w14:textId="77777777" w:rsidR="00342EDB" w:rsidRPr="007B4C6A" w:rsidRDefault="00342EDB" w:rsidP="00D9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30 กันยายน</w:t>
            </w:r>
          </w:p>
        </w:tc>
        <w:tc>
          <w:tcPr>
            <w:tcW w:w="360" w:type="dxa"/>
          </w:tcPr>
          <w:p w14:paraId="3A71DB08" w14:textId="77777777" w:rsidR="00342EDB" w:rsidRPr="000D2751" w:rsidRDefault="00342EDB" w:rsidP="00D64A2F">
            <w:pPr>
              <w:pStyle w:val="BodyText3"/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5AFB0F0" w14:textId="2CF126FF" w:rsidR="00342EDB" w:rsidRPr="007B4C6A" w:rsidRDefault="00342EDB" w:rsidP="00E078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2,134</w:t>
            </w:r>
          </w:p>
        </w:tc>
        <w:tc>
          <w:tcPr>
            <w:tcW w:w="1530" w:type="dxa"/>
          </w:tcPr>
          <w:p w14:paraId="10239AAB" w14:textId="77777777" w:rsidR="00342EDB" w:rsidRPr="007B4C6A" w:rsidRDefault="00342EDB" w:rsidP="00E078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2,134</w:t>
            </w:r>
          </w:p>
        </w:tc>
        <w:tc>
          <w:tcPr>
            <w:tcW w:w="1350" w:type="dxa"/>
            <w:shd w:val="clear" w:color="auto" w:fill="auto"/>
          </w:tcPr>
          <w:p w14:paraId="40F13D6E" w14:textId="1FC28126" w:rsidR="00342EDB" w:rsidRPr="007B4C6A" w:rsidRDefault="00342EDB" w:rsidP="00D64A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CE7E5B" w14:textId="03E15D55" w:rsidR="00342EDB" w:rsidRPr="007B4C6A" w:rsidRDefault="00342EDB" w:rsidP="00D64A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42EDB" w:rsidRPr="007B4C6A" w14:paraId="2506270C" w14:textId="77777777" w:rsidTr="00D64A2F">
        <w:tc>
          <w:tcPr>
            <w:tcW w:w="3042" w:type="dxa"/>
            <w:shd w:val="clear" w:color="auto" w:fill="auto"/>
          </w:tcPr>
          <w:p w14:paraId="3ADFF97D" w14:textId="77777777" w:rsidR="00342EDB" w:rsidRPr="00D64A2F" w:rsidRDefault="00342EDB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0" w:type="dxa"/>
          </w:tcPr>
          <w:p w14:paraId="58DB45B1" w14:textId="77777777" w:rsidR="00342EDB" w:rsidRPr="000D2751" w:rsidRDefault="00342EDB" w:rsidP="00D64A2F">
            <w:pPr>
              <w:pStyle w:val="BodyText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D731364" w14:textId="3CEC85F1" w:rsidR="00342EDB" w:rsidRPr="00D64A2F" w:rsidRDefault="00342EDB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02BBBB26" w14:textId="77777777" w:rsidR="00342EDB" w:rsidRPr="00D64A2F" w:rsidRDefault="00342EDB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</w:tcPr>
          <w:p w14:paraId="77074FC8" w14:textId="77777777" w:rsidR="00342EDB" w:rsidRPr="00D64A2F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6E8CA796" w14:textId="77777777" w:rsidR="00342EDB" w:rsidRPr="00D64A2F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42EDB" w:rsidRPr="007B4C6A" w14:paraId="2568DC0F" w14:textId="77777777" w:rsidTr="00D64A2F">
        <w:tc>
          <w:tcPr>
            <w:tcW w:w="3042" w:type="dxa"/>
            <w:shd w:val="clear" w:color="auto" w:fill="auto"/>
          </w:tcPr>
          <w:p w14:paraId="7814AD14" w14:textId="77777777" w:rsidR="00342EDB" w:rsidRPr="007B4C6A" w:rsidRDefault="00342EDB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360" w:type="dxa"/>
          </w:tcPr>
          <w:p w14:paraId="73275353" w14:textId="77777777" w:rsidR="00342EDB" w:rsidRPr="000D2751" w:rsidRDefault="00342EDB" w:rsidP="00D64A2F">
            <w:pPr>
              <w:pStyle w:val="BodyText3"/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C40E189" w14:textId="6F0D7AA7" w:rsidR="00342EDB" w:rsidRPr="007B4C6A" w:rsidRDefault="00342EDB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19159D" w14:textId="77777777" w:rsidR="00342EDB" w:rsidRPr="007B4C6A" w:rsidRDefault="00342EDB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5F27DE" w14:textId="77777777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6891EA2" w14:textId="77777777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2EDB" w:rsidRPr="007B4C6A" w14:paraId="1D5A67B9" w14:textId="77777777" w:rsidTr="00D64A2F">
        <w:tc>
          <w:tcPr>
            <w:tcW w:w="3042" w:type="dxa"/>
            <w:shd w:val="clear" w:color="auto" w:fill="auto"/>
          </w:tcPr>
          <w:p w14:paraId="42CEEF8F" w14:textId="77777777" w:rsidR="00342EDB" w:rsidRPr="007B4C6A" w:rsidRDefault="00342EDB" w:rsidP="00E9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  <w:r w:rsidRPr="007B4C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ตุลาคม / </w:t>
            </w:r>
            <w:r w:rsidRPr="007B4C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360" w:type="dxa"/>
          </w:tcPr>
          <w:p w14:paraId="155F3B01" w14:textId="77777777" w:rsidR="00342EDB" w:rsidRPr="000D2751" w:rsidRDefault="00342EDB" w:rsidP="00D64A2F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17C91F10" w14:textId="46B47E54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530" w:type="dxa"/>
          </w:tcPr>
          <w:p w14:paraId="19B961B0" w14:textId="77777777" w:rsidR="00342EDB" w:rsidRPr="007B4C6A" w:rsidRDefault="00342EDB" w:rsidP="00E0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318</w:t>
            </w:r>
          </w:p>
        </w:tc>
        <w:tc>
          <w:tcPr>
            <w:tcW w:w="1350" w:type="dxa"/>
            <w:shd w:val="clear" w:color="auto" w:fill="auto"/>
          </w:tcPr>
          <w:p w14:paraId="77E54B3D" w14:textId="77C64723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846D1B" w14:textId="0CA411F0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2EDB" w:rsidRPr="007B4C6A" w14:paraId="06009732" w14:textId="77777777" w:rsidTr="00D64A2F">
        <w:tc>
          <w:tcPr>
            <w:tcW w:w="3042" w:type="dxa"/>
            <w:shd w:val="clear" w:color="auto" w:fill="auto"/>
          </w:tcPr>
          <w:p w14:paraId="3049DF8D" w14:textId="77777777" w:rsidR="00342EDB" w:rsidRPr="007B4C6A" w:rsidRDefault="00342EDB" w:rsidP="00E9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ค่าตัดจำหน่ายสำหรับปี/งวด</w:t>
            </w:r>
          </w:p>
        </w:tc>
        <w:tc>
          <w:tcPr>
            <w:tcW w:w="360" w:type="dxa"/>
          </w:tcPr>
          <w:p w14:paraId="72AA0E8B" w14:textId="77777777" w:rsidR="00342EDB" w:rsidRPr="000D2751" w:rsidRDefault="00342EDB" w:rsidP="00D64A2F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1D11F8AB" w14:textId="0D50E05C" w:rsidR="00342EDB" w:rsidRPr="007B4C6A" w:rsidRDefault="00750D0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530" w:type="dxa"/>
          </w:tcPr>
          <w:p w14:paraId="557D86CB" w14:textId="72BBD76D" w:rsidR="00342EDB" w:rsidRPr="007B4C6A" w:rsidRDefault="00750D06" w:rsidP="00E0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50" w:type="dxa"/>
            <w:shd w:val="clear" w:color="auto" w:fill="auto"/>
          </w:tcPr>
          <w:p w14:paraId="4BA90F4F" w14:textId="2B445EAB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FBD2351" w14:textId="78F09983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2EDB" w:rsidRPr="007B4C6A" w14:paraId="28D003E7" w14:textId="77777777" w:rsidTr="00D64A2F">
        <w:tc>
          <w:tcPr>
            <w:tcW w:w="3042" w:type="dxa"/>
            <w:shd w:val="clear" w:color="auto" w:fill="auto"/>
          </w:tcPr>
          <w:p w14:paraId="0618B2B1" w14:textId="07C7B79B" w:rsidR="00342EDB" w:rsidRPr="00D64A2F" w:rsidRDefault="00342EDB" w:rsidP="00E9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spacing w:val="-10"/>
                <w:sz w:val="28"/>
                <w:szCs w:val="28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360" w:type="dxa"/>
          </w:tcPr>
          <w:p w14:paraId="7DC28067" w14:textId="77777777" w:rsidR="00342EDB" w:rsidRPr="000D2751" w:rsidRDefault="00342EDB" w:rsidP="00D64A2F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7C8BE3EC" w14:textId="00FCCFF4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1DB3DAB5" w14:textId="57FBEEA1" w:rsidR="00342EDB" w:rsidRPr="007B4C6A" w:rsidRDefault="00342EDB" w:rsidP="00E0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shd w:val="clear" w:color="auto" w:fill="auto"/>
          </w:tcPr>
          <w:p w14:paraId="17DA22E7" w14:textId="413E3D29" w:rsidR="00342EDB" w:rsidRPr="007B4C6A" w:rsidRDefault="00D562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679C6E5" w14:textId="0D84DB7E" w:rsidR="00342EDB" w:rsidRPr="007B4C6A" w:rsidRDefault="00D5629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2EDB" w:rsidRPr="007B4C6A" w14:paraId="203CA6F6" w14:textId="77777777" w:rsidTr="00D64A2F">
        <w:tc>
          <w:tcPr>
            <w:tcW w:w="3042" w:type="dxa"/>
            <w:shd w:val="clear" w:color="auto" w:fill="auto"/>
          </w:tcPr>
          <w:p w14:paraId="5FB5188D" w14:textId="77777777" w:rsidR="00342EDB" w:rsidRPr="007B4C6A" w:rsidRDefault="00342EDB" w:rsidP="00E9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30 กันยายน</w:t>
            </w:r>
          </w:p>
        </w:tc>
        <w:tc>
          <w:tcPr>
            <w:tcW w:w="360" w:type="dxa"/>
          </w:tcPr>
          <w:p w14:paraId="04F28F6A" w14:textId="77777777" w:rsidR="00342EDB" w:rsidRPr="000D2751" w:rsidRDefault="00342EDB" w:rsidP="00D64A2F">
            <w:pPr>
              <w:pStyle w:val="BodyText3"/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17BCCB0" w14:textId="73F799F7" w:rsidR="00342EDB" w:rsidRPr="007B4C6A" w:rsidRDefault="00342EDB" w:rsidP="00D64A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50D06"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530" w:type="dxa"/>
          </w:tcPr>
          <w:p w14:paraId="45685241" w14:textId="667239DE" w:rsidR="00342EDB" w:rsidRPr="007B4C6A" w:rsidRDefault="00342EDB" w:rsidP="00E078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</w:t>
            </w:r>
            <w:r w:rsidR="00941B78">
              <w:rPr>
                <w:rFonts w:ascii="Angsana New" w:hAnsi="Angsana New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1350" w:type="dxa"/>
            <w:shd w:val="clear" w:color="auto" w:fill="auto"/>
          </w:tcPr>
          <w:p w14:paraId="4E286B0B" w14:textId="4722D9EE" w:rsidR="00342EDB" w:rsidRPr="007B4C6A" w:rsidRDefault="00342EDB" w:rsidP="00D64A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9F6041" w14:textId="1F0F68F6" w:rsidR="00342EDB" w:rsidRPr="007B4C6A" w:rsidRDefault="00342EDB" w:rsidP="00D64A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42EDB" w:rsidRPr="007B4C6A" w14:paraId="0BD71769" w14:textId="77777777" w:rsidTr="00D64A2F">
        <w:tc>
          <w:tcPr>
            <w:tcW w:w="3042" w:type="dxa"/>
            <w:shd w:val="clear" w:color="auto" w:fill="auto"/>
          </w:tcPr>
          <w:p w14:paraId="51DDDCE5" w14:textId="77777777" w:rsidR="00342EDB" w:rsidRPr="007B4C6A" w:rsidRDefault="00342EDB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0" w:type="dxa"/>
          </w:tcPr>
          <w:p w14:paraId="5908A51B" w14:textId="77777777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0" w:right="-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47701981" w14:textId="68748469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328F3B50" w14:textId="77777777" w:rsidR="00342EDB" w:rsidRPr="007B4C6A" w:rsidRDefault="00342EDB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3BE3308C" w14:textId="77777777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5CA4573" w14:textId="77777777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2EDB" w:rsidRPr="007B4C6A" w14:paraId="701E3835" w14:textId="77777777" w:rsidTr="00D64A2F">
        <w:tc>
          <w:tcPr>
            <w:tcW w:w="3042" w:type="dxa"/>
            <w:shd w:val="clear" w:color="auto" w:fill="auto"/>
          </w:tcPr>
          <w:p w14:paraId="55A9C753" w14:textId="77777777" w:rsidR="00342EDB" w:rsidRPr="007B4C6A" w:rsidRDefault="00342EDB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60" w:type="dxa"/>
          </w:tcPr>
          <w:p w14:paraId="59FDAC27" w14:textId="77777777" w:rsidR="00342EDB" w:rsidRPr="007B4C6A" w:rsidRDefault="00342EDB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508D1F" w14:textId="3BB2EB67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642D386" w14:textId="77777777" w:rsidR="00342EDB" w:rsidRPr="007B4C6A" w:rsidRDefault="00342EDB" w:rsidP="009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B99FDD" w14:textId="77777777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368F24" w14:textId="77777777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2EDB" w:rsidRPr="007B4C6A" w14:paraId="4A7C93E8" w14:textId="77777777" w:rsidTr="00D64A2F">
        <w:tc>
          <w:tcPr>
            <w:tcW w:w="3042" w:type="dxa"/>
            <w:shd w:val="clear" w:color="auto" w:fill="auto"/>
          </w:tcPr>
          <w:p w14:paraId="525F4B2E" w14:textId="77777777" w:rsidR="00342EDB" w:rsidRPr="00D64A2F" w:rsidRDefault="00342EDB" w:rsidP="00123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 </w:t>
            </w: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D64A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/ </w:t>
            </w: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D64A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360" w:type="dxa"/>
          </w:tcPr>
          <w:p w14:paraId="7CC1E501" w14:textId="77777777" w:rsidR="00342EDB" w:rsidRPr="000D2751" w:rsidRDefault="00342EDB" w:rsidP="00D64A2F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2CD3FC5A" w14:textId="73C236EC" w:rsidR="00342EDB" w:rsidRPr="007B4C6A" w:rsidRDefault="00342EDB" w:rsidP="00D64A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1,750</w:t>
            </w:r>
          </w:p>
        </w:tc>
        <w:tc>
          <w:tcPr>
            <w:tcW w:w="1530" w:type="dxa"/>
          </w:tcPr>
          <w:p w14:paraId="5B84DDF6" w14:textId="77777777" w:rsidR="00342EDB" w:rsidRPr="007B4C6A" w:rsidRDefault="00342EDB" w:rsidP="00E078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1,817</w:t>
            </w:r>
          </w:p>
        </w:tc>
        <w:tc>
          <w:tcPr>
            <w:tcW w:w="1350" w:type="dxa"/>
          </w:tcPr>
          <w:p w14:paraId="13441B55" w14:textId="2D3A759E" w:rsidR="00342EDB" w:rsidRPr="007B4C6A" w:rsidRDefault="00342EDB" w:rsidP="00D64A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6D9541C" w14:textId="36BEF67B" w:rsidR="00342EDB" w:rsidRPr="007B4C6A" w:rsidRDefault="00342EDB" w:rsidP="00D64A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42EDB" w:rsidRPr="007B4C6A" w14:paraId="5CC59092" w14:textId="77777777" w:rsidTr="00D64A2F">
        <w:tc>
          <w:tcPr>
            <w:tcW w:w="3042" w:type="dxa"/>
            <w:shd w:val="clear" w:color="auto" w:fill="auto"/>
          </w:tcPr>
          <w:p w14:paraId="28430E0A" w14:textId="77777777" w:rsidR="00342EDB" w:rsidRPr="007B4C6A" w:rsidRDefault="00342EDB" w:rsidP="00C6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30 กันยายน</w:t>
            </w:r>
          </w:p>
        </w:tc>
        <w:tc>
          <w:tcPr>
            <w:tcW w:w="360" w:type="dxa"/>
          </w:tcPr>
          <w:p w14:paraId="590BD9B6" w14:textId="77777777" w:rsidR="00342EDB" w:rsidRPr="000D2751" w:rsidRDefault="00342EDB" w:rsidP="00D64A2F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2F7E588C" w14:textId="3EF8CCBC" w:rsidR="00342EDB" w:rsidRPr="007B4C6A" w:rsidRDefault="00342EDB" w:rsidP="00D64A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1,6</w:t>
            </w:r>
            <w:r w:rsidR="00941B78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530" w:type="dxa"/>
          </w:tcPr>
          <w:p w14:paraId="1D17AE34" w14:textId="660D70A6" w:rsidR="00342EDB" w:rsidRPr="007B4C6A" w:rsidRDefault="00342EDB" w:rsidP="00E078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1,7</w:t>
            </w:r>
            <w:r w:rsidR="00941B78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50" w:type="dxa"/>
          </w:tcPr>
          <w:p w14:paraId="3082D556" w14:textId="77777777" w:rsidR="00342EDB" w:rsidRPr="007B4C6A" w:rsidRDefault="00342EDB" w:rsidP="00A969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63F12EB" w14:textId="77777777" w:rsidR="00342EDB" w:rsidRPr="007B4C6A" w:rsidRDefault="00342EDB" w:rsidP="00A969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42EDB" w:rsidRPr="007B4C6A" w14:paraId="2FACA5CE" w14:textId="77777777" w:rsidTr="00D64A2F">
        <w:tc>
          <w:tcPr>
            <w:tcW w:w="3042" w:type="dxa"/>
            <w:shd w:val="clear" w:color="auto" w:fill="auto"/>
          </w:tcPr>
          <w:p w14:paraId="50AE884D" w14:textId="77777777" w:rsidR="00342EDB" w:rsidRPr="007B4C6A" w:rsidRDefault="00342EDB" w:rsidP="00C6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261D8D2" w14:textId="77777777" w:rsidR="00342EDB" w:rsidRPr="007B4C6A" w:rsidRDefault="00342EDB" w:rsidP="00342EDB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52AFE43D" w14:textId="36AC1301" w:rsidR="00342EDB" w:rsidRPr="007B4C6A" w:rsidRDefault="00342EDB" w:rsidP="00AD31D1">
            <w:pPr>
              <w:pStyle w:val="BodyText3"/>
            </w:pPr>
          </w:p>
        </w:tc>
        <w:tc>
          <w:tcPr>
            <w:tcW w:w="1530" w:type="dxa"/>
          </w:tcPr>
          <w:p w14:paraId="40D3D213" w14:textId="77777777" w:rsidR="00342EDB" w:rsidRPr="007B4C6A" w:rsidRDefault="00342EDB" w:rsidP="00AD31D1">
            <w:pPr>
              <w:pStyle w:val="BodyText3"/>
            </w:pPr>
          </w:p>
        </w:tc>
        <w:tc>
          <w:tcPr>
            <w:tcW w:w="1350" w:type="dxa"/>
          </w:tcPr>
          <w:p w14:paraId="192EFB8C" w14:textId="77777777" w:rsidR="00342EDB" w:rsidRPr="007B4C6A" w:rsidRDefault="00342EDB" w:rsidP="00AD31D1">
            <w:pPr>
              <w:pStyle w:val="BodyText3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74D8C4" w14:textId="77777777" w:rsidR="00342EDB" w:rsidRPr="007B4C6A" w:rsidRDefault="00342EDB" w:rsidP="00AD31D1">
            <w:pPr>
              <w:pStyle w:val="BodyText3"/>
              <w:rPr>
                <w:cs/>
              </w:rPr>
            </w:pPr>
          </w:p>
        </w:tc>
      </w:tr>
      <w:tr w:rsidR="00342EDB" w:rsidRPr="007B4C6A" w14:paraId="2E25E86F" w14:textId="77777777" w:rsidTr="00D64A2F">
        <w:tc>
          <w:tcPr>
            <w:tcW w:w="3042" w:type="dxa"/>
            <w:shd w:val="clear" w:color="auto" w:fill="auto"/>
          </w:tcPr>
          <w:p w14:paraId="7ACA19E9" w14:textId="497DECB8" w:rsidR="00342EDB" w:rsidRPr="00D64A2F" w:rsidRDefault="00342EDB" w:rsidP="00A9696A">
            <w:pPr>
              <w:pStyle w:val="BodyText3"/>
              <w:jc w:val="left"/>
              <w:rPr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  <w:r w:rsidRPr="00D64A2F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 </w:t>
            </w:r>
            <w:r w:rsidRPr="00D64A2F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ป</w:t>
            </w:r>
            <w:r w:rsidRPr="00D64A2F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ระกอบด้วย</w:t>
            </w:r>
          </w:p>
        </w:tc>
        <w:tc>
          <w:tcPr>
            <w:tcW w:w="360" w:type="dxa"/>
          </w:tcPr>
          <w:p w14:paraId="5C89D67D" w14:textId="77777777" w:rsidR="00342EDB" w:rsidRPr="007B4C6A" w:rsidRDefault="00342EDB" w:rsidP="00D64A2F">
            <w:pPr>
              <w:pStyle w:val="BodyText3"/>
              <w:ind w:left="-130" w:right="-106"/>
            </w:pPr>
          </w:p>
          <w:p w14:paraId="4B610DB2" w14:textId="2CA78199" w:rsidR="00342EDB" w:rsidRPr="00D64A2F" w:rsidRDefault="00342EDB" w:rsidP="00D64A2F">
            <w:pPr>
              <w:pStyle w:val="BodyText3"/>
              <w:ind w:left="-130" w:right="-106"/>
              <w:jc w:val="center"/>
              <w:rPr>
                <w:spacing w:val="-1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650EC97" w14:textId="7EC7A064" w:rsidR="00342EDB" w:rsidRPr="007B4C6A" w:rsidRDefault="00342EDB" w:rsidP="00A9696A">
            <w:pPr>
              <w:pStyle w:val="BodyText3"/>
            </w:pPr>
          </w:p>
        </w:tc>
        <w:tc>
          <w:tcPr>
            <w:tcW w:w="1530" w:type="dxa"/>
          </w:tcPr>
          <w:p w14:paraId="59913AE4" w14:textId="77777777" w:rsidR="00342EDB" w:rsidRPr="007B4C6A" w:rsidRDefault="00342EDB" w:rsidP="00A9696A">
            <w:pPr>
              <w:pStyle w:val="BodyText3"/>
            </w:pPr>
          </w:p>
        </w:tc>
        <w:tc>
          <w:tcPr>
            <w:tcW w:w="1350" w:type="dxa"/>
          </w:tcPr>
          <w:p w14:paraId="338D1518" w14:textId="77777777" w:rsidR="00342EDB" w:rsidRPr="007B4C6A" w:rsidRDefault="00342EDB" w:rsidP="00A9696A">
            <w:pPr>
              <w:pStyle w:val="BodyText3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66F1282" w14:textId="77777777" w:rsidR="00342EDB" w:rsidRPr="007B4C6A" w:rsidRDefault="00342EDB" w:rsidP="00A9696A">
            <w:pPr>
              <w:pStyle w:val="BodyText3"/>
              <w:rPr>
                <w:cs/>
              </w:rPr>
            </w:pPr>
          </w:p>
        </w:tc>
      </w:tr>
      <w:tr w:rsidR="00342EDB" w:rsidRPr="007B4C6A" w14:paraId="73B5E088" w14:textId="77777777" w:rsidTr="00D64A2F">
        <w:tc>
          <w:tcPr>
            <w:tcW w:w="3042" w:type="dxa"/>
            <w:shd w:val="clear" w:color="auto" w:fill="auto"/>
          </w:tcPr>
          <w:p w14:paraId="181CC76B" w14:textId="50A1DDE0" w:rsidR="00342EDB" w:rsidRPr="00D64A2F" w:rsidRDefault="00342EDB" w:rsidP="00A9696A">
            <w:pPr>
              <w:pStyle w:val="BodyText3"/>
              <w:rPr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1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ตุลาคม/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1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360" w:type="dxa"/>
          </w:tcPr>
          <w:p w14:paraId="6198ED99" w14:textId="77777777" w:rsidR="00342EDB" w:rsidRPr="007B4C6A" w:rsidRDefault="00342EDB" w:rsidP="00342EDB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231B09D2" w14:textId="65574FB0" w:rsidR="00342EDB" w:rsidRPr="007B4C6A" w:rsidRDefault="00342EDB" w:rsidP="00A9696A">
            <w:pPr>
              <w:pStyle w:val="BodyText3"/>
            </w:pPr>
          </w:p>
        </w:tc>
        <w:tc>
          <w:tcPr>
            <w:tcW w:w="1530" w:type="dxa"/>
          </w:tcPr>
          <w:p w14:paraId="5F548EBC" w14:textId="77777777" w:rsidR="00342EDB" w:rsidRPr="007B4C6A" w:rsidRDefault="00342EDB" w:rsidP="00A9696A">
            <w:pPr>
              <w:pStyle w:val="BodyText3"/>
            </w:pPr>
          </w:p>
        </w:tc>
        <w:tc>
          <w:tcPr>
            <w:tcW w:w="1350" w:type="dxa"/>
          </w:tcPr>
          <w:p w14:paraId="49F4AD25" w14:textId="77777777" w:rsidR="00342EDB" w:rsidRPr="007B4C6A" w:rsidRDefault="00342EDB" w:rsidP="00A9696A">
            <w:pPr>
              <w:pStyle w:val="BodyText3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A33F08" w14:textId="77777777" w:rsidR="00342EDB" w:rsidRPr="007B4C6A" w:rsidRDefault="00342EDB" w:rsidP="00A9696A">
            <w:pPr>
              <w:pStyle w:val="BodyText3"/>
              <w:rPr>
                <w:cs/>
              </w:rPr>
            </w:pPr>
          </w:p>
        </w:tc>
      </w:tr>
      <w:tr w:rsidR="00342EDB" w:rsidRPr="007B4C6A" w14:paraId="17878E5C" w14:textId="77777777" w:rsidTr="00D64A2F">
        <w:tc>
          <w:tcPr>
            <w:tcW w:w="3042" w:type="dxa"/>
            <w:shd w:val="clear" w:color="auto" w:fill="auto"/>
          </w:tcPr>
          <w:p w14:paraId="47FD5AA1" w14:textId="312396A3" w:rsidR="00342EDB" w:rsidRPr="00D64A2F" w:rsidRDefault="00257654" w:rsidP="00AD31D1">
            <w:pPr>
              <w:pStyle w:val="BodyText3"/>
              <w:rPr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  <w:r w:rsidR="00342EDB"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360" w:type="dxa"/>
          </w:tcPr>
          <w:p w14:paraId="2634ECEB" w14:textId="77777777" w:rsidR="00342EDB" w:rsidRPr="000D2751" w:rsidRDefault="00342EDB" w:rsidP="00D64A2F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AAA14" w14:textId="42DFFE8B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530" w:type="dxa"/>
            <w:vAlign w:val="bottom"/>
          </w:tcPr>
          <w:p w14:paraId="2BABA812" w14:textId="29B43BBC" w:rsidR="00342EDB" w:rsidRPr="007B4C6A" w:rsidRDefault="00342EDB" w:rsidP="00AD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1,824</w:t>
            </w:r>
          </w:p>
        </w:tc>
        <w:tc>
          <w:tcPr>
            <w:tcW w:w="1350" w:type="dxa"/>
            <w:vAlign w:val="bottom"/>
          </w:tcPr>
          <w:p w14:paraId="735B761B" w14:textId="7EA991F0" w:rsidR="00342EDB" w:rsidRPr="007B4C6A" w:rsidRDefault="00342EDB" w:rsidP="00AD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CED329" w14:textId="7D0AB21A" w:rsidR="00342EDB" w:rsidRPr="007B4C6A" w:rsidRDefault="0034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2EDB" w:rsidRPr="007B4C6A" w14:paraId="26FFD543" w14:textId="77777777" w:rsidTr="00D64A2F">
        <w:tc>
          <w:tcPr>
            <w:tcW w:w="3042" w:type="dxa"/>
            <w:shd w:val="clear" w:color="auto" w:fill="auto"/>
          </w:tcPr>
          <w:p w14:paraId="7609D881" w14:textId="412C45CA" w:rsidR="00342EDB" w:rsidRPr="00D64A2F" w:rsidRDefault="00257654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pacing w:val="-4"/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spacing w:val="-12"/>
                <w:sz w:val="28"/>
                <w:szCs w:val="28"/>
                <w:cs/>
              </w:rPr>
              <w:t xml:space="preserve">   </w:t>
            </w:r>
            <w:r w:rsidR="00342EDB" w:rsidRPr="00D64A2F">
              <w:rPr>
                <w:rFonts w:ascii="Angsana New" w:eastAsia="Times New Roman" w:hAnsi="Angsana New"/>
                <w:spacing w:val="-12"/>
                <w:sz w:val="28"/>
                <w:szCs w:val="28"/>
                <w:cs/>
              </w:rPr>
              <w:t xml:space="preserve"> </w:t>
            </w:r>
            <w:r w:rsidR="00342EDB" w:rsidRPr="00D64A2F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ค่าเช่าค้างจ่ายตามสัญญาเช่</w:t>
            </w:r>
            <w:r w:rsidRPr="00D64A2F">
              <w:rPr>
                <w:rFonts w:ascii="Angsana New" w:hAnsi="Angsana New"/>
                <w:spacing w:val="-4"/>
                <w:sz w:val="28"/>
                <w:szCs w:val="28"/>
                <w:cs/>
              </w:rPr>
              <w:t>า</w:t>
            </w:r>
            <w:r w:rsidR="00342EDB" w:rsidRPr="00D64A2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360" w:type="dxa"/>
          </w:tcPr>
          <w:p w14:paraId="42BAEF39" w14:textId="5A7E2C66" w:rsidR="00342EDB" w:rsidRPr="00D64A2F" w:rsidRDefault="00342EDB" w:rsidP="00D64A2F">
            <w:pPr>
              <w:pStyle w:val="BodyText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C3D54E" w14:textId="4569EBA5" w:rsidR="00342EDB" w:rsidRPr="007B4C6A" w:rsidRDefault="008E4B73" w:rsidP="00D64A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42EDB" w:rsidRPr="007B4C6A">
              <w:rPr>
                <w:rFonts w:ascii="Angsana New" w:hAnsi="Angsana New"/>
                <w:sz w:val="28"/>
                <w:szCs w:val="28"/>
                <w:cs/>
              </w:rPr>
              <w:t>(6)</w:t>
            </w:r>
          </w:p>
        </w:tc>
        <w:tc>
          <w:tcPr>
            <w:tcW w:w="1530" w:type="dxa"/>
            <w:vAlign w:val="bottom"/>
          </w:tcPr>
          <w:p w14:paraId="5DDB08B2" w14:textId="026457C5" w:rsidR="00342EDB" w:rsidRPr="007B4C6A" w:rsidRDefault="00342EDB" w:rsidP="00D64A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(7)</w:t>
            </w:r>
          </w:p>
        </w:tc>
        <w:tc>
          <w:tcPr>
            <w:tcW w:w="1350" w:type="dxa"/>
            <w:vAlign w:val="bottom"/>
          </w:tcPr>
          <w:p w14:paraId="36E97C24" w14:textId="4A5098C7" w:rsidR="00342EDB" w:rsidRPr="007B4C6A" w:rsidRDefault="00342EDB" w:rsidP="00D64A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4C4500" w14:textId="1E5F8409" w:rsidR="00342EDB" w:rsidRPr="007B4C6A" w:rsidRDefault="00342EDB" w:rsidP="00D64A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2EDB" w:rsidRPr="007B4C6A" w14:paraId="02EE657E" w14:textId="77777777" w:rsidTr="00D64A2F">
        <w:tc>
          <w:tcPr>
            <w:tcW w:w="3042" w:type="dxa"/>
            <w:shd w:val="clear" w:color="auto" w:fill="auto"/>
          </w:tcPr>
          <w:p w14:paraId="4F69F003" w14:textId="77777777" w:rsidR="00342EDB" w:rsidRPr="007B4C6A" w:rsidRDefault="00342EDB" w:rsidP="00AD31D1">
            <w:pPr>
              <w:pStyle w:val="BodyText3"/>
              <w:rPr>
                <w:cs/>
              </w:rPr>
            </w:pPr>
          </w:p>
        </w:tc>
        <w:tc>
          <w:tcPr>
            <w:tcW w:w="360" w:type="dxa"/>
          </w:tcPr>
          <w:p w14:paraId="556B1961" w14:textId="77777777" w:rsidR="00342EDB" w:rsidRPr="000D2751" w:rsidRDefault="00342EDB" w:rsidP="00D64A2F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2992F6" w14:textId="18782D35" w:rsidR="00342EDB" w:rsidRPr="007B4C6A" w:rsidRDefault="00342EDB" w:rsidP="00D64A2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1,750</w:t>
            </w:r>
          </w:p>
        </w:tc>
        <w:tc>
          <w:tcPr>
            <w:tcW w:w="1530" w:type="dxa"/>
            <w:vAlign w:val="bottom"/>
          </w:tcPr>
          <w:p w14:paraId="0BF7A21D" w14:textId="5E87C415" w:rsidR="00342EDB" w:rsidRPr="007B4C6A" w:rsidRDefault="00342EDB" w:rsidP="00AD31D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1,817</w:t>
            </w:r>
          </w:p>
        </w:tc>
        <w:tc>
          <w:tcPr>
            <w:tcW w:w="1350" w:type="dxa"/>
            <w:vAlign w:val="bottom"/>
          </w:tcPr>
          <w:p w14:paraId="3612F599" w14:textId="1101D60C" w:rsidR="00342EDB" w:rsidRPr="007B4C6A" w:rsidRDefault="00342EDB" w:rsidP="00AD31D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64B7DD" w14:textId="51591905" w:rsidR="00342EDB" w:rsidRPr="007B4C6A" w:rsidRDefault="00342EDB" w:rsidP="00AD31D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42EDB" w:rsidRPr="007B4C6A" w14:paraId="113B7C50" w14:textId="77777777" w:rsidTr="00D64A2F">
        <w:tc>
          <w:tcPr>
            <w:tcW w:w="3042" w:type="dxa"/>
            <w:shd w:val="clear" w:color="auto" w:fill="auto"/>
          </w:tcPr>
          <w:p w14:paraId="171E1347" w14:textId="733C1916" w:rsidR="00342EDB" w:rsidRPr="00D64A2F" w:rsidRDefault="00342EDB" w:rsidP="00AD31D1">
            <w:pPr>
              <w:pStyle w:val="BodyText3"/>
              <w:rPr>
                <w:sz w:val="28"/>
                <w:szCs w:val="28"/>
                <w:cs/>
              </w:rPr>
            </w:pP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30 </w:t>
            </w:r>
            <w:r w:rsidRPr="00D64A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0" w:type="dxa"/>
          </w:tcPr>
          <w:p w14:paraId="137A2087" w14:textId="77777777" w:rsidR="00342EDB" w:rsidRPr="000D2751" w:rsidRDefault="00342EDB" w:rsidP="00D64A2F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D65891" w14:textId="3D9EE313" w:rsidR="00342EDB" w:rsidRPr="007B4C6A" w:rsidRDefault="00342EDB" w:rsidP="00AD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10A158" w14:textId="77777777" w:rsidR="00342EDB" w:rsidRPr="007B4C6A" w:rsidRDefault="00342EDB" w:rsidP="00AD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0A91C0" w14:textId="77777777" w:rsidR="00342EDB" w:rsidRPr="007B4C6A" w:rsidRDefault="00342EDB" w:rsidP="00AD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863211" w14:textId="77777777" w:rsidR="00342EDB" w:rsidRPr="007B4C6A" w:rsidRDefault="00342EDB" w:rsidP="00AD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2EDB" w:rsidRPr="007B4C6A" w14:paraId="6B9495C6" w14:textId="77777777" w:rsidTr="00D64A2F">
        <w:tc>
          <w:tcPr>
            <w:tcW w:w="3042" w:type="dxa"/>
            <w:shd w:val="clear" w:color="auto" w:fill="auto"/>
          </w:tcPr>
          <w:p w14:paraId="0F802B1E" w14:textId="357A32FA" w:rsidR="00342EDB" w:rsidRPr="00D64A2F" w:rsidRDefault="008E4B73" w:rsidP="00AD31D1">
            <w:pPr>
              <w:pStyle w:val="BodyText3"/>
              <w:rPr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  <w:r w:rsidR="00342EDB" w:rsidRPr="00D64A2F">
              <w:rPr>
                <w:rFonts w:ascii="Angsana New" w:eastAsia="Times New Roman" w:hAnsi="Angsana New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360" w:type="dxa"/>
          </w:tcPr>
          <w:p w14:paraId="307DB881" w14:textId="77777777" w:rsidR="00342EDB" w:rsidRPr="000D2751" w:rsidRDefault="00342EDB" w:rsidP="00D64A2F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02E18F" w14:textId="4F3E9F9A" w:rsidR="00342EDB" w:rsidRPr="007B4C6A" w:rsidRDefault="00342ED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  <w:tc>
          <w:tcPr>
            <w:tcW w:w="1530" w:type="dxa"/>
            <w:vAlign w:val="bottom"/>
          </w:tcPr>
          <w:p w14:paraId="6094059C" w14:textId="197A3738" w:rsidR="00342EDB" w:rsidRPr="007B4C6A" w:rsidRDefault="00342EDB" w:rsidP="00AD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350" w:type="dxa"/>
            <w:vAlign w:val="bottom"/>
          </w:tcPr>
          <w:p w14:paraId="29A829A2" w14:textId="0E7D5657" w:rsidR="00342EDB" w:rsidRPr="007B4C6A" w:rsidRDefault="00342EDB" w:rsidP="00AD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51FE46" w14:textId="6221C728" w:rsidR="00342EDB" w:rsidRPr="007B4C6A" w:rsidRDefault="00342EDB" w:rsidP="00AD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2EDB" w:rsidRPr="007B4C6A" w14:paraId="1175BF33" w14:textId="77777777" w:rsidTr="00D64A2F">
        <w:tc>
          <w:tcPr>
            <w:tcW w:w="3042" w:type="dxa"/>
            <w:shd w:val="clear" w:color="auto" w:fill="auto"/>
          </w:tcPr>
          <w:p w14:paraId="20A47EEF" w14:textId="7317BA5F" w:rsidR="00342EDB" w:rsidRPr="00D64A2F" w:rsidRDefault="008E4B73" w:rsidP="00AD31D1">
            <w:pPr>
              <w:pStyle w:val="BodyText3"/>
              <w:rPr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val="en-US"/>
              </w:rPr>
              <w:t xml:space="preserve">   </w:t>
            </w:r>
            <w:r w:rsidR="00342EDB" w:rsidRPr="00D64A2F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360" w:type="dxa"/>
          </w:tcPr>
          <w:p w14:paraId="65545A6D" w14:textId="7055B469" w:rsidR="00342EDB" w:rsidRPr="00D64A2F" w:rsidRDefault="00342EDB" w:rsidP="00D64A2F">
            <w:pPr>
              <w:pStyle w:val="BodyText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A6663F" w14:textId="7DCEC602" w:rsidR="00342EDB" w:rsidRPr="007B4C6A" w:rsidRDefault="00342EDB" w:rsidP="00D64A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1B78">
              <w:rPr>
                <w:rFonts w:ascii="Angsana New" w:hAnsi="Angsana New"/>
                <w:sz w:val="28"/>
                <w:szCs w:val="28"/>
              </w:rPr>
              <w:t>13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7AD6D68" w14:textId="0EACD2A0" w:rsidR="00342EDB" w:rsidRPr="007B4C6A" w:rsidRDefault="00342EDB" w:rsidP="00D64A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1B78">
              <w:rPr>
                <w:rFonts w:ascii="Angsana New" w:hAnsi="Angsana New"/>
                <w:sz w:val="28"/>
                <w:szCs w:val="28"/>
              </w:rPr>
              <w:t>6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34B058C" w14:textId="7966021F" w:rsidR="00342EDB" w:rsidRPr="007B4C6A" w:rsidRDefault="00342EDB" w:rsidP="00AD31D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20B2BC" w14:textId="44E22A6A" w:rsidR="00342EDB" w:rsidRPr="007B4C6A" w:rsidRDefault="00342EDB" w:rsidP="00AD31D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2EDB" w:rsidRPr="007B4C6A" w14:paraId="63C1FA90" w14:textId="77777777" w:rsidTr="00D64A2F">
        <w:trPr>
          <w:trHeight w:val="288"/>
        </w:trPr>
        <w:tc>
          <w:tcPr>
            <w:tcW w:w="3042" w:type="dxa"/>
            <w:shd w:val="clear" w:color="auto" w:fill="auto"/>
          </w:tcPr>
          <w:p w14:paraId="7ADC2CD0" w14:textId="77777777" w:rsidR="00342EDB" w:rsidRPr="007B4C6A" w:rsidRDefault="00342EDB" w:rsidP="00AD31D1">
            <w:pPr>
              <w:pStyle w:val="BodyText3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360" w:type="dxa"/>
          </w:tcPr>
          <w:p w14:paraId="496928CD" w14:textId="77777777" w:rsidR="00342EDB" w:rsidRPr="000D2751" w:rsidRDefault="00342EDB" w:rsidP="00D64A2F">
            <w:pPr>
              <w:pStyle w:val="BodyText3"/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B015DB" w14:textId="36F6288E" w:rsidR="00342EDB" w:rsidRPr="007B4C6A" w:rsidRDefault="00342EDB" w:rsidP="00D64A2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1,6</w:t>
            </w:r>
            <w:r w:rsidR="00941B78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530" w:type="dxa"/>
            <w:vAlign w:val="bottom"/>
          </w:tcPr>
          <w:p w14:paraId="5D435AC8" w14:textId="413B078C" w:rsidR="00342EDB" w:rsidRPr="007B4C6A" w:rsidRDefault="00342EDB" w:rsidP="00AD31D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1,7</w:t>
            </w:r>
            <w:r w:rsidR="00941B78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50" w:type="dxa"/>
            <w:vAlign w:val="bottom"/>
          </w:tcPr>
          <w:p w14:paraId="7BFE9DF8" w14:textId="596C5A25" w:rsidR="00342EDB" w:rsidRPr="007B4C6A" w:rsidRDefault="00342EDB" w:rsidP="00AD31D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FF21D6" w14:textId="3381F907" w:rsidR="00342EDB" w:rsidRPr="007B4C6A" w:rsidRDefault="00342EDB" w:rsidP="00AD31D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17BB42E5" w14:textId="77777777" w:rsidR="00AD31D1" w:rsidRPr="007B4C6A" w:rsidRDefault="00AD31D1" w:rsidP="00A96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0"/>
          <w:szCs w:val="20"/>
          <w:cs/>
        </w:rPr>
        <w:sectPr w:rsidR="00AD31D1" w:rsidRPr="007B4C6A" w:rsidSect="00D64A2F">
          <w:headerReference w:type="default" r:id="rId13"/>
          <w:footerReference w:type="default" r:id="rId14"/>
          <w:pgSz w:w="11909" w:h="16834" w:code="9"/>
          <w:pgMar w:top="691" w:right="839" w:bottom="576" w:left="1440" w:header="720" w:footer="720" w:gutter="0"/>
          <w:paperSrc w:first="7" w:other="7"/>
          <w:cols w:space="720"/>
          <w:docGrid w:linePitch="245"/>
        </w:sectPr>
      </w:pPr>
    </w:p>
    <w:p w14:paraId="25BCC817" w14:textId="77777777" w:rsidR="008D002E" w:rsidRPr="007B4C6A" w:rsidRDefault="008D002E" w:rsidP="008D002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</w:p>
    <w:p w14:paraId="5654D968" w14:textId="77777777" w:rsidR="008D002E" w:rsidRPr="007B4C6A" w:rsidRDefault="008D002E" w:rsidP="00311F67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="Angsana New" w:hAnsi="Angsana New"/>
          <w:color w:val="2E74B5"/>
          <w:sz w:val="20"/>
          <w:lang w:bidi="th-TH"/>
        </w:rPr>
      </w:pPr>
    </w:p>
    <w:tbl>
      <w:tblPr>
        <w:tblW w:w="16228" w:type="dxa"/>
        <w:tblInd w:w="-993" w:type="dxa"/>
        <w:tblLayout w:type="fixed"/>
        <w:tblLook w:val="01E0" w:firstRow="1" w:lastRow="1" w:firstColumn="1" w:lastColumn="1" w:noHBand="0" w:noVBand="0"/>
      </w:tblPr>
      <w:tblGrid>
        <w:gridCol w:w="2073"/>
        <w:gridCol w:w="900"/>
        <w:gridCol w:w="990"/>
        <w:gridCol w:w="270"/>
        <w:gridCol w:w="1156"/>
        <w:gridCol w:w="236"/>
        <w:gridCol w:w="1323"/>
        <w:gridCol w:w="270"/>
        <w:gridCol w:w="1416"/>
        <w:gridCol w:w="236"/>
        <w:gridCol w:w="1260"/>
        <w:gridCol w:w="360"/>
        <w:gridCol w:w="1260"/>
        <w:gridCol w:w="270"/>
        <w:gridCol w:w="1168"/>
        <w:gridCol w:w="236"/>
        <w:gridCol w:w="1260"/>
        <w:gridCol w:w="259"/>
        <w:gridCol w:w="1260"/>
        <w:gridCol w:w="25"/>
      </w:tblGrid>
      <w:tr w:rsidR="00CF1AAF" w:rsidRPr="007B4C6A" w14:paraId="0EB63C0E" w14:textId="77777777" w:rsidTr="00D64A2F">
        <w:trPr>
          <w:tblHeader/>
        </w:trPr>
        <w:tc>
          <w:tcPr>
            <w:tcW w:w="2073" w:type="dxa"/>
            <w:shd w:val="clear" w:color="auto" w:fill="auto"/>
          </w:tcPr>
          <w:p w14:paraId="10255213" w14:textId="77777777" w:rsidR="00CF1AAF" w:rsidRPr="007B4C6A" w:rsidRDefault="00CF1AAF" w:rsidP="0004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CA5243" w14:textId="77777777" w:rsidR="00CF1AAF" w:rsidRPr="007B4C6A" w:rsidRDefault="00CF1AAF" w:rsidP="0004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5" w:type="dxa"/>
            <w:gridSpan w:val="18"/>
          </w:tcPr>
          <w:p w14:paraId="26C28006" w14:textId="77777777" w:rsidR="00CF1AAF" w:rsidRPr="007B4C6A" w:rsidRDefault="00CF1AAF" w:rsidP="0004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F1AAF" w:rsidRPr="007B4C6A" w14:paraId="3CB37BE8" w14:textId="77777777" w:rsidTr="00D64A2F">
        <w:trPr>
          <w:gridAfter w:val="1"/>
          <w:wAfter w:w="25" w:type="dxa"/>
          <w:tblHeader/>
        </w:trPr>
        <w:tc>
          <w:tcPr>
            <w:tcW w:w="2073" w:type="dxa"/>
            <w:shd w:val="clear" w:color="auto" w:fill="auto"/>
          </w:tcPr>
          <w:p w14:paraId="002A8F5A" w14:textId="77777777" w:rsidR="00CF1AAF" w:rsidRPr="007B4C6A" w:rsidRDefault="00CF1AAF" w:rsidP="00CF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hanging="141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CA0DE3" w14:textId="77777777" w:rsidR="00CF1AAF" w:rsidRPr="007B4C6A" w:rsidRDefault="00CF1AAF" w:rsidP="008D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83C564" w14:textId="77777777" w:rsidR="00CF1AAF" w:rsidRPr="007B4C6A" w:rsidRDefault="00CF1AAF" w:rsidP="008D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383BDD" w14:textId="77777777" w:rsidR="00CF1AAF" w:rsidRPr="007B4C6A" w:rsidRDefault="00CF1AAF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bottom"/>
          </w:tcPr>
          <w:p w14:paraId="135D390C" w14:textId="77777777" w:rsidR="00CF1AAF" w:rsidRPr="007B4C6A" w:rsidRDefault="00CF1AAF" w:rsidP="00DF7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6237D4" w14:textId="77777777" w:rsidR="00CF1AAF" w:rsidRPr="007B4C6A" w:rsidRDefault="00CF1AAF" w:rsidP="00DF7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236" w:type="dxa"/>
            <w:vAlign w:val="bottom"/>
          </w:tcPr>
          <w:p w14:paraId="2504C23E" w14:textId="77777777" w:rsidR="00CF1AAF" w:rsidRPr="007B4C6A" w:rsidRDefault="00CF1AAF" w:rsidP="00DF7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29C92AC" w14:textId="77777777" w:rsidR="00CF1AAF" w:rsidRPr="007B4C6A" w:rsidRDefault="00CF1AAF" w:rsidP="00DF7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อาคารและสิ่งก่อสร้าง</w:t>
            </w:r>
            <w:r w:rsidR="0079387C" w:rsidRPr="007B4C6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  <w:vAlign w:val="bottom"/>
          </w:tcPr>
          <w:p w14:paraId="0BB3BBA3" w14:textId="77777777" w:rsidR="00CF1AAF" w:rsidRPr="007B4C6A" w:rsidRDefault="00CF1AAF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093205F4" w14:textId="77777777" w:rsidR="00CF1AAF" w:rsidRPr="007B4C6A" w:rsidRDefault="00CF1AAF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เครื่องมือและเครื่องใช้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1B1BC9" w14:textId="77777777" w:rsidR="00CF1AAF" w:rsidRPr="007B4C6A" w:rsidRDefault="00CF1AAF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05C610" w14:textId="77777777" w:rsidR="00CF1AAF" w:rsidRPr="007B4C6A" w:rsidRDefault="00CF1AAF" w:rsidP="00DF7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เครื่องตกแต่งติดตั้งและอุปกรณ์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E8C17B3" w14:textId="77777777" w:rsidR="00CF1AAF" w:rsidRPr="007B4C6A" w:rsidRDefault="00CF1AAF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75F73B" w14:textId="77777777" w:rsidR="00CF1AAF" w:rsidRPr="007B4C6A" w:rsidRDefault="00CF1AAF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A7E07" w14:textId="77777777" w:rsidR="00CF1AAF" w:rsidRPr="007B4C6A" w:rsidRDefault="00CF1AAF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16D4600" w14:textId="77777777" w:rsidR="00F857FF" w:rsidRPr="007B4C6A" w:rsidRDefault="00744CB3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ระบบ</w:t>
            </w:r>
          </w:p>
          <w:p w14:paraId="782328F7" w14:textId="77777777" w:rsidR="00F857FF" w:rsidRPr="007B4C6A" w:rsidRDefault="00744CB3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สา</w:t>
            </w:r>
            <w:r w:rsidR="00F857FF" w:rsidRPr="007B4C6A">
              <w:rPr>
                <w:rFonts w:ascii="Angsana New" w:hAnsi="Angsana New"/>
                <w:sz w:val="26"/>
                <w:szCs w:val="26"/>
                <w:cs/>
              </w:rPr>
              <w:t>ธา</w:t>
            </w:r>
            <w:r w:rsidRPr="007B4C6A">
              <w:rPr>
                <w:rFonts w:ascii="Angsana New" w:hAnsi="Angsana New"/>
                <w:sz w:val="26"/>
                <w:szCs w:val="26"/>
                <w:cs/>
              </w:rPr>
              <w:t>รณูป</w:t>
            </w:r>
          </w:p>
          <w:p w14:paraId="77E78A0E" w14:textId="77777777" w:rsidR="00CF1AAF" w:rsidRPr="007B4C6A" w:rsidRDefault="00744CB3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โภค</w:t>
            </w:r>
          </w:p>
        </w:tc>
        <w:tc>
          <w:tcPr>
            <w:tcW w:w="236" w:type="dxa"/>
            <w:vAlign w:val="bottom"/>
          </w:tcPr>
          <w:p w14:paraId="08A844E2" w14:textId="77777777" w:rsidR="00CF1AAF" w:rsidRPr="007B4C6A" w:rsidRDefault="00CF1AAF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A674714" w14:textId="77777777" w:rsidR="00744CB3" w:rsidRPr="007B4C6A" w:rsidRDefault="00744CB3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1E8DDA" w14:textId="77777777" w:rsidR="00CF1AAF" w:rsidRPr="007B4C6A" w:rsidRDefault="00744CB3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59" w:type="dxa"/>
            <w:vAlign w:val="bottom"/>
          </w:tcPr>
          <w:p w14:paraId="5A34B7E4" w14:textId="77777777" w:rsidR="00CF1AAF" w:rsidRPr="007B4C6A" w:rsidRDefault="00CF1AAF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7F7B8C" w14:textId="77777777" w:rsidR="00CF1AAF" w:rsidRPr="007B4C6A" w:rsidRDefault="00CF1AAF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F1AAF" w:rsidRPr="007B4C6A" w14:paraId="4F685A75" w14:textId="77777777" w:rsidTr="00D64A2F">
        <w:trPr>
          <w:tblHeader/>
        </w:trPr>
        <w:tc>
          <w:tcPr>
            <w:tcW w:w="2073" w:type="dxa"/>
            <w:shd w:val="clear" w:color="auto" w:fill="auto"/>
          </w:tcPr>
          <w:p w14:paraId="4CA54926" w14:textId="77777777" w:rsidR="00CF1AAF" w:rsidRPr="007B4C6A" w:rsidRDefault="00CF1AAF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BF416C9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3255" w:type="dxa"/>
            <w:gridSpan w:val="18"/>
          </w:tcPr>
          <w:p w14:paraId="5E1B1102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ล้าน</w:t>
            </w:r>
            <w:r w:rsidRPr="007B4C6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CF1AAF" w:rsidRPr="007B4C6A" w14:paraId="32C1711F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71632772" w14:textId="77777777" w:rsidR="00CF1AAF" w:rsidRPr="007B4C6A" w:rsidRDefault="00CF1AAF" w:rsidP="0042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0" w:type="dxa"/>
          </w:tcPr>
          <w:p w14:paraId="03ED44AB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6FF829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9024E6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EE44388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FF5FD1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10BC399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5B82ED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0BA765E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5BDDCD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58B94C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5C95872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530452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D9C81C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4DE99A2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B8D649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0180DE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14B99007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D72C0B" w14:textId="77777777" w:rsidR="00CF1AAF" w:rsidRPr="007B4C6A" w:rsidRDefault="00CF1AAF" w:rsidP="004233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AAF" w:rsidRPr="007B4C6A" w14:paraId="53A2D6AB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421D84E8" w14:textId="2C49C809" w:rsidR="00CF1AAF" w:rsidRPr="007B4C6A" w:rsidRDefault="00CF1AAF" w:rsidP="002B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B4C6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B4C6A">
              <w:rPr>
                <w:rFonts w:ascii="Angsana New" w:hAnsi="Angsana New"/>
                <w:sz w:val="26"/>
                <w:szCs w:val="26"/>
              </w:rPr>
              <w:t>2561</w:t>
            </w:r>
            <w:r w:rsidR="00A649F4" w:rsidRPr="007B4C6A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</w:t>
            </w:r>
            <w:r w:rsidR="00A649F4" w:rsidRPr="007B4C6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A649F4" w:rsidRPr="007B4C6A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00" w:type="dxa"/>
          </w:tcPr>
          <w:p w14:paraId="01809F89" w14:textId="77777777" w:rsidR="00CF1AAF" w:rsidRPr="007B4C6A" w:rsidRDefault="00CF1AAF" w:rsidP="002B35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7509C9" w14:textId="77777777" w:rsidR="00CF1AAF" w:rsidRPr="007B4C6A" w:rsidRDefault="00CF1AAF" w:rsidP="00D2593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1,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0534A5" w14:textId="77777777" w:rsidR="00CF1AAF" w:rsidRPr="007B4C6A" w:rsidRDefault="00CF1AAF" w:rsidP="002B35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7FACA67F" w14:textId="77777777" w:rsidR="00A649F4" w:rsidRPr="007B4C6A" w:rsidRDefault="00A649F4" w:rsidP="00D259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01C16DF8" w14:textId="258BCFB9" w:rsidR="00CF1AAF" w:rsidRPr="007B4C6A" w:rsidRDefault="00CF1AAF" w:rsidP="00D259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4C6A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="00D25936" w:rsidRPr="007B4C6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</w:tcPr>
          <w:p w14:paraId="74A47644" w14:textId="77777777" w:rsidR="00CF1AAF" w:rsidRPr="007B4C6A" w:rsidRDefault="00CF1AAF" w:rsidP="002B35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45A113B" w14:textId="77777777" w:rsidR="00CF1AAF" w:rsidRPr="007B4C6A" w:rsidRDefault="00CF1AAF" w:rsidP="00D259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lang w:val="en-US" w:bidi="th-TH"/>
              </w:rPr>
              <w:t>2,009</w:t>
            </w:r>
          </w:p>
        </w:tc>
        <w:tc>
          <w:tcPr>
            <w:tcW w:w="270" w:type="dxa"/>
            <w:vAlign w:val="bottom"/>
          </w:tcPr>
          <w:p w14:paraId="6E53DF05" w14:textId="77777777" w:rsidR="00CF1AAF" w:rsidRPr="007B4C6A" w:rsidRDefault="00CF1AAF" w:rsidP="002B35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229FB3CF" w14:textId="77777777" w:rsidR="00CF1AAF" w:rsidRPr="007B4C6A" w:rsidRDefault="00CF1AAF" w:rsidP="00D25936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13</w:t>
            </w:r>
            <w:r w:rsidR="00D25936" w:rsidRPr="007B4C6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C1E2BD" w14:textId="77777777" w:rsidR="00CF1AAF" w:rsidRPr="007B4C6A" w:rsidRDefault="00CF1AAF" w:rsidP="002B35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2464FF" w14:textId="77777777" w:rsidR="00CF1AAF" w:rsidRPr="007B4C6A" w:rsidRDefault="00CF1AAF" w:rsidP="00D2593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55</w:t>
            </w:r>
            <w:r w:rsidR="00D25936" w:rsidRPr="007B4C6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F43598A" w14:textId="77777777" w:rsidR="00CF1AAF" w:rsidRPr="007B4C6A" w:rsidRDefault="00CF1AAF" w:rsidP="002B35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CEC0E0" w14:textId="77777777" w:rsidR="00CF1AAF" w:rsidRPr="007B4C6A" w:rsidRDefault="00CF1AAF" w:rsidP="00D25936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CA1EA1" w14:textId="77777777" w:rsidR="00CF1AAF" w:rsidRPr="007B4C6A" w:rsidRDefault="00CF1AAF" w:rsidP="002B35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47DAC467" w14:textId="77777777" w:rsidR="00A649F4" w:rsidRPr="007B4C6A" w:rsidRDefault="00A649F4" w:rsidP="00D25936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1005C462" w14:textId="1D7C627B" w:rsidR="00744CB3" w:rsidRPr="007B4C6A" w:rsidRDefault="00744CB3" w:rsidP="00D25936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36</w:t>
            </w:r>
            <w:r w:rsidR="00D25936" w:rsidRPr="007B4C6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84B986D" w14:textId="77777777" w:rsidR="00CF1AAF" w:rsidRPr="007B4C6A" w:rsidRDefault="00CF1AAF" w:rsidP="002B35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550E0A" w14:textId="77777777" w:rsidR="00A649F4" w:rsidRPr="007B4C6A" w:rsidRDefault="00A649F4" w:rsidP="005D1CD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1723699D" w14:textId="2EAD7458" w:rsidR="00744CB3" w:rsidRPr="007B4C6A" w:rsidRDefault="00744CB3" w:rsidP="005D1CD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9" w:type="dxa"/>
          </w:tcPr>
          <w:p w14:paraId="4497619C" w14:textId="77777777" w:rsidR="00CF1AAF" w:rsidRPr="007B4C6A" w:rsidRDefault="00CF1AAF" w:rsidP="002B35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E8872A3" w14:textId="77777777" w:rsidR="00CF1AAF" w:rsidRPr="007B4C6A" w:rsidRDefault="00CE3E44" w:rsidP="00D2593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4,327</w:t>
            </w:r>
          </w:p>
        </w:tc>
      </w:tr>
      <w:tr w:rsidR="00D25936" w:rsidRPr="007B4C6A" w14:paraId="1B97EC15" w14:textId="77777777" w:rsidTr="00D64A2F">
        <w:trPr>
          <w:gridAfter w:val="1"/>
          <w:wAfter w:w="25" w:type="dxa"/>
        </w:trPr>
        <w:tc>
          <w:tcPr>
            <w:tcW w:w="2073" w:type="dxa"/>
          </w:tcPr>
          <w:p w14:paraId="291236EA" w14:textId="77777777" w:rsidR="00D25936" w:rsidRPr="007B4C6A" w:rsidRDefault="00D25936" w:rsidP="00D2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AD16BDA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3508E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8D62091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9AC315F" w14:textId="77777777" w:rsidR="00D25936" w:rsidRPr="007B4C6A" w:rsidRDefault="00D25936" w:rsidP="005D1CD6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DEEC30E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5BBDDD1B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10</w:t>
            </w:r>
          </w:p>
        </w:tc>
        <w:tc>
          <w:tcPr>
            <w:tcW w:w="270" w:type="dxa"/>
          </w:tcPr>
          <w:p w14:paraId="1DD839AA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</w:tcPr>
          <w:p w14:paraId="0B28F4F8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D4A8923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F7BE2A5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lang w:bidi="th-TH"/>
              </w:rPr>
              <w:t>38</w:t>
            </w:r>
          </w:p>
        </w:tc>
        <w:tc>
          <w:tcPr>
            <w:tcW w:w="360" w:type="dxa"/>
            <w:shd w:val="clear" w:color="auto" w:fill="auto"/>
          </w:tcPr>
          <w:p w14:paraId="7EB2D976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E4D7815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D048CFA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2A13A5F" w14:textId="77777777" w:rsidR="00D25936" w:rsidRPr="007B4C6A" w:rsidRDefault="00D25936" w:rsidP="005D1CD6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E49298C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CBD44C" w14:textId="77777777" w:rsidR="00D25936" w:rsidRPr="007B4C6A" w:rsidRDefault="00D25936" w:rsidP="005D1CD6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219C4BCA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14589B" w14:textId="77777777" w:rsidR="00D25936" w:rsidRPr="007B4C6A" w:rsidRDefault="00D25936" w:rsidP="00D2593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55</w:t>
            </w:r>
          </w:p>
        </w:tc>
      </w:tr>
      <w:tr w:rsidR="00C8395A" w:rsidRPr="007B4C6A" w14:paraId="415624BF" w14:textId="77777777" w:rsidTr="00D64A2F">
        <w:trPr>
          <w:gridAfter w:val="1"/>
          <w:wAfter w:w="25" w:type="dxa"/>
        </w:trPr>
        <w:tc>
          <w:tcPr>
            <w:tcW w:w="2073" w:type="dxa"/>
          </w:tcPr>
          <w:p w14:paraId="2E4896D4" w14:textId="7067B6CC" w:rsidR="00C8395A" w:rsidRPr="007B4C6A" w:rsidRDefault="00C8395A" w:rsidP="00C8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64A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โอนมาจาก</w:t>
            </w:r>
            <w:r w:rsidR="004A5BE9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7B4C6A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  <w:r w:rsidR="00197EAF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7B4C6A">
              <w:rPr>
                <w:rFonts w:ascii="Angsana New" w:hAnsi="Angsana New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900" w:type="dxa"/>
            <w:vAlign w:val="bottom"/>
          </w:tcPr>
          <w:p w14:paraId="31CF1B82" w14:textId="55DC90EB" w:rsidR="00C8395A" w:rsidRPr="007B4C6A" w:rsidRDefault="00C8395A" w:rsidP="00D64A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</w:t>
            </w:r>
            <w:r w:rsidR="00BC699A" w:rsidRPr="007B4C6A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2E6C24DB" w14:textId="77777777" w:rsidR="004A5BE9" w:rsidRPr="007B4C6A" w:rsidRDefault="004A5BE9" w:rsidP="00C8395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673171CA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6EE7404D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89AB5B8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64F3CA3E" w14:textId="77777777" w:rsidR="004A5BE9" w:rsidRPr="007B4C6A" w:rsidRDefault="004A5BE9" w:rsidP="00C8395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E2256CC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668A2E7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73E6D1C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362B145B" w14:textId="77777777" w:rsidR="004A5BE9" w:rsidRPr="007B4C6A" w:rsidRDefault="004A5BE9" w:rsidP="00C839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2C41F24A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78F8BE65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14:paraId="79AD2DC3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</w:tcPr>
          <w:p w14:paraId="23378FF4" w14:textId="77777777" w:rsidR="004A5BE9" w:rsidRPr="007B4C6A" w:rsidRDefault="004A5BE9" w:rsidP="00C839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31B69CA5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45A42D20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63ED88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8E658D" w14:textId="77777777" w:rsidR="004A5BE9" w:rsidRPr="007B4C6A" w:rsidRDefault="004A5BE9" w:rsidP="00C839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40D4B805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3BA45E1A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2BBAE476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C9DDACD" w14:textId="77777777" w:rsidR="004A5BE9" w:rsidRPr="007B4C6A" w:rsidRDefault="004A5BE9" w:rsidP="00C8395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6849EB64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76D84BCB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E09D3C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276FDA46" w14:textId="77777777" w:rsidR="004A5BE9" w:rsidRPr="007B4C6A" w:rsidRDefault="004A5BE9" w:rsidP="00C8395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C677AAD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8DA153E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16DAF8F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998C43" w14:textId="77777777" w:rsidR="004A5BE9" w:rsidRPr="007B4C6A" w:rsidRDefault="004A5BE9" w:rsidP="00C8395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712CDB6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76A936A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1EA60A40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5BE219" w14:textId="77777777" w:rsidR="004A5BE9" w:rsidRPr="007B4C6A" w:rsidRDefault="004A5BE9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5CA17161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3887806A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1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9</w:t>
            </w:r>
          </w:p>
        </w:tc>
      </w:tr>
      <w:tr w:rsidR="00C8395A" w:rsidRPr="007B4C6A" w14:paraId="4C0D6E8A" w14:textId="77777777" w:rsidTr="00D64A2F">
        <w:trPr>
          <w:gridAfter w:val="1"/>
          <w:wAfter w:w="25" w:type="dxa"/>
        </w:trPr>
        <w:tc>
          <w:tcPr>
            <w:tcW w:w="2073" w:type="dxa"/>
          </w:tcPr>
          <w:p w14:paraId="20CC7CBE" w14:textId="77777777" w:rsidR="00C8395A" w:rsidRPr="007B4C6A" w:rsidRDefault="00C8395A" w:rsidP="00C8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14:paraId="5FDA5831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6764177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11BA6121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62CDBDF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1FBCC48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63D8D0ED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(40)</w:t>
            </w:r>
          </w:p>
        </w:tc>
        <w:tc>
          <w:tcPr>
            <w:tcW w:w="270" w:type="dxa"/>
          </w:tcPr>
          <w:p w14:paraId="0FD40E29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552FEA40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(</w:t>
            </w:r>
            <w:r w:rsidRPr="007B4C6A">
              <w:rPr>
                <w:rFonts w:ascii="Angsana New" w:hAnsi="Angsana New"/>
                <w:sz w:val="26"/>
                <w:szCs w:val="26"/>
              </w:rPr>
              <w:t>5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A3A6B4C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E33187B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(</w:t>
            </w:r>
            <w:r w:rsidRPr="007B4C6A">
              <w:rPr>
                <w:rFonts w:ascii="Angsana New" w:hAnsi="Angsana New"/>
                <w:sz w:val="26"/>
                <w:szCs w:val="26"/>
              </w:rPr>
              <w:t>36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293EE04E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C2FDDF6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6"/>
                <w:szCs w:val="26"/>
              </w:rPr>
              <w:t>10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63071B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914371B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792C54C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04A7E12F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3776831E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890F4D5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(91)</w:t>
            </w:r>
          </w:p>
        </w:tc>
      </w:tr>
      <w:tr w:rsidR="00C8395A" w:rsidRPr="007B4C6A" w14:paraId="60197ED0" w14:textId="77777777" w:rsidTr="00D64A2F">
        <w:trPr>
          <w:gridAfter w:val="1"/>
          <w:wAfter w:w="25" w:type="dxa"/>
        </w:trPr>
        <w:tc>
          <w:tcPr>
            <w:tcW w:w="2073" w:type="dxa"/>
          </w:tcPr>
          <w:p w14:paraId="3A5671D6" w14:textId="77777777" w:rsidR="00C8395A" w:rsidRPr="007B4C6A" w:rsidRDefault="00C8395A" w:rsidP="00C8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2159E015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F64818" w14:textId="77777777" w:rsidR="00C8395A" w:rsidRPr="00D64A2F" w:rsidRDefault="00C8395A" w:rsidP="009A424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64A2F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7638789D" w14:textId="77777777" w:rsidR="00C8395A" w:rsidRPr="00D64A2F" w:rsidRDefault="00C8395A" w:rsidP="00D64A2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6F780C34" w14:textId="77777777" w:rsidR="00C8395A" w:rsidRPr="00D64A2F" w:rsidRDefault="00C8395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64A2F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B7919C1" w14:textId="77777777" w:rsidR="00C8395A" w:rsidRPr="00D64A2F" w:rsidRDefault="00C8395A" w:rsidP="00D64A2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FDDEC7D" w14:textId="77777777" w:rsidR="00C8395A" w:rsidRPr="00D64A2F" w:rsidRDefault="00C8395A" w:rsidP="00D64A2F">
            <w:pPr>
              <w:pStyle w:val="acctfourfigures"/>
              <w:tabs>
                <w:tab w:val="clear" w:pos="765"/>
                <w:tab w:val="decimal" w:pos="1019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64A2F">
              <w:rPr>
                <w:rFonts w:ascii="Angsana New" w:hAnsi="Angsana New"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FC63621" w14:textId="77777777" w:rsidR="00C8395A" w:rsidRPr="00D64A2F" w:rsidRDefault="00C8395A" w:rsidP="00D64A2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16" w:type="dxa"/>
          </w:tcPr>
          <w:p w14:paraId="121744BE" w14:textId="77777777" w:rsidR="00C8395A" w:rsidRPr="00D64A2F" w:rsidRDefault="00C8395A" w:rsidP="00D64A2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64A2F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B4DBB5" w14:textId="77777777" w:rsidR="00C8395A" w:rsidRPr="00D64A2F" w:rsidRDefault="00C8395A" w:rsidP="00D64A2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5D6873" w14:textId="77777777" w:rsidR="00C8395A" w:rsidRPr="00D64A2F" w:rsidRDefault="00C8395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64A2F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47CD85F" w14:textId="77777777" w:rsidR="00C8395A" w:rsidRPr="00D64A2F" w:rsidRDefault="00C8395A" w:rsidP="00D64A2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4859121" w14:textId="77777777" w:rsidR="00C8395A" w:rsidRPr="00D64A2F" w:rsidRDefault="00C8395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64A2F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D3F96" w14:textId="77777777" w:rsidR="00C8395A" w:rsidRPr="00D64A2F" w:rsidRDefault="00C8395A" w:rsidP="00D64A2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68" w:type="dxa"/>
          </w:tcPr>
          <w:p w14:paraId="641D117E" w14:textId="77777777" w:rsidR="00C8395A" w:rsidRPr="00D64A2F" w:rsidRDefault="00C8395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64A2F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A34EADC" w14:textId="77777777" w:rsidR="00C8395A" w:rsidRPr="00D64A2F" w:rsidRDefault="00C8395A" w:rsidP="00D64A2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6B22DCD3" w14:textId="77777777" w:rsidR="00C8395A" w:rsidRPr="00D64A2F" w:rsidRDefault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64A2F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D64A2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D64A2F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59" w:type="dxa"/>
          </w:tcPr>
          <w:p w14:paraId="337E81DD" w14:textId="77777777" w:rsidR="00C8395A" w:rsidRPr="00D64A2F" w:rsidRDefault="00C8395A" w:rsidP="00D64A2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748D4D4" w14:textId="77777777" w:rsidR="00C8395A" w:rsidRPr="00D64A2F" w:rsidRDefault="00C8395A" w:rsidP="00D64A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64A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8395A" w:rsidRPr="007B4C6A" w14:paraId="3450D7B0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2DF680D6" w14:textId="5DC777E1" w:rsidR="00C8395A" w:rsidRPr="007B4C6A" w:rsidRDefault="00C8395A" w:rsidP="009A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ตุลาคม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00" w:type="dxa"/>
          </w:tcPr>
          <w:p w14:paraId="64B96F8E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51F0A0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2908606" w14:textId="77777777" w:rsidR="00BC699A" w:rsidRPr="007B4C6A" w:rsidRDefault="00BC699A" w:rsidP="00C8395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8F974F3" w14:textId="6AFC0D20" w:rsidR="00C8395A" w:rsidRPr="007B4C6A" w:rsidRDefault="00C8395A" w:rsidP="00C8395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1,02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5086A5D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8F3E631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0FEB52E" w14:textId="77777777" w:rsidR="00BC699A" w:rsidRPr="007B4C6A" w:rsidRDefault="00BC699A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EE554B1" w14:textId="70F3B8A0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36" w:type="dxa"/>
          </w:tcPr>
          <w:p w14:paraId="7EEEDB25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07D75129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BD59132" w14:textId="77777777" w:rsidR="00BC699A" w:rsidRPr="007B4C6A" w:rsidRDefault="00BC699A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2C5A1A45" w14:textId="7C8D17C3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1,98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14:paraId="17AE9E6A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4C2C902E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8183909" w14:textId="77777777" w:rsidR="00BC699A" w:rsidRPr="007B4C6A" w:rsidRDefault="00BC699A" w:rsidP="00C8395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0FFF7B7" w14:textId="584F5FBA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6CEEB98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D725FB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EF6556D" w14:textId="77777777" w:rsidR="00BC699A" w:rsidRPr="007B4C6A" w:rsidRDefault="00BC699A" w:rsidP="00C8395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1B30DDF8" w14:textId="278FB3ED" w:rsidR="00C8395A" w:rsidRPr="007B4C6A" w:rsidRDefault="00C8395A" w:rsidP="00C8395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14:paraId="3CC02BF7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73431B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EB54336" w14:textId="77777777" w:rsidR="00BC699A" w:rsidRPr="007B4C6A" w:rsidRDefault="00BC699A" w:rsidP="00C8395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3637767" w14:textId="59BDBAD4" w:rsidR="00C8395A" w:rsidRPr="007B4C6A" w:rsidRDefault="00C8395A" w:rsidP="00C8395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9E867A3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09D8A48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6F88AB1" w14:textId="77777777" w:rsidR="00BC699A" w:rsidRPr="007B4C6A" w:rsidRDefault="00BC699A" w:rsidP="00C8395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3DC9B0D" w14:textId="256ECE99" w:rsidR="00C8395A" w:rsidRPr="007B4C6A" w:rsidRDefault="00C8395A" w:rsidP="00C8395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236" w:type="dxa"/>
          </w:tcPr>
          <w:p w14:paraId="31351C76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EB4336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7BA75392" w14:textId="77777777" w:rsidR="00BC699A" w:rsidRPr="007B4C6A" w:rsidRDefault="00BC699A" w:rsidP="00C8395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5D91B36E" w14:textId="2256EBF8" w:rsidR="00C8395A" w:rsidRPr="007B4C6A" w:rsidRDefault="00C8395A" w:rsidP="00C8395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399D77A0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7DCFE2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5BD7D87" w14:textId="77777777" w:rsidR="00BC699A" w:rsidRPr="007B4C6A" w:rsidRDefault="00BC699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90307D8" w14:textId="0F442EA1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4,310</w:t>
            </w:r>
          </w:p>
        </w:tc>
      </w:tr>
      <w:tr w:rsidR="00784073" w:rsidRPr="007B4C6A" w14:paraId="7418078D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495D1C43" w14:textId="77777777" w:rsidR="00784073" w:rsidRPr="007B4C6A" w:rsidRDefault="00784073" w:rsidP="009A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412108E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11E5BD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A74873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</w:tcPr>
          <w:p w14:paraId="65930D83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57A3B19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4D3A061F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609BD83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</w:tcPr>
          <w:p w14:paraId="7EB813CB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6DC3E57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A508983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EB854CE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09A6A89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F5BB73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7424EEA9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7E4C46D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506D54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" w:type="dxa"/>
          </w:tcPr>
          <w:p w14:paraId="5E7F0049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3AE961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84073" w:rsidRPr="007B4C6A" w14:paraId="3E59A303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74EAA2D4" w14:textId="77777777" w:rsidR="00784073" w:rsidRPr="007B4C6A" w:rsidRDefault="00784073" w:rsidP="009A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8759420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C08C3C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D08FE5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</w:tcPr>
          <w:p w14:paraId="262D2394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CBAB803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12321D5D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79D3D32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</w:tcPr>
          <w:p w14:paraId="56417AC8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103FC5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F6B3EBB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005287CB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93033F6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464D91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291A9CCD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CFE383D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C07F36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" w:type="dxa"/>
          </w:tcPr>
          <w:p w14:paraId="56DD089E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A0729B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84073" w:rsidRPr="007B4C6A" w14:paraId="0B517EEB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06D3BED5" w14:textId="77777777" w:rsidR="00784073" w:rsidRPr="007B4C6A" w:rsidRDefault="00784073" w:rsidP="009A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44CB618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DF2597D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5FCEAD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</w:tcPr>
          <w:p w14:paraId="67889A83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E9C815B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551B843B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BACB529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</w:tcPr>
          <w:p w14:paraId="4BAEA4AF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F0AFA9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D8F90F3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07B8C114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5D3C70C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880CB3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565BF3BC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0A262CB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B4C404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" w:type="dxa"/>
          </w:tcPr>
          <w:p w14:paraId="01D07EC3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9B9FE2" w14:textId="77777777" w:rsidR="00784073" w:rsidRPr="007B4C6A" w:rsidRDefault="00784073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8395A" w:rsidRPr="007B4C6A" w14:paraId="1F29FCF9" w14:textId="77777777" w:rsidTr="00D64A2F">
        <w:trPr>
          <w:gridAfter w:val="1"/>
          <w:wAfter w:w="25" w:type="dxa"/>
        </w:trPr>
        <w:tc>
          <w:tcPr>
            <w:tcW w:w="2073" w:type="dxa"/>
          </w:tcPr>
          <w:p w14:paraId="1C6F5C32" w14:textId="77777777" w:rsidR="00C8395A" w:rsidRPr="007B4C6A" w:rsidRDefault="00C8395A" w:rsidP="00C8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730BB29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388FB4C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1D5F8F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56E7DFB1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87D74FA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1FFD4EF9" w14:textId="09B06C01" w:rsidR="00C8395A" w:rsidRPr="007B4C6A" w:rsidRDefault="00076BEB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</w:tcPr>
          <w:p w14:paraId="53CB6A1E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3DB2DB90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19DF4EA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3C96110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7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0F9D9B86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C642F22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1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A7101D2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C5FA04A" w14:textId="502C13AA" w:rsidR="00C8395A" w:rsidRPr="007B4C6A" w:rsidRDefault="00076BEB" w:rsidP="00C8395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7B953043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69846F" w14:textId="45FB4E87" w:rsidR="00C8395A" w:rsidRPr="007B4C6A" w:rsidRDefault="00076BEB" w:rsidP="00D64A2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5C0A672C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24DC74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C8395A" w:rsidRPr="007B4C6A" w14:paraId="6DC63307" w14:textId="77777777" w:rsidTr="00D64A2F">
        <w:trPr>
          <w:gridAfter w:val="1"/>
          <w:wAfter w:w="25" w:type="dxa"/>
        </w:trPr>
        <w:tc>
          <w:tcPr>
            <w:tcW w:w="2073" w:type="dxa"/>
          </w:tcPr>
          <w:p w14:paraId="28DAA417" w14:textId="0D3915C4" w:rsidR="00C8395A" w:rsidRPr="00F710E6" w:rsidRDefault="00197EAF" w:rsidP="00C8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64A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โอน</w:t>
            </w:r>
            <w:r w:rsidR="0095420F" w:rsidRPr="00D64A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ออกไปที่</w:t>
            </w:r>
            <w:r w:rsidR="00F710E6" w:rsidRPr="00D64A2F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F710E6">
              <w:rPr>
                <w:rFonts w:ascii="Angsana New" w:hAnsi="Angsana New"/>
                <w:sz w:val="26"/>
                <w:szCs w:val="26"/>
                <w:cs/>
              </w:rPr>
              <w:t>อสังหาริม</w:t>
            </w:r>
            <w:r w:rsidR="00F710E6" w:rsidRPr="00D64A2F">
              <w:rPr>
                <w:rFonts w:ascii="Angsana New" w:hAnsi="Angsana New"/>
                <w:sz w:val="26"/>
                <w:szCs w:val="26"/>
                <w:cs/>
              </w:rPr>
              <w:t>ทรัพย์</w:t>
            </w:r>
            <w:r w:rsidR="002C1977" w:rsidRPr="00F710E6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F710E6">
              <w:rPr>
                <w:rFonts w:ascii="Angsana New" w:hAnsi="Angsana New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900" w:type="dxa"/>
            <w:vAlign w:val="bottom"/>
          </w:tcPr>
          <w:p w14:paraId="66D5D2B5" w14:textId="6204BA45" w:rsidR="00C8395A" w:rsidRPr="00D64A2F" w:rsidRDefault="00C8395A" w:rsidP="00D64A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D64A2F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</w:t>
            </w:r>
            <w:r w:rsidR="00BC699A" w:rsidRPr="007B4C6A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3401471E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EAAD92F" w14:textId="77777777" w:rsidR="00F710E6" w:rsidRPr="007B4C6A" w:rsidRDefault="00F710E6" w:rsidP="00C8395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F0F4814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4D0719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606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44417153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85235DA" w14:textId="77777777" w:rsidR="00F710E6" w:rsidRDefault="00F710E6" w:rsidP="00C8395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DA5695A" w14:textId="2B5AE00E" w:rsidR="00C8395A" w:rsidRPr="007B4C6A" w:rsidRDefault="00C8395A" w:rsidP="00C8395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DC76042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59C12063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52CB2461" w14:textId="77777777" w:rsidR="00F710E6" w:rsidRDefault="00F710E6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1046335" w14:textId="21337CDF" w:rsidR="00C8395A" w:rsidRPr="007B4C6A" w:rsidRDefault="00BC699A" w:rsidP="00C8395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005EE204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5E9ADF24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B40F204" w14:textId="77777777" w:rsidR="00F710E6" w:rsidRDefault="00F710E6" w:rsidP="00C8395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66F4AD5" w14:textId="563F738E" w:rsidR="00C8395A" w:rsidRPr="007B4C6A" w:rsidRDefault="00C8395A" w:rsidP="00C8395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96B6A8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3064530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4EB7577" w14:textId="77777777" w:rsidR="00F710E6" w:rsidRDefault="00F710E6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299335B" w14:textId="411514DC" w:rsidR="00C8395A" w:rsidRPr="007B4C6A" w:rsidRDefault="00BC699A" w:rsidP="00D64A2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A53F9B5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29F71D0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A6199EC" w14:textId="77777777" w:rsidR="00F710E6" w:rsidRPr="007B4C6A" w:rsidRDefault="00F710E6" w:rsidP="00C8395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AE46383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A9D4A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2CAD1493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9035EA8" w14:textId="77777777" w:rsidR="00F710E6" w:rsidRDefault="00F710E6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6FB05A0" w14:textId="60CE01FA" w:rsidR="00C8395A" w:rsidRPr="007B4C6A" w:rsidRDefault="00BC699A" w:rsidP="00D64A2F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71383C5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50CF19" w14:textId="77777777" w:rsidR="00F710E6" w:rsidRPr="007B4C6A" w:rsidRDefault="00F710E6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87B303E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8F6A2C1" w14:textId="683A4AE0" w:rsidR="00C8395A" w:rsidRPr="007B4C6A" w:rsidRDefault="00BC699A" w:rsidP="00D64A2F">
            <w:pPr>
              <w:pStyle w:val="acctfourfigures"/>
              <w:tabs>
                <w:tab w:val="clear" w:pos="765"/>
              </w:tabs>
              <w:spacing w:line="240" w:lineRule="atLeast"/>
              <w:ind w:right="-97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lang w:bidi="th-TH"/>
              </w:rPr>
              <w:t xml:space="preserve">                 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78CE6CA0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469754" w14:textId="77777777" w:rsidR="00F710E6" w:rsidRPr="007B4C6A" w:rsidRDefault="00F710E6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4C9F06C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2194058" w14:textId="77777777" w:rsidR="00C8395A" w:rsidRPr="007B4C6A" w:rsidRDefault="00C8395A" w:rsidP="00C8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6"/>
                <w:szCs w:val="26"/>
              </w:rPr>
              <w:t>1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C699A" w:rsidRPr="007B4C6A" w14:paraId="22EF8B57" w14:textId="77777777" w:rsidTr="00D64A2F">
        <w:trPr>
          <w:gridAfter w:val="1"/>
          <w:wAfter w:w="25" w:type="dxa"/>
        </w:trPr>
        <w:tc>
          <w:tcPr>
            <w:tcW w:w="2073" w:type="dxa"/>
          </w:tcPr>
          <w:p w14:paraId="7AD4118E" w14:textId="71420BD2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  <w:vAlign w:val="bottom"/>
          </w:tcPr>
          <w:p w14:paraId="34B25DDC" w14:textId="77777777" w:rsidR="00BC699A" w:rsidRPr="007B4C6A" w:rsidRDefault="00BC699A" w:rsidP="00BC69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9C7A2B4" w14:textId="1DB53E93" w:rsidR="00BC699A" w:rsidRPr="007B4C6A" w:rsidRDefault="00BC699A" w:rsidP="00BC699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B9AEC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606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0073DF65" w14:textId="088FFD5A" w:rsidR="00BC699A" w:rsidRPr="007B4C6A" w:rsidRDefault="00BC699A" w:rsidP="00BC699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84DCEE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5C074A03" w14:textId="78364F3B" w:rsidR="00BC699A" w:rsidRPr="007B4C6A" w:rsidRDefault="00076BEB" w:rsidP="00D64A2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EAF2F3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41B3B19E" w14:textId="636EFC12" w:rsidR="00BC699A" w:rsidRPr="007B4C6A" w:rsidRDefault="00BC699A" w:rsidP="00D64A2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B1C34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F9E5710" w14:textId="17E4CFC8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="00076BEB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687EBE7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15E3AF7" w14:textId="09BF8E74" w:rsidR="00BC699A" w:rsidRPr="007B4C6A" w:rsidRDefault="00BC699A" w:rsidP="00D64A2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21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08FE1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2F092C9F" w14:textId="4003E14E" w:rsidR="00BC699A" w:rsidRPr="007B4C6A" w:rsidRDefault="00076BEB" w:rsidP="00D64A2F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E01AF4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AEC0C9" w14:textId="7D3E3D4A" w:rsidR="00BC699A" w:rsidRPr="007B4C6A" w:rsidRDefault="00076BEB" w:rsidP="00D64A2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5826D87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4BAB17" w14:textId="739F4ACC" w:rsidR="00BC699A" w:rsidRPr="007B4C6A" w:rsidRDefault="00BC699A" w:rsidP="00D64A2F">
            <w:pPr>
              <w:pStyle w:val="acctfourfigures"/>
              <w:tabs>
                <w:tab w:val="clear" w:pos="765"/>
                <w:tab w:val="center" w:pos="787"/>
              </w:tabs>
              <w:spacing w:line="240" w:lineRule="atLeast"/>
              <w:ind w:right="22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lang w:bidi="th-TH"/>
              </w:rPr>
              <w:t xml:space="preserve">                -</w:t>
            </w:r>
          </w:p>
        </w:tc>
      </w:tr>
      <w:tr w:rsidR="00BC699A" w:rsidRPr="007B4C6A" w14:paraId="225DFAD3" w14:textId="77777777" w:rsidTr="00D64A2F">
        <w:trPr>
          <w:gridAfter w:val="1"/>
          <w:wAfter w:w="25" w:type="dxa"/>
        </w:trPr>
        <w:tc>
          <w:tcPr>
            <w:tcW w:w="2073" w:type="dxa"/>
          </w:tcPr>
          <w:p w14:paraId="67A0832F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14:paraId="13D594C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3B9E6B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D5ED4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606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62FD7A7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150ED3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A499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6"/>
                <w:szCs w:val="26"/>
              </w:rPr>
              <w:t>18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D5756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304D01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AF277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9F3C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(36)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359A9D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5EF9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54E35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EA38ED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6"/>
                <w:szCs w:val="26"/>
              </w:rPr>
              <w:t>6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33AC04D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43203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4F37FC4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D70EC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(80)</w:t>
            </w:r>
          </w:p>
        </w:tc>
      </w:tr>
      <w:tr w:rsidR="00D64A2F" w:rsidRPr="007B4C6A" w14:paraId="11B49EA6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0A6C3C09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14:paraId="7547CE6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63AE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1,02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CEA8E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433735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20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36" w:type="dxa"/>
          </w:tcPr>
          <w:p w14:paraId="14DD02D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3907A" w14:textId="540CE7B3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2,</w:t>
            </w:r>
            <w:r w:rsidR="00076BE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023</w:t>
            </w:r>
          </w:p>
        </w:tc>
        <w:tc>
          <w:tcPr>
            <w:tcW w:w="270" w:type="dxa"/>
          </w:tcPr>
          <w:p w14:paraId="528AA15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2B5D4F2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5B2EB0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04809" w14:textId="39B2127C" w:rsidR="00BC699A" w:rsidRPr="007B4C6A" w:rsidRDefault="00076BEB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598</w:t>
            </w:r>
          </w:p>
        </w:tc>
        <w:tc>
          <w:tcPr>
            <w:tcW w:w="360" w:type="dxa"/>
            <w:shd w:val="clear" w:color="auto" w:fill="auto"/>
          </w:tcPr>
          <w:p w14:paraId="3C0853D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53F6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0DDA27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1AE7F7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380</w:t>
            </w:r>
          </w:p>
        </w:tc>
        <w:tc>
          <w:tcPr>
            <w:tcW w:w="236" w:type="dxa"/>
          </w:tcPr>
          <w:p w14:paraId="0E5D59C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49840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5559DEF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CC52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4,394</w:t>
            </w:r>
          </w:p>
        </w:tc>
      </w:tr>
      <w:tr w:rsidR="00BC699A" w:rsidRPr="007B4C6A" w14:paraId="68007C67" w14:textId="77777777" w:rsidTr="00D64A2F">
        <w:trPr>
          <w:gridAfter w:val="1"/>
          <w:wAfter w:w="25" w:type="dxa"/>
          <w:trHeight w:val="64"/>
        </w:trPr>
        <w:tc>
          <w:tcPr>
            <w:tcW w:w="2073" w:type="dxa"/>
            <w:shd w:val="clear" w:color="auto" w:fill="auto"/>
          </w:tcPr>
          <w:p w14:paraId="73D21667" w14:textId="77777777" w:rsidR="00BC699A" w:rsidRPr="00D64A2F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0" w:type="dxa"/>
          </w:tcPr>
          <w:p w14:paraId="5DB25604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1D9AC72C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55D7B627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F73E7D5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C91C546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23" w:type="dxa"/>
            <w:shd w:val="clear" w:color="auto" w:fill="auto"/>
          </w:tcPr>
          <w:p w14:paraId="6F49E1AC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0637C20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6" w:type="dxa"/>
          </w:tcPr>
          <w:p w14:paraId="039D75D3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4ABDDAD9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70818BB6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14:paraId="34D9A6C0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1CDEE14E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2D7620BD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7D2BD5E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AB7764B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420F76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9" w:type="dxa"/>
          </w:tcPr>
          <w:p w14:paraId="4057F124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14:paraId="08CAD2AA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C699A" w:rsidRPr="007B4C6A" w14:paraId="489B0086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75B1618B" w14:textId="75EEFB5B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br/>
              <w:t xml:space="preserve">  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900" w:type="dxa"/>
          </w:tcPr>
          <w:p w14:paraId="30F8017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5C0DE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8E96E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43F43E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A1BD82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940C3C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4A2D70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461FCA1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987DB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1BB98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FA89CD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96FF6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D053D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42DB8B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13711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E62C7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7E44920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A38E6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99A" w:rsidRPr="007B4C6A" w14:paraId="3BBC4F3B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7D6FFF39" w14:textId="40D81CCF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B4C6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B4C6A">
              <w:rPr>
                <w:rFonts w:ascii="Angsana New" w:hAnsi="Angsana New"/>
                <w:sz w:val="26"/>
                <w:szCs w:val="26"/>
              </w:rPr>
              <w:t>2561</w:t>
            </w:r>
            <w:r w:rsidRPr="007B4C6A">
              <w:rPr>
                <w:rFonts w:ascii="Angsana New" w:hAnsi="Angsana New"/>
                <w:sz w:val="26"/>
                <w:szCs w:val="26"/>
              </w:rPr>
              <w:br/>
              <w:t xml:space="preserve">   - </w:t>
            </w:r>
            <w:r w:rsidRPr="007B4C6A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00" w:type="dxa"/>
          </w:tcPr>
          <w:p w14:paraId="4C9F392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8F0B2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ED08948" w14:textId="459A7533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193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F917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378108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25D7CEC" w14:textId="7A964F95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204</w:t>
            </w:r>
          </w:p>
        </w:tc>
        <w:tc>
          <w:tcPr>
            <w:tcW w:w="236" w:type="dxa"/>
          </w:tcPr>
          <w:p w14:paraId="578E17F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13A3B5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633</w:t>
            </w:r>
          </w:p>
        </w:tc>
        <w:tc>
          <w:tcPr>
            <w:tcW w:w="270" w:type="dxa"/>
            <w:vAlign w:val="bottom"/>
          </w:tcPr>
          <w:p w14:paraId="32037CE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4ADC87C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105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105E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5BC6E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436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FEA8C4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1412A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D47F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238B88C0" w14:textId="77777777" w:rsidR="00225744" w:rsidRDefault="00225744" w:rsidP="00BC699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5D5BB9D" w14:textId="08FE6C40" w:rsidR="00BC699A" w:rsidRPr="007B4C6A" w:rsidRDefault="00BC699A" w:rsidP="00BC699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87</w:t>
            </w:r>
          </w:p>
        </w:tc>
        <w:tc>
          <w:tcPr>
            <w:tcW w:w="236" w:type="dxa"/>
          </w:tcPr>
          <w:p w14:paraId="338B616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0BD1F7" w14:textId="77777777" w:rsidR="00225744" w:rsidRDefault="00225744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CAB6E29" w14:textId="3B09FBC0" w:rsidR="00BC699A" w:rsidRPr="007B4C6A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07AE1A6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38811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lang w:bidi="th-TH"/>
              </w:rPr>
              <w:t>1,687</w:t>
            </w:r>
          </w:p>
        </w:tc>
      </w:tr>
      <w:tr w:rsidR="00BC699A" w:rsidRPr="007B4C6A" w14:paraId="6418EA49" w14:textId="77777777" w:rsidTr="00D64A2F">
        <w:trPr>
          <w:gridAfter w:val="1"/>
          <w:wAfter w:w="25" w:type="dxa"/>
        </w:trPr>
        <w:tc>
          <w:tcPr>
            <w:tcW w:w="2073" w:type="dxa"/>
          </w:tcPr>
          <w:p w14:paraId="42384D0C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14:paraId="04F08B3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18BBB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E6C21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15B1897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6F32CD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A0B033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59</w:t>
            </w:r>
          </w:p>
        </w:tc>
        <w:tc>
          <w:tcPr>
            <w:tcW w:w="270" w:type="dxa"/>
            <w:vAlign w:val="bottom"/>
          </w:tcPr>
          <w:p w14:paraId="23869AF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7DF49F1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93F7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5515A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33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32C2B1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7EDF0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E4A0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6AA195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14</w:t>
            </w:r>
          </w:p>
        </w:tc>
        <w:tc>
          <w:tcPr>
            <w:tcW w:w="236" w:type="dxa"/>
          </w:tcPr>
          <w:p w14:paraId="469B576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73FB3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0C79DBD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F416B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124</w:t>
            </w:r>
          </w:p>
        </w:tc>
      </w:tr>
      <w:tr w:rsidR="00BC699A" w:rsidRPr="007B4C6A" w14:paraId="32B1FCF8" w14:textId="77777777" w:rsidTr="00D64A2F">
        <w:trPr>
          <w:gridAfter w:val="1"/>
          <w:wAfter w:w="25" w:type="dxa"/>
        </w:trPr>
        <w:tc>
          <w:tcPr>
            <w:tcW w:w="2073" w:type="dxa"/>
          </w:tcPr>
          <w:p w14:paraId="2AE0D101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14:paraId="0DBEEF1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0E6925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8885F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88852D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0DEAA1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9311A9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7B4C6A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BD5D6A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  <w:vAlign w:val="bottom"/>
          </w:tcPr>
          <w:p w14:paraId="3599205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7B32C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57CF7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7B4C6A">
              <w:rPr>
                <w:rFonts w:ascii="Angsana New" w:hAnsi="Angsana New"/>
                <w:sz w:val="26"/>
                <w:szCs w:val="26"/>
                <w:lang w:val="en-US" w:bidi="th-TH"/>
              </w:rPr>
              <w:t>36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EBED38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C5F74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AD183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</w:tcPr>
          <w:p w14:paraId="0D86EE9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C7CE7D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2ED5C3D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59C61E0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07B3BC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(59)</w:t>
            </w:r>
          </w:p>
        </w:tc>
      </w:tr>
      <w:tr w:rsidR="00BC699A" w:rsidRPr="007B4C6A" w14:paraId="4CA3C505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569296FD" w14:textId="51C5D11C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และ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ตุลาคม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00" w:type="dxa"/>
          </w:tcPr>
          <w:p w14:paraId="50B74DD0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E9F23D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29CA8506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95DF4FF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CAEDC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FF7D21D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03F14CDE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B1E92C6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204</w:t>
            </w:r>
          </w:p>
        </w:tc>
        <w:tc>
          <w:tcPr>
            <w:tcW w:w="236" w:type="dxa"/>
          </w:tcPr>
          <w:p w14:paraId="3EF1A3A0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F07F7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682</w:t>
            </w:r>
          </w:p>
        </w:tc>
        <w:tc>
          <w:tcPr>
            <w:tcW w:w="270" w:type="dxa"/>
            <w:vAlign w:val="bottom"/>
          </w:tcPr>
          <w:p w14:paraId="5C817C93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6E94F82E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112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01E250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3FC97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433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C0E0B6B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8C431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B47BE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D108D46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3D4E6444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036956E7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101</w:t>
            </w:r>
          </w:p>
        </w:tc>
        <w:tc>
          <w:tcPr>
            <w:tcW w:w="236" w:type="dxa"/>
          </w:tcPr>
          <w:p w14:paraId="7B37995B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3C37A1" w14:textId="77777777" w:rsidR="00BC699A" w:rsidRPr="00D64A2F" w:rsidRDefault="00BC699A" w:rsidP="00D64A2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941B7B5" w14:textId="77777777" w:rsidR="00BC699A" w:rsidRPr="00D64A2F" w:rsidRDefault="00BC699A" w:rsidP="00D64A2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49317B69" w14:textId="77777777" w:rsidR="00BC699A" w:rsidRPr="00D64A2F" w:rsidRDefault="00BC699A" w:rsidP="00D64A2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0A585120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2CF44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1,752</w:t>
            </w:r>
          </w:p>
        </w:tc>
      </w:tr>
      <w:tr w:rsidR="00B81261" w:rsidRPr="007B4C6A" w14:paraId="2AD7EFE1" w14:textId="77777777" w:rsidTr="00B81261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0F073D92" w14:textId="77777777" w:rsidR="00B81261" w:rsidRPr="007B4C6A" w:rsidRDefault="00B81261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3D1D100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34BA100" w14:textId="77777777" w:rsidR="00B81261" w:rsidRPr="007B4C6A" w:rsidDel="00C8395A" w:rsidRDefault="00B81261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6C5916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56" w:type="dxa"/>
          </w:tcPr>
          <w:p w14:paraId="22A283E6" w14:textId="77777777" w:rsidR="00B81261" w:rsidRPr="007B4C6A" w:rsidDel="00C8395A" w:rsidRDefault="00B81261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FAADF67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9494BE1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F0F24C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16" w:type="dxa"/>
            <w:vAlign w:val="bottom"/>
          </w:tcPr>
          <w:p w14:paraId="258C153E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17B7E1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F5E9BC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714B793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D359EB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2D6C34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68" w:type="dxa"/>
          </w:tcPr>
          <w:p w14:paraId="049CECF2" w14:textId="77777777" w:rsidR="00B81261" w:rsidRPr="007B4C6A" w:rsidDel="00C8395A" w:rsidRDefault="00B81261" w:rsidP="00BC699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33AC287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50457AE0" w14:textId="77777777" w:rsidR="00B81261" w:rsidRPr="007B4C6A" w:rsidDel="00C8395A" w:rsidRDefault="00B81261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9" w:type="dxa"/>
          </w:tcPr>
          <w:p w14:paraId="1487C84E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1C2583" w14:textId="77777777" w:rsidR="00B81261" w:rsidRPr="007B4C6A" w:rsidRDefault="00B81261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BC699A" w:rsidRPr="007B4C6A" w14:paraId="0925A56B" w14:textId="77777777" w:rsidTr="00D64A2F">
        <w:trPr>
          <w:gridAfter w:val="1"/>
          <w:wAfter w:w="25" w:type="dxa"/>
        </w:trPr>
        <w:tc>
          <w:tcPr>
            <w:tcW w:w="2073" w:type="dxa"/>
          </w:tcPr>
          <w:p w14:paraId="41CA3572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05712E1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201A30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86E1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103DEFD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C8E752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030A8C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  <w:vAlign w:val="bottom"/>
          </w:tcPr>
          <w:p w14:paraId="05C7340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4622EB2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4C48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14958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4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0B9737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8FC67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BDC51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63E882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36" w:type="dxa"/>
          </w:tcPr>
          <w:p w14:paraId="77FA0B9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9CA93A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6B15079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D0E67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17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4</w:t>
            </w:r>
          </w:p>
        </w:tc>
      </w:tr>
      <w:tr w:rsidR="00BC699A" w:rsidRPr="007B4C6A" w14:paraId="03427968" w14:textId="77777777" w:rsidTr="00D64A2F">
        <w:trPr>
          <w:gridAfter w:val="1"/>
          <w:wAfter w:w="25" w:type="dxa"/>
        </w:trPr>
        <w:tc>
          <w:tcPr>
            <w:tcW w:w="2073" w:type="dxa"/>
          </w:tcPr>
          <w:p w14:paraId="0447B2F8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กลับรายการด้อยค่า</w:t>
            </w:r>
          </w:p>
        </w:tc>
        <w:tc>
          <w:tcPr>
            <w:tcW w:w="900" w:type="dxa"/>
          </w:tcPr>
          <w:p w14:paraId="4DA9974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E1E628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7A58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1656BC1C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87B465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C45DB48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FA400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1775BCE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09D31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F2F5DC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DCEEC3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49A89E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681C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A3C801D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E0B987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E44B4B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1A295C1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BE515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(80)</w:t>
            </w:r>
          </w:p>
        </w:tc>
      </w:tr>
      <w:tr w:rsidR="00BC699A" w:rsidRPr="007B4C6A" w14:paraId="1E3B94FF" w14:textId="77777777" w:rsidTr="00D64A2F">
        <w:trPr>
          <w:gridAfter w:val="1"/>
          <w:wAfter w:w="25" w:type="dxa"/>
        </w:trPr>
        <w:tc>
          <w:tcPr>
            <w:tcW w:w="2073" w:type="dxa"/>
          </w:tcPr>
          <w:p w14:paraId="28382A41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14:paraId="0DB9BE2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C1CEE4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AD50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53C0D7F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BDE765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06E99B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(18)</w:t>
            </w:r>
          </w:p>
        </w:tc>
        <w:tc>
          <w:tcPr>
            <w:tcW w:w="270" w:type="dxa"/>
            <w:vAlign w:val="bottom"/>
          </w:tcPr>
          <w:p w14:paraId="3E0C88B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01E53F3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26"/>
                <w:szCs w:val="26"/>
              </w:rPr>
              <w:t>18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B6714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23896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(35)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A5B2D8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ED75B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C9F51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4CCB771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(6)</w:t>
            </w:r>
          </w:p>
        </w:tc>
        <w:tc>
          <w:tcPr>
            <w:tcW w:w="236" w:type="dxa"/>
          </w:tcPr>
          <w:p w14:paraId="4CA6518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927BF7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45AA76F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A3B3F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(78)</w:t>
            </w:r>
          </w:p>
        </w:tc>
      </w:tr>
      <w:tr w:rsidR="00B3783E" w:rsidRPr="007B4C6A" w14:paraId="173F398B" w14:textId="77777777" w:rsidTr="00197EA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2A7C797B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14:paraId="044D1A2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14C6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C8CB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2C7E3F8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36" w:type="dxa"/>
          </w:tcPr>
          <w:p w14:paraId="02575CE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4F638" w14:textId="294B1B3E" w:rsidR="00BC699A" w:rsidRPr="007B4C6A" w:rsidRDefault="00403858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750</w:t>
            </w:r>
          </w:p>
        </w:tc>
        <w:tc>
          <w:tcPr>
            <w:tcW w:w="270" w:type="dxa"/>
            <w:vAlign w:val="bottom"/>
          </w:tcPr>
          <w:p w14:paraId="29B6A16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BD6B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104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484D6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EEB25" w14:textId="02D95A3C" w:rsidR="00BC699A" w:rsidRPr="007B4C6A" w:rsidRDefault="00403858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444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11FCC2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7A23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8400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ECC163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114</w:t>
            </w:r>
          </w:p>
        </w:tc>
        <w:tc>
          <w:tcPr>
            <w:tcW w:w="236" w:type="dxa"/>
          </w:tcPr>
          <w:p w14:paraId="567E24F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5DB6EE" w14:textId="77777777" w:rsidR="00BC699A" w:rsidRPr="00D64A2F" w:rsidRDefault="00BC699A" w:rsidP="00D64A2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663FAB1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2868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1,768</w:t>
            </w:r>
          </w:p>
        </w:tc>
      </w:tr>
      <w:tr w:rsidR="00B3783E" w:rsidRPr="007B4C6A" w14:paraId="6C2D1B3D" w14:textId="77777777" w:rsidTr="00197EA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6F8F36D3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43738B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588565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6543D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9E848B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F3AD53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1BFE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FBA12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E61999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4E734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9257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90F025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9030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559AA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619D4B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802ACE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B0D34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5FA5C95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B0A0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C699A" w:rsidRPr="007B4C6A" w14:paraId="423E87CA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197AEBDF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1BB7957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EDCCB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D2BA0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437980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CF22C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C75D98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27C4F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60BC5A9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ED819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926DE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A8F192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C4A5A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1442F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2959361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81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7D446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B6362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17475C7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B412B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99A" w:rsidRPr="007B4C6A" w14:paraId="03479D0D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73EC28A5" w14:textId="3ED2B03E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00" w:type="dxa"/>
          </w:tcPr>
          <w:p w14:paraId="45E0411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2E190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81E25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67D4755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A7BAF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9BB8BF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F44E9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297850A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BBB17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934FE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C6C796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7A384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CD45F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503117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81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C0F2A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2A631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6F27279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6B05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99A" w:rsidRPr="007B4C6A" w14:paraId="3D0383EE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6D60ABF9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</w:t>
            </w:r>
            <w:r w:rsidRPr="007B4C6A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กลุ่มบริษัท</w:t>
            </w:r>
          </w:p>
        </w:tc>
        <w:tc>
          <w:tcPr>
            <w:tcW w:w="900" w:type="dxa"/>
          </w:tcPr>
          <w:p w14:paraId="30B26EC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50109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813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A7F2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C0DABE7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3888C7D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88293D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46F7A4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lang w:val="en-US" w:bidi="th-TH"/>
              </w:rPr>
              <w:t>1,376</w:t>
            </w:r>
          </w:p>
        </w:tc>
        <w:tc>
          <w:tcPr>
            <w:tcW w:w="270" w:type="dxa"/>
            <w:vAlign w:val="bottom"/>
          </w:tcPr>
          <w:p w14:paraId="63B1B17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6" w:type="dxa"/>
            <w:vAlign w:val="bottom"/>
          </w:tcPr>
          <w:p w14:paraId="32F2996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480A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F7636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12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AAD21C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F50A4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8783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947A6B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0CD2769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27</w:t>
            </w: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236" w:type="dxa"/>
          </w:tcPr>
          <w:p w14:paraId="011BFC9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B6B54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61553F0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9" w:type="dxa"/>
          </w:tcPr>
          <w:p w14:paraId="1E5F096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F7A1B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</w:rPr>
              <w:t>2,638</w:t>
            </w:r>
          </w:p>
        </w:tc>
      </w:tr>
      <w:tr w:rsidR="00BC699A" w:rsidRPr="007B4C6A" w14:paraId="5A2B2FCB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4AE91FDF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</w:tcPr>
          <w:p w14:paraId="6C7882C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D10A9" w14:textId="67675EB3" w:rsidR="00BC699A" w:rsidRPr="007B4C6A" w:rsidRDefault="00BC699A" w:rsidP="00D64A2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B5089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6F18A4CF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F778C5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0ACAB" w14:textId="03A8EDFF" w:rsidR="00BC699A" w:rsidRPr="007B4C6A" w:rsidRDefault="00BC699A" w:rsidP="00D64A2F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FCF0A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57A89938" w14:textId="02BF0883" w:rsidR="00BC699A" w:rsidRPr="007B4C6A" w:rsidRDefault="00BC699A" w:rsidP="00D64A2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AEAC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DFB03" w14:textId="75B637E5" w:rsidR="00BC699A" w:rsidRPr="007B4C6A" w:rsidRDefault="00BC699A" w:rsidP="00D64A2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1F35B6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A34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B20C3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E8A9F3F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70C2D8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3AEB5B" w14:textId="77777777" w:rsidR="00BC699A" w:rsidRPr="007B4C6A" w:rsidRDefault="00BC699A" w:rsidP="00D64A2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6463EA0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1FC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  <w:lang w:bidi="th-TH"/>
              </w:rPr>
              <w:t>2</w:t>
            </w:r>
          </w:p>
        </w:tc>
      </w:tr>
      <w:tr w:rsidR="00472776" w:rsidRPr="007B4C6A" w14:paraId="1DB3404A" w14:textId="77777777" w:rsidTr="00197EA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45D56D6A" w14:textId="7E878D2A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7D3603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ED64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813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0E3EE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8FDBE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BF3879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A6191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1,376</w:t>
            </w:r>
          </w:p>
        </w:tc>
        <w:tc>
          <w:tcPr>
            <w:tcW w:w="270" w:type="dxa"/>
            <w:vAlign w:val="bottom"/>
          </w:tcPr>
          <w:p w14:paraId="471E60E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7C37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2DF1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518A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A0F60F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884B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8C3F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29FE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236" w:type="dxa"/>
          </w:tcPr>
          <w:p w14:paraId="6F1CBA6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7F3D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59" w:type="dxa"/>
          </w:tcPr>
          <w:p w14:paraId="63C21A4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7F9B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2,640</w:t>
            </w:r>
          </w:p>
        </w:tc>
      </w:tr>
      <w:tr w:rsidR="00BC699A" w:rsidRPr="007B4C6A" w14:paraId="7CA0B4AA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00B61ED1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5C8F9C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23874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08E23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1FDB3FC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929BEF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90844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2FF44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14:paraId="7ABC43F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88C08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4F253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753292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5DF71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DDCD6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71CE4C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812DE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CC17E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38BD7F8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D19DD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99A" w:rsidRPr="007B4C6A" w14:paraId="1969FABA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23E0962D" w14:textId="1F0523BB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 และ 1 ตุลาคม 2561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 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00" w:type="dxa"/>
          </w:tcPr>
          <w:p w14:paraId="79EE064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749C87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A5B7E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78C7F4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3FC357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D9AF7A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1CC0E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0322218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6D4BB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FEF8F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6A0DBE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2179D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C4B8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</w:tcPr>
          <w:p w14:paraId="50F96D4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E124E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51F7B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7E9988C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218EA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99A" w:rsidRPr="007B4C6A" w14:paraId="5D3E99B2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61BEA960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</w:t>
            </w:r>
            <w:r w:rsidRPr="007B4C6A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กลุ่มบริษัท</w:t>
            </w:r>
          </w:p>
        </w:tc>
        <w:tc>
          <w:tcPr>
            <w:tcW w:w="900" w:type="dxa"/>
          </w:tcPr>
          <w:p w14:paraId="6A74BDE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A58A87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827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02773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3EB6286A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6D3948D7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9AC543E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328BD57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1,306</w:t>
            </w:r>
          </w:p>
        </w:tc>
        <w:tc>
          <w:tcPr>
            <w:tcW w:w="270" w:type="dxa"/>
            <w:vAlign w:val="bottom"/>
          </w:tcPr>
          <w:p w14:paraId="7CF4A53E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6" w:type="dxa"/>
            <w:vAlign w:val="bottom"/>
          </w:tcPr>
          <w:p w14:paraId="5074386E" w14:textId="77777777" w:rsidR="00BC699A" w:rsidRPr="00D64A2F" w:rsidRDefault="00BC699A" w:rsidP="00D64A2F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A5A603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DE7099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128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6925735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283384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D2FB0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8" w:type="dxa"/>
          </w:tcPr>
          <w:p w14:paraId="582B3985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D4A8134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265</w:t>
            </w:r>
          </w:p>
        </w:tc>
        <w:tc>
          <w:tcPr>
            <w:tcW w:w="236" w:type="dxa"/>
          </w:tcPr>
          <w:p w14:paraId="7E4B7237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F69AF61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479D869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516FE226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43B9E0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2,558</w:t>
            </w:r>
          </w:p>
        </w:tc>
      </w:tr>
      <w:tr w:rsidR="00BC699A" w:rsidRPr="007B4C6A" w14:paraId="60DA00E6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7604ED53" w14:textId="6322142E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11924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254A7D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A78D0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6DB1E4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F25CC4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81BBAD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DC3A5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4DB6692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EDDA2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D81A0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16C9B3F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8CAC0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AFA6B1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E9A7F3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0FFDB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84EB96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9" w:type="dxa"/>
          </w:tcPr>
          <w:p w14:paraId="0E4EA36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DE511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99A" w:rsidRPr="007B4C6A" w14:paraId="26F2B753" w14:textId="77777777" w:rsidTr="00D64A2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07DD19AD" w14:textId="5A9F0E42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7B4C6A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14:paraId="482EA40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5700B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C2A54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1A4C3F63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A286638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AE66774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1BC9BE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691780E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B9C429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A73E5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50FB3E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764B8A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3CBFB5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C933CAC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8B7BF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2042CB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9" w:type="dxa"/>
          </w:tcPr>
          <w:p w14:paraId="09AF5432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3DABC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783E" w:rsidRPr="007B4C6A" w14:paraId="19A0DB70" w14:textId="77777777" w:rsidTr="00197EAF">
        <w:trPr>
          <w:gridAfter w:val="1"/>
          <w:wAfter w:w="25" w:type="dxa"/>
        </w:trPr>
        <w:tc>
          <w:tcPr>
            <w:tcW w:w="2073" w:type="dxa"/>
            <w:shd w:val="clear" w:color="auto" w:fill="auto"/>
          </w:tcPr>
          <w:p w14:paraId="26616913" w14:textId="77777777" w:rsidR="00BC699A" w:rsidRPr="007B4C6A" w:rsidRDefault="00BC699A" w:rsidP="00BC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</w:t>
            </w:r>
            <w:r w:rsidRPr="007B4C6A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กลุ่มบริษัท</w:t>
            </w:r>
          </w:p>
        </w:tc>
        <w:tc>
          <w:tcPr>
            <w:tcW w:w="900" w:type="dxa"/>
          </w:tcPr>
          <w:p w14:paraId="0208B880" w14:textId="77777777" w:rsidR="00BC699A" w:rsidRPr="007B4C6A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9ABBA0" w14:textId="77777777" w:rsidR="00BC699A" w:rsidRPr="00D64A2F" w:rsidRDefault="00BC699A" w:rsidP="00BC699A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</w:rPr>
              <w:t>901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1CBAA7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233154C3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68D8A3E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EFD4F5A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DA1FF1" w14:textId="6A8B2FC5" w:rsidR="00BC699A" w:rsidRPr="00D64A2F" w:rsidRDefault="00BC699A" w:rsidP="00BC69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</w:rPr>
              <w:t>1,27</w:t>
            </w:r>
            <w:r w:rsidR="0040385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790817EB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14:paraId="468A9B7D" w14:textId="77777777" w:rsidR="00BC699A" w:rsidRPr="00D64A2F" w:rsidRDefault="00BC699A" w:rsidP="00D64A2F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7BF3D5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462207" w14:textId="78B498C4" w:rsidR="00BC699A" w:rsidRPr="00D64A2F" w:rsidRDefault="00BC699A" w:rsidP="00BC69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403858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1940C63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ABDB06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E63B4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3843A0DF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57F527F" w14:textId="77777777" w:rsidR="00BC699A" w:rsidRPr="00D64A2F" w:rsidRDefault="00BC699A" w:rsidP="00D64A2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</w:rPr>
              <w:t>266</w:t>
            </w:r>
          </w:p>
        </w:tc>
        <w:tc>
          <w:tcPr>
            <w:tcW w:w="236" w:type="dxa"/>
          </w:tcPr>
          <w:p w14:paraId="508C908D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B9256D3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819C22D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0F3B3D46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AA62E5" w14:textId="77777777" w:rsidR="00BC699A" w:rsidRPr="00D64A2F" w:rsidRDefault="00BC699A" w:rsidP="00BC6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A2F">
              <w:rPr>
                <w:rFonts w:ascii="Angsana New" w:hAnsi="Angsana New"/>
                <w:b/>
                <w:bCs/>
                <w:sz w:val="26"/>
                <w:szCs w:val="26"/>
              </w:rPr>
              <w:t>2,626</w:t>
            </w:r>
          </w:p>
        </w:tc>
      </w:tr>
    </w:tbl>
    <w:p w14:paraId="0697EBA4" w14:textId="1B58706F" w:rsidR="003302A2" w:rsidRDefault="003302A2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ADE1397" w14:textId="55168604" w:rsidR="00EA65A7" w:rsidRDefault="00EA65A7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0" w:right="-878"/>
        <w:jc w:val="thaiDistribute"/>
        <w:rPr>
          <w:rFonts w:ascii="Angsana New" w:hAnsi="Angsana New"/>
          <w:spacing w:val="-2"/>
          <w:sz w:val="20"/>
          <w:szCs w:val="20"/>
        </w:rPr>
      </w:pP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D64A2F">
        <w:rPr>
          <w:rFonts w:ascii="Angsana New" w:hAnsi="Angsana New"/>
          <w:spacing w:val="-2"/>
          <w:sz w:val="30"/>
          <w:szCs w:val="30"/>
        </w:rPr>
        <w:t xml:space="preserve">30 </w:t>
      </w: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D64A2F">
        <w:rPr>
          <w:rFonts w:ascii="Angsana New" w:hAnsi="Angsana New"/>
          <w:spacing w:val="-2"/>
          <w:sz w:val="30"/>
          <w:szCs w:val="30"/>
        </w:rPr>
        <w:t xml:space="preserve">2562 </w:t>
      </w: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มีจำนวน </w:t>
      </w:r>
      <w:r w:rsidRPr="00D64A2F">
        <w:rPr>
          <w:rFonts w:ascii="Angsana New" w:hAnsi="Angsana New"/>
          <w:spacing w:val="-2"/>
          <w:sz w:val="30"/>
          <w:szCs w:val="30"/>
        </w:rPr>
        <w:t xml:space="preserve">797.99 </w:t>
      </w: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D64A2F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D64A2F">
        <w:rPr>
          <w:rFonts w:ascii="Angsana New" w:hAnsi="Angsana New"/>
          <w:i/>
          <w:iCs/>
          <w:spacing w:val="-2"/>
          <w:sz w:val="30"/>
          <w:szCs w:val="30"/>
        </w:rPr>
        <w:t xml:space="preserve">2561: 820.66 </w:t>
      </w:r>
      <w:r w:rsidRPr="00D64A2F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ล้านบาท)</w:t>
      </w:r>
    </w:p>
    <w:p w14:paraId="0A6EF842" w14:textId="77777777" w:rsidR="00EA65A7" w:rsidRDefault="00EA65A7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FB69AFA" w14:textId="29D9250C" w:rsidR="00EA65A7" w:rsidRPr="007B4C6A" w:rsidRDefault="00EA65A7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  <w:cs/>
        </w:rPr>
        <w:sectPr w:rsidR="00EA65A7" w:rsidRPr="007B4C6A" w:rsidSect="00D64A2F">
          <w:pgSz w:w="16834" w:h="11909" w:orient="landscape" w:code="9"/>
          <w:pgMar w:top="691" w:right="1152" w:bottom="547" w:left="1440" w:header="720" w:footer="720" w:gutter="0"/>
          <w:paperSrc w:first="15" w:other="15"/>
          <w:cols w:space="720"/>
          <w:docGrid w:linePitch="245"/>
        </w:sectPr>
      </w:pPr>
    </w:p>
    <w:tbl>
      <w:tblPr>
        <w:tblW w:w="907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32"/>
        <w:gridCol w:w="1349"/>
        <w:gridCol w:w="272"/>
        <w:gridCol w:w="1280"/>
        <w:gridCol w:w="250"/>
        <w:gridCol w:w="1191"/>
        <w:gridCol w:w="251"/>
        <w:gridCol w:w="1354"/>
      </w:tblGrid>
      <w:tr w:rsidR="003302A2" w:rsidRPr="007B4C6A" w14:paraId="4AA2589A" w14:textId="77777777" w:rsidTr="00D64A2F">
        <w:trPr>
          <w:tblHeader/>
        </w:trPr>
        <w:tc>
          <w:tcPr>
            <w:tcW w:w="3132" w:type="dxa"/>
            <w:shd w:val="clear" w:color="auto" w:fill="auto"/>
          </w:tcPr>
          <w:p w14:paraId="6F4EEC09" w14:textId="77777777" w:rsidR="003302A2" w:rsidRPr="00D64A2F" w:rsidRDefault="003302A2" w:rsidP="0033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47" w:type="dxa"/>
            <w:gridSpan w:val="7"/>
            <w:vAlign w:val="bottom"/>
          </w:tcPr>
          <w:p w14:paraId="41C200B8" w14:textId="77777777" w:rsidR="003302A2" w:rsidRPr="00D64A2F" w:rsidRDefault="003302A2" w:rsidP="0004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งบการเงินฉพาะกิจการ</w:t>
            </w:r>
          </w:p>
        </w:tc>
      </w:tr>
      <w:tr w:rsidR="003302A2" w:rsidRPr="007B4C6A" w14:paraId="2BA03EB7" w14:textId="77777777" w:rsidTr="00D64A2F">
        <w:trPr>
          <w:tblHeader/>
        </w:trPr>
        <w:tc>
          <w:tcPr>
            <w:tcW w:w="3132" w:type="dxa"/>
            <w:shd w:val="clear" w:color="auto" w:fill="auto"/>
          </w:tcPr>
          <w:p w14:paraId="512DE9E8" w14:textId="77777777" w:rsidR="003302A2" w:rsidRPr="00D64A2F" w:rsidRDefault="003302A2" w:rsidP="0033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9733A94" w14:textId="77777777" w:rsidR="003302A2" w:rsidRPr="00D64A2F" w:rsidRDefault="003302A2" w:rsidP="0004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49B1CAE" w14:textId="77777777" w:rsidR="003302A2" w:rsidRPr="00D64A2F" w:rsidRDefault="003302A2" w:rsidP="0004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DA7FBAD" w14:textId="77777777" w:rsidR="003302A2" w:rsidRPr="00D64A2F" w:rsidRDefault="003302A2" w:rsidP="0004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เครื่องตกแต่งติดตั้งและอุปกรณ์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06F0C17" w14:textId="77777777" w:rsidR="003302A2" w:rsidRPr="00D64A2F" w:rsidRDefault="003302A2" w:rsidP="0004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F2FABF0" w14:textId="77777777" w:rsidR="003302A2" w:rsidRPr="00D64A2F" w:rsidRDefault="003302A2" w:rsidP="0004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2E4115E" w14:textId="77777777" w:rsidR="003302A2" w:rsidRPr="00D64A2F" w:rsidRDefault="003302A2" w:rsidP="0004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627B34AA" w14:textId="77777777" w:rsidR="003302A2" w:rsidRPr="00D64A2F" w:rsidRDefault="003302A2" w:rsidP="0004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302A2" w:rsidRPr="007B4C6A" w14:paraId="142A9CDB" w14:textId="77777777" w:rsidTr="00D64A2F">
        <w:trPr>
          <w:tblHeader/>
        </w:trPr>
        <w:tc>
          <w:tcPr>
            <w:tcW w:w="3132" w:type="dxa"/>
            <w:shd w:val="clear" w:color="auto" w:fill="auto"/>
          </w:tcPr>
          <w:p w14:paraId="3D92CDF8" w14:textId="77777777" w:rsidR="003302A2" w:rsidRPr="00D64A2F" w:rsidRDefault="003302A2" w:rsidP="0033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47" w:type="dxa"/>
            <w:gridSpan w:val="7"/>
            <w:vAlign w:val="bottom"/>
          </w:tcPr>
          <w:p w14:paraId="43F4749E" w14:textId="77777777" w:rsidR="003302A2" w:rsidRPr="00D64A2F" w:rsidRDefault="009B5008" w:rsidP="009B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</w:t>
            </w:r>
            <w:r w:rsidR="003302A2" w:rsidRPr="00D64A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="002F1370" w:rsidRPr="00D64A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302A2" w:rsidRPr="007B4C6A" w14:paraId="446C3813" w14:textId="77777777" w:rsidTr="00D64A2F">
        <w:tc>
          <w:tcPr>
            <w:tcW w:w="3132" w:type="dxa"/>
            <w:shd w:val="clear" w:color="auto" w:fill="auto"/>
          </w:tcPr>
          <w:p w14:paraId="41D02DAA" w14:textId="77777777" w:rsidR="003302A2" w:rsidRPr="00D64A2F" w:rsidRDefault="003302A2" w:rsidP="0004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49" w:type="dxa"/>
            <w:vAlign w:val="bottom"/>
          </w:tcPr>
          <w:p w14:paraId="6A749DC2" w14:textId="77777777" w:rsidR="003302A2" w:rsidRPr="00D64A2F" w:rsidRDefault="003302A2" w:rsidP="00046A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6D514DD" w14:textId="77777777" w:rsidR="003302A2" w:rsidRPr="00D64A2F" w:rsidRDefault="003302A2" w:rsidP="00046A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78E1FA8" w14:textId="77777777" w:rsidR="003302A2" w:rsidRPr="00D64A2F" w:rsidRDefault="003302A2" w:rsidP="00046A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72611A70" w14:textId="77777777" w:rsidR="003302A2" w:rsidRPr="00D64A2F" w:rsidRDefault="003302A2" w:rsidP="00046A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240338D" w14:textId="77777777" w:rsidR="003302A2" w:rsidRPr="00D64A2F" w:rsidRDefault="003302A2" w:rsidP="00046A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44065B40" w14:textId="77777777" w:rsidR="003302A2" w:rsidRPr="00D64A2F" w:rsidRDefault="003302A2" w:rsidP="00046A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2E7747A" w14:textId="77777777" w:rsidR="003302A2" w:rsidRPr="00D64A2F" w:rsidRDefault="003302A2" w:rsidP="00046A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76C1" w:rsidRPr="007B4C6A" w14:paraId="4EBDC551" w14:textId="77777777" w:rsidTr="00D64A2F">
        <w:tc>
          <w:tcPr>
            <w:tcW w:w="3132" w:type="dxa"/>
            <w:shd w:val="clear" w:color="auto" w:fill="auto"/>
          </w:tcPr>
          <w:p w14:paraId="06AFFCE2" w14:textId="77777777" w:rsidR="008176C1" w:rsidRPr="00D64A2F" w:rsidRDefault="008176C1" w:rsidP="00817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64A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64A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49" w:type="dxa"/>
            <w:vAlign w:val="bottom"/>
          </w:tcPr>
          <w:p w14:paraId="2885249F" w14:textId="77777777" w:rsidR="008176C1" w:rsidRPr="00D64A2F" w:rsidRDefault="009B5008" w:rsidP="0017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2</w:t>
            </w:r>
            <w:r w:rsidR="00177CE4" w:rsidRPr="00D64A2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6DABC49" w14:textId="77777777" w:rsidR="008176C1" w:rsidRPr="00D64A2F" w:rsidRDefault="008176C1" w:rsidP="00817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075EBCC" w14:textId="77777777" w:rsidR="008176C1" w:rsidRPr="00D64A2F" w:rsidRDefault="008176C1" w:rsidP="0017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="00177CE4" w:rsidRPr="00D64A2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6E3E28D" w14:textId="77777777" w:rsidR="008176C1" w:rsidRPr="00D64A2F" w:rsidRDefault="008176C1" w:rsidP="00817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771537" w14:textId="77777777" w:rsidR="008176C1" w:rsidRPr="00D64A2F" w:rsidRDefault="008176C1" w:rsidP="0017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 xml:space="preserve"> 21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6759839" w14:textId="77777777" w:rsidR="008176C1" w:rsidRPr="00D64A2F" w:rsidRDefault="008176C1" w:rsidP="00817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85DBA38" w14:textId="77777777" w:rsidR="008176C1" w:rsidRPr="00D64A2F" w:rsidRDefault="008176C1" w:rsidP="0017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 xml:space="preserve"> 91</w:t>
            </w:r>
          </w:p>
        </w:tc>
      </w:tr>
      <w:tr w:rsidR="00177CE4" w:rsidRPr="007B4C6A" w14:paraId="1131F2A4" w14:textId="77777777" w:rsidTr="00D64A2F">
        <w:tc>
          <w:tcPr>
            <w:tcW w:w="3132" w:type="dxa"/>
          </w:tcPr>
          <w:p w14:paraId="61479F7F" w14:textId="77777777" w:rsidR="00177CE4" w:rsidRPr="00D64A2F" w:rsidRDefault="00177CE4" w:rsidP="0017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3BEBAA2" w14:textId="4A0918CA" w:rsidR="00177CE4" w:rsidRPr="00D64A2F" w:rsidRDefault="00177CE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70A971F" w14:textId="77777777" w:rsidR="00177CE4" w:rsidRPr="00D64A2F" w:rsidRDefault="00177CE4" w:rsidP="0017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C543191" w14:textId="77777777" w:rsidR="00177CE4" w:rsidRPr="00D64A2F" w:rsidRDefault="00177CE4" w:rsidP="0017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4FE4F16" w14:textId="77777777" w:rsidR="00177CE4" w:rsidRPr="00D64A2F" w:rsidRDefault="00177CE4" w:rsidP="0017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B2CB670" w14:textId="09D2F613" w:rsidR="00177CE4" w:rsidRPr="00D64A2F" w:rsidRDefault="00177CE4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D5FD068" w14:textId="77777777" w:rsidR="00177CE4" w:rsidRPr="00D64A2F" w:rsidRDefault="00177CE4" w:rsidP="0017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FCB315F" w14:textId="77777777" w:rsidR="00177CE4" w:rsidRPr="00D64A2F" w:rsidRDefault="00177CE4" w:rsidP="0017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</w:tr>
      <w:tr w:rsidR="00105004" w:rsidRPr="007B4C6A" w14:paraId="34F9C39C" w14:textId="77777777" w:rsidTr="00D64A2F">
        <w:tc>
          <w:tcPr>
            <w:tcW w:w="3132" w:type="dxa"/>
          </w:tcPr>
          <w:p w14:paraId="588F3635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49" w:type="dxa"/>
            <w:vAlign w:val="bottom"/>
          </w:tcPr>
          <w:p w14:paraId="091F6174" w14:textId="2926CD56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3EA5C96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0EE97DF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64A2F">
              <w:rPr>
                <w:rFonts w:ascii="Angsana New" w:hAnsi="Angsana New"/>
                <w:sz w:val="30"/>
                <w:szCs w:val="30"/>
              </w:rPr>
              <w:t>2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C451462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12BF3A8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64A2F">
              <w:rPr>
                <w:rFonts w:ascii="Angsana New" w:hAnsi="Angsana New"/>
                <w:sz w:val="30"/>
                <w:szCs w:val="30"/>
              </w:rPr>
              <w:t>10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E2F37D8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47E1BB5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64A2F">
              <w:rPr>
                <w:rFonts w:ascii="Angsana New" w:hAnsi="Angsana New"/>
                <w:sz w:val="30"/>
                <w:szCs w:val="30"/>
              </w:rPr>
              <w:t>12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05004" w:rsidRPr="007B4C6A" w14:paraId="3A621C55" w14:textId="77777777" w:rsidTr="00D64A2F">
        <w:tc>
          <w:tcPr>
            <w:tcW w:w="3132" w:type="dxa"/>
            <w:shd w:val="clear" w:color="auto" w:fill="auto"/>
          </w:tcPr>
          <w:p w14:paraId="6CD21987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และ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32A326C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4DD461C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750BB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41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A40BE05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6A679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FED55EF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F0693D4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81</w:t>
            </w:r>
          </w:p>
        </w:tc>
      </w:tr>
      <w:tr w:rsidR="00105004" w:rsidRPr="007B4C6A" w14:paraId="3815D74E" w14:textId="77777777" w:rsidTr="00D64A2F">
        <w:tc>
          <w:tcPr>
            <w:tcW w:w="3132" w:type="dxa"/>
          </w:tcPr>
          <w:p w14:paraId="60E5CD82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9" w:type="dxa"/>
            <w:vAlign w:val="bottom"/>
          </w:tcPr>
          <w:p w14:paraId="6B09CBE4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1DFD798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35EE678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ABC53FF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5EF45A4" w14:textId="7D36F5FD" w:rsidR="00105004" w:rsidRPr="00D64A2F" w:rsidRDefault="00105004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74F5C8D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A9E5AFF" w14:textId="77777777" w:rsidR="00105004" w:rsidRPr="00D64A2F" w:rsidRDefault="00105004" w:rsidP="0010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B7D0D" w:rsidRPr="007B4C6A" w14:paraId="0162BDF4" w14:textId="77777777" w:rsidTr="00D64A2F">
        <w:tc>
          <w:tcPr>
            <w:tcW w:w="3132" w:type="dxa"/>
          </w:tcPr>
          <w:p w14:paraId="455F6474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49" w:type="dxa"/>
            <w:vAlign w:val="bottom"/>
          </w:tcPr>
          <w:p w14:paraId="779D9512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4A2F">
              <w:rPr>
                <w:rFonts w:ascii="Angsana New" w:hAnsi="Angsana New"/>
                <w:sz w:val="30"/>
                <w:szCs w:val="30"/>
              </w:rPr>
              <w:t>15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36CD90F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1D008AA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4A2F">
              <w:rPr>
                <w:rFonts w:ascii="Angsana New" w:hAnsi="Angsana New"/>
                <w:sz w:val="30"/>
                <w:szCs w:val="30"/>
              </w:rPr>
              <w:t>1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4E9311C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10DC05C" w14:textId="77777777" w:rsidR="008B7D0D" w:rsidRPr="00D64A2F" w:rsidRDefault="008B7D0D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540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4A2F">
              <w:rPr>
                <w:rFonts w:ascii="Angsana New" w:hAnsi="Angsana New"/>
                <w:sz w:val="30"/>
                <w:szCs w:val="30"/>
              </w:rPr>
              <w:t>1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7996450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2AA1133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4A2F">
              <w:rPr>
                <w:rFonts w:ascii="Angsana New" w:hAnsi="Angsana New"/>
                <w:sz w:val="30"/>
                <w:szCs w:val="30"/>
              </w:rPr>
              <w:t>17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B7D0D" w:rsidRPr="007B4C6A" w14:paraId="2747A4E8" w14:textId="77777777" w:rsidTr="00D64A2F">
        <w:tc>
          <w:tcPr>
            <w:tcW w:w="3132" w:type="dxa"/>
            <w:shd w:val="clear" w:color="auto" w:fill="auto"/>
          </w:tcPr>
          <w:p w14:paraId="441DE6D3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CF46F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9AA2C14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9C85E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5389478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47CA9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F4F3AA8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A2203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  <w:tr w:rsidR="008B7D0D" w:rsidRPr="007B4C6A" w14:paraId="5852F9E6" w14:textId="77777777" w:rsidTr="00D64A2F">
        <w:tc>
          <w:tcPr>
            <w:tcW w:w="3132" w:type="dxa"/>
            <w:shd w:val="clear" w:color="auto" w:fill="auto"/>
          </w:tcPr>
          <w:p w14:paraId="028E2DA1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237928B2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A1AF8C6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7C6B90A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1DB5B13E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E5D4DB2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3C7A8C04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45A53F0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D0D" w:rsidRPr="007B4C6A" w14:paraId="2D30C00B" w14:textId="77777777" w:rsidTr="00D64A2F">
        <w:tc>
          <w:tcPr>
            <w:tcW w:w="3132" w:type="dxa"/>
            <w:shd w:val="clear" w:color="auto" w:fill="auto"/>
          </w:tcPr>
          <w:p w14:paraId="0249D2FC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49" w:type="dxa"/>
            <w:vAlign w:val="bottom"/>
          </w:tcPr>
          <w:p w14:paraId="652FCCA2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5CA60CE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FF0BCA3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181B886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890912B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0D1E0A13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475259C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D0D" w:rsidRPr="007B4C6A" w14:paraId="31D9B5E8" w14:textId="77777777" w:rsidTr="00D64A2F">
        <w:tc>
          <w:tcPr>
            <w:tcW w:w="3132" w:type="dxa"/>
            <w:shd w:val="clear" w:color="auto" w:fill="auto"/>
          </w:tcPr>
          <w:p w14:paraId="42442ED4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64A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64A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49" w:type="dxa"/>
            <w:vAlign w:val="bottom"/>
          </w:tcPr>
          <w:p w14:paraId="4CC543C5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 xml:space="preserve"> 27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6C5C4B7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C188CC1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 xml:space="preserve"> 36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4DC8DA6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C32E25C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 xml:space="preserve"> 16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722C116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B561E6A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 xml:space="preserve"> 79</w:t>
            </w:r>
          </w:p>
        </w:tc>
      </w:tr>
      <w:tr w:rsidR="008B7D0D" w:rsidRPr="007B4C6A" w14:paraId="22D82D20" w14:textId="77777777" w:rsidTr="00D64A2F">
        <w:tc>
          <w:tcPr>
            <w:tcW w:w="3132" w:type="dxa"/>
          </w:tcPr>
          <w:p w14:paraId="08244041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349" w:type="dxa"/>
            <w:vAlign w:val="bottom"/>
          </w:tcPr>
          <w:p w14:paraId="71C1AF37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E6BB443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4EF3BBD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8D3B3DB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CA78525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1AB92D8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E2D16FF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 xml:space="preserve"> 4</w:t>
            </w:r>
          </w:p>
        </w:tc>
      </w:tr>
      <w:tr w:rsidR="008B7D0D" w:rsidRPr="007B4C6A" w14:paraId="691D930E" w14:textId="77777777" w:rsidTr="00D64A2F">
        <w:tc>
          <w:tcPr>
            <w:tcW w:w="3132" w:type="dxa"/>
          </w:tcPr>
          <w:p w14:paraId="5A47DB19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49" w:type="dxa"/>
            <w:vAlign w:val="bottom"/>
          </w:tcPr>
          <w:p w14:paraId="11AD29F3" w14:textId="162FFF18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B2EF6EA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3C34C39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64A2F">
              <w:rPr>
                <w:rFonts w:ascii="Angsana New" w:hAnsi="Angsana New"/>
                <w:sz w:val="30"/>
                <w:szCs w:val="30"/>
              </w:rPr>
              <w:t>2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64FD8AF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0389156" w14:textId="77777777" w:rsidR="008B7D0D" w:rsidRPr="00D64A2F" w:rsidRDefault="008B7D0D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540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64A2F">
              <w:rPr>
                <w:rFonts w:ascii="Angsana New" w:hAnsi="Angsana New"/>
                <w:sz w:val="30"/>
                <w:szCs w:val="30"/>
              </w:rPr>
              <w:t>10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52C48F7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EF7F276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64A2F">
              <w:rPr>
                <w:rFonts w:ascii="Angsana New" w:hAnsi="Angsana New"/>
                <w:sz w:val="30"/>
                <w:szCs w:val="30"/>
              </w:rPr>
              <w:t>12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B7D0D" w:rsidRPr="007B4C6A" w14:paraId="2665A3FF" w14:textId="77777777" w:rsidTr="00D64A2F">
        <w:tc>
          <w:tcPr>
            <w:tcW w:w="3132" w:type="dxa"/>
            <w:shd w:val="clear" w:color="auto" w:fill="auto"/>
          </w:tcPr>
          <w:p w14:paraId="2E9F6B9C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34F00C40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 xml:space="preserve">1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812BF26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3C1516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19F45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747EF57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59BD8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B2892FE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E9C1F32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71</w:t>
            </w:r>
          </w:p>
        </w:tc>
      </w:tr>
      <w:tr w:rsidR="008B7D0D" w:rsidRPr="007B4C6A" w14:paraId="3A34D55C" w14:textId="77777777" w:rsidTr="00D64A2F">
        <w:tc>
          <w:tcPr>
            <w:tcW w:w="3132" w:type="dxa"/>
          </w:tcPr>
          <w:p w14:paraId="24513785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49" w:type="dxa"/>
            <w:vAlign w:val="bottom"/>
          </w:tcPr>
          <w:p w14:paraId="5ACBA08A" w14:textId="37A2B540" w:rsidR="008B7D0D" w:rsidRPr="00D64A2F" w:rsidRDefault="008B7D0D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0DAA2F3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EAA35CB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2DE8DB5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EEF0E06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3FA0201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192BA3BA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B7D0D" w:rsidRPr="007B4C6A" w14:paraId="7C05B852" w14:textId="77777777" w:rsidTr="00D64A2F">
        <w:tc>
          <w:tcPr>
            <w:tcW w:w="3132" w:type="dxa"/>
          </w:tcPr>
          <w:p w14:paraId="17EA0C81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49" w:type="dxa"/>
            <w:vAlign w:val="bottom"/>
          </w:tcPr>
          <w:p w14:paraId="08EE81CA" w14:textId="4087E8DD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4A2F">
              <w:rPr>
                <w:rFonts w:ascii="Angsana New" w:hAnsi="Angsana New"/>
                <w:sz w:val="30"/>
                <w:szCs w:val="30"/>
              </w:rPr>
              <w:t>1</w:t>
            </w:r>
            <w:r w:rsidR="00011421">
              <w:rPr>
                <w:rFonts w:ascii="Angsana New" w:hAnsi="Angsana New"/>
                <w:sz w:val="30"/>
                <w:szCs w:val="30"/>
              </w:rPr>
              <w:t>5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0F5DC74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3171F37" w14:textId="38FD4D2A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11421">
              <w:rPr>
                <w:rFonts w:ascii="Angsana New" w:hAnsi="Angsana New"/>
                <w:sz w:val="30"/>
                <w:szCs w:val="30"/>
              </w:rPr>
              <w:t>1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91548FD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09DDABD" w14:textId="77777777" w:rsidR="008B7D0D" w:rsidRPr="00D64A2F" w:rsidRDefault="008B7D0D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540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(1)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2DD73C8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24AF8172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4A2F">
              <w:rPr>
                <w:rFonts w:ascii="Angsana New" w:hAnsi="Angsana New"/>
                <w:sz w:val="30"/>
                <w:szCs w:val="30"/>
              </w:rPr>
              <w:t>17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B7D0D" w:rsidRPr="007B4C6A" w14:paraId="2F046E3C" w14:textId="77777777" w:rsidTr="00D64A2F">
        <w:tc>
          <w:tcPr>
            <w:tcW w:w="3132" w:type="dxa"/>
            <w:shd w:val="clear" w:color="auto" w:fill="auto"/>
          </w:tcPr>
          <w:p w14:paraId="027D0DB1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2E1FF" w14:textId="688606CB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114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224AAF0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E859E" w14:textId="78BF7EF9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1142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F18BC5E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F1DF1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02C7E71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B915D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  <w:tr w:rsidR="008B7D0D" w:rsidRPr="007B4C6A" w14:paraId="4A71CB8E" w14:textId="77777777" w:rsidTr="00D64A2F">
        <w:tc>
          <w:tcPr>
            <w:tcW w:w="3132" w:type="dxa"/>
            <w:shd w:val="clear" w:color="auto" w:fill="auto"/>
          </w:tcPr>
          <w:p w14:paraId="5805B848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E7B7CBE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26D7605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54E00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3F9E019C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08C93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2F0DA125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BD5B1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D0D" w:rsidRPr="007B4C6A" w14:paraId="450081B1" w14:textId="77777777" w:rsidTr="00D64A2F">
        <w:tc>
          <w:tcPr>
            <w:tcW w:w="3132" w:type="dxa"/>
            <w:shd w:val="clear" w:color="auto" w:fill="auto"/>
          </w:tcPr>
          <w:p w14:paraId="5514720E" w14:textId="77777777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0C685C1B" w14:textId="77777777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AA22332" w14:textId="77777777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92CEF28" w14:textId="77777777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2BDFC200" w14:textId="77777777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2224621" w14:textId="77777777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37E92872" w14:textId="77777777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6C169B2" w14:textId="77777777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5A7" w:rsidRPr="007B4C6A" w14:paraId="79558B16" w14:textId="77777777" w:rsidTr="00D64A2F">
        <w:tc>
          <w:tcPr>
            <w:tcW w:w="3132" w:type="dxa"/>
            <w:shd w:val="clear" w:color="auto" w:fill="auto"/>
          </w:tcPr>
          <w:p w14:paraId="145850AF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1B1BFC74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BB0AE6F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42085F4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4EBFD33B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017665C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0CBEAECB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A444D48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5A7" w:rsidRPr="007B4C6A" w14:paraId="68D3E10F" w14:textId="77777777" w:rsidTr="00D64A2F">
        <w:tc>
          <w:tcPr>
            <w:tcW w:w="3132" w:type="dxa"/>
            <w:shd w:val="clear" w:color="auto" w:fill="auto"/>
          </w:tcPr>
          <w:p w14:paraId="752A9186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7D1DB298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759673A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BDA1F92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39F9F57D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54B80E5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C9CABC7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176E249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5A7" w:rsidRPr="007B4C6A" w14:paraId="68FF7CAC" w14:textId="77777777" w:rsidTr="00D64A2F">
        <w:tc>
          <w:tcPr>
            <w:tcW w:w="3132" w:type="dxa"/>
            <w:shd w:val="clear" w:color="auto" w:fill="auto"/>
          </w:tcPr>
          <w:p w14:paraId="2B0F0E35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7BA0BE19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0A9C3C9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BC8D5DA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12C0F240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1A4404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DAFFADB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337A69B" w14:textId="77777777" w:rsidR="00EA65A7" w:rsidRPr="007B4C6A" w:rsidRDefault="00EA65A7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4E2" w:rsidRPr="007B4C6A" w14:paraId="387D5355" w14:textId="77777777" w:rsidTr="00D64A2F">
        <w:tc>
          <w:tcPr>
            <w:tcW w:w="3132" w:type="dxa"/>
            <w:shd w:val="clear" w:color="auto" w:fill="auto"/>
          </w:tcPr>
          <w:p w14:paraId="4AF98F50" w14:textId="77777777" w:rsidR="009824E2" w:rsidRPr="007B4C6A" w:rsidRDefault="009824E2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62FBBCCA" w14:textId="77777777" w:rsidR="009824E2" w:rsidRPr="007B4C6A" w:rsidRDefault="009824E2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E866B38" w14:textId="77777777" w:rsidR="009824E2" w:rsidRPr="007B4C6A" w:rsidRDefault="009824E2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5CC3B61" w14:textId="77777777" w:rsidR="009824E2" w:rsidRPr="007B4C6A" w:rsidRDefault="009824E2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770ED1C6" w14:textId="77777777" w:rsidR="009824E2" w:rsidRPr="007B4C6A" w:rsidRDefault="009824E2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E929B75" w14:textId="77777777" w:rsidR="009824E2" w:rsidRPr="007B4C6A" w:rsidRDefault="009824E2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29629B2A" w14:textId="77777777" w:rsidR="009824E2" w:rsidRPr="007B4C6A" w:rsidRDefault="009824E2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6E774EC" w14:textId="77777777" w:rsidR="009824E2" w:rsidRPr="007B4C6A" w:rsidRDefault="009824E2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D0D" w:rsidRPr="007B4C6A" w14:paraId="7EA14C3D" w14:textId="77777777" w:rsidTr="00D64A2F">
        <w:tc>
          <w:tcPr>
            <w:tcW w:w="3132" w:type="dxa"/>
            <w:shd w:val="clear" w:color="auto" w:fill="auto"/>
          </w:tcPr>
          <w:p w14:paraId="0A9AE1C7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49" w:type="dxa"/>
            <w:vAlign w:val="bottom"/>
          </w:tcPr>
          <w:p w14:paraId="72D444F0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465AD7D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BBD6974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C836734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81AE420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2AAE55E0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D213954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D0D" w:rsidRPr="007B4C6A" w14:paraId="5256232E" w14:textId="77777777" w:rsidTr="00D64A2F">
        <w:tc>
          <w:tcPr>
            <w:tcW w:w="3132" w:type="dxa"/>
            <w:shd w:val="clear" w:color="auto" w:fill="auto"/>
          </w:tcPr>
          <w:p w14:paraId="0CF6C2C3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49" w:type="dxa"/>
            <w:tcBorders>
              <w:bottom w:val="double" w:sz="4" w:space="0" w:color="auto"/>
            </w:tcBorders>
            <w:vAlign w:val="bottom"/>
          </w:tcPr>
          <w:p w14:paraId="719A7D64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EC95B44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BF15F3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6B9C160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3C5F42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A1F4995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56B478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12</w:t>
            </w:r>
          </w:p>
        </w:tc>
      </w:tr>
      <w:tr w:rsidR="008B7D0D" w:rsidRPr="007B4C6A" w14:paraId="72DAF389" w14:textId="77777777" w:rsidTr="00D64A2F">
        <w:tc>
          <w:tcPr>
            <w:tcW w:w="3132" w:type="dxa"/>
            <w:shd w:val="clear" w:color="auto" w:fill="auto"/>
          </w:tcPr>
          <w:p w14:paraId="4D906F68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90EBE80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1 ตุลาคม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AF068D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69AFEBB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B058E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480E636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C865A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B8AF148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70EAE" w14:textId="77777777" w:rsidR="008B7D0D" w:rsidRPr="00D64A2F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  <w:tr w:rsidR="008B7D0D" w:rsidRPr="007B4C6A" w14:paraId="555DB5E4" w14:textId="77777777" w:rsidTr="00D64A2F">
        <w:tc>
          <w:tcPr>
            <w:tcW w:w="3132" w:type="dxa"/>
            <w:shd w:val="clear" w:color="auto" w:fill="auto"/>
          </w:tcPr>
          <w:p w14:paraId="0CF6F4E6" w14:textId="128534D3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1DD5FF" w14:textId="5E57CAE8" w:rsidR="008B7D0D" w:rsidRPr="007B4C6A" w:rsidRDefault="006E29C2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8A78B8E" w14:textId="77777777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A17A10" w14:textId="27A1E2C3" w:rsidR="008B7D0D" w:rsidRPr="007B4C6A" w:rsidRDefault="006E29C2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3D4897C" w14:textId="77777777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B336F" w14:textId="0F5BBB41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1E11DE9" w14:textId="77777777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565C2" w14:textId="4D2B681B" w:rsidR="008B7D0D" w:rsidRPr="007B4C6A" w:rsidRDefault="008B7D0D" w:rsidP="008B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5CECCFB2" w14:textId="77777777" w:rsidR="002C0860" w:rsidRPr="007B4C6A" w:rsidRDefault="002C0860" w:rsidP="0045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2E74B5"/>
          <w:sz w:val="20"/>
          <w:szCs w:val="20"/>
        </w:rPr>
      </w:pPr>
    </w:p>
    <w:p w14:paraId="03E8B709" w14:textId="77777777" w:rsidR="00124222" w:rsidRPr="007B4C6A" w:rsidRDefault="00124222" w:rsidP="00D64A2F">
      <w:pPr>
        <w:autoSpaceDE w:val="0"/>
        <w:autoSpaceDN w:val="0"/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ราคาทรัพย์สินของบริษัทก่อนหักค่าเสื่อมราคาสะสมของอุปกรณ์ ซึ่งได้คิดค่าเสื่อมราคาเต็มจำนวนแล้วแต่ยังคงใช้งาน</w:t>
      </w:r>
      <w:r w:rsidR="00F72F83" w:rsidRPr="007B4C6A">
        <w:rPr>
          <w:rFonts w:ascii="Angsana New" w:hAnsi="Angsana New"/>
          <w:sz w:val="30"/>
          <w:szCs w:val="30"/>
          <w:cs/>
        </w:rPr>
        <w:t>จนถึง</w:t>
      </w:r>
      <w:r w:rsidRPr="007B4C6A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7B4C6A">
        <w:rPr>
          <w:rFonts w:ascii="Angsana New" w:hAnsi="Angsana New"/>
          <w:sz w:val="30"/>
          <w:szCs w:val="30"/>
        </w:rPr>
        <w:t xml:space="preserve">30 </w:t>
      </w:r>
      <w:r w:rsidRPr="007B4C6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B4C6A">
        <w:rPr>
          <w:rFonts w:ascii="Angsana New" w:hAnsi="Angsana New"/>
          <w:sz w:val="30"/>
          <w:szCs w:val="30"/>
        </w:rPr>
        <w:t>256</w:t>
      </w:r>
      <w:r w:rsidR="008176C1" w:rsidRPr="007B4C6A">
        <w:rPr>
          <w:rFonts w:ascii="Angsana New" w:hAnsi="Angsana New"/>
          <w:sz w:val="30"/>
          <w:szCs w:val="30"/>
        </w:rPr>
        <w:t>2</w:t>
      </w:r>
      <w:r w:rsidRPr="007B4C6A">
        <w:rPr>
          <w:rFonts w:ascii="Angsana New" w:hAnsi="Angsana New"/>
          <w:sz w:val="30"/>
          <w:szCs w:val="30"/>
          <w:cs/>
        </w:rPr>
        <w:t xml:space="preserve"> มีจำนวน </w:t>
      </w:r>
      <w:r w:rsidR="00C60490" w:rsidRPr="007B4C6A">
        <w:rPr>
          <w:rFonts w:ascii="Angsana New" w:hAnsi="Angsana New"/>
          <w:sz w:val="30"/>
          <w:szCs w:val="30"/>
        </w:rPr>
        <w:t>46</w:t>
      </w:r>
      <w:r w:rsidR="00C60490" w:rsidRPr="007B4C6A">
        <w:rPr>
          <w:rFonts w:ascii="Angsana New" w:hAnsi="Angsana New"/>
          <w:sz w:val="30"/>
          <w:szCs w:val="30"/>
          <w:cs/>
        </w:rPr>
        <w:t>.</w:t>
      </w:r>
      <w:r w:rsidR="00C60490" w:rsidRPr="007B4C6A">
        <w:rPr>
          <w:rFonts w:ascii="Angsana New" w:hAnsi="Angsana New"/>
          <w:sz w:val="30"/>
          <w:szCs w:val="30"/>
        </w:rPr>
        <w:t xml:space="preserve">60 </w:t>
      </w:r>
      <w:r w:rsidRPr="007B4C6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B4C6A">
        <w:rPr>
          <w:rFonts w:ascii="Angsana New" w:hAnsi="Angsana New"/>
          <w:i/>
          <w:iCs/>
          <w:sz w:val="30"/>
          <w:szCs w:val="30"/>
          <w:cs/>
        </w:rPr>
        <w:t>(</w:t>
      </w:r>
      <w:r w:rsidR="008176C1" w:rsidRPr="007B4C6A">
        <w:rPr>
          <w:rFonts w:ascii="Angsana New" w:hAnsi="Angsana New"/>
          <w:i/>
          <w:iCs/>
          <w:sz w:val="30"/>
          <w:szCs w:val="30"/>
        </w:rPr>
        <w:t>2561</w:t>
      </w:r>
      <w:r w:rsidRPr="007B4C6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348CF" w:rsidRPr="007B4C6A">
        <w:rPr>
          <w:rFonts w:ascii="Angsana New" w:hAnsi="Angsana New"/>
          <w:i/>
          <w:iCs/>
          <w:sz w:val="30"/>
          <w:szCs w:val="30"/>
        </w:rPr>
        <w:t>56</w:t>
      </w:r>
      <w:r w:rsidR="00F72F83" w:rsidRPr="007B4C6A">
        <w:rPr>
          <w:rFonts w:ascii="Angsana New" w:hAnsi="Angsana New"/>
          <w:i/>
          <w:iCs/>
          <w:sz w:val="30"/>
          <w:szCs w:val="30"/>
          <w:cs/>
        </w:rPr>
        <w:t>.</w:t>
      </w:r>
      <w:r w:rsidR="00BD074E" w:rsidRPr="007B4C6A">
        <w:rPr>
          <w:rFonts w:ascii="Angsana New" w:hAnsi="Angsana New"/>
          <w:i/>
          <w:iCs/>
          <w:sz w:val="30"/>
          <w:szCs w:val="30"/>
        </w:rPr>
        <w:t>49</w:t>
      </w:r>
      <w:r w:rsidRPr="007B4C6A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</w:p>
    <w:p w14:paraId="11C27FCE" w14:textId="77777777" w:rsidR="00124222" w:rsidRPr="007B4C6A" w:rsidRDefault="00124222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i/>
          <w:iCs/>
          <w:spacing w:val="-2"/>
          <w:sz w:val="16"/>
          <w:szCs w:val="16"/>
        </w:rPr>
      </w:pPr>
    </w:p>
    <w:p w14:paraId="6DADC9C4" w14:textId="55EFBA07" w:rsidR="000C58A4" w:rsidRPr="007B4C6A" w:rsidRDefault="000C58A4" w:rsidP="000348CF">
      <w:pPr>
        <w:autoSpaceDE w:val="0"/>
        <w:autoSpaceDN w:val="0"/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อาคารและสิ่งปลูกสร้าง</w:t>
      </w:r>
      <w:r w:rsidR="000348CF" w:rsidRPr="007B4C6A">
        <w:rPr>
          <w:rFonts w:ascii="Angsana New" w:hAnsi="Angsana New"/>
          <w:sz w:val="30"/>
          <w:szCs w:val="30"/>
          <w:cs/>
        </w:rPr>
        <w:t>ของกลุ่มบริษัท</w:t>
      </w:r>
      <w:r w:rsidRPr="007B4C6A">
        <w:rPr>
          <w:rFonts w:ascii="Angsana New" w:hAnsi="Angsana New"/>
          <w:sz w:val="30"/>
          <w:szCs w:val="30"/>
          <w:cs/>
        </w:rPr>
        <w:t>ได้รวมอาคารโรงแรมแห่งหนึ่ง</w:t>
      </w:r>
      <w:r w:rsidR="000348CF" w:rsidRPr="007B4C6A">
        <w:rPr>
          <w:rFonts w:ascii="Angsana New" w:hAnsi="Angsana New"/>
          <w:sz w:val="30"/>
          <w:szCs w:val="30"/>
          <w:cs/>
        </w:rPr>
        <w:t>ของบริษัทย่อย</w:t>
      </w:r>
      <w:r w:rsidRPr="007B4C6A">
        <w:rPr>
          <w:rFonts w:ascii="Angsana New" w:hAnsi="Angsana New"/>
          <w:sz w:val="30"/>
          <w:szCs w:val="30"/>
          <w:cs/>
        </w:rPr>
        <w:t>ที่ตั้งอยู่</w:t>
      </w:r>
      <w:r w:rsidR="000348CF" w:rsidRPr="007B4C6A">
        <w:rPr>
          <w:rFonts w:ascii="Angsana New" w:hAnsi="Angsana New"/>
          <w:sz w:val="30"/>
          <w:szCs w:val="30"/>
          <w:cs/>
        </w:rPr>
        <w:t>บนค่าเช่าที่ดินจ่ายล่วงหน้าของบริษัทย่อย</w:t>
      </w:r>
      <w:r w:rsidRPr="007B4C6A">
        <w:rPr>
          <w:rFonts w:ascii="Angsana New" w:hAnsi="Angsana New"/>
          <w:sz w:val="30"/>
          <w:szCs w:val="30"/>
          <w:cs/>
        </w:rPr>
        <w:t xml:space="preserve"> ซึ่งสร้างเสร็จในเดือนสิงหาคม </w:t>
      </w:r>
      <w:r w:rsidRPr="007B4C6A">
        <w:rPr>
          <w:rFonts w:ascii="Angsana New" w:hAnsi="Angsana New"/>
          <w:sz w:val="30"/>
          <w:szCs w:val="30"/>
        </w:rPr>
        <w:t>2559</w:t>
      </w:r>
      <w:r w:rsidRPr="007B4C6A">
        <w:rPr>
          <w:rFonts w:ascii="Angsana New" w:hAnsi="Angsana New"/>
          <w:sz w:val="30"/>
          <w:szCs w:val="30"/>
          <w:cs/>
        </w:rPr>
        <w:t xml:space="preserve">โดยกรรมสิทธิ์จะตกเป็นสิทธิ์ของเจ้าของที่ดินตามเงื่อนไขที่ระบุไว้ในสัญญาเช่าโครงการเอฟวายไอ เซ็นเตอร์ </w:t>
      </w:r>
    </w:p>
    <w:p w14:paraId="3F224C6E" w14:textId="77777777" w:rsidR="000C58A4" w:rsidRPr="007B4C6A" w:rsidRDefault="000C58A4" w:rsidP="000C58A4">
      <w:pPr>
        <w:autoSpaceDE w:val="0"/>
        <w:autoSpaceDN w:val="0"/>
        <w:spacing w:line="240" w:lineRule="auto"/>
        <w:ind w:left="540" w:right="65"/>
        <w:jc w:val="thaiDistribute"/>
        <w:rPr>
          <w:rFonts w:ascii="Calibri" w:hAnsi="Calibri"/>
          <w:sz w:val="22"/>
          <w:szCs w:val="22"/>
        </w:rPr>
      </w:pPr>
    </w:p>
    <w:p w14:paraId="21DAE4EA" w14:textId="77777777" w:rsidR="00124222" w:rsidRPr="007B4C6A" w:rsidRDefault="00124222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>ภาระค้ำประกัน</w:t>
      </w:r>
    </w:p>
    <w:p w14:paraId="658CAD63" w14:textId="77777777" w:rsidR="00124222" w:rsidRPr="007B4C6A" w:rsidRDefault="00124222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14"/>
          <w:szCs w:val="14"/>
        </w:rPr>
      </w:pPr>
    </w:p>
    <w:p w14:paraId="60E49AA3" w14:textId="7AE5D7DE" w:rsidR="00124222" w:rsidRPr="007B4C6A" w:rsidRDefault="00EE4756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กลุ่มบริษัทและบริษัทมีภาระค้ำประกันใน</w:t>
      </w:r>
      <w:r w:rsidR="00124222" w:rsidRPr="007B4C6A">
        <w:rPr>
          <w:rFonts w:ascii="Angsana New" w:hAnsi="Angsana New"/>
          <w:spacing w:val="-2"/>
          <w:sz w:val="30"/>
          <w:szCs w:val="30"/>
          <w:cs/>
        </w:rPr>
        <w:t>ที่ดินและส่วนปรับปรุงที่ดิน และอาคาร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ตามรายละเอียดในหมายเหตุข้อ </w:t>
      </w:r>
      <w:r>
        <w:rPr>
          <w:rFonts w:ascii="Angsana New" w:hAnsi="Angsana New"/>
          <w:spacing w:val="-2"/>
          <w:sz w:val="30"/>
          <w:szCs w:val="30"/>
        </w:rPr>
        <w:t>20</w:t>
      </w:r>
    </w:p>
    <w:p w14:paraId="0F789DDF" w14:textId="214D2E62" w:rsidR="00C05D50" w:rsidRPr="007B4C6A" w:rsidRDefault="00C05D50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8F92C30" w14:textId="7A20E4F5" w:rsidR="00C05D50" w:rsidRPr="007B4C6A" w:rsidRDefault="00C05D50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AFC7BB2" w14:textId="23223CB3" w:rsidR="00C05D50" w:rsidRPr="007B4C6A" w:rsidRDefault="00C05D50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37F5B1E" w14:textId="77D781A9" w:rsidR="00C05D50" w:rsidRPr="007B4C6A" w:rsidRDefault="00C05D50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9622AA" w14:textId="17BC8763" w:rsidR="00C05D50" w:rsidRPr="007B4C6A" w:rsidRDefault="00C05D50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A29A36" w14:textId="1702DAC4" w:rsidR="00C05D50" w:rsidRPr="007B4C6A" w:rsidRDefault="00C05D50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38F602D" w14:textId="0E69896C" w:rsidR="00C05D50" w:rsidRPr="007B4C6A" w:rsidRDefault="00C05D50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D0D39BB" w14:textId="1F02ACB6" w:rsidR="00784073" w:rsidRPr="007B4C6A" w:rsidRDefault="00784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val="x-none" w:eastAsia="x-none"/>
        </w:rPr>
      </w:pPr>
      <w:r w:rsidRPr="007B4C6A">
        <w:rPr>
          <w:rFonts w:ascii="Angsana New" w:hAnsi="Angsana New"/>
          <w:sz w:val="20"/>
          <w:szCs w:val="20"/>
        </w:rPr>
        <w:br w:type="page"/>
      </w:r>
    </w:p>
    <w:p w14:paraId="7738A87B" w14:textId="77777777" w:rsidR="005666D2" w:rsidRPr="007B4C6A" w:rsidRDefault="005666D2" w:rsidP="003237F5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14:paraId="53A46C78" w14:textId="77777777" w:rsidR="00F14128" w:rsidRPr="007B4C6A" w:rsidRDefault="00F14128" w:rsidP="00F14128">
      <w:pPr>
        <w:rPr>
          <w:sz w:val="20"/>
          <w:szCs w:val="20"/>
          <w:lang w:val="x-none" w:eastAsia="x-none"/>
        </w:rPr>
      </w:pPr>
    </w:p>
    <w:p w14:paraId="65E2261C" w14:textId="77777777" w:rsidR="005666D2" w:rsidRPr="007B4C6A" w:rsidRDefault="005666D2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B4C6A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4159F6" w:rsidRPr="007B4C6A">
        <w:rPr>
          <w:rFonts w:ascii="Angsana New" w:hAnsi="Angsana New" w:cs="Angsana New"/>
          <w:sz w:val="30"/>
          <w:szCs w:val="30"/>
          <w:cs/>
        </w:rPr>
        <w:t>30</w:t>
      </w:r>
      <w:r w:rsidRPr="007B4C6A">
        <w:rPr>
          <w:rFonts w:ascii="Angsana New" w:hAnsi="Angsana New" w:cs="Angsana New"/>
          <w:sz w:val="30"/>
          <w:szCs w:val="30"/>
          <w:cs/>
        </w:rPr>
        <w:t xml:space="preserve"> กันยายน</w:t>
      </w:r>
      <w:r w:rsidR="004159F6" w:rsidRPr="007B4C6A">
        <w:rPr>
          <w:rFonts w:ascii="Angsana New" w:hAnsi="Angsana New" w:cs="Angsana New"/>
          <w:sz w:val="30"/>
          <w:szCs w:val="30"/>
          <w:cs/>
        </w:rPr>
        <w:t xml:space="preserve"> 2562</w:t>
      </w:r>
      <w:r w:rsidR="006C1E09" w:rsidRPr="007B4C6A">
        <w:rPr>
          <w:rFonts w:ascii="Angsana New" w:hAnsi="Angsana New" w:cs="Angsana New"/>
          <w:sz w:val="30"/>
          <w:szCs w:val="30"/>
          <w:cs/>
          <w:lang w:val="en-US"/>
        </w:rPr>
        <w:t xml:space="preserve"> และ 2561</w:t>
      </w:r>
      <w:r w:rsidRPr="007B4C6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FDCFD4E" w14:textId="77777777" w:rsidR="00124222" w:rsidRPr="007B4C6A" w:rsidRDefault="00124222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 w:firstLine="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4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122"/>
        <w:gridCol w:w="1080"/>
        <w:gridCol w:w="270"/>
        <w:gridCol w:w="1080"/>
        <w:gridCol w:w="270"/>
        <w:gridCol w:w="1066"/>
        <w:gridCol w:w="236"/>
        <w:gridCol w:w="1066"/>
        <w:gridCol w:w="14"/>
      </w:tblGrid>
      <w:tr w:rsidR="00124222" w:rsidRPr="007B4C6A" w14:paraId="35B0652A" w14:textId="77777777" w:rsidTr="00370D20">
        <w:tc>
          <w:tcPr>
            <w:tcW w:w="4122" w:type="dxa"/>
          </w:tcPr>
          <w:p w14:paraId="4BEE59D9" w14:textId="77777777" w:rsidR="00124222" w:rsidRPr="007B4C6A" w:rsidRDefault="00124222" w:rsidP="003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2" w:type="dxa"/>
            <w:gridSpan w:val="8"/>
          </w:tcPr>
          <w:p w14:paraId="11F9C2BC" w14:textId="77777777" w:rsidR="00124222" w:rsidRPr="007B4C6A" w:rsidRDefault="00124222" w:rsidP="003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4222" w:rsidRPr="007B4C6A" w14:paraId="5AD84A17" w14:textId="77777777" w:rsidTr="00D64A2F">
        <w:trPr>
          <w:gridAfter w:val="1"/>
          <w:wAfter w:w="14" w:type="dxa"/>
        </w:trPr>
        <w:tc>
          <w:tcPr>
            <w:tcW w:w="4122" w:type="dxa"/>
          </w:tcPr>
          <w:p w14:paraId="4B25BEF2" w14:textId="77777777" w:rsidR="00124222" w:rsidRPr="007B4C6A" w:rsidRDefault="00124222" w:rsidP="003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21B16B8" w14:textId="77777777" w:rsidR="00124222" w:rsidRPr="007B4C6A" w:rsidRDefault="00124222" w:rsidP="003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4434B49" w14:textId="77777777" w:rsidR="00124222" w:rsidRPr="007B4C6A" w:rsidRDefault="00124222" w:rsidP="003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14:paraId="04AC2371" w14:textId="77777777" w:rsidR="00124222" w:rsidRPr="007B4C6A" w:rsidRDefault="00124222" w:rsidP="003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E146D" w:rsidRPr="007B4C6A" w14:paraId="3118A9A9" w14:textId="77777777" w:rsidTr="00D64A2F">
        <w:tc>
          <w:tcPr>
            <w:tcW w:w="4122" w:type="dxa"/>
            <w:shd w:val="clear" w:color="auto" w:fill="auto"/>
          </w:tcPr>
          <w:p w14:paraId="369F3C5B" w14:textId="77777777" w:rsidR="006E146D" w:rsidRPr="007B4C6A" w:rsidRDefault="006E146D" w:rsidP="006E1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DB4D65" w14:textId="77777777" w:rsidR="006E146D" w:rsidRPr="007B4C6A" w:rsidRDefault="0057085C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934E978" w14:textId="77777777" w:rsidR="006E146D" w:rsidRPr="007B4C6A" w:rsidRDefault="006E146D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ED68E7" w14:textId="77777777" w:rsidR="006E146D" w:rsidRPr="007B4C6A" w:rsidRDefault="0057085C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E2442" w14:textId="77777777" w:rsidR="006E146D" w:rsidRPr="007B4C6A" w:rsidRDefault="006E146D" w:rsidP="006E1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6021D69C" w14:textId="77777777" w:rsidR="006E146D" w:rsidRPr="007B4C6A" w:rsidRDefault="0057085C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D330853" w14:textId="77777777" w:rsidR="006E146D" w:rsidRPr="007B4C6A" w:rsidRDefault="006E146D" w:rsidP="0057085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9D30FF9" w14:textId="77777777" w:rsidR="006E146D" w:rsidRPr="007B4C6A" w:rsidRDefault="0057085C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141AA7" w:rsidRPr="007B4C6A" w14:paraId="33D8429C" w14:textId="77777777" w:rsidTr="00D64A2F">
        <w:tc>
          <w:tcPr>
            <w:tcW w:w="4122" w:type="dxa"/>
            <w:shd w:val="clear" w:color="auto" w:fill="auto"/>
          </w:tcPr>
          <w:p w14:paraId="23EADAAE" w14:textId="77777777" w:rsidR="00141AA7" w:rsidRPr="007B4C6A" w:rsidRDefault="00141AA7" w:rsidP="006E1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D41C5B" w14:textId="77777777" w:rsidR="00141AA7" w:rsidRPr="007B4C6A" w:rsidRDefault="00141AA7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508C0C" w14:textId="77777777" w:rsidR="00141AA7" w:rsidRPr="007B4C6A" w:rsidRDefault="00141AA7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19A304" w14:textId="76B72C43" w:rsidR="00141AA7" w:rsidRPr="00D64A2F" w:rsidRDefault="00141AA7" w:rsidP="00D64A2F">
            <w:pPr>
              <w:pStyle w:val="acctfourfigures"/>
              <w:tabs>
                <w:tab w:val="clear" w:pos="765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spacing w:val="-14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spacing w:val="-14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FB7A1" w14:textId="77777777" w:rsidR="00141AA7" w:rsidRPr="007B4C6A" w:rsidRDefault="00141AA7" w:rsidP="006E1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4A8479E6" w14:textId="77777777" w:rsidR="00141AA7" w:rsidRPr="007B4C6A" w:rsidRDefault="00141AA7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745414C" w14:textId="77777777" w:rsidR="00141AA7" w:rsidRPr="007B4C6A" w:rsidRDefault="00141AA7" w:rsidP="0057085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6E6EB29" w14:textId="77777777" w:rsidR="00141AA7" w:rsidRPr="007B4C6A" w:rsidRDefault="00141AA7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E146D" w:rsidRPr="007B4C6A" w14:paraId="5C5F5F8A" w14:textId="77777777" w:rsidTr="00370D20">
        <w:tc>
          <w:tcPr>
            <w:tcW w:w="4122" w:type="dxa"/>
          </w:tcPr>
          <w:p w14:paraId="1A3188F2" w14:textId="77777777" w:rsidR="006E146D" w:rsidRPr="007B4C6A" w:rsidRDefault="006E146D" w:rsidP="006E1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2" w:type="dxa"/>
            <w:gridSpan w:val="8"/>
          </w:tcPr>
          <w:p w14:paraId="795F6980" w14:textId="77777777" w:rsidR="006E146D" w:rsidRPr="007B4C6A" w:rsidRDefault="006E146D" w:rsidP="0089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D03AA6"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</w:t>
            </w:r>
            <w:r w:rsidR="00891BB9"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</w:t>
            </w: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085C" w:rsidRPr="007B4C6A" w14:paraId="04A25ABB" w14:textId="77777777" w:rsidTr="00D64A2F">
        <w:tc>
          <w:tcPr>
            <w:tcW w:w="4122" w:type="dxa"/>
            <w:shd w:val="clear" w:color="auto" w:fill="auto"/>
          </w:tcPr>
          <w:p w14:paraId="51E11DB4" w14:textId="77777777" w:rsidR="0057085C" w:rsidRPr="007B4C6A" w:rsidRDefault="0057085C" w:rsidP="005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43D63CC" w14:textId="70F1782E" w:rsidR="0057085C" w:rsidRPr="007B4C6A" w:rsidRDefault="00886162" w:rsidP="006E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8</w:t>
            </w:r>
            <w:r w:rsidR="00784073" w:rsidRPr="007B4C6A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2A680C" w14:textId="77777777" w:rsidR="0057085C" w:rsidRPr="007B4C6A" w:rsidRDefault="0057085C" w:rsidP="005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E64D28" w14:textId="77777777" w:rsidR="0057085C" w:rsidRPr="007B4C6A" w:rsidRDefault="009D7DCD" w:rsidP="006E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="006E7E53"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AC53C" w14:textId="77777777" w:rsidR="0057085C" w:rsidRPr="007B4C6A" w:rsidRDefault="0057085C" w:rsidP="005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50DD6723" w14:textId="77777777" w:rsidR="0057085C" w:rsidRPr="007B4C6A" w:rsidRDefault="00886162" w:rsidP="000C2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E7E53" w:rsidRPr="007B4C6A">
              <w:rPr>
                <w:rFonts w:ascii="Angsana New" w:hAnsi="Angsana New"/>
                <w:sz w:val="30"/>
                <w:szCs w:val="30"/>
              </w:rPr>
              <w:t>6</w:t>
            </w:r>
            <w:r w:rsidRPr="007B4C6A">
              <w:rPr>
                <w:rFonts w:ascii="Angsana New" w:hAnsi="Angsana New"/>
                <w:sz w:val="30"/>
                <w:szCs w:val="30"/>
              </w:rPr>
              <w:t>9</w:t>
            </w:r>
            <w:r w:rsidR="000C298E" w:rsidRPr="007B4C6A">
              <w:rPr>
                <w:rFonts w:ascii="Angsana New" w:hAnsi="Angsana New"/>
                <w:sz w:val="30"/>
                <w:szCs w:val="30"/>
              </w:rPr>
              <w:t>4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A8979" w14:textId="77777777" w:rsidR="0057085C" w:rsidRPr="007B4C6A" w:rsidRDefault="0057085C" w:rsidP="005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08C60A" w14:textId="77777777" w:rsidR="0057085C" w:rsidRPr="007B4C6A" w:rsidRDefault="0057085C" w:rsidP="006E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D7DCD" w:rsidRPr="007B4C6A">
              <w:rPr>
                <w:rFonts w:ascii="Angsana New" w:hAnsi="Angsana New"/>
                <w:sz w:val="30"/>
                <w:szCs w:val="30"/>
                <w:cs/>
              </w:rPr>
              <w:t>752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7085C" w:rsidRPr="007B4C6A" w14:paraId="696658F0" w14:textId="77777777" w:rsidTr="00D64A2F">
        <w:tc>
          <w:tcPr>
            <w:tcW w:w="4122" w:type="dxa"/>
            <w:shd w:val="clear" w:color="auto" w:fill="auto"/>
          </w:tcPr>
          <w:p w14:paraId="637F7D64" w14:textId="77777777" w:rsidR="0057085C" w:rsidRPr="007B4C6A" w:rsidRDefault="0057085C" w:rsidP="005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FA4DC8" w14:textId="7A9C7258" w:rsidR="0057085C" w:rsidRPr="007B4C6A" w:rsidRDefault="00886162" w:rsidP="006E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19</w:t>
            </w:r>
            <w:r w:rsidR="00784073" w:rsidRPr="007B4C6A">
              <w:rPr>
                <w:rFonts w:ascii="Angsana New" w:hAnsi="Angsana New"/>
                <w:sz w:val="30"/>
                <w:szCs w:val="30"/>
              </w:rPr>
              <w:t>4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6AD14" w14:textId="77777777" w:rsidR="0057085C" w:rsidRPr="007B4C6A" w:rsidRDefault="0057085C" w:rsidP="005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AA8D50" w14:textId="77777777" w:rsidR="0057085C" w:rsidRPr="007B4C6A" w:rsidRDefault="0057085C" w:rsidP="006E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D7DCD" w:rsidRPr="007B4C6A">
              <w:rPr>
                <w:rFonts w:ascii="Angsana New" w:hAnsi="Angsana New"/>
                <w:sz w:val="30"/>
                <w:szCs w:val="30"/>
              </w:rPr>
              <w:t>19</w:t>
            </w:r>
            <w:r w:rsidR="006E7E53" w:rsidRPr="007B4C6A">
              <w:rPr>
                <w:rFonts w:ascii="Angsana New" w:hAnsi="Angsana New"/>
                <w:sz w:val="30"/>
                <w:szCs w:val="30"/>
              </w:rPr>
              <w:t>2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FC26FB" w14:textId="77777777" w:rsidR="0057085C" w:rsidRPr="007B4C6A" w:rsidRDefault="0057085C" w:rsidP="005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7703AC3" w14:textId="77777777" w:rsidR="0057085C" w:rsidRPr="007B4C6A" w:rsidRDefault="00886162" w:rsidP="006E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19</w:t>
            </w:r>
            <w:r w:rsidR="006E7E53" w:rsidRPr="007B4C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8AFA92" w14:textId="77777777" w:rsidR="0057085C" w:rsidRPr="007B4C6A" w:rsidRDefault="0057085C" w:rsidP="005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B8191" w14:textId="77777777" w:rsidR="0057085C" w:rsidRPr="007B4C6A" w:rsidRDefault="009D7DCD" w:rsidP="006E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19</w:t>
            </w:r>
            <w:r w:rsidR="006E7E53" w:rsidRPr="007B4C6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7085C" w:rsidRPr="007B4C6A" w14:paraId="7538FD8F" w14:textId="77777777" w:rsidTr="00D64A2F">
        <w:tc>
          <w:tcPr>
            <w:tcW w:w="4122" w:type="dxa"/>
            <w:shd w:val="clear" w:color="auto" w:fill="auto"/>
          </w:tcPr>
          <w:p w14:paraId="166ED10C" w14:textId="77777777" w:rsidR="0057085C" w:rsidRPr="007B4C6A" w:rsidRDefault="0057085C" w:rsidP="005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67561" w14:textId="77777777" w:rsidR="0057085C" w:rsidRPr="007B4C6A" w:rsidRDefault="00886162" w:rsidP="006E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6E7E53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1D0AB" w14:textId="77777777" w:rsidR="0057085C" w:rsidRPr="007B4C6A" w:rsidRDefault="0057085C" w:rsidP="005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F266F" w14:textId="77777777" w:rsidR="0057085C" w:rsidRPr="007B4C6A" w:rsidRDefault="00EB6A6B" w:rsidP="006E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6E7E53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242F9" w14:textId="77777777" w:rsidR="0057085C" w:rsidRPr="007B4C6A" w:rsidRDefault="0057085C" w:rsidP="005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00B59" w14:textId="77777777" w:rsidR="0057085C" w:rsidRPr="007B4C6A" w:rsidRDefault="00886162" w:rsidP="000C2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0C298E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901459" w14:textId="77777777" w:rsidR="0057085C" w:rsidRPr="007B4C6A" w:rsidRDefault="0057085C" w:rsidP="005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96AF4" w14:textId="77777777" w:rsidR="0057085C" w:rsidRPr="007B4C6A" w:rsidRDefault="000348CF" w:rsidP="006E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EB6A6B"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560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46B6B5FE" w14:textId="77777777" w:rsidR="00FF1B2E" w:rsidRPr="007B4C6A" w:rsidRDefault="00FF1B2E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36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4068"/>
        <w:gridCol w:w="1077"/>
        <w:gridCol w:w="269"/>
        <w:gridCol w:w="1076"/>
        <w:gridCol w:w="269"/>
        <w:gridCol w:w="1146"/>
        <w:gridCol w:w="269"/>
        <w:gridCol w:w="1078"/>
      </w:tblGrid>
      <w:tr w:rsidR="00124222" w:rsidRPr="007B4C6A" w14:paraId="3689D0CA" w14:textId="77777777" w:rsidTr="00D64A2F">
        <w:tc>
          <w:tcPr>
            <w:tcW w:w="4068" w:type="dxa"/>
          </w:tcPr>
          <w:p w14:paraId="6A70B12E" w14:textId="77777777" w:rsidR="00124222" w:rsidRPr="007B4C6A" w:rsidRDefault="00124222" w:rsidP="00370D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5184" w:type="dxa"/>
            <w:gridSpan w:val="7"/>
            <w:hideMark/>
          </w:tcPr>
          <w:p w14:paraId="004A1EBC" w14:textId="77777777" w:rsidR="00124222" w:rsidRPr="007B4C6A" w:rsidRDefault="00124222" w:rsidP="00370D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24222" w:rsidRPr="007B4C6A" w14:paraId="46AE077D" w14:textId="77777777" w:rsidTr="00D64A2F">
        <w:tc>
          <w:tcPr>
            <w:tcW w:w="4068" w:type="dxa"/>
          </w:tcPr>
          <w:p w14:paraId="601B9B97" w14:textId="77777777" w:rsidR="00124222" w:rsidRPr="007B4C6A" w:rsidRDefault="00124222" w:rsidP="00370D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422" w:type="dxa"/>
            <w:gridSpan w:val="3"/>
            <w:hideMark/>
          </w:tcPr>
          <w:p w14:paraId="1E2CDFA7" w14:textId="77777777" w:rsidR="00124222" w:rsidRPr="007B4C6A" w:rsidRDefault="00124222" w:rsidP="00370D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69" w:type="dxa"/>
          </w:tcPr>
          <w:p w14:paraId="3A8CBD72" w14:textId="77777777" w:rsidR="00124222" w:rsidRPr="007B4C6A" w:rsidRDefault="00124222" w:rsidP="00370D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93" w:type="dxa"/>
            <w:gridSpan w:val="3"/>
            <w:hideMark/>
          </w:tcPr>
          <w:p w14:paraId="444C8599" w14:textId="77777777" w:rsidR="00124222" w:rsidRPr="007B4C6A" w:rsidRDefault="00124222" w:rsidP="00370D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6E146D" w:rsidRPr="007B4C6A" w14:paraId="45BE0C37" w14:textId="77777777" w:rsidTr="00D64A2F">
        <w:tc>
          <w:tcPr>
            <w:tcW w:w="4068" w:type="dxa"/>
          </w:tcPr>
          <w:p w14:paraId="1D621623" w14:textId="77777777" w:rsidR="006E146D" w:rsidRPr="007B4C6A" w:rsidRDefault="006E146D" w:rsidP="006E14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</w:tcPr>
          <w:p w14:paraId="56F7FA61" w14:textId="77777777" w:rsidR="006E146D" w:rsidRPr="007B4C6A" w:rsidRDefault="006C1E09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69" w:type="dxa"/>
          </w:tcPr>
          <w:p w14:paraId="024D47E3" w14:textId="77777777" w:rsidR="006E146D" w:rsidRPr="007B4C6A" w:rsidRDefault="006E146D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9CB9179" w14:textId="77777777" w:rsidR="006E146D" w:rsidRPr="007B4C6A" w:rsidRDefault="006C1E09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69" w:type="dxa"/>
            <w:vAlign w:val="bottom"/>
          </w:tcPr>
          <w:p w14:paraId="4198D023" w14:textId="77777777" w:rsidR="006E146D" w:rsidRPr="007B4C6A" w:rsidRDefault="006E146D" w:rsidP="006E1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E759EE4" w14:textId="77777777" w:rsidR="006E146D" w:rsidRPr="007B4C6A" w:rsidRDefault="006C1E09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69" w:type="dxa"/>
          </w:tcPr>
          <w:p w14:paraId="215D51F1" w14:textId="77777777" w:rsidR="006E146D" w:rsidRPr="007B4C6A" w:rsidRDefault="006E146D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41D5E79" w14:textId="77777777" w:rsidR="006E146D" w:rsidRPr="007B4C6A" w:rsidRDefault="006C1E09" w:rsidP="006E146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6E146D" w:rsidRPr="007B4C6A" w14:paraId="72950A2F" w14:textId="77777777" w:rsidTr="00D64A2F">
        <w:tc>
          <w:tcPr>
            <w:tcW w:w="4068" w:type="dxa"/>
          </w:tcPr>
          <w:p w14:paraId="26E78607" w14:textId="77777777" w:rsidR="006E146D" w:rsidRPr="007B4C6A" w:rsidRDefault="006E146D" w:rsidP="006E14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184" w:type="dxa"/>
            <w:gridSpan w:val="7"/>
            <w:hideMark/>
          </w:tcPr>
          <w:p w14:paraId="1B0D918A" w14:textId="77777777" w:rsidR="006E146D" w:rsidRPr="007B4C6A" w:rsidRDefault="006E146D" w:rsidP="00891B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7E65A3"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ล้าน</w:t>
            </w: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6C1E09" w:rsidRPr="007B4C6A" w14:paraId="7AAEA3B8" w14:textId="77777777" w:rsidTr="00D64A2F">
        <w:tc>
          <w:tcPr>
            <w:tcW w:w="4068" w:type="dxa"/>
            <w:hideMark/>
          </w:tcPr>
          <w:p w14:paraId="5AB4AFF9" w14:textId="77777777" w:rsidR="006C1E09" w:rsidRPr="007B4C6A" w:rsidRDefault="006C1E09" w:rsidP="006C1E09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77" w:type="dxa"/>
          </w:tcPr>
          <w:p w14:paraId="60CFC9E2" w14:textId="77777777" w:rsidR="006C1E09" w:rsidRPr="007B4C6A" w:rsidRDefault="001011DB" w:rsidP="006E7E53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B4C6A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  <w:r w:rsidR="006E7E53" w:rsidRPr="007B4C6A">
              <w:rPr>
                <w:rFonts w:ascii="Angsana New" w:hAnsi="Angsana New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269" w:type="dxa"/>
          </w:tcPr>
          <w:p w14:paraId="1E80C88F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76" w:type="dxa"/>
          </w:tcPr>
          <w:p w14:paraId="4D9AC72D" w14:textId="77777777" w:rsidR="006C1E09" w:rsidRPr="007B4C6A" w:rsidRDefault="006C1E09" w:rsidP="006E7E53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  <w:r w:rsidR="006E7E53" w:rsidRPr="007B4C6A">
              <w:rPr>
                <w:rFonts w:ascii="Angsana New" w:hAnsi="Angsana New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69" w:type="dxa"/>
          </w:tcPr>
          <w:p w14:paraId="45D7F026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</w:tcPr>
          <w:p w14:paraId="0824C3BD" w14:textId="77777777" w:rsidR="006C1E09" w:rsidRPr="007B4C6A" w:rsidRDefault="001011DB" w:rsidP="00000E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36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000E85" w:rsidRPr="007B4C6A">
              <w:rPr>
                <w:rFonts w:ascii="Angsana New" w:hAnsi="Angsana New"/>
                <w:sz w:val="30"/>
                <w:szCs w:val="30"/>
                <w:lang w:eastAsia="en-GB"/>
              </w:rPr>
              <w:t>61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269" w:type="dxa"/>
          </w:tcPr>
          <w:p w14:paraId="0575ECA6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18045E9E" w14:textId="77777777" w:rsidR="006C1E09" w:rsidRPr="007B4C6A" w:rsidRDefault="006C1E09" w:rsidP="006E7E5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36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  <w:lang w:eastAsia="en-GB"/>
              </w:rPr>
              <w:t>197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)</w:t>
            </w:r>
          </w:p>
        </w:tc>
      </w:tr>
      <w:tr w:rsidR="006C1E09" w:rsidRPr="007B4C6A" w14:paraId="41A96002" w14:textId="77777777" w:rsidTr="00D64A2F">
        <w:tc>
          <w:tcPr>
            <w:tcW w:w="4068" w:type="dxa"/>
            <w:hideMark/>
          </w:tcPr>
          <w:p w14:paraId="18CBBF42" w14:textId="77777777" w:rsidR="006C1E09" w:rsidRPr="007B4C6A" w:rsidRDefault="006C1E09" w:rsidP="006C1E09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077" w:type="dxa"/>
          </w:tcPr>
          <w:p w14:paraId="5B7512BA" w14:textId="77777777" w:rsidR="006C1E09" w:rsidRPr="007B4C6A" w:rsidRDefault="001011DB" w:rsidP="006E7E53">
            <w:pPr>
              <w:pStyle w:val="acctfourfigures"/>
              <w:tabs>
                <w:tab w:val="left" w:pos="414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  <w:r w:rsidR="006E7E53" w:rsidRPr="007B4C6A"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269" w:type="dxa"/>
          </w:tcPr>
          <w:p w14:paraId="355C5BE9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76" w:type="dxa"/>
          </w:tcPr>
          <w:p w14:paraId="333EDA87" w14:textId="77777777" w:rsidR="006C1E09" w:rsidRPr="007B4C6A" w:rsidRDefault="006C1E09" w:rsidP="006E7E53">
            <w:pPr>
              <w:pStyle w:val="acctfourfigures"/>
              <w:tabs>
                <w:tab w:val="left" w:pos="414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  <w:r w:rsidR="006E7E53" w:rsidRPr="007B4C6A">
              <w:rPr>
                <w:rFonts w:ascii="Angsana New" w:hAnsi="Angsana New"/>
                <w:sz w:val="30"/>
                <w:szCs w:val="30"/>
                <w:lang w:val="en-US" w:eastAsia="en-GB"/>
              </w:rPr>
              <w:t>9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269" w:type="dxa"/>
          </w:tcPr>
          <w:p w14:paraId="0D524191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</w:tcPr>
          <w:p w14:paraId="27AA06F5" w14:textId="77777777" w:rsidR="006C1E09" w:rsidRPr="007B4C6A" w:rsidRDefault="001011DB" w:rsidP="006E7E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36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B4C6A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  <w:r w:rsidR="006E7E53" w:rsidRPr="007B4C6A"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69" w:type="dxa"/>
          </w:tcPr>
          <w:p w14:paraId="40D9B015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7A44EF9D" w14:textId="77777777" w:rsidR="006C1E09" w:rsidRPr="007B4C6A" w:rsidRDefault="00392A3F" w:rsidP="006E7E5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36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2</w:t>
            </w:r>
            <w:r w:rsidR="006E7E53" w:rsidRPr="007B4C6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9</w:t>
            </w:r>
          </w:p>
        </w:tc>
      </w:tr>
      <w:tr w:rsidR="006C1E09" w:rsidRPr="007B4C6A" w14:paraId="3B2B6D59" w14:textId="77777777" w:rsidTr="00D64A2F">
        <w:tc>
          <w:tcPr>
            <w:tcW w:w="4068" w:type="dxa"/>
            <w:hideMark/>
          </w:tcPr>
          <w:p w14:paraId="19D4FDE0" w14:textId="77777777" w:rsidR="006C1E09" w:rsidRPr="007B4C6A" w:rsidRDefault="006C1E09" w:rsidP="006C1E09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หนี้สินภาษีเงินได้รอการตัดบัญชีสุทธิ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C495A" w14:textId="77777777" w:rsidR="006C1E09" w:rsidRPr="007B4C6A" w:rsidRDefault="001011DB" w:rsidP="006C1E0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269" w:type="dxa"/>
          </w:tcPr>
          <w:p w14:paraId="2736C668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664CE8" w14:textId="5EDBA110" w:rsidR="006C1E09" w:rsidRPr="007B4C6A" w:rsidRDefault="006C1E09" w:rsidP="006C1E09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9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 xml:space="preserve">- </w:t>
            </w:r>
          </w:p>
        </w:tc>
        <w:tc>
          <w:tcPr>
            <w:tcW w:w="269" w:type="dxa"/>
          </w:tcPr>
          <w:p w14:paraId="1EA16B47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D342C" w14:textId="77777777" w:rsidR="006C1E09" w:rsidRPr="007B4C6A" w:rsidRDefault="00A053D3" w:rsidP="00000E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36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1011DB" w:rsidRPr="007B4C6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="00000E85" w:rsidRPr="007B4C6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23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9" w:type="dxa"/>
          </w:tcPr>
          <w:p w14:paraId="76E74A5B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C851D" w14:textId="77777777" w:rsidR="006C1E09" w:rsidRPr="007B4C6A" w:rsidRDefault="00392A3F" w:rsidP="006E7E5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360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168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</w:tbl>
    <w:p w14:paraId="1CF11EF3" w14:textId="693D2325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97A3E98" w14:textId="11C04C9A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9475B55" w14:textId="618785DF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727AC7B" w14:textId="3810B6D0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4421204" w14:textId="25BA1618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EEE6D42" w14:textId="4BE27550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9BB4D1D" w14:textId="318A1D37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A8F8BFE" w14:textId="0FFA4DEB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08BDE28" w14:textId="60D65755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9E13791" w14:textId="701D676D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315B1D1" w14:textId="62536415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4336C92" w14:textId="33D8E8F1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36D3F78" w14:textId="312890DF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C4A9047" w14:textId="538DE8C1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62722C9" w14:textId="266E375D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D4EA30E" w14:textId="7CD239BB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7FDBFA2" w14:textId="4CAD77B4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5D603AA" w14:textId="6E577156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783864D" w14:textId="77777777" w:rsidR="00C05D50" w:rsidRPr="007B4C6A" w:rsidRDefault="00C05D50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ABEF765" w14:textId="77777777" w:rsidR="008D1E61" w:rsidRPr="007B4C6A" w:rsidRDefault="008D1E61" w:rsidP="005666D2">
      <w:pPr>
        <w:pStyle w:val="BlockText"/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B25B0DC" w14:textId="77777777" w:rsidR="005666D2" w:rsidRPr="007B4C6A" w:rsidRDefault="005666D2" w:rsidP="001F2A28">
      <w:pPr>
        <w:pStyle w:val="BlockText"/>
        <w:spacing w:before="0"/>
        <w:ind w:right="-45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B4C6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</w:t>
      </w:r>
      <w:r w:rsidR="000B3D7A" w:rsidRPr="007B4C6A">
        <w:rPr>
          <w:rFonts w:asciiTheme="majorBidi" w:hAnsiTheme="majorBidi" w:cstheme="majorBidi"/>
          <w:sz w:val="30"/>
          <w:szCs w:val="30"/>
          <w:cs/>
        </w:rPr>
        <w:t>งินได้รอการตัดบัญชีที่เกิดขึ้น</w:t>
      </w:r>
      <w:r w:rsidR="00FF4E1E" w:rsidRPr="007B4C6A">
        <w:rPr>
          <w:rFonts w:asciiTheme="majorBidi" w:hAnsiTheme="majorBidi" w:cstheme="majorBidi"/>
          <w:sz w:val="30"/>
          <w:szCs w:val="30"/>
          <w:cs/>
        </w:rPr>
        <w:t>ในระหว่างปีสิ้นสุดวันที่ 30 กันยายน 2562 และ</w:t>
      </w:r>
      <w:r w:rsidR="001F2A28" w:rsidRPr="007B4C6A">
        <w:rPr>
          <w:rFonts w:asciiTheme="majorBidi" w:hAnsiTheme="majorBidi" w:cstheme="majorBidi"/>
          <w:sz w:val="30"/>
          <w:szCs w:val="30"/>
          <w:cs/>
          <w:lang w:val="en-US"/>
        </w:rPr>
        <w:t>สำหรับรอบระยะเวลาบัญชีตั้งแต่วันที่</w:t>
      </w:r>
      <w:r w:rsidR="001F2A28" w:rsidRPr="007B4C6A">
        <w:rPr>
          <w:rFonts w:asciiTheme="majorBidi" w:hAnsiTheme="majorBidi" w:cstheme="majorBidi"/>
          <w:sz w:val="30"/>
          <w:szCs w:val="30"/>
          <w:lang w:val="en-US"/>
        </w:rPr>
        <w:t xml:space="preserve"> 1</w:t>
      </w:r>
      <w:r w:rsidR="001F2A28" w:rsidRPr="007B4C6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</w:t>
      </w:r>
      <w:r w:rsidR="001F2A28" w:rsidRPr="007B4C6A">
        <w:rPr>
          <w:rFonts w:asciiTheme="majorBidi" w:hAnsiTheme="majorBidi" w:cstheme="majorBidi"/>
          <w:sz w:val="30"/>
          <w:szCs w:val="30"/>
          <w:lang w:val="en-US"/>
        </w:rPr>
        <w:t xml:space="preserve"> 2561 </w:t>
      </w:r>
      <w:r w:rsidR="001F2A28" w:rsidRPr="007B4C6A">
        <w:rPr>
          <w:rFonts w:asciiTheme="majorBidi" w:hAnsiTheme="majorBidi" w:cstheme="majorBidi"/>
          <w:sz w:val="30"/>
          <w:szCs w:val="30"/>
          <w:cs/>
          <w:lang w:val="en-US"/>
        </w:rPr>
        <w:t>ถึงวันที่</w:t>
      </w:r>
      <w:r w:rsidR="001F2A28" w:rsidRPr="007B4C6A">
        <w:rPr>
          <w:rFonts w:asciiTheme="majorBidi" w:hAnsiTheme="majorBidi" w:cstheme="majorBidi"/>
          <w:sz w:val="30"/>
          <w:szCs w:val="30"/>
          <w:lang w:val="en-US"/>
        </w:rPr>
        <w:t xml:space="preserve"> 30 </w:t>
      </w:r>
      <w:r w:rsidR="001F2A28" w:rsidRPr="007B4C6A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="006C1E09" w:rsidRPr="007B4C6A">
        <w:rPr>
          <w:rFonts w:asciiTheme="majorBidi" w:hAnsiTheme="majorBidi" w:cstheme="majorBidi"/>
          <w:sz w:val="30"/>
          <w:szCs w:val="30"/>
          <w:cs/>
        </w:rPr>
        <w:t>2561</w:t>
      </w:r>
      <w:r w:rsidR="00F32F72" w:rsidRPr="007B4C6A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7B4C6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FFED996" w14:textId="77777777" w:rsidR="005666D2" w:rsidRPr="007B4C6A" w:rsidRDefault="005666D2" w:rsidP="005666D2">
      <w:pPr>
        <w:pStyle w:val="ListParagraph"/>
        <w:spacing w:line="240" w:lineRule="auto"/>
        <w:ind w:left="576" w:right="29"/>
        <w:jc w:val="thaiDistribute"/>
        <w:rPr>
          <w:rFonts w:ascii="Angsana New" w:hAnsi="Angsana New"/>
          <w:sz w:val="20"/>
          <w:szCs w:val="20"/>
        </w:rPr>
      </w:pPr>
    </w:p>
    <w:tbl>
      <w:tblPr>
        <w:tblW w:w="923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62"/>
        <w:gridCol w:w="252"/>
        <w:gridCol w:w="1080"/>
        <w:gridCol w:w="270"/>
        <w:gridCol w:w="1080"/>
      </w:tblGrid>
      <w:tr w:rsidR="005666D2" w:rsidRPr="007B4C6A" w14:paraId="6C5546A6" w14:textId="77777777" w:rsidTr="00D64A2F">
        <w:trPr>
          <w:tblHeader/>
        </w:trPr>
        <w:tc>
          <w:tcPr>
            <w:tcW w:w="4230" w:type="dxa"/>
            <w:shd w:val="clear" w:color="auto" w:fill="auto"/>
          </w:tcPr>
          <w:p w14:paraId="1EEE3E77" w14:textId="77777777" w:rsidR="005666D2" w:rsidRPr="007B4C6A" w:rsidRDefault="005666D2" w:rsidP="00B117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4" w:type="dxa"/>
            <w:gridSpan w:val="7"/>
          </w:tcPr>
          <w:p w14:paraId="34DF0F28" w14:textId="77777777" w:rsidR="005666D2" w:rsidRPr="007B4C6A" w:rsidRDefault="005666D2" w:rsidP="00B1173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66D2" w:rsidRPr="007B4C6A" w14:paraId="453C61F3" w14:textId="77777777" w:rsidTr="00D64A2F">
        <w:trPr>
          <w:tblHeader/>
        </w:trPr>
        <w:tc>
          <w:tcPr>
            <w:tcW w:w="4230" w:type="dxa"/>
            <w:shd w:val="clear" w:color="auto" w:fill="auto"/>
          </w:tcPr>
          <w:p w14:paraId="1E843555" w14:textId="77777777" w:rsidR="005666D2" w:rsidRPr="007B4C6A" w:rsidRDefault="005666D2" w:rsidP="00B117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FECE6D" w14:textId="77777777" w:rsidR="005666D2" w:rsidRPr="007B4C6A" w:rsidRDefault="005666D2" w:rsidP="00B1173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420F8D" w14:textId="77777777" w:rsidR="005666D2" w:rsidRPr="007B4C6A" w:rsidRDefault="005666D2" w:rsidP="00B117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335B79E7" w14:textId="77777777" w:rsidR="005666D2" w:rsidRPr="007B4C6A" w:rsidRDefault="005666D2" w:rsidP="00B1173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</w:t>
            </w:r>
          </w:p>
        </w:tc>
        <w:tc>
          <w:tcPr>
            <w:tcW w:w="270" w:type="dxa"/>
            <w:shd w:val="clear" w:color="auto" w:fill="auto"/>
          </w:tcPr>
          <w:p w14:paraId="5760590D" w14:textId="77777777" w:rsidR="005666D2" w:rsidRPr="007B4C6A" w:rsidRDefault="005666D2" w:rsidP="00B1173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45222A" w14:textId="77777777" w:rsidR="005666D2" w:rsidRPr="007B4C6A" w:rsidRDefault="005666D2" w:rsidP="00B1173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666D2" w:rsidRPr="007B4C6A" w14:paraId="31CD8E5F" w14:textId="77777777" w:rsidTr="00D64A2F">
        <w:trPr>
          <w:tblHeader/>
        </w:trPr>
        <w:tc>
          <w:tcPr>
            <w:tcW w:w="4230" w:type="dxa"/>
            <w:shd w:val="clear" w:color="auto" w:fill="auto"/>
          </w:tcPr>
          <w:p w14:paraId="38868610" w14:textId="77777777" w:rsidR="005666D2" w:rsidRPr="007B4C6A" w:rsidRDefault="005666D2" w:rsidP="00B117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D1E50A" w14:textId="77777777" w:rsidR="005666D2" w:rsidRPr="007B4C6A" w:rsidRDefault="005666D2" w:rsidP="00B1173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4C6036" w14:textId="77777777" w:rsidR="005666D2" w:rsidRPr="007B4C6A" w:rsidRDefault="005666D2" w:rsidP="00B117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13DE92" w14:textId="77777777" w:rsidR="005666D2" w:rsidRPr="007B4C6A" w:rsidRDefault="005666D2" w:rsidP="00B1173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(รายจ่าย)</w:t>
            </w:r>
            <w:r w:rsidR="00EC16AF"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1C4E508C" w14:textId="77777777" w:rsidR="005666D2" w:rsidRPr="007B4C6A" w:rsidRDefault="005666D2" w:rsidP="00B1173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74C59B" w14:textId="77777777" w:rsidR="005666D2" w:rsidRPr="007B4C6A" w:rsidRDefault="005666D2" w:rsidP="00B1173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E4756" w:rsidRPr="007B4C6A" w14:paraId="79A2DF46" w14:textId="77777777" w:rsidTr="00D64A2F">
        <w:trPr>
          <w:tblHeader/>
        </w:trPr>
        <w:tc>
          <w:tcPr>
            <w:tcW w:w="4230" w:type="dxa"/>
            <w:shd w:val="clear" w:color="auto" w:fill="auto"/>
          </w:tcPr>
          <w:p w14:paraId="35DB9BCB" w14:textId="77777777" w:rsidR="00EE4756" w:rsidRPr="007B4C6A" w:rsidRDefault="00EE4756" w:rsidP="00EE475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4F486F3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73E9E7B3" w14:textId="77777777" w:rsidR="00EE4756" w:rsidRPr="007B4C6A" w:rsidRDefault="00EE4756" w:rsidP="00EE47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6F6AAC8B" w14:textId="44323F3C" w:rsidR="00EE4756" w:rsidRPr="007B4C6A" w:rsidRDefault="00EE4756" w:rsidP="00EE47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2" w:type="dxa"/>
          </w:tcPr>
          <w:p w14:paraId="6A6A4DB3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3B9F3" w14:textId="0EB47779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5A7164A9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2F88E0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E4756" w:rsidRPr="007B4C6A" w14:paraId="4F052427" w14:textId="77777777" w:rsidTr="00D64A2F">
        <w:trPr>
          <w:tblHeader/>
        </w:trPr>
        <w:tc>
          <w:tcPr>
            <w:tcW w:w="4230" w:type="dxa"/>
            <w:shd w:val="clear" w:color="auto" w:fill="auto"/>
          </w:tcPr>
          <w:p w14:paraId="785C81D4" w14:textId="77777777" w:rsidR="00EE4756" w:rsidRPr="007B4C6A" w:rsidRDefault="00EE4756" w:rsidP="00EE475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ED9688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ตุลาคม</w:t>
            </w:r>
          </w:p>
        </w:tc>
        <w:tc>
          <w:tcPr>
            <w:tcW w:w="270" w:type="dxa"/>
            <w:shd w:val="clear" w:color="auto" w:fill="auto"/>
          </w:tcPr>
          <w:p w14:paraId="28B4A444" w14:textId="77777777" w:rsidR="00EE4756" w:rsidRPr="007B4C6A" w:rsidRDefault="00EE4756" w:rsidP="00EE47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50E9BC5" w14:textId="2ABECFD6" w:rsidR="00EE4756" w:rsidRPr="007B4C6A" w:rsidRDefault="00EE4756" w:rsidP="00EE47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52" w:type="dxa"/>
          </w:tcPr>
          <w:p w14:paraId="0C7AB0F5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E3590E" w14:textId="7538033B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01DC54D1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AE8A86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EE4756" w:rsidRPr="007B4C6A" w14:paraId="6638361B" w14:textId="77777777" w:rsidTr="00D64A2F">
        <w:trPr>
          <w:tblHeader/>
        </w:trPr>
        <w:tc>
          <w:tcPr>
            <w:tcW w:w="4230" w:type="dxa"/>
            <w:shd w:val="clear" w:color="auto" w:fill="auto"/>
          </w:tcPr>
          <w:p w14:paraId="1348C51C" w14:textId="77777777" w:rsidR="00EE4756" w:rsidRPr="007B4C6A" w:rsidRDefault="00EE4756" w:rsidP="00EE475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BE8DF3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E5887C1" w14:textId="77777777" w:rsidR="00EE4756" w:rsidRPr="007B4C6A" w:rsidRDefault="00EE4756" w:rsidP="00EE47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55CE735" w14:textId="00E0DB02" w:rsidR="00EE4756" w:rsidRPr="00D64A2F" w:rsidRDefault="00EE4756" w:rsidP="00D64A2F">
            <w:pPr>
              <w:tabs>
                <w:tab w:val="clear" w:pos="907"/>
                <w:tab w:val="left" w:pos="950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2"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(</w:t>
            </w:r>
            <w:r w:rsidRPr="00D64A2F">
              <w:rPr>
                <w:rFonts w:ascii="Angsana New" w:hAnsi="Angsana New"/>
                <w:i/>
                <w:iCs/>
                <w:spacing w:val="-2"/>
                <w:sz w:val="28"/>
                <w:szCs w:val="28"/>
                <w:cs/>
              </w:rPr>
              <w:t xml:space="preserve">หมายเหตุ </w:t>
            </w:r>
            <w:r w:rsidRPr="00D64A2F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36</w:t>
            </w:r>
            <w:r w:rsidRPr="00D64A2F">
              <w:rPr>
                <w:rFonts w:ascii="Angsana New" w:hAnsi="Angsan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</w:tcPr>
          <w:p w14:paraId="481EABE7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599FA" w14:textId="4D3E96D8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E0FC96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46EE7E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</w:p>
        </w:tc>
      </w:tr>
      <w:tr w:rsidR="00EE4756" w:rsidRPr="007B4C6A" w14:paraId="674EC1CC" w14:textId="77777777" w:rsidTr="00D64A2F">
        <w:trPr>
          <w:tblHeader/>
        </w:trPr>
        <w:tc>
          <w:tcPr>
            <w:tcW w:w="4230" w:type="dxa"/>
            <w:shd w:val="clear" w:color="auto" w:fill="auto"/>
          </w:tcPr>
          <w:p w14:paraId="34CB07FB" w14:textId="77777777" w:rsidR="00EE4756" w:rsidRPr="007B4C6A" w:rsidRDefault="00EE4756" w:rsidP="00EE475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FDF668" w14:textId="2B43BC44" w:rsidR="00EE4756" w:rsidRPr="00D64A2F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8" w:right="-108"/>
              <w:jc w:val="center"/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08E2E5E7" w14:textId="77777777" w:rsidR="00EE4756" w:rsidRPr="007B4C6A" w:rsidRDefault="00EE4756" w:rsidP="00EE47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39A749C" w14:textId="2E9BF818" w:rsidR="00EE4756" w:rsidRPr="007B4C6A" w:rsidRDefault="00EE4756" w:rsidP="00EE47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57784628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28634B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760A43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749A42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E4756" w:rsidRPr="007B4C6A" w14:paraId="4252A7D5" w14:textId="77777777" w:rsidTr="00D64A2F">
        <w:trPr>
          <w:tblHeader/>
        </w:trPr>
        <w:tc>
          <w:tcPr>
            <w:tcW w:w="4230" w:type="dxa"/>
            <w:shd w:val="clear" w:color="auto" w:fill="auto"/>
          </w:tcPr>
          <w:p w14:paraId="15809DF3" w14:textId="77777777" w:rsidR="00EE4756" w:rsidRPr="007B4C6A" w:rsidRDefault="00EE4756" w:rsidP="00EE475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4" w:type="dxa"/>
            <w:gridSpan w:val="7"/>
            <w:shd w:val="clear" w:color="auto" w:fill="auto"/>
          </w:tcPr>
          <w:p w14:paraId="02383B96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E4756" w:rsidRPr="007B4C6A" w14:paraId="793CFE08" w14:textId="77777777" w:rsidTr="00D64A2F">
        <w:tc>
          <w:tcPr>
            <w:tcW w:w="4230" w:type="dxa"/>
            <w:shd w:val="clear" w:color="auto" w:fill="auto"/>
          </w:tcPr>
          <w:p w14:paraId="77FD7503" w14:textId="77777777" w:rsidR="00EE4756" w:rsidRPr="007B4C6A" w:rsidRDefault="00EE4756" w:rsidP="00EE4756">
            <w:pPr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17EF4BE" w14:textId="77777777" w:rsidR="00EE4756" w:rsidRPr="007B4C6A" w:rsidRDefault="00EE4756" w:rsidP="00EE4756">
            <w:pPr>
              <w:tabs>
                <w:tab w:val="decimal" w:pos="115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7FF238" w14:textId="77777777" w:rsidR="00EE4756" w:rsidRPr="007B4C6A" w:rsidRDefault="00EE4756" w:rsidP="00EE4756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D7C15F9" w14:textId="77777777" w:rsidR="00EE4756" w:rsidRPr="007B4C6A" w:rsidRDefault="00EE4756" w:rsidP="00EE4756">
            <w:pPr>
              <w:tabs>
                <w:tab w:val="clear" w:pos="1644"/>
                <w:tab w:val="decimal" w:pos="1062"/>
                <w:tab w:val="left" w:pos="1134"/>
              </w:tabs>
              <w:ind w:right="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7C63E42B" w14:textId="77777777" w:rsidR="00EE4756" w:rsidRPr="007B4C6A" w:rsidRDefault="00EE4756" w:rsidP="00EE4756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354959" w14:textId="77777777" w:rsidR="00EE4756" w:rsidRPr="007B4C6A" w:rsidRDefault="00EE4756" w:rsidP="00EE4756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4B9B65" w14:textId="77777777" w:rsidR="00EE4756" w:rsidRPr="007B4C6A" w:rsidRDefault="00EE4756" w:rsidP="00EE4756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955726" w14:textId="77777777" w:rsidR="00EE4756" w:rsidRPr="007B4C6A" w:rsidRDefault="00EE4756" w:rsidP="00EE4756">
            <w:pPr>
              <w:tabs>
                <w:tab w:val="decimal" w:pos="104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756" w:rsidRPr="007B4C6A" w14:paraId="266841A6" w14:textId="77777777" w:rsidTr="00D64A2F">
        <w:tc>
          <w:tcPr>
            <w:tcW w:w="4230" w:type="dxa"/>
            <w:shd w:val="clear" w:color="auto" w:fill="auto"/>
          </w:tcPr>
          <w:p w14:paraId="33EA5FB5" w14:textId="752DC25F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color w:val="0000FF"/>
                <w:spacing w:val="-2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pacing w:val="-2"/>
                <w:sz w:val="28"/>
                <w:szCs w:val="28"/>
                <w:cs/>
              </w:rPr>
              <w:t>ลูกหนี้การค้าและลูกหนี้อื่น</w:t>
            </w:r>
            <w:r w:rsidRPr="00A2042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990" w:type="dxa"/>
            <w:shd w:val="clear" w:color="auto" w:fill="auto"/>
          </w:tcPr>
          <w:p w14:paraId="416684AF" w14:textId="77777777" w:rsidR="00EE4756" w:rsidRPr="007B4C6A" w:rsidRDefault="00EE4756" w:rsidP="00EE4756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FD16ED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C654469" w14:textId="77777777" w:rsidR="00EE4756" w:rsidRPr="007B4C6A" w:rsidRDefault="00EE4756" w:rsidP="00EE4756">
            <w:pPr>
              <w:tabs>
                <w:tab w:val="clear" w:pos="907"/>
                <w:tab w:val="decimal" w:pos="882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3FE4077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FC0AA5" w14:textId="77777777" w:rsidR="00EE4756" w:rsidRPr="007B4C6A" w:rsidRDefault="00EE4756" w:rsidP="00EE4756">
            <w:pPr>
              <w:tabs>
                <w:tab w:val="clear" w:pos="680"/>
                <w:tab w:val="decimal" w:pos="702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31279E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C9C3C6" w14:textId="77777777" w:rsidR="00EE4756" w:rsidRPr="007B4C6A" w:rsidRDefault="00EE4756" w:rsidP="00EE4756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756" w:rsidRPr="007B4C6A" w14:paraId="1E9074C6" w14:textId="77777777" w:rsidTr="00D64A2F">
        <w:tc>
          <w:tcPr>
            <w:tcW w:w="4230" w:type="dxa"/>
            <w:shd w:val="clear" w:color="auto" w:fill="auto"/>
          </w:tcPr>
          <w:p w14:paraId="08AB320F" w14:textId="77869D03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A2042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  <w:shd w:val="clear" w:color="auto" w:fill="auto"/>
          </w:tcPr>
          <w:p w14:paraId="2AAC1822" w14:textId="02426884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7268A0C" w14:textId="77777777" w:rsidR="00EE4756" w:rsidRPr="00775B2E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0C8AC2F5" w14:textId="48B03D22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265E741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656F92" w14:textId="2C262F80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760E68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136181" w14:textId="4FF90C6D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E4756" w:rsidRPr="007B4C6A" w14:paraId="7374758A" w14:textId="77777777" w:rsidTr="00D64A2F">
        <w:tc>
          <w:tcPr>
            <w:tcW w:w="4230" w:type="dxa"/>
            <w:shd w:val="clear" w:color="auto" w:fill="auto"/>
          </w:tcPr>
          <w:p w14:paraId="26DC85E1" w14:textId="205EA404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7508DA2F" w14:textId="69C6EEF0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6FA727EB" w14:textId="77777777" w:rsidR="00EE4756" w:rsidRPr="00775B2E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7AB36378" w14:textId="3BB2262B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252" w:type="dxa"/>
            <w:shd w:val="clear" w:color="auto" w:fill="auto"/>
          </w:tcPr>
          <w:p w14:paraId="4EFBF199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704FED" w14:textId="3C6F0501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B70CAB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6DC03C" w14:textId="0A1FD8D9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EE4756" w:rsidRPr="007B4C6A" w14:paraId="6AAA8F72" w14:textId="77777777" w:rsidTr="00D64A2F">
        <w:tc>
          <w:tcPr>
            <w:tcW w:w="4230" w:type="dxa"/>
            <w:shd w:val="clear" w:color="auto" w:fill="auto"/>
          </w:tcPr>
          <w:p w14:paraId="55CE34BB" w14:textId="02CEBC60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990" w:type="dxa"/>
            <w:shd w:val="clear" w:color="auto" w:fill="auto"/>
          </w:tcPr>
          <w:p w14:paraId="62C9BEAD" w14:textId="501D638D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70A4DD65" w14:textId="77777777" w:rsidR="00EE4756" w:rsidRPr="00775B2E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7FCE50C4" w14:textId="1280E64E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52" w:type="dxa"/>
            <w:shd w:val="clear" w:color="auto" w:fill="auto"/>
          </w:tcPr>
          <w:p w14:paraId="28FD70C2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DB7834" w14:textId="760FECCA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9F1F70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85B62B" w14:textId="5BFBF2E6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EE4756" w:rsidRPr="007B4C6A" w14:paraId="0D8BA3ED" w14:textId="77777777" w:rsidTr="00D64A2F">
        <w:tc>
          <w:tcPr>
            <w:tcW w:w="4230" w:type="dxa"/>
            <w:shd w:val="clear" w:color="auto" w:fill="auto"/>
          </w:tcPr>
          <w:p w14:paraId="2C4E041F" w14:textId="6BA24296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4800EED4" w14:textId="4AE156F3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66D7257D" w14:textId="77777777" w:rsidR="00EE4756" w:rsidRPr="00775B2E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6C60A85" w14:textId="41D175D4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52" w:type="dxa"/>
            <w:shd w:val="clear" w:color="auto" w:fill="auto"/>
          </w:tcPr>
          <w:p w14:paraId="568E6F8D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5A48E5" w14:textId="1BA21FC8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AB3668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531CFC" w14:textId="35AA065C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EE4756" w:rsidRPr="007B4C6A" w14:paraId="04C8EBAF" w14:textId="77777777" w:rsidTr="00D64A2F">
        <w:tc>
          <w:tcPr>
            <w:tcW w:w="4230" w:type="dxa"/>
            <w:shd w:val="clear" w:color="auto" w:fill="auto"/>
          </w:tcPr>
          <w:p w14:paraId="411C6D4D" w14:textId="56C2D4EE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เงินมัดจำลูกค้า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99F145" w14:textId="0B6FA2AE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9DD26" w14:textId="77777777" w:rsidR="00EE4756" w:rsidRPr="00775B2E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135E907" w14:textId="54C0961F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C396C83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04B58F" w14:textId="7B4C03D7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B5EBDD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2670F9" w14:textId="2E3C547B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EE4756" w:rsidRPr="007B4C6A" w14:paraId="4B435A14" w14:textId="77777777" w:rsidTr="00D64A2F">
        <w:trPr>
          <w:trHeight w:val="272"/>
        </w:trPr>
        <w:tc>
          <w:tcPr>
            <w:tcW w:w="4230" w:type="dxa"/>
            <w:shd w:val="clear" w:color="auto" w:fill="auto"/>
          </w:tcPr>
          <w:p w14:paraId="2B064947" w14:textId="5B81B272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ต้นทุนขายอสังหาริมทรัพย์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36052E" w14:textId="0C54FD5F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18E20" w14:textId="77777777" w:rsidR="00EE4756" w:rsidRPr="00775B2E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9664859" w14:textId="3388E594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3F27FA9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183D80" w14:textId="25DC1DDB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FC3FCE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86F52" w14:textId="08723227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EE4756" w:rsidRPr="007B4C6A" w14:paraId="164C36E6" w14:textId="77777777" w:rsidTr="00D64A2F">
        <w:tc>
          <w:tcPr>
            <w:tcW w:w="4230" w:type="dxa"/>
            <w:shd w:val="clear" w:color="auto" w:fill="auto"/>
          </w:tcPr>
          <w:p w14:paraId="71E3A16E" w14:textId="19A7AF5C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กำไรที่ยังไม่เกิดขึ้นจากการขายอสังหาริมทรัพย์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B4F5F1" w14:textId="50FF1E22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4BF77D" w14:textId="77777777" w:rsidR="00EE4756" w:rsidRPr="00775B2E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662678E" w14:textId="6633E3A7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82B70DA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9532DD" w14:textId="6FB16DAF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CD0FB2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DFD71D" w14:textId="04C9C19F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756" w:rsidRPr="007B4C6A" w14:paraId="14DD7DEE" w14:textId="77777777" w:rsidTr="00D64A2F">
        <w:tc>
          <w:tcPr>
            <w:tcW w:w="4230" w:type="dxa"/>
            <w:shd w:val="clear" w:color="auto" w:fill="auto"/>
          </w:tcPr>
          <w:p w14:paraId="04E2D459" w14:textId="4B15ABBB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 xml:space="preserve">   ให้บริษัทร่วม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F9160E" w14:textId="1969FCE7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CFC1A5" w14:textId="77777777" w:rsidR="00EE4756" w:rsidRPr="00775B2E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F44B760" w14:textId="1217E6D6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A3BAEF3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B36848" w14:textId="39FF6D12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48159" w14:textId="77777777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D32273" w14:textId="17081067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289</w:t>
            </w:r>
          </w:p>
        </w:tc>
      </w:tr>
      <w:tr w:rsidR="00EE4756" w:rsidRPr="007B4C6A" w14:paraId="49CB33A1" w14:textId="77777777" w:rsidTr="00D64A2F">
        <w:tc>
          <w:tcPr>
            <w:tcW w:w="4230" w:type="dxa"/>
            <w:shd w:val="clear" w:color="auto" w:fill="auto"/>
          </w:tcPr>
          <w:p w14:paraId="1034D95F" w14:textId="2B69F01F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83D70B" w14:textId="1A2DB1A7" w:rsidR="00EE4756" w:rsidRPr="00775B2E" w:rsidRDefault="00513B05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DB06B" w14:textId="77777777" w:rsidR="00EE4756" w:rsidRPr="00775B2E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C5B02B" w14:textId="660505B8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C043D68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B4AC2D" w14:textId="69B94A91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E1BAF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B8BA2E" w14:textId="046E9E02" w:rsidR="00EE4756" w:rsidRPr="00775B2E" w:rsidRDefault="00513B05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E4756" w:rsidRPr="007B4C6A" w14:paraId="0718E5FB" w14:textId="77777777" w:rsidTr="00D64A2F">
        <w:tc>
          <w:tcPr>
            <w:tcW w:w="4230" w:type="dxa"/>
            <w:shd w:val="clear" w:color="auto" w:fill="auto"/>
          </w:tcPr>
          <w:p w14:paraId="1D807ED4" w14:textId="22B05379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8E4FDF" w14:textId="617F0AE4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B1B72" w14:textId="77777777" w:rsidR="00EE4756" w:rsidRPr="00775B2E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C789A71" w14:textId="61D1C709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C9931A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1D332D" w14:textId="47CD87ED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0F9F2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1A663" w14:textId="32E458E7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EE4756" w:rsidRPr="007B4C6A" w14:paraId="11569316" w14:textId="77777777" w:rsidTr="00D64A2F">
        <w:tc>
          <w:tcPr>
            <w:tcW w:w="4230" w:type="dxa"/>
            <w:shd w:val="clear" w:color="auto" w:fill="auto"/>
          </w:tcPr>
          <w:p w14:paraId="613B82A2" w14:textId="7D336C88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0F6063" w14:textId="38D79CB6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="0026134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F18025" w14:textId="77777777" w:rsidR="00EE4756" w:rsidRPr="00775B2E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ECDDE8A" w14:textId="42A3BCF9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(15)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ADF1878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BA803F" w14:textId="1E95618B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6C3C2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20BF44" w14:textId="63CBD71A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75B2E">
              <w:rPr>
                <w:rFonts w:ascii="Angsana New" w:hAnsi="Angsana New"/>
                <w:sz w:val="28"/>
                <w:szCs w:val="28"/>
              </w:rPr>
              <w:t>2</w:t>
            </w:r>
            <w:r w:rsidR="00513B0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E4756" w:rsidRPr="007B4C6A" w14:paraId="0F84597B" w14:textId="77777777" w:rsidTr="00D64A2F">
        <w:tc>
          <w:tcPr>
            <w:tcW w:w="4230" w:type="dxa"/>
            <w:shd w:val="clear" w:color="auto" w:fill="auto"/>
          </w:tcPr>
          <w:p w14:paraId="7CCF8008" w14:textId="77777777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FBD13" w14:textId="77777777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5B2E">
              <w:rPr>
                <w:rFonts w:ascii="Angsana New" w:hAnsi="Angsana New"/>
                <w:b/>
                <w:bCs/>
                <w:sz w:val="28"/>
                <w:szCs w:val="28"/>
              </w:rPr>
              <w:t>703</w:t>
            </w:r>
          </w:p>
        </w:tc>
        <w:tc>
          <w:tcPr>
            <w:tcW w:w="270" w:type="dxa"/>
            <w:shd w:val="clear" w:color="auto" w:fill="auto"/>
          </w:tcPr>
          <w:p w14:paraId="3CB559A5" w14:textId="77777777" w:rsidR="00EE4756" w:rsidRPr="00775B2E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DD52" w14:textId="77777777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5B2E">
              <w:rPr>
                <w:rFonts w:ascii="Angsana New" w:hAnsi="Angsana New"/>
                <w:b/>
                <w:bCs/>
                <w:sz w:val="28"/>
                <w:szCs w:val="28"/>
              </w:rPr>
              <w:t>137</w:t>
            </w:r>
          </w:p>
        </w:tc>
        <w:tc>
          <w:tcPr>
            <w:tcW w:w="252" w:type="dxa"/>
            <w:shd w:val="clear" w:color="auto" w:fill="auto"/>
          </w:tcPr>
          <w:p w14:paraId="7E03461D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5B0A2" w14:textId="77777777" w:rsidR="00EE4756" w:rsidRPr="00775B2E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5B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76187C" w14:textId="77777777" w:rsidR="00EE4756" w:rsidRPr="00775B2E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61A85" w14:textId="77777777" w:rsidR="00EE4756" w:rsidRPr="00775B2E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5B2E">
              <w:rPr>
                <w:rFonts w:ascii="Angsana New" w:hAnsi="Angsana New"/>
                <w:b/>
                <w:bCs/>
                <w:sz w:val="28"/>
                <w:szCs w:val="28"/>
              </w:rPr>
              <w:t>840</w:t>
            </w:r>
          </w:p>
        </w:tc>
      </w:tr>
      <w:tr w:rsidR="00EE4756" w:rsidRPr="007B4C6A" w14:paraId="727B8F00" w14:textId="77777777" w:rsidTr="00D64A2F">
        <w:tc>
          <w:tcPr>
            <w:tcW w:w="4230" w:type="dxa"/>
            <w:shd w:val="clear" w:color="auto" w:fill="auto"/>
          </w:tcPr>
          <w:p w14:paraId="63696C38" w14:textId="77777777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E698472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0AFD08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6D99D9CB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4245424C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0D39B1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6B4491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3265E3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E4756" w:rsidRPr="007B4C6A" w14:paraId="7BEF108A" w14:textId="77777777" w:rsidTr="00D64A2F">
        <w:tc>
          <w:tcPr>
            <w:tcW w:w="4230" w:type="dxa"/>
            <w:shd w:val="clear" w:color="auto" w:fill="auto"/>
          </w:tcPr>
          <w:p w14:paraId="31BB8190" w14:textId="77777777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1663AF9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F104C6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3E51011D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44A48B07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7766F0B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8F0198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3CDCCB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E4756" w:rsidRPr="007B4C6A" w14:paraId="568D3545" w14:textId="77777777" w:rsidTr="00D64A2F">
        <w:tc>
          <w:tcPr>
            <w:tcW w:w="4230" w:type="dxa"/>
            <w:shd w:val="clear" w:color="auto" w:fill="auto"/>
          </w:tcPr>
          <w:p w14:paraId="4255EB7E" w14:textId="77777777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5382446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D49A07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825B71D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69EEB2B1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054A245E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61EB7D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93DCDF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E4756" w:rsidRPr="007B4C6A" w14:paraId="1E75A5CA" w14:textId="77777777" w:rsidTr="00D64A2F">
        <w:tc>
          <w:tcPr>
            <w:tcW w:w="4230" w:type="dxa"/>
            <w:shd w:val="clear" w:color="auto" w:fill="auto"/>
          </w:tcPr>
          <w:p w14:paraId="10E10A09" w14:textId="77777777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4AA621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D415EE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095A326B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644CD603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2BB1232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B5F197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01F737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E4756" w:rsidRPr="007B4C6A" w14:paraId="769D601E" w14:textId="77777777" w:rsidTr="00D64A2F">
        <w:tc>
          <w:tcPr>
            <w:tcW w:w="4230" w:type="dxa"/>
            <w:shd w:val="clear" w:color="auto" w:fill="auto"/>
          </w:tcPr>
          <w:p w14:paraId="149E0C45" w14:textId="77777777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E4970F6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7F4231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571B2DD0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48B96080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0AB7E379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9E4BAF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CA514B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E4756" w:rsidRPr="007B4C6A" w14:paraId="0F0A0258" w14:textId="77777777" w:rsidTr="00D64A2F">
        <w:tc>
          <w:tcPr>
            <w:tcW w:w="4230" w:type="dxa"/>
            <w:shd w:val="clear" w:color="auto" w:fill="auto"/>
          </w:tcPr>
          <w:p w14:paraId="5853B148" w14:textId="77777777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C4F57F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0ABC04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3EDBA5BE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0B723E06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8C2110C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14BAED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53C71A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13B05" w:rsidRPr="007B4C6A" w14:paraId="5D3CF9FD" w14:textId="77777777" w:rsidTr="00D64A2F">
        <w:tc>
          <w:tcPr>
            <w:tcW w:w="4230" w:type="dxa"/>
            <w:shd w:val="clear" w:color="auto" w:fill="auto"/>
          </w:tcPr>
          <w:p w14:paraId="74D4543A" w14:textId="77777777" w:rsidR="00513B05" w:rsidRPr="007B4C6A" w:rsidRDefault="00513B05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B02218" w14:textId="77777777" w:rsidR="00513B05" w:rsidRPr="007B4C6A" w:rsidRDefault="00513B05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18B149" w14:textId="77777777" w:rsidR="00513B05" w:rsidRPr="007B4C6A" w:rsidRDefault="00513B05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5E560AB2" w14:textId="77777777" w:rsidR="00513B05" w:rsidRPr="007B4C6A" w:rsidRDefault="00513B05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25E52BF4" w14:textId="77777777" w:rsidR="00513B05" w:rsidRPr="007B4C6A" w:rsidRDefault="00513B05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3D3E896" w14:textId="77777777" w:rsidR="00513B05" w:rsidRPr="007B4C6A" w:rsidRDefault="00513B05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8E9E21" w14:textId="77777777" w:rsidR="00513B05" w:rsidRPr="007B4C6A" w:rsidRDefault="00513B05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553773" w14:textId="77777777" w:rsidR="00513B05" w:rsidRPr="007B4C6A" w:rsidRDefault="00513B05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E4756" w:rsidRPr="007B4C6A" w14:paraId="60035F26" w14:textId="77777777" w:rsidTr="00D64A2F">
        <w:tc>
          <w:tcPr>
            <w:tcW w:w="4230" w:type="dxa"/>
            <w:shd w:val="clear" w:color="auto" w:fill="auto"/>
          </w:tcPr>
          <w:p w14:paraId="5FD2FD0D" w14:textId="77777777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42CB11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7521DE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DA1218E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3991319B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28EC2A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F8CD77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EF2FA3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E4756" w:rsidRPr="007B4C6A" w14:paraId="79198572" w14:textId="77777777" w:rsidTr="00D64A2F">
        <w:tc>
          <w:tcPr>
            <w:tcW w:w="4230" w:type="dxa"/>
            <w:shd w:val="clear" w:color="auto" w:fill="auto"/>
          </w:tcPr>
          <w:p w14:paraId="0929F587" w14:textId="77777777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9BCFFB4" w14:textId="77777777" w:rsidR="00EE4756" w:rsidRPr="007B4C6A" w:rsidRDefault="00EE4756" w:rsidP="00EE4756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AA770E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70A625AE" w14:textId="77777777" w:rsidR="00EE4756" w:rsidRPr="007B4C6A" w:rsidRDefault="00EE4756" w:rsidP="00EE4756">
            <w:pPr>
              <w:tabs>
                <w:tab w:val="clear" w:pos="907"/>
                <w:tab w:val="decimal" w:pos="882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31007CFF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AC814FB" w14:textId="77777777" w:rsidR="00EE4756" w:rsidRPr="007B4C6A" w:rsidRDefault="00EE4756" w:rsidP="00EE4756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D9D2EC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7D9DC0" w14:textId="77777777" w:rsidR="00EE4756" w:rsidRPr="007B4C6A" w:rsidRDefault="00EE4756" w:rsidP="00EE4756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E4756" w:rsidRPr="007B4C6A" w14:paraId="73DE606F" w14:textId="77777777" w:rsidTr="00D64A2F">
        <w:tc>
          <w:tcPr>
            <w:tcW w:w="4230" w:type="dxa"/>
            <w:shd w:val="clear" w:color="auto" w:fill="auto"/>
          </w:tcPr>
          <w:p w14:paraId="6321572E" w14:textId="1E07F6D6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111A67CA" w14:textId="4D9BE448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0C6F53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21178CCF" w14:textId="3DC1A44C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1F81A9E2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5EFDEB" w14:textId="48C8D7F8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010C3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CFF45C" w14:textId="4A736C7D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2042B">
              <w:rPr>
                <w:rFonts w:ascii="Angsana New" w:hAnsi="Angsana New"/>
                <w:sz w:val="28"/>
                <w:szCs w:val="28"/>
              </w:rPr>
              <w:t>3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E4756" w:rsidRPr="007B4C6A" w14:paraId="1D00DADA" w14:textId="77777777" w:rsidTr="00D64A2F">
        <w:tc>
          <w:tcPr>
            <w:tcW w:w="4230" w:type="dxa"/>
            <w:shd w:val="clear" w:color="auto" w:fill="auto"/>
          </w:tcPr>
          <w:p w14:paraId="35267BA2" w14:textId="4915C3B0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รายได้จากการขายอาคารตามสัญญาเช่าการเงิน</w:t>
            </w:r>
          </w:p>
        </w:tc>
        <w:tc>
          <w:tcPr>
            <w:tcW w:w="990" w:type="dxa"/>
            <w:shd w:val="clear" w:color="auto" w:fill="auto"/>
          </w:tcPr>
          <w:p w14:paraId="2061D2B1" w14:textId="71DF9D26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277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DC85CC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1E05D77A" w14:textId="39925B48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52" w:type="dxa"/>
            <w:shd w:val="clear" w:color="auto" w:fill="auto"/>
          </w:tcPr>
          <w:p w14:paraId="61281A2B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80BBF6" w14:textId="3EC4A85B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B7AC21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C5326B5" w14:textId="63B475C9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240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E4756" w:rsidRPr="007B4C6A" w14:paraId="6B325013" w14:textId="77777777" w:rsidTr="00D64A2F">
        <w:tc>
          <w:tcPr>
            <w:tcW w:w="4230" w:type="dxa"/>
            <w:shd w:val="clear" w:color="auto" w:fill="auto"/>
          </w:tcPr>
          <w:p w14:paraId="44D8A2A7" w14:textId="1D17937D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การเปลี่ยนแปลงประมาณการอายุการให้</w:t>
            </w:r>
          </w:p>
        </w:tc>
        <w:tc>
          <w:tcPr>
            <w:tcW w:w="990" w:type="dxa"/>
            <w:shd w:val="clear" w:color="auto" w:fill="auto"/>
          </w:tcPr>
          <w:p w14:paraId="45E4C91E" w14:textId="671DA23E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0465AD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4BD9FA0" w14:textId="76E60780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9A187AE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DEEDCA" w14:textId="71BAB7AD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550E1C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0B3D10" w14:textId="1639E684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756" w:rsidRPr="007B4C6A" w14:paraId="32135E06" w14:textId="77777777" w:rsidTr="00D64A2F">
        <w:tc>
          <w:tcPr>
            <w:tcW w:w="4230" w:type="dxa"/>
            <w:shd w:val="clear" w:color="auto" w:fill="auto"/>
          </w:tcPr>
          <w:p w14:paraId="0436CAC3" w14:textId="464D09BB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 xml:space="preserve">   ประโยชน์ของสินทรัพย์</w:t>
            </w:r>
          </w:p>
        </w:tc>
        <w:tc>
          <w:tcPr>
            <w:tcW w:w="990" w:type="dxa"/>
            <w:shd w:val="clear" w:color="auto" w:fill="auto"/>
          </w:tcPr>
          <w:p w14:paraId="450D5702" w14:textId="5D85B025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61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CFBC19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5B6FD2C9" w14:textId="6CC37486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14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6BF662B3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356CA1" w14:textId="215A26E7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954337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406FF2" w14:textId="1A9326E4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75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E4756" w:rsidRPr="007B4C6A" w14:paraId="783AB619" w14:textId="77777777" w:rsidTr="00D64A2F">
        <w:tc>
          <w:tcPr>
            <w:tcW w:w="4230" w:type="dxa"/>
            <w:shd w:val="clear" w:color="auto" w:fill="auto"/>
          </w:tcPr>
          <w:p w14:paraId="2C0ACE1E" w14:textId="147B121E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ค่าเสื่อมราคาของสินทรัพย์ที่ถือไว้เพื่อขาย</w:t>
            </w:r>
          </w:p>
        </w:tc>
        <w:tc>
          <w:tcPr>
            <w:tcW w:w="990" w:type="dxa"/>
            <w:shd w:val="clear" w:color="auto" w:fill="auto"/>
          </w:tcPr>
          <w:p w14:paraId="359228BF" w14:textId="5347A0FA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31E4AE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C1EB103" w14:textId="65699932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7079BD11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57347C" w14:textId="1F26F9AB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851D89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CAFC38" w14:textId="6C4C96E3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E4756" w:rsidRPr="007B4C6A" w14:paraId="5928715F" w14:textId="77777777" w:rsidTr="00D64A2F">
        <w:tc>
          <w:tcPr>
            <w:tcW w:w="4230" w:type="dxa"/>
            <w:shd w:val="clear" w:color="auto" w:fill="auto"/>
          </w:tcPr>
          <w:p w14:paraId="7F68E167" w14:textId="514560E0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990" w:type="dxa"/>
            <w:shd w:val="clear" w:color="auto" w:fill="auto"/>
          </w:tcPr>
          <w:p w14:paraId="759C243A" w14:textId="221E15A5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3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26AFFF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213A84E8" w14:textId="77311DA0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D0985C2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5D4D46" w14:textId="324A764A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6A628E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53992F" w14:textId="6DA8D5C3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3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E4756" w:rsidRPr="007B4C6A" w14:paraId="09067DE5" w14:textId="77777777" w:rsidTr="00D64A2F">
        <w:tc>
          <w:tcPr>
            <w:tcW w:w="4230" w:type="dxa"/>
            <w:shd w:val="clear" w:color="auto" w:fill="auto"/>
          </w:tcPr>
          <w:p w14:paraId="7F92266B" w14:textId="011D94BA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990" w:type="dxa"/>
            <w:shd w:val="clear" w:color="auto" w:fill="auto"/>
          </w:tcPr>
          <w:p w14:paraId="24D8E011" w14:textId="0D00A2E3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29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18B622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20FF48A" w14:textId="6C758FB1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19254932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75CEB1" w14:textId="75166019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8739BD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BECE8B" w14:textId="01D20E55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25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E4756" w:rsidRPr="007B4C6A" w14:paraId="6D81BBAC" w14:textId="77777777" w:rsidTr="00D64A2F">
        <w:tc>
          <w:tcPr>
            <w:tcW w:w="4230" w:type="dxa"/>
            <w:shd w:val="clear" w:color="auto" w:fill="auto"/>
          </w:tcPr>
          <w:p w14:paraId="59187409" w14:textId="2D3B59BE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1A285FCE" w14:textId="17F60BCA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214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F00FD8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299C992D" w14:textId="552F0592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77AD26AA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B1475C" w14:textId="07F58CEE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0B7B26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803BC4" w14:textId="57E021E8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207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E4756" w:rsidRPr="007B4C6A" w14:paraId="19ACB47F" w14:textId="77777777" w:rsidTr="00D64A2F">
        <w:tc>
          <w:tcPr>
            <w:tcW w:w="4230" w:type="dxa"/>
            <w:shd w:val="clear" w:color="auto" w:fill="auto"/>
          </w:tcPr>
          <w:p w14:paraId="25099DC9" w14:textId="4C81AF6D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990" w:type="dxa"/>
            <w:shd w:val="clear" w:color="auto" w:fill="auto"/>
          </w:tcPr>
          <w:p w14:paraId="7CF6FBDC" w14:textId="623B622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85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2930F1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09475782" w14:textId="1B316902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10F4D46C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85DD92" w14:textId="51962859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91F590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86991C" w14:textId="5F8DBE21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78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E4756" w:rsidRPr="007B4C6A" w14:paraId="12FC4C8C" w14:textId="77777777" w:rsidTr="00D64A2F">
        <w:tc>
          <w:tcPr>
            <w:tcW w:w="4230" w:type="dxa"/>
            <w:shd w:val="clear" w:color="auto" w:fill="auto"/>
          </w:tcPr>
          <w:p w14:paraId="11952037" w14:textId="5BC3EFA6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990" w:type="dxa"/>
            <w:shd w:val="clear" w:color="auto" w:fill="auto"/>
          </w:tcPr>
          <w:p w14:paraId="21019AAD" w14:textId="1F4EA572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48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979745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3393034A" w14:textId="272DBDA3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52" w:type="dxa"/>
            <w:shd w:val="clear" w:color="auto" w:fill="auto"/>
          </w:tcPr>
          <w:p w14:paraId="29F203D4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899C9B" w14:textId="20D0EB09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49AFD0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EA9FAC" w14:textId="5C5DDE49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32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E4756" w:rsidRPr="007B4C6A" w14:paraId="72370BD5" w14:textId="77777777" w:rsidTr="00D64A2F">
        <w:tc>
          <w:tcPr>
            <w:tcW w:w="4230" w:type="dxa"/>
            <w:shd w:val="clear" w:color="auto" w:fill="auto"/>
          </w:tcPr>
          <w:p w14:paraId="74116023" w14:textId="18258E68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A21147" w14:textId="250DEEDC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7DC6A8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293AEA28" w14:textId="22912885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5435D32D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F34C9A" w14:textId="35CC2B71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CE6EF6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83A3FE" w14:textId="22B0891A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E4756" w:rsidRPr="007B4C6A" w14:paraId="140C39A0" w14:textId="77777777" w:rsidTr="00D64A2F">
        <w:tc>
          <w:tcPr>
            <w:tcW w:w="4230" w:type="dxa"/>
            <w:shd w:val="clear" w:color="auto" w:fill="auto"/>
          </w:tcPr>
          <w:p w14:paraId="7F3413FD" w14:textId="77777777" w:rsidR="00EE4756" w:rsidRPr="007B4C6A" w:rsidRDefault="00EE4756" w:rsidP="00D64A2F">
            <w:pPr>
              <w:tabs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FBCCF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752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2B1A42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B0D47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52" w:type="dxa"/>
            <w:shd w:val="clear" w:color="auto" w:fill="auto"/>
          </w:tcPr>
          <w:p w14:paraId="26591238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CB560" w14:textId="77777777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670534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F9A39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694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EE4756" w:rsidRPr="007B4C6A" w14:paraId="07216788" w14:textId="77777777" w:rsidTr="00D64A2F">
        <w:tc>
          <w:tcPr>
            <w:tcW w:w="4230" w:type="dxa"/>
            <w:shd w:val="clear" w:color="auto" w:fill="auto"/>
          </w:tcPr>
          <w:p w14:paraId="340B7C74" w14:textId="77777777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7B23300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5B5E11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E348E90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14E02BB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CB804D" w14:textId="77777777" w:rsidR="00EE4756" w:rsidRPr="00D64A2F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05BE92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6CD482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E4756" w:rsidRPr="007B4C6A" w14:paraId="30DF6024" w14:textId="77777777" w:rsidTr="00D64A2F">
        <w:tc>
          <w:tcPr>
            <w:tcW w:w="4230" w:type="dxa"/>
            <w:shd w:val="clear" w:color="auto" w:fill="auto"/>
          </w:tcPr>
          <w:p w14:paraId="278D79E4" w14:textId="77777777" w:rsidR="00EE4756" w:rsidRPr="007B4C6A" w:rsidRDefault="00EE4756" w:rsidP="00EE475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989DD1E" w14:textId="7318B86E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F4B811" w14:textId="77777777" w:rsidR="00EE4756" w:rsidRPr="007B4C6A" w:rsidRDefault="00EE4756" w:rsidP="00EE475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1F463ADF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252" w:type="dxa"/>
            <w:shd w:val="clear" w:color="auto" w:fill="auto"/>
          </w:tcPr>
          <w:p w14:paraId="644D368E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132D29C" w14:textId="77777777" w:rsidR="00EE4756" w:rsidRPr="007B4C6A" w:rsidRDefault="00EE475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C6692A" w14:textId="77777777" w:rsidR="00EE4756" w:rsidRPr="007B4C6A" w:rsidRDefault="00EE4756" w:rsidP="00EE475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7BD3677" w14:textId="77777777" w:rsidR="00EE4756" w:rsidRPr="007B4C6A" w:rsidRDefault="00EE4756" w:rsidP="00EE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146</w:t>
            </w:r>
          </w:p>
        </w:tc>
      </w:tr>
    </w:tbl>
    <w:p w14:paraId="2725C9C3" w14:textId="6FBA0445" w:rsidR="00C05D50" w:rsidRPr="007B4C6A" w:rsidRDefault="00C05D50"/>
    <w:p w14:paraId="4E42C161" w14:textId="77777777" w:rsidR="00C05D50" w:rsidRPr="007B4C6A" w:rsidRDefault="00C05D50"/>
    <w:tbl>
      <w:tblPr>
        <w:tblW w:w="907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68"/>
        <w:gridCol w:w="990"/>
        <w:gridCol w:w="270"/>
        <w:gridCol w:w="1062"/>
        <w:gridCol w:w="252"/>
        <w:gridCol w:w="1080"/>
        <w:gridCol w:w="270"/>
        <w:gridCol w:w="1080"/>
      </w:tblGrid>
      <w:tr w:rsidR="006C1E09" w:rsidRPr="007B4C6A" w14:paraId="1270BBE8" w14:textId="77777777" w:rsidTr="00CC72DA">
        <w:trPr>
          <w:tblHeader/>
        </w:trPr>
        <w:tc>
          <w:tcPr>
            <w:tcW w:w="4068" w:type="dxa"/>
            <w:shd w:val="clear" w:color="auto" w:fill="auto"/>
          </w:tcPr>
          <w:p w14:paraId="0C7E0F1F" w14:textId="77777777" w:rsidR="006C1E09" w:rsidRPr="007B4C6A" w:rsidRDefault="006C1E09" w:rsidP="006C1E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4" w:type="dxa"/>
            <w:gridSpan w:val="7"/>
          </w:tcPr>
          <w:p w14:paraId="5B16BD80" w14:textId="77777777" w:rsidR="006C1E09" w:rsidRPr="007B4C6A" w:rsidRDefault="006C1E09" w:rsidP="006C1E0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1E09" w:rsidRPr="007B4C6A" w14:paraId="160AD0B4" w14:textId="77777777" w:rsidTr="00CC72DA">
        <w:trPr>
          <w:tblHeader/>
        </w:trPr>
        <w:tc>
          <w:tcPr>
            <w:tcW w:w="4068" w:type="dxa"/>
            <w:shd w:val="clear" w:color="auto" w:fill="auto"/>
          </w:tcPr>
          <w:p w14:paraId="09E5760C" w14:textId="77777777" w:rsidR="006C1E09" w:rsidRPr="007B4C6A" w:rsidRDefault="006C1E09" w:rsidP="006C1E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EE57C4" w14:textId="77777777" w:rsidR="006C1E09" w:rsidRPr="007B4C6A" w:rsidRDefault="006C1E09" w:rsidP="006C1E0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A9D6E4" w14:textId="77777777" w:rsidR="006C1E09" w:rsidRPr="007B4C6A" w:rsidRDefault="006C1E09" w:rsidP="006C1E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2AA5B6C1" w14:textId="77777777" w:rsidR="006C1E09" w:rsidRPr="007B4C6A" w:rsidRDefault="006C1E09" w:rsidP="006C1E0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</w:t>
            </w:r>
          </w:p>
        </w:tc>
        <w:tc>
          <w:tcPr>
            <w:tcW w:w="270" w:type="dxa"/>
            <w:shd w:val="clear" w:color="auto" w:fill="auto"/>
          </w:tcPr>
          <w:p w14:paraId="3260E05B" w14:textId="77777777" w:rsidR="006C1E09" w:rsidRPr="007B4C6A" w:rsidRDefault="006C1E09" w:rsidP="006C1E0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8BDF85" w14:textId="77777777" w:rsidR="006C1E09" w:rsidRPr="007B4C6A" w:rsidRDefault="006C1E09" w:rsidP="006C1E0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C1E09" w:rsidRPr="007B4C6A" w14:paraId="1A5295E4" w14:textId="77777777" w:rsidTr="00CC72DA">
        <w:trPr>
          <w:tblHeader/>
        </w:trPr>
        <w:tc>
          <w:tcPr>
            <w:tcW w:w="4068" w:type="dxa"/>
            <w:shd w:val="clear" w:color="auto" w:fill="auto"/>
          </w:tcPr>
          <w:p w14:paraId="37F545A2" w14:textId="77777777" w:rsidR="006C1E09" w:rsidRPr="007B4C6A" w:rsidRDefault="006C1E09" w:rsidP="006C1E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7D3330" w14:textId="77777777" w:rsidR="006C1E09" w:rsidRPr="007B4C6A" w:rsidRDefault="006C1E09" w:rsidP="006C1E0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21A262" w14:textId="77777777" w:rsidR="006C1E09" w:rsidRPr="007B4C6A" w:rsidRDefault="006C1E09" w:rsidP="006C1E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5F83AA" w14:textId="77777777" w:rsidR="006C1E09" w:rsidRPr="007B4C6A" w:rsidRDefault="006C1E09" w:rsidP="006C1E0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(รายจ่าย)/รายได้ใน</w:t>
            </w:r>
          </w:p>
        </w:tc>
        <w:tc>
          <w:tcPr>
            <w:tcW w:w="270" w:type="dxa"/>
            <w:shd w:val="clear" w:color="auto" w:fill="auto"/>
          </w:tcPr>
          <w:p w14:paraId="5D4AC030" w14:textId="77777777" w:rsidR="006C1E09" w:rsidRPr="007B4C6A" w:rsidRDefault="006C1E09" w:rsidP="006C1E0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BBCA75" w14:textId="77777777" w:rsidR="006C1E09" w:rsidRPr="007B4C6A" w:rsidRDefault="006C1E09" w:rsidP="006C1E0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E4756" w:rsidRPr="007B4C6A" w14:paraId="19A5FD0C" w14:textId="77777777" w:rsidTr="00CC72DA">
        <w:trPr>
          <w:tblHeader/>
        </w:trPr>
        <w:tc>
          <w:tcPr>
            <w:tcW w:w="4068" w:type="dxa"/>
            <w:shd w:val="clear" w:color="auto" w:fill="auto"/>
          </w:tcPr>
          <w:p w14:paraId="6D4D05D2" w14:textId="77777777" w:rsidR="00EE4756" w:rsidRPr="007B4C6A" w:rsidRDefault="00EE4756" w:rsidP="00EE475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E539C2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7AE593AD" w14:textId="77777777" w:rsidR="00EE4756" w:rsidRPr="007B4C6A" w:rsidRDefault="00EE4756" w:rsidP="00EE47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45F49A2" w14:textId="56C9BBE9" w:rsidR="00EE4756" w:rsidRPr="007B4C6A" w:rsidRDefault="00EE4756" w:rsidP="00EE47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2" w:type="dxa"/>
          </w:tcPr>
          <w:p w14:paraId="6698BA5E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32A548" w14:textId="143AC758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0DFB7BAC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C43806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E4756" w:rsidRPr="007B4C6A" w14:paraId="14FB6A58" w14:textId="77777777" w:rsidTr="00CC72DA">
        <w:trPr>
          <w:tblHeader/>
        </w:trPr>
        <w:tc>
          <w:tcPr>
            <w:tcW w:w="4068" w:type="dxa"/>
            <w:shd w:val="clear" w:color="auto" w:fill="auto"/>
          </w:tcPr>
          <w:p w14:paraId="0FE9780C" w14:textId="77777777" w:rsidR="00EE4756" w:rsidRPr="007B4C6A" w:rsidRDefault="00EE4756" w:rsidP="00EE475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AF312A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7DFDD2B3" w14:textId="77777777" w:rsidR="00EE4756" w:rsidRPr="007B4C6A" w:rsidRDefault="00EE4756" w:rsidP="00EE47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D8910F2" w14:textId="69887C7D" w:rsidR="00EE4756" w:rsidRPr="007B4C6A" w:rsidRDefault="00EE4756" w:rsidP="00EE47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52" w:type="dxa"/>
          </w:tcPr>
          <w:p w14:paraId="5E5BC763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FD1901" w14:textId="341CC3A4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5B4EE63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2A408E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EE4756" w:rsidRPr="007B4C6A" w14:paraId="16FD5846" w14:textId="77777777" w:rsidTr="00CC72DA">
        <w:trPr>
          <w:tblHeader/>
        </w:trPr>
        <w:tc>
          <w:tcPr>
            <w:tcW w:w="4068" w:type="dxa"/>
            <w:shd w:val="clear" w:color="auto" w:fill="auto"/>
          </w:tcPr>
          <w:p w14:paraId="0C2B74E2" w14:textId="77777777" w:rsidR="00EE4756" w:rsidRPr="007B4C6A" w:rsidRDefault="00EE4756" w:rsidP="00EE475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A2FBD71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148392DC" w14:textId="77777777" w:rsidR="00EE4756" w:rsidRPr="007B4C6A" w:rsidRDefault="00EE4756" w:rsidP="00EE47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6A5D0AD" w14:textId="4E8A4A90" w:rsidR="00EE4756" w:rsidRPr="007B4C6A" w:rsidRDefault="00EE4756" w:rsidP="00EE47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3948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(</w:t>
            </w:r>
            <w:r w:rsidRPr="00633948">
              <w:rPr>
                <w:rFonts w:ascii="Angsana New" w:hAnsi="Angsana New" w:hint="cs"/>
                <w:i/>
                <w:iCs/>
                <w:spacing w:val="-2"/>
                <w:sz w:val="28"/>
                <w:szCs w:val="28"/>
                <w:cs/>
              </w:rPr>
              <w:t xml:space="preserve">หมายเหตุ </w:t>
            </w:r>
            <w:r w:rsidRPr="00633948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36</w:t>
            </w:r>
            <w:r w:rsidRPr="00633948">
              <w:rPr>
                <w:rFonts w:ascii="Angsana New" w:hAnsi="Angsana New" w:hint="cs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</w:tcPr>
          <w:p w14:paraId="72432CA6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14D82A" w14:textId="2A5B43F1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B5807A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0E8B29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141AA7" w:rsidRPr="007B4C6A" w14:paraId="352AB73D" w14:textId="77777777" w:rsidTr="00CC72DA">
        <w:trPr>
          <w:tblHeader/>
        </w:trPr>
        <w:tc>
          <w:tcPr>
            <w:tcW w:w="4068" w:type="dxa"/>
            <w:shd w:val="clear" w:color="auto" w:fill="auto"/>
          </w:tcPr>
          <w:p w14:paraId="47B9A13B" w14:textId="77777777" w:rsidR="00141AA7" w:rsidRPr="007B4C6A" w:rsidRDefault="00141AA7" w:rsidP="006C1E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6B2DFA" w14:textId="19A50222" w:rsidR="00141AA7" w:rsidRPr="00D64A2F" w:rsidRDefault="00141AA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8" w:right="-108"/>
              <w:jc w:val="center"/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25CF9116" w14:textId="77777777" w:rsidR="00141AA7" w:rsidRPr="00D64A2F" w:rsidRDefault="00141AA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8"/>
              <w:jc w:val="center"/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6FDB47D" w14:textId="77777777" w:rsidR="00141AA7" w:rsidRPr="007B4C6A" w:rsidRDefault="00141AA7" w:rsidP="006C1E0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6E01DB6D" w14:textId="77777777" w:rsidR="00141AA7" w:rsidRPr="007B4C6A" w:rsidRDefault="00141AA7" w:rsidP="006C1E0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4BD164" w14:textId="77777777" w:rsidR="00141AA7" w:rsidRPr="007B4C6A" w:rsidRDefault="00141AA7" w:rsidP="006C1E09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ACDFA3" w14:textId="77777777" w:rsidR="00141AA7" w:rsidRPr="007B4C6A" w:rsidRDefault="00141AA7" w:rsidP="006C1E0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0C6926" w14:textId="0C03D732" w:rsidR="00141AA7" w:rsidRPr="00D64A2F" w:rsidRDefault="00141AA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8" w:right="-108"/>
              <w:jc w:val="center"/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(ปรับปรุงใหม่)</w:t>
            </w:r>
          </w:p>
        </w:tc>
      </w:tr>
      <w:tr w:rsidR="006C1E09" w:rsidRPr="007B4C6A" w14:paraId="5442EAE3" w14:textId="77777777" w:rsidTr="00CC72DA">
        <w:trPr>
          <w:tblHeader/>
        </w:trPr>
        <w:tc>
          <w:tcPr>
            <w:tcW w:w="4068" w:type="dxa"/>
            <w:shd w:val="clear" w:color="auto" w:fill="auto"/>
          </w:tcPr>
          <w:p w14:paraId="103027A3" w14:textId="77777777" w:rsidR="006C1E09" w:rsidRPr="007B4C6A" w:rsidRDefault="006C1E09" w:rsidP="006C1E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4" w:type="dxa"/>
            <w:gridSpan w:val="7"/>
            <w:shd w:val="clear" w:color="auto" w:fill="auto"/>
          </w:tcPr>
          <w:p w14:paraId="226D4027" w14:textId="77777777" w:rsidR="006C1E09" w:rsidRPr="007B4C6A" w:rsidRDefault="008423DA" w:rsidP="006C1E0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</w:t>
            </w:r>
            <w:r w:rsidR="006C1E09" w:rsidRPr="007B4C6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C1E09" w:rsidRPr="007B4C6A" w14:paraId="1D87AE5D" w14:textId="77777777" w:rsidTr="008423DA">
        <w:tc>
          <w:tcPr>
            <w:tcW w:w="4068" w:type="dxa"/>
            <w:shd w:val="clear" w:color="auto" w:fill="auto"/>
          </w:tcPr>
          <w:p w14:paraId="2639F4B0" w14:textId="77777777" w:rsidR="006C1E09" w:rsidRPr="007B4C6A" w:rsidRDefault="006C1E09" w:rsidP="006C1E09">
            <w:pPr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86CBED5" w14:textId="77777777" w:rsidR="006C1E09" w:rsidRPr="007B4C6A" w:rsidRDefault="006C1E09" w:rsidP="006C1E09">
            <w:pPr>
              <w:tabs>
                <w:tab w:val="decimal" w:pos="115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E1C261" w14:textId="77777777" w:rsidR="006C1E09" w:rsidRPr="007B4C6A" w:rsidRDefault="006C1E09" w:rsidP="006C1E09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5EAC446" w14:textId="77777777" w:rsidR="006C1E09" w:rsidRPr="007B4C6A" w:rsidRDefault="006C1E09" w:rsidP="006C1E09">
            <w:pPr>
              <w:tabs>
                <w:tab w:val="clear" w:pos="1644"/>
                <w:tab w:val="decimal" w:pos="1062"/>
                <w:tab w:val="left" w:pos="1134"/>
              </w:tabs>
              <w:ind w:right="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A78A4BF" w14:textId="77777777" w:rsidR="006C1E09" w:rsidRPr="007B4C6A" w:rsidRDefault="006C1E09" w:rsidP="006C1E09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54FBC4" w14:textId="77777777" w:rsidR="006C1E09" w:rsidRPr="007B4C6A" w:rsidRDefault="006C1E09" w:rsidP="006C1E09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4B79E0" w14:textId="77777777" w:rsidR="006C1E09" w:rsidRPr="007B4C6A" w:rsidRDefault="006C1E09" w:rsidP="006C1E09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8F60F7" w14:textId="77777777" w:rsidR="006C1E09" w:rsidRPr="007B4C6A" w:rsidRDefault="006C1E09" w:rsidP="006C1E09">
            <w:pPr>
              <w:tabs>
                <w:tab w:val="decimal" w:pos="104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FE0" w:rsidRPr="007B4C6A" w14:paraId="1ADA9F82" w14:textId="77777777" w:rsidTr="008423DA">
        <w:tc>
          <w:tcPr>
            <w:tcW w:w="4068" w:type="dxa"/>
            <w:shd w:val="clear" w:color="auto" w:fill="auto"/>
          </w:tcPr>
          <w:p w14:paraId="7938D5F6" w14:textId="0A4A2EEC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color w:val="0000FF"/>
                <w:spacing w:val="-2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pacing w:val="-2"/>
                <w:sz w:val="28"/>
                <w:szCs w:val="28"/>
                <w:cs/>
              </w:rPr>
              <w:t>ลูกหนี้การค้าและลูกหนี้อื่น</w:t>
            </w:r>
            <w:r w:rsidRPr="00A2042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990" w:type="dxa"/>
            <w:shd w:val="clear" w:color="auto" w:fill="auto"/>
          </w:tcPr>
          <w:p w14:paraId="147536B4" w14:textId="77777777" w:rsidR="00650FE0" w:rsidRPr="007B4C6A" w:rsidRDefault="00650FE0" w:rsidP="00650FE0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C06670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326C8BA" w14:textId="77777777" w:rsidR="00650FE0" w:rsidRPr="007B4C6A" w:rsidRDefault="00650FE0" w:rsidP="00650FE0">
            <w:pPr>
              <w:tabs>
                <w:tab w:val="clear" w:pos="907"/>
                <w:tab w:val="decimal" w:pos="882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41EF7318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A1F2C4C" w14:textId="77777777" w:rsidR="00650FE0" w:rsidRPr="007B4C6A" w:rsidRDefault="00650FE0" w:rsidP="00650FE0">
            <w:pPr>
              <w:tabs>
                <w:tab w:val="clear" w:pos="680"/>
                <w:tab w:val="decimal" w:pos="702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F32B83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D91A80" w14:textId="77777777" w:rsidR="00650FE0" w:rsidRPr="007B4C6A" w:rsidRDefault="00650FE0" w:rsidP="00650FE0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FE0" w:rsidRPr="007B4C6A" w14:paraId="5F48E4F6" w14:textId="77777777" w:rsidTr="008423DA">
        <w:tc>
          <w:tcPr>
            <w:tcW w:w="4068" w:type="dxa"/>
            <w:shd w:val="clear" w:color="auto" w:fill="auto"/>
          </w:tcPr>
          <w:p w14:paraId="5025ED22" w14:textId="5AF6DA51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A2042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  <w:shd w:val="clear" w:color="auto" w:fill="auto"/>
          </w:tcPr>
          <w:p w14:paraId="5A06FFF3" w14:textId="4B223350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995FBDF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9EC77BF" w14:textId="7A174E63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52" w:type="dxa"/>
          </w:tcPr>
          <w:p w14:paraId="2FBABD25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9F6F75B" w14:textId="59EA32F4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027C1968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DE758DC" w14:textId="08B18F17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50FE0" w:rsidRPr="007B4C6A" w14:paraId="00D15B67" w14:textId="77777777" w:rsidTr="00D64A2F">
        <w:tc>
          <w:tcPr>
            <w:tcW w:w="4068" w:type="dxa"/>
            <w:shd w:val="clear" w:color="auto" w:fill="auto"/>
          </w:tcPr>
          <w:p w14:paraId="0A8497A6" w14:textId="6ED82851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1BBA6C76" w14:textId="758FAB66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9DFA456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73B05D4B" w14:textId="57E24D02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252" w:type="dxa"/>
            <w:shd w:val="clear" w:color="auto" w:fill="auto"/>
          </w:tcPr>
          <w:p w14:paraId="4FF7EF38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A1239D" w14:textId="67EF9C89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41E029EF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B57EE1" w14:textId="6E5531DF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109</w:t>
            </w:r>
          </w:p>
        </w:tc>
      </w:tr>
      <w:tr w:rsidR="00650FE0" w:rsidRPr="007B4C6A" w14:paraId="79439C40" w14:textId="77777777" w:rsidTr="008423DA">
        <w:tc>
          <w:tcPr>
            <w:tcW w:w="4068" w:type="dxa"/>
            <w:shd w:val="clear" w:color="auto" w:fill="auto"/>
          </w:tcPr>
          <w:p w14:paraId="7AAC33D7" w14:textId="55672CC0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990" w:type="dxa"/>
            <w:shd w:val="clear" w:color="auto" w:fill="auto"/>
          </w:tcPr>
          <w:p w14:paraId="3B4DAC81" w14:textId="722C9B96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14:paraId="2DDF975F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75BEEE6D" w14:textId="3459C187" w:rsidR="00650FE0" w:rsidRPr="007B4C6A" w:rsidRDefault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52" w:type="dxa"/>
          </w:tcPr>
          <w:p w14:paraId="38CDC069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85B5CE0" w14:textId="3C14FD4B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7406EA51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5829AD" w14:textId="0C45E9E9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650FE0" w:rsidRPr="007B4C6A" w14:paraId="7A118991" w14:textId="77777777" w:rsidTr="008423DA">
        <w:tc>
          <w:tcPr>
            <w:tcW w:w="4068" w:type="dxa"/>
            <w:shd w:val="clear" w:color="auto" w:fill="auto"/>
          </w:tcPr>
          <w:p w14:paraId="31CE2B40" w14:textId="712B43F1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4D5E1496" w14:textId="23DA6C83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2D488C45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5339FB5F" w14:textId="0D81B017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726D5036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6AB2C9D" w14:textId="7F373EF4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4FDB6CC2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E833A2" w14:textId="05770CE2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650FE0" w:rsidRPr="007B4C6A" w14:paraId="578236FC" w14:textId="77777777" w:rsidTr="00D64A2F">
        <w:tc>
          <w:tcPr>
            <w:tcW w:w="4068" w:type="dxa"/>
            <w:shd w:val="clear" w:color="auto" w:fill="auto"/>
          </w:tcPr>
          <w:p w14:paraId="0DD776F7" w14:textId="4335DF7E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เงินมัดจำลูกค้า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FB9BCD" w14:textId="04CBB0C1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94D88B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1443ADD" w14:textId="154896A3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2" w:type="dxa"/>
            <w:vAlign w:val="bottom"/>
          </w:tcPr>
          <w:p w14:paraId="11931F7B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42B7A70" w14:textId="3053A728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0502D7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4AB804" w14:textId="1440749D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650FE0" w:rsidRPr="007B4C6A" w14:paraId="373D2B76" w14:textId="77777777" w:rsidTr="00D64A2F">
        <w:trPr>
          <w:trHeight w:val="272"/>
        </w:trPr>
        <w:tc>
          <w:tcPr>
            <w:tcW w:w="4068" w:type="dxa"/>
            <w:shd w:val="clear" w:color="auto" w:fill="auto"/>
          </w:tcPr>
          <w:p w14:paraId="398450F7" w14:textId="07C65EAA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ต้นทุนขายอสังหาริมทรัพย์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22F165" w14:textId="05CD720D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93651D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09AF6EF" w14:textId="359D1E83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52" w:type="dxa"/>
            <w:vAlign w:val="bottom"/>
          </w:tcPr>
          <w:p w14:paraId="23FFE9CB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B8E8B7" w14:textId="67A84D7F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47165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3F2361" w14:textId="3EB1ED09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650FE0" w:rsidRPr="007B4C6A" w14:paraId="1615DF25" w14:textId="77777777" w:rsidTr="00D64A2F">
        <w:tc>
          <w:tcPr>
            <w:tcW w:w="4068" w:type="dxa"/>
            <w:shd w:val="clear" w:color="auto" w:fill="auto"/>
          </w:tcPr>
          <w:p w14:paraId="40B924EF" w14:textId="602A5900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กำไรที่ยังไม่เกิดขึ้นจากการขายอสังหาริมทรัพย์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CAC137" w14:textId="53A54C82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630D09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CF7D2A1" w14:textId="07750C91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4A586BD0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2CF82F" w14:textId="4E402E18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39F2F4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A1FE2" w14:textId="0F35335A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FE0" w:rsidRPr="007B4C6A" w14:paraId="109409DE" w14:textId="77777777" w:rsidTr="008423DA">
        <w:tc>
          <w:tcPr>
            <w:tcW w:w="4068" w:type="dxa"/>
            <w:shd w:val="clear" w:color="auto" w:fill="auto"/>
          </w:tcPr>
          <w:p w14:paraId="601E5CB4" w14:textId="06FFB500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 xml:space="preserve">   ให้บริษัทร่วม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D747D0" w14:textId="1ACF8869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EAAD42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05ADBF" w14:textId="26B0DB98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52" w:type="dxa"/>
            <w:vAlign w:val="bottom"/>
          </w:tcPr>
          <w:p w14:paraId="0AE73A07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3A9D683" w14:textId="151327EC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9753BC" w14:textId="77777777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3F53E" w14:textId="1AEF4474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650FE0" w:rsidRPr="007B4C6A" w14:paraId="2A48A89D" w14:textId="77777777" w:rsidTr="008423DA">
        <w:tc>
          <w:tcPr>
            <w:tcW w:w="4068" w:type="dxa"/>
            <w:shd w:val="clear" w:color="auto" w:fill="auto"/>
          </w:tcPr>
          <w:p w14:paraId="1A4B41EC" w14:textId="6821E710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2CBE05" w14:textId="77AA313E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2A400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5DA7A34" w14:textId="57300EF5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2" w:type="dxa"/>
            <w:vAlign w:val="bottom"/>
          </w:tcPr>
          <w:p w14:paraId="398EED70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B37C5A4" w14:textId="3BB8DA72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A60A41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E44C1C" w14:textId="3DA12E4B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50FE0" w:rsidRPr="007B4C6A" w14:paraId="7B9989F1" w14:textId="77777777" w:rsidTr="00D64A2F">
        <w:tc>
          <w:tcPr>
            <w:tcW w:w="4068" w:type="dxa"/>
            <w:shd w:val="clear" w:color="auto" w:fill="auto"/>
          </w:tcPr>
          <w:p w14:paraId="40794BBA" w14:textId="6B79B5C8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ขาดทุนยกไป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5AFD5C" w14:textId="0D4E1F00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65D48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256919" w14:textId="09080D55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49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vAlign w:val="bottom"/>
          </w:tcPr>
          <w:p w14:paraId="163DCB09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BA2E1C6" w14:textId="14F4308D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C4A0A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124B1" w14:textId="76F74D50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</w:tr>
      <w:tr w:rsidR="00650FE0" w:rsidRPr="007B4C6A" w14:paraId="4F768585" w14:textId="77777777" w:rsidTr="008423DA">
        <w:tc>
          <w:tcPr>
            <w:tcW w:w="4068" w:type="dxa"/>
            <w:shd w:val="clear" w:color="auto" w:fill="auto"/>
          </w:tcPr>
          <w:p w14:paraId="4C4DD51E" w14:textId="373F9EE3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F5AF65" w14:textId="1EBF2D3A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56AB2E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3F1D65C" w14:textId="2736DDD8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52" w:type="dxa"/>
            <w:vAlign w:val="bottom"/>
          </w:tcPr>
          <w:p w14:paraId="5FB9484F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217E413" w14:textId="59C002AC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95A3E3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BD2664" w14:textId="363356BA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650FE0" w:rsidRPr="007B4C6A" w14:paraId="2BDB9A23" w14:textId="77777777" w:rsidTr="008423DA">
        <w:tc>
          <w:tcPr>
            <w:tcW w:w="4068" w:type="dxa"/>
            <w:shd w:val="clear" w:color="auto" w:fill="auto"/>
          </w:tcPr>
          <w:p w14:paraId="10ED2C31" w14:textId="6A92FA08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C5045A" w14:textId="238EE44B" w:rsidR="00650FE0" w:rsidRPr="007B4C6A" w:rsidRDefault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44E583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8258CF5" w14:textId="3BD8CD7D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52" w:type="dxa"/>
            <w:vAlign w:val="bottom"/>
          </w:tcPr>
          <w:p w14:paraId="639D7FF3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C426B2A" w14:textId="2578FC56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5F497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54FF86" w14:textId="2D7542F0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C05D50" w:rsidRPr="007B4C6A" w14:paraId="2ED15FEA" w14:textId="77777777" w:rsidTr="008423DA">
        <w:tc>
          <w:tcPr>
            <w:tcW w:w="4068" w:type="dxa"/>
            <w:shd w:val="clear" w:color="auto" w:fill="auto"/>
          </w:tcPr>
          <w:p w14:paraId="60751C07" w14:textId="77777777" w:rsidR="00C05D50" w:rsidRPr="007B4C6A" w:rsidRDefault="00C05D50" w:rsidP="00C05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12185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172FB127" w14:textId="77777777" w:rsidR="00C05D50" w:rsidRPr="007B4C6A" w:rsidRDefault="00C05D50" w:rsidP="00C05D5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BE3BC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52" w:type="dxa"/>
          </w:tcPr>
          <w:p w14:paraId="2C4C7079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83AF3F" w14:textId="0695C6E9" w:rsidR="00C05D50" w:rsidRPr="007B4C6A" w:rsidRDefault="00C05D5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E6BCD5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71305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703</w:t>
            </w:r>
          </w:p>
        </w:tc>
      </w:tr>
      <w:tr w:rsidR="00C05D50" w:rsidRPr="007B4C6A" w14:paraId="291E2B3B" w14:textId="77777777" w:rsidTr="00D64A2F">
        <w:tc>
          <w:tcPr>
            <w:tcW w:w="4068" w:type="dxa"/>
            <w:shd w:val="clear" w:color="auto" w:fill="auto"/>
          </w:tcPr>
          <w:p w14:paraId="31595738" w14:textId="77777777" w:rsidR="00C05D50" w:rsidRPr="007B4C6A" w:rsidRDefault="00C05D50" w:rsidP="00C05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73D68F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FB1646" w14:textId="77777777" w:rsidR="00C05D50" w:rsidRPr="007B4C6A" w:rsidRDefault="00C05D50" w:rsidP="00C05D5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C924B99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136B3A6D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AD153B" w14:textId="77777777" w:rsidR="00C05D50" w:rsidRPr="00D64A2F" w:rsidRDefault="00C05D5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1443A9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749253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5D50" w:rsidRPr="007B4C6A" w14:paraId="6FD44E2C" w14:textId="77777777" w:rsidTr="00D64A2F">
        <w:tc>
          <w:tcPr>
            <w:tcW w:w="4068" w:type="dxa"/>
            <w:shd w:val="clear" w:color="auto" w:fill="auto"/>
          </w:tcPr>
          <w:p w14:paraId="368BF34C" w14:textId="77777777" w:rsidR="00C05D50" w:rsidRPr="007B4C6A" w:rsidRDefault="00C05D50" w:rsidP="00C05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017038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3AE45D" w14:textId="77777777" w:rsidR="00C05D50" w:rsidRPr="007B4C6A" w:rsidRDefault="00C05D50" w:rsidP="00C05D5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7A57C3AF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13FB132D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21B6FE7" w14:textId="77777777" w:rsidR="00C05D50" w:rsidRPr="00D64A2F" w:rsidRDefault="00C05D5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A0C07F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0577DD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5D50" w:rsidRPr="007B4C6A" w14:paraId="468603F7" w14:textId="77777777" w:rsidTr="00D64A2F">
        <w:tc>
          <w:tcPr>
            <w:tcW w:w="4068" w:type="dxa"/>
            <w:shd w:val="clear" w:color="auto" w:fill="auto"/>
          </w:tcPr>
          <w:p w14:paraId="57E324BE" w14:textId="77777777" w:rsidR="00C05D50" w:rsidRPr="007B4C6A" w:rsidRDefault="00C05D50" w:rsidP="00C05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055F5F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288AE4" w14:textId="77777777" w:rsidR="00C05D50" w:rsidRPr="007B4C6A" w:rsidRDefault="00C05D50" w:rsidP="00C05D5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13651C55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28FC91A4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C6C1338" w14:textId="77777777" w:rsidR="00C05D50" w:rsidRPr="00D64A2F" w:rsidRDefault="00C05D5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2A58F5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A39488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5D50" w:rsidRPr="007B4C6A" w14:paraId="39EF08D6" w14:textId="77777777" w:rsidTr="00D64A2F">
        <w:tc>
          <w:tcPr>
            <w:tcW w:w="4068" w:type="dxa"/>
            <w:shd w:val="clear" w:color="auto" w:fill="auto"/>
          </w:tcPr>
          <w:p w14:paraId="164538C3" w14:textId="77777777" w:rsidR="00C05D50" w:rsidRPr="007B4C6A" w:rsidRDefault="00C05D50" w:rsidP="00C05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89F5D0A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4C149ED" w14:textId="77777777" w:rsidR="00C05D50" w:rsidRPr="007B4C6A" w:rsidRDefault="00C05D50" w:rsidP="00C05D5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563DB993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19052A40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63297AA" w14:textId="77777777" w:rsidR="00C05D50" w:rsidRPr="00D64A2F" w:rsidRDefault="00C05D5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F13A5D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58C0F2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0FE0" w:rsidRPr="007B4C6A" w14:paraId="0B61A843" w14:textId="77777777" w:rsidTr="00C05D50">
        <w:tc>
          <w:tcPr>
            <w:tcW w:w="4068" w:type="dxa"/>
            <w:shd w:val="clear" w:color="auto" w:fill="auto"/>
          </w:tcPr>
          <w:p w14:paraId="07249A5B" w14:textId="77777777" w:rsidR="00650FE0" w:rsidRPr="007B4C6A" w:rsidRDefault="00650FE0" w:rsidP="00C05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2424504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5E6785" w14:textId="77777777" w:rsidR="00650FE0" w:rsidRPr="007B4C6A" w:rsidRDefault="00650FE0" w:rsidP="00C05D5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37B63494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640BF4BE" w14:textId="77777777" w:rsidR="00650FE0" w:rsidRPr="007B4C6A" w:rsidRDefault="00650FE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9B91B34" w14:textId="77777777" w:rsidR="00650FE0" w:rsidRPr="007B4C6A" w:rsidRDefault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556F3D" w14:textId="77777777" w:rsidR="00650FE0" w:rsidRPr="007B4C6A" w:rsidRDefault="00650FE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99265E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0FE0" w:rsidRPr="007B4C6A" w14:paraId="3BDFEEC6" w14:textId="77777777" w:rsidTr="00C05D50">
        <w:tc>
          <w:tcPr>
            <w:tcW w:w="4068" w:type="dxa"/>
            <w:shd w:val="clear" w:color="auto" w:fill="auto"/>
          </w:tcPr>
          <w:p w14:paraId="5143C3E7" w14:textId="77777777" w:rsidR="00650FE0" w:rsidRPr="007B4C6A" w:rsidRDefault="00650FE0" w:rsidP="00C05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FBF4D1C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FDFCFE" w14:textId="77777777" w:rsidR="00650FE0" w:rsidRPr="007B4C6A" w:rsidRDefault="00650FE0" w:rsidP="00C05D5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22DF839A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73C870ED" w14:textId="77777777" w:rsidR="00650FE0" w:rsidRPr="007B4C6A" w:rsidRDefault="00650FE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BA126F6" w14:textId="77777777" w:rsidR="00650FE0" w:rsidRPr="007B4C6A" w:rsidRDefault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6096BE" w14:textId="77777777" w:rsidR="00650FE0" w:rsidRPr="007B4C6A" w:rsidRDefault="00650FE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83B5BD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0FE0" w:rsidRPr="007B4C6A" w14:paraId="06F2F3B9" w14:textId="77777777" w:rsidTr="00C05D50">
        <w:tc>
          <w:tcPr>
            <w:tcW w:w="4068" w:type="dxa"/>
            <w:shd w:val="clear" w:color="auto" w:fill="auto"/>
          </w:tcPr>
          <w:p w14:paraId="520EA3AB" w14:textId="77777777" w:rsidR="00650FE0" w:rsidRPr="007B4C6A" w:rsidRDefault="00650FE0" w:rsidP="00C05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A9BEC0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07873F" w14:textId="77777777" w:rsidR="00650FE0" w:rsidRPr="007B4C6A" w:rsidRDefault="00650FE0" w:rsidP="00C05D5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00DC37E9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1B5985B7" w14:textId="77777777" w:rsidR="00650FE0" w:rsidRPr="007B4C6A" w:rsidRDefault="00650FE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46B8D6E" w14:textId="77777777" w:rsidR="00650FE0" w:rsidRPr="007B4C6A" w:rsidRDefault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1D9309" w14:textId="77777777" w:rsidR="00650FE0" w:rsidRPr="007B4C6A" w:rsidRDefault="00650FE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9E88CD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0FE0" w:rsidRPr="007B4C6A" w14:paraId="7567D0C4" w14:textId="77777777" w:rsidTr="00C05D50">
        <w:tc>
          <w:tcPr>
            <w:tcW w:w="4068" w:type="dxa"/>
            <w:shd w:val="clear" w:color="auto" w:fill="auto"/>
          </w:tcPr>
          <w:p w14:paraId="1C421583" w14:textId="77777777" w:rsidR="00650FE0" w:rsidRPr="007B4C6A" w:rsidRDefault="00650FE0" w:rsidP="00C05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3FFCCF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D27035" w14:textId="77777777" w:rsidR="00650FE0" w:rsidRPr="007B4C6A" w:rsidRDefault="00650FE0" w:rsidP="00C05D5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0F278762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7A81842E" w14:textId="77777777" w:rsidR="00650FE0" w:rsidRPr="007B4C6A" w:rsidRDefault="00650FE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5B8C0C9" w14:textId="77777777" w:rsidR="00650FE0" w:rsidRPr="007B4C6A" w:rsidRDefault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C8C466" w14:textId="77777777" w:rsidR="00650FE0" w:rsidRPr="007B4C6A" w:rsidRDefault="00650FE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234DAD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0FE0" w:rsidRPr="007B4C6A" w14:paraId="51A6FCDD" w14:textId="77777777" w:rsidTr="00C05D50">
        <w:tc>
          <w:tcPr>
            <w:tcW w:w="4068" w:type="dxa"/>
            <w:shd w:val="clear" w:color="auto" w:fill="auto"/>
          </w:tcPr>
          <w:p w14:paraId="330E1DF8" w14:textId="77777777" w:rsidR="00650FE0" w:rsidRPr="007B4C6A" w:rsidRDefault="00650FE0" w:rsidP="00C05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A084FE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1ACC35" w14:textId="77777777" w:rsidR="00650FE0" w:rsidRPr="007B4C6A" w:rsidRDefault="00650FE0" w:rsidP="00C05D5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7B18CF1D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01CE7EC7" w14:textId="77777777" w:rsidR="00650FE0" w:rsidRPr="007B4C6A" w:rsidRDefault="00650FE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9E259DA" w14:textId="77777777" w:rsidR="00650FE0" w:rsidRPr="007B4C6A" w:rsidRDefault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9DFDEE" w14:textId="77777777" w:rsidR="00650FE0" w:rsidRPr="007B4C6A" w:rsidRDefault="00650FE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2355FF" w14:textId="77777777" w:rsidR="00650FE0" w:rsidRPr="007B4C6A" w:rsidRDefault="00650FE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5D50" w:rsidRPr="007B4C6A" w14:paraId="225FBC82" w14:textId="77777777" w:rsidTr="00D64A2F">
        <w:tc>
          <w:tcPr>
            <w:tcW w:w="4068" w:type="dxa"/>
            <w:shd w:val="clear" w:color="auto" w:fill="auto"/>
          </w:tcPr>
          <w:p w14:paraId="34F1AAA7" w14:textId="77777777" w:rsidR="00C05D50" w:rsidRPr="007B4C6A" w:rsidRDefault="00C05D50" w:rsidP="00C05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2CA667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9F8A02C" w14:textId="77777777" w:rsidR="00C05D50" w:rsidRPr="007B4C6A" w:rsidRDefault="00C05D50" w:rsidP="00C05D5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0225A143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78A842AE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A130805" w14:textId="77777777" w:rsidR="00C05D50" w:rsidRPr="00D64A2F" w:rsidRDefault="00C05D5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278D7E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6C0745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5D50" w:rsidRPr="007B4C6A" w14:paraId="1C51503B" w14:textId="77777777" w:rsidTr="00D64A2F">
        <w:tc>
          <w:tcPr>
            <w:tcW w:w="4068" w:type="dxa"/>
            <w:shd w:val="clear" w:color="auto" w:fill="auto"/>
          </w:tcPr>
          <w:p w14:paraId="056D4F4D" w14:textId="77777777" w:rsidR="00C05D50" w:rsidRPr="007B4C6A" w:rsidRDefault="00C05D50" w:rsidP="00C05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4D8800C8" w14:textId="77777777" w:rsidR="00C05D50" w:rsidRPr="007B4C6A" w:rsidRDefault="00C05D50" w:rsidP="00C0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92E141" w14:textId="77777777" w:rsidR="00C05D50" w:rsidRPr="007B4C6A" w:rsidRDefault="00C05D50" w:rsidP="00C05D5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1ED86A55" w14:textId="77777777" w:rsidR="00C05D50" w:rsidRPr="007B4C6A" w:rsidRDefault="00C05D50" w:rsidP="00C05D50">
            <w:pPr>
              <w:tabs>
                <w:tab w:val="clear" w:pos="907"/>
                <w:tab w:val="decimal" w:pos="882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F74121F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E827E5" w14:textId="77777777" w:rsidR="00C05D50" w:rsidRPr="00D64A2F" w:rsidRDefault="00C05D5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4F671E" w14:textId="77777777" w:rsidR="00C05D50" w:rsidRPr="007B4C6A" w:rsidRDefault="00C05D50" w:rsidP="00C05D5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33A518" w14:textId="77777777" w:rsidR="00C05D50" w:rsidRPr="007B4C6A" w:rsidRDefault="00C05D50" w:rsidP="00C05D50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0FE0" w:rsidRPr="007B4C6A" w14:paraId="793AD733" w14:textId="77777777" w:rsidTr="00D64A2F">
        <w:tc>
          <w:tcPr>
            <w:tcW w:w="4068" w:type="dxa"/>
            <w:shd w:val="clear" w:color="auto" w:fill="auto"/>
          </w:tcPr>
          <w:p w14:paraId="767F97FC" w14:textId="3AFC8454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17F6935D" w14:textId="65209B1E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801127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711EF21C" w14:textId="2002D736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B3B206C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5799A4" w14:textId="2F22B0F3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59ADEA37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FF1E50" w14:textId="092A67D7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50FE0" w:rsidRPr="007B4C6A" w14:paraId="1C31CC16" w14:textId="77777777" w:rsidTr="00D64A2F">
        <w:tc>
          <w:tcPr>
            <w:tcW w:w="4068" w:type="dxa"/>
            <w:shd w:val="clear" w:color="auto" w:fill="auto"/>
          </w:tcPr>
          <w:p w14:paraId="615EAE58" w14:textId="3ADE4FB0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รายได้จากการขายอาคารตามสัญญาเช่าการเงิน</w:t>
            </w:r>
          </w:p>
        </w:tc>
        <w:tc>
          <w:tcPr>
            <w:tcW w:w="990" w:type="dxa"/>
            <w:shd w:val="clear" w:color="auto" w:fill="auto"/>
          </w:tcPr>
          <w:p w14:paraId="085358B0" w14:textId="598B81EE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277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7E0EF0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7F0FCD19" w14:textId="1122CECB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52" w:type="dxa"/>
            <w:shd w:val="clear" w:color="auto" w:fill="auto"/>
          </w:tcPr>
          <w:p w14:paraId="1C3C35F7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EF09BD" w14:textId="38BD9DA3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09557CAB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9C59E7" w14:textId="66F7C27E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277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50FE0" w:rsidRPr="007B4C6A" w14:paraId="07CDDBCC" w14:textId="77777777" w:rsidTr="00D64A2F">
        <w:tc>
          <w:tcPr>
            <w:tcW w:w="4068" w:type="dxa"/>
            <w:shd w:val="clear" w:color="auto" w:fill="auto"/>
          </w:tcPr>
          <w:p w14:paraId="3D6F2150" w14:textId="49ED50F6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การเปลี่ยนแปลงประมาณการอายุการให้</w:t>
            </w:r>
          </w:p>
        </w:tc>
        <w:tc>
          <w:tcPr>
            <w:tcW w:w="990" w:type="dxa"/>
            <w:shd w:val="clear" w:color="auto" w:fill="auto"/>
          </w:tcPr>
          <w:p w14:paraId="6B5DD22D" w14:textId="59E749AD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54F991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1BF6F4D6" w14:textId="1902508F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C1B8251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634FB0" w14:textId="12B3CCF5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F5134A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F1DD92" w14:textId="37A843DD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FE0" w:rsidRPr="007B4C6A" w14:paraId="0242DF61" w14:textId="77777777" w:rsidTr="00D64A2F">
        <w:tc>
          <w:tcPr>
            <w:tcW w:w="4068" w:type="dxa"/>
            <w:shd w:val="clear" w:color="auto" w:fill="auto"/>
          </w:tcPr>
          <w:p w14:paraId="7F75C599" w14:textId="4D40368C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 xml:space="preserve">   ประโยชน์ของสินทรัพย์</w:t>
            </w:r>
          </w:p>
        </w:tc>
        <w:tc>
          <w:tcPr>
            <w:tcW w:w="990" w:type="dxa"/>
            <w:shd w:val="clear" w:color="auto" w:fill="auto"/>
          </w:tcPr>
          <w:p w14:paraId="642A6A07" w14:textId="2203F3DF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47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327AAA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0D98A9B9" w14:textId="0CAF73CD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14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4B3C924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3846FD" w14:textId="33797AB8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3A083ABE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C254FA" w14:textId="14DAB5C6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61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50FE0" w:rsidRPr="007B4C6A" w14:paraId="5BB12AAC" w14:textId="77777777" w:rsidTr="00D64A2F">
        <w:tc>
          <w:tcPr>
            <w:tcW w:w="4068" w:type="dxa"/>
            <w:shd w:val="clear" w:color="auto" w:fill="auto"/>
          </w:tcPr>
          <w:p w14:paraId="5A803692" w14:textId="5665A0DC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ค่าเสื่อมราคาของสินทรัพย์ที่ถือไว้เพื่อขาย</w:t>
            </w:r>
          </w:p>
        </w:tc>
        <w:tc>
          <w:tcPr>
            <w:tcW w:w="990" w:type="dxa"/>
            <w:shd w:val="clear" w:color="auto" w:fill="auto"/>
          </w:tcPr>
          <w:p w14:paraId="03BA70F0" w14:textId="40BAFC51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8B4EE7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555EB1BC" w14:textId="715919DC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2CD54D85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0BA117" w14:textId="38551519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FA48D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C8B414" w14:textId="26AC9C13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50FE0" w:rsidRPr="007B4C6A" w14:paraId="3223B5E9" w14:textId="77777777" w:rsidTr="00D64A2F">
        <w:tc>
          <w:tcPr>
            <w:tcW w:w="4068" w:type="dxa"/>
            <w:shd w:val="clear" w:color="auto" w:fill="auto"/>
          </w:tcPr>
          <w:p w14:paraId="36BEE64C" w14:textId="46EC55FA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990" w:type="dxa"/>
            <w:shd w:val="clear" w:color="auto" w:fill="auto"/>
          </w:tcPr>
          <w:p w14:paraId="5495B4F8" w14:textId="73AB1FD3" w:rsidR="00650FE0" w:rsidRPr="007B4C6A" w:rsidRDefault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4C7340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25EE19F8" w14:textId="20A9ABA5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1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A671004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DE49E3" w14:textId="061CD6BC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55A89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2F2824" w14:textId="32FEF3D4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3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50FE0" w:rsidRPr="007B4C6A" w14:paraId="2E70FDB5" w14:textId="77777777" w:rsidTr="00D64A2F">
        <w:tc>
          <w:tcPr>
            <w:tcW w:w="4068" w:type="dxa"/>
            <w:shd w:val="clear" w:color="auto" w:fill="auto"/>
          </w:tcPr>
          <w:p w14:paraId="1F067467" w14:textId="79DCD30B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990" w:type="dxa"/>
            <w:shd w:val="clear" w:color="auto" w:fill="auto"/>
          </w:tcPr>
          <w:p w14:paraId="55AC5534" w14:textId="46C20DDB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30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4D9829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ED348CA" w14:textId="1D9A53C4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3A9C5CCD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A10236" w14:textId="5536DB3B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DE8E03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FACC01" w14:textId="01ABCA35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29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50FE0" w:rsidRPr="007B4C6A" w14:paraId="72E1E492" w14:textId="77777777" w:rsidTr="00D64A2F">
        <w:tc>
          <w:tcPr>
            <w:tcW w:w="4068" w:type="dxa"/>
            <w:shd w:val="clear" w:color="auto" w:fill="auto"/>
          </w:tcPr>
          <w:p w14:paraId="3FC1DD33" w14:textId="5DFDEED8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0B4FBC35" w14:textId="54BD17D1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220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F3E618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03CED9F9" w14:textId="6C26DEC4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318CE23A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CF8A77" w14:textId="7E1445D8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FF9DF8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5C0969" w14:textId="33D105E7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214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50FE0" w:rsidRPr="007B4C6A" w14:paraId="7392B14B" w14:textId="77777777" w:rsidTr="00D64A2F">
        <w:tc>
          <w:tcPr>
            <w:tcW w:w="4068" w:type="dxa"/>
            <w:shd w:val="clear" w:color="auto" w:fill="auto"/>
          </w:tcPr>
          <w:p w14:paraId="5F0AB6BD" w14:textId="74DC4DC6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990" w:type="dxa"/>
            <w:shd w:val="clear" w:color="auto" w:fill="auto"/>
          </w:tcPr>
          <w:p w14:paraId="39115AAF" w14:textId="243414D9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89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D0C63C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0951E3C3" w14:textId="7D108AB1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259B5BE6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2158E6" w14:textId="324CE50F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5C614C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0D701B" w14:textId="0F2C467A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85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50FE0" w:rsidRPr="007B4C6A" w14:paraId="47B03673" w14:textId="77777777" w:rsidTr="00D64A2F">
        <w:tc>
          <w:tcPr>
            <w:tcW w:w="4068" w:type="dxa"/>
            <w:shd w:val="clear" w:color="auto" w:fill="auto"/>
          </w:tcPr>
          <w:p w14:paraId="5DA88341" w14:textId="3098788F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990" w:type="dxa"/>
            <w:shd w:val="clear" w:color="auto" w:fill="auto"/>
          </w:tcPr>
          <w:p w14:paraId="24C03BF1" w14:textId="28AC6488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70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C85288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09131E46" w14:textId="78997DEF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52" w:type="dxa"/>
            <w:shd w:val="clear" w:color="auto" w:fill="auto"/>
          </w:tcPr>
          <w:p w14:paraId="3D7D2870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8535B2" w14:textId="7E9EFBAB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699B72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7D3D95" w14:textId="539586E2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042B">
              <w:rPr>
                <w:rFonts w:ascii="Angsana New" w:hAnsi="Angsana New"/>
                <w:sz w:val="28"/>
                <w:szCs w:val="28"/>
              </w:rPr>
              <w:t>48</w:t>
            </w:r>
            <w:r w:rsidRPr="00A204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50FE0" w:rsidRPr="007B4C6A" w14:paraId="46E36571" w14:textId="77777777" w:rsidTr="00D64A2F">
        <w:tc>
          <w:tcPr>
            <w:tcW w:w="4068" w:type="dxa"/>
            <w:shd w:val="clear" w:color="auto" w:fill="auto"/>
          </w:tcPr>
          <w:p w14:paraId="4E25B1E4" w14:textId="2A647CDF" w:rsidR="00650FE0" w:rsidRPr="007B4C6A" w:rsidRDefault="00650FE0" w:rsidP="00650FE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2042B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26690C" w14:textId="5CA25F6D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9716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71689">
              <w:rPr>
                <w:rFonts w:ascii="Angsana New" w:hAnsi="Angsana New"/>
                <w:sz w:val="28"/>
                <w:szCs w:val="28"/>
              </w:rPr>
              <w:t>15</w:t>
            </w:r>
            <w:r w:rsidRPr="009716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98B672" w14:textId="77777777" w:rsidR="00650FE0" w:rsidRPr="007B4C6A" w:rsidRDefault="00650FE0" w:rsidP="00650FE0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89BF905" w14:textId="5C33CE3C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971689">
              <w:rPr>
                <w:rFonts w:ascii="Angsana New" w:hAnsi="Angsana New"/>
                <w:sz w:val="28"/>
                <w:szCs w:val="28"/>
              </w:rPr>
              <w:t>3</w:t>
            </w:r>
            <w:r w:rsidRPr="0097168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52" w:type="dxa"/>
            <w:shd w:val="clear" w:color="auto" w:fill="auto"/>
          </w:tcPr>
          <w:p w14:paraId="12AD2B35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5F436F" w14:textId="06C3CC40" w:rsidR="00650FE0" w:rsidRPr="007B4C6A" w:rsidRDefault="00650FE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971689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19AAAF20" w14:textId="77777777" w:rsidR="00650FE0" w:rsidRPr="007B4C6A" w:rsidRDefault="00650FE0" w:rsidP="00650FE0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0D2223" w14:textId="54955CFB" w:rsidR="00650FE0" w:rsidRPr="007B4C6A" w:rsidRDefault="00650FE0" w:rsidP="0065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9716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71689">
              <w:rPr>
                <w:rFonts w:ascii="Angsana New" w:hAnsi="Angsana New"/>
                <w:sz w:val="28"/>
                <w:szCs w:val="28"/>
              </w:rPr>
              <w:t>12</w:t>
            </w:r>
            <w:r w:rsidRPr="009716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E56C2" w:rsidRPr="007B4C6A" w14:paraId="6859B8F1" w14:textId="77777777" w:rsidTr="008423DA">
        <w:tc>
          <w:tcPr>
            <w:tcW w:w="4068" w:type="dxa"/>
            <w:shd w:val="clear" w:color="auto" w:fill="auto"/>
          </w:tcPr>
          <w:p w14:paraId="3B4F2EA4" w14:textId="77777777" w:rsidR="006E56C2" w:rsidRPr="007B4C6A" w:rsidRDefault="006E56C2" w:rsidP="006E56C2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D0F2F" w14:textId="77777777" w:rsidR="006E56C2" w:rsidRPr="007B4C6A" w:rsidRDefault="006E56C2" w:rsidP="006E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769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FC7476" w14:textId="77777777" w:rsidR="006E56C2" w:rsidRPr="007B4C6A" w:rsidRDefault="006E56C2" w:rsidP="006E56C2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CAC69" w14:textId="77777777" w:rsidR="006E56C2" w:rsidRPr="007B4C6A" w:rsidRDefault="006E56C2" w:rsidP="006E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2" w:type="dxa"/>
          </w:tcPr>
          <w:p w14:paraId="5B3EEDF1" w14:textId="77777777" w:rsidR="006E56C2" w:rsidRPr="007B4C6A" w:rsidRDefault="006E56C2" w:rsidP="006E56C2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3B206D" w14:textId="011CEE7E" w:rsidR="006E56C2" w:rsidRPr="007B4C6A" w:rsidRDefault="006E56C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57C253" w14:textId="77777777" w:rsidR="006E56C2" w:rsidRPr="007B4C6A" w:rsidRDefault="006E56C2" w:rsidP="006E56C2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6C3FE" w14:textId="77777777" w:rsidR="006E56C2" w:rsidRPr="007B4C6A" w:rsidRDefault="006E56C2" w:rsidP="006E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752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6E56C2" w:rsidRPr="007B4C6A" w14:paraId="3F03C804" w14:textId="77777777" w:rsidTr="008423DA">
        <w:tc>
          <w:tcPr>
            <w:tcW w:w="4068" w:type="dxa"/>
            <w:shd w:val="clear" w:color="auto" w:fill="auto"/>
          </w:tcPr>
          <w:p w14:paraId="5518F54D" w14:textId="77777777" w:rsidR="006E56C2" w:rsidRPr="007B4C6A" w:rsidRDefault="006E56C2" w:rsidP="006E56C2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9877F90" w14:textId="77777777" w:rsidR="006E56C2" w:rsidRPr="007B4C6A" w:rsidRDefault="006E56C2" w:rsidP="006E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358311" w14:textId="77777777" w:rsidR="006E56C2" w:rsidRPr="007B4C6A" w:rsidRDefault="006E56C2" w:rsidP="006E56C2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05F1EF28" w14:textId="77777777" w:rsidR="006E56C2" w:rsidRPr="007B4C6A" w:rsidRDefault="006E56C2" w:rsidP="006E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2D708C0D" w14:textId="77777777" w:rsidR="006E56C2" w:rsidRPr="007B4C6A" w:rsidRDefault="006E56C2" w:rsidP="006E56C2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B9A33E" w14:textId="77777777" w:rsidR="006E56C2" w:rsidRPr="00D64A2F" w:rsidRDefault="006E56C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B8572A" w14:textId="77777777" w:rsidR="006E56C2" w:rsidRPr="007B4C6A" w:rsidRDefault="006E56C2" w:rsidP="006E56C2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F4D7B4" w14:textId="77777777" w:rsidR="006E56C2" w:rsidRPr="007B4C6A" w:rsidRDefault="006E56C2" w:rsidP="006E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E56C2" w:rsidRPr="007B4C6A" w14:paraId="7530DAD6" w14:textId="77777777" w:rsidTr="008423DA">
        <w:tc>
          <w:tcPr>
            <w:tcW w:w="4068" w:type="dxa"/>
            <w:shd w:val="clear" w:color="auto" w:fill="auto"/>
          </w:tcPr>
          <w:p w14:paraId="0F1D2111" w14:textId="77777777" w:rsidR="006E56C2" w:rsidRPr="007B4C6A" w:rsidRDefault="006E56C2" w:rsidP="006E56C2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B8A33F5" w14:textId="77777777" w:rsidR="006E56C2" w:rsidRPr="007B4C6A" w:rsidRDefault="006E56C2" w:rsidP="006E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F83358" w14:textId="77777777" w:rsidR="006E56C2" w:rsidRPr="007B4C6A" w:rsidRDefault="006E56C2" w:rsidP="006E56C2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5FD67BD4" w14:textId="77777777" w:rsidR="006E56C2" w:rsidRPr="007B4C6A" w:rsidRDefault="006E56C2" w:rsidP="006E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52" w:type="dxa"/>
          </w:tcPr>
          <w:p w14:paraId="42594B15" w14:textId="77777777" w:rsidR="006E56C2" w:rsidRPr="007B4C6A" w:rsidRDefault="006E56C2" w:rsidP="006E56C2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A24103" w14:textId="4DF5FB10" w:rsidR="006E56C2" w:rsidRPr="007B4C6A" w:rsidRDefault="006E56C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A50EDE" w14:textId="77777777" w:rsidR="006E56C2" w:rsidRPr="007B4C6A" w:rsidRDefault="006E56C2" w:rsidP="006E56C2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C384160" w14:textId="77777777" w:rsidR="006E56C2" w:rsidRPr="007B4C6A" w:rsidRDefault="006E56C2" w:rsidP="006E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6E483136" w14:textId="77777777" w:rsidR="007321FC" w:rsidRPr="007B4C6A" w:rsidRDefault="007321FC" w:rsidP="005666D2">
      <w:pPr>
        <w:spacing w:line="240" w:lineRule="auto"/>
      </w:pPr>
    </w:p>
    <w:p w14:paraId="6294CCFE" w14:textId="77777777" w:rsidR="006C1E09" w:rsidRPr="007B4C6A" w:rsidRDefault="006C1E09" w:rsidP="005666D2">
      <w:pPr>
        <w:spacing w:line="240" w:lineRule="auto"/>
      </w:pPr>
    </w:p>
    <w:p w14:paraId="0189072A" w14:textId="77777777" w:rsidR="00C93F8B" w:rsidRPr="007B4C6A" w:rsidRDefault="00C93F8B" w:rsidP="005666D2">
      <w:pPr>
        <w:spacing w:line="240" w:lineRule="auto"/>
      </w:pPr>
    </w:p>
    <w:p w14:paraId="00E49667" w14:textId="77777777" w:rsidR="007321FC" w:rsidRPr="007B4C6A" w:rsidRDefault="007321FC" w:rsidP="005666D2">
      <w:pPr>
        <w:spacing w:line="240" w:lineRule="auto"/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062"/>
        <w:gridCol w:w="270"/>
        <w:gridCol w:w="1080"/>
        <w:gridCol w:w="270"/>
        <w:gridCol w:w="1098"/>
      </w:tblGrid>
      <w:tr w:rsidR="005666D2" w:rsidRPr="007B4C6A" w14:paraId="6B4CE3B8" w14:textId="77777777" w:rsidTr="00954916">
        <w:trPr>
          <w:tblHeader/>
        </w:trPr>
        <w:tc>
          <w:tcPr>
            <w:tcW w:w="4050" w:type="dxa"/>
            <w:shd w:val="clear" w:color="auto" w:fill="auto"/>
          </w:tcPr>
          <w:p w14:paraId="5C6A8D1D" w14:textId="77777777" w:rsidR="005666D2" w:rsidRPr="007B4C6A" w:rsidRDefault="005666D2" w:rsidP="00B117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EB47080" w14:textId="77777777" w:rsidR="005666D2" w:rsidRPr="007B4C6A" w:rsidRDefault="005666D2" w:rsidP="00B1173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6D2" w:rsidRPr="007B4C6A" w14:paraId="7842DA9A" w14:textId="77777777" w:rsidTr="00954916">
        <w:trPr>
          <w:tblHeader/>
        </w:trPr>
        <w:tc>
          <w:tcPr>
            <w:tcW w:w="4050" w:type="dxa"/>
            <w:shd w:val="clear" w:color="auto" w:fill="auto"/>
          </w:tcPr>
          <w:p w14:paraId="7FC9088B" w14:textId="77777777" w:rsidR="005666D2" w:rsidRPr="007B4C6A" w:rsidRDefault="005666D2" w:rsidP="00B117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59C2B1" w14:textId="77777777" w:rsidR="005666D2" w:rsidRPr="007B4C6A" w:rsidRDefault="005666D2" w:rsidP="00B1173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8EE66E" w14:textId="77777777" w:rsidR="005666D2" w:rsidRPr="007B4C6A" w:rsidRDefault="005666D2" w:rsidP="00B11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692AD38A" w14:textId="77777777" w:rsidR="005666D2" w:rsidRPr="007B4C6A" w:rsidRDefault="005666D2" w:rsidP="00B1173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</w:p>
        </w:tc>
        <w:tc>
          <w:tcPr>
            <w:tcW w:w="270" w:type="dxa"/>
            <w:shd w:val="clear" w:color="auto" w:fill="auto"/>
          </w:tcPr>
          <w:p w14:paraId="2B023D36" w14:textId="77777777" w:rsidR="005666D2" w:rsidRPr="007B4C6A" w:rsidRDefault="005666D2" w:rsidP="00B1173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FF2FF8F" w14:textId="77777777" w:rsidR="005666D2" w:rsidRPr="007B4C6A" w:rsidRDefault="005666D2" w:rsidP="00B1173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66D2" w:rsidRPr="007B4C6A" w14:paraId="58746466" w14:textId="77777777" w:rsidTr="00954916">
        <w:trPr>
          <w:tblHeader/>
        </w:trPr>
        <w:tc>
          <w:tcPr>
            <w:tcW w:w="4050" w:type="dxa"/>
            <w:shd w:val="clear" w:color="auto" w:fill="auto"/>
          </w:tcPr>
          <w:p w14:paraId="37C934FD" w14:textId="77777777" w:rsidR="005666D2" w:rsidRPr="007B4C6A" w:rsidRDefault="005666D2" w:rsidP="00B117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02AF3E" w14:textId="77777777" w:rsidR="005666D2" w:rsidRPr="007B4C6A" w:rsidRDefault="005666D2" w:rsidP="00B1173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09B57E" w14:textId="77777777" w:rsidR="005666D2" w:rsidRPr="007B4C6A" w:rsidRDefault="005666D2" w:rsidP="00B11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845FB1" w14:textId="77777777" w:rsidR="005666D2" w:rsidRPr="007B4C6A" w:rsidRDefault="005666D2" w:rsidP="00B1173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(รายจ่าย)</w:t>
            </w:r>
            <w:r w:rsidR="00546F04" w:rsidRPr="007B4C6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2757D6A1" w14:textId="77777777" w:rsidR="005666D2" w:rsidRPr="007B4C6A" w:rsidRDefault="005666D2" w:rsidP="00B1173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FD1A358" w14:textId="77777777" w:rsidR="005666D2" w:rsidRPr="007B4C6A" w:rsidRDefault="005666D2" w:rsidP="00B1173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756" w:rsidRPr="007B4C6A" w14:paraId="1A10132B" w14:textId="77777777" w:rsidTr="00954916">
        <w:trPr>
          <w:tblHeader/>
        </w:trPr>
        <w:tc>
          <w:tcPr>
            <w:tcW w:w="4050" w:type="dxa"/>
            <w:shd w:val="clear" w:color="auto" w:fill="auto"/>
          </w:tcPr>
          <w:p w14:paraId="043C7998" w14:textId="77777777" w:rsidR="00EE4756" w:rsidRPr="007B4C6A" w:rsidRDefault="00EE4756" w:rsidP="00EE4756">
            <w:pPr>
              <w:tabs>
                <w:tab w:val="clear" w:pos="5613"/>
                <w:tab w:val="left" w:pos="540"/>
                <w:tab w:val="left" w:pos="408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117C36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7CD6DBBC" w14:textId="77777777" w:rsidR="00EE4756" w:rsidRPr="007B4C6A" w:rsidRDefault="00EE4756" w:rsidP="00EE475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9B8BD5F" w14:textId="52C93B7E" w:rsidR="00EE4756" w:rsidRPr="007B4C6A" w:rsidRDefault="00EE4756" w:rsidP="00EE47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1F45CBF1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D9BA4" w14:textId="0CFC39C0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4638BA2B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94AEA6D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E4756" w:rsidRPr="007B4C6A" w14:paraId="0D670875" w14:textId="77777777" w:rsidTr="00954916">
        <w:trPr>
          <w:tblHeader/>
        </w:trPr>
        <w:tc>
          <w:tcPr>
            <w:tcW w:w="4050" w:type="dxa"/>
            <w:shd w:val="clear" w:color="auto" w:fill="auto"/>
          </w:tcPr>
          <w:p w14:paraId="75BC1B9B" w14:textId="77777777" w:rsidR="00EE4756" w:rsidRPr="007B4C6A" w:rsidRDefault="00EE4756" w:rsidP="00EE475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7BF1FC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ตุลาคม</w:t>
            </w:r>
          </w:p>
        </w:tc>
        <w:tc>
          <w:tcPr>
            <w:tcW w:w="270" w:type="dxa"/>
            <w:shd w:val="clear" w:color="auto" w:fill="auto"/>
          </w:tcPr>
          <w:p w14:paraId="49FF20F2" w14:textId="77777777" w:rsidR="00EE4756" w:rsidRPr="007B4C6A" w:rsidRDefault="00EE4756" w:rsidP="00EE475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B9FB9EE" w14:textId="70AD83DB" w:rsidR="00EE4756" w:rsidRPr="007B4C6A" w:rsidRDefault="00EE4756" w:rsidP="00EE47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19ACCD62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FEDFD" w14:textId="4BA85534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3669BE08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1ABF873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EE4756" w:rsidRPr="007B4C6A" w14:paraId="5D033F18" w14:textId="77777777" w:rsidTr="00954916">
        <w:trPr>
          <w:tblHeader/>
        </w:trPr>
        <w:tc>
          <w:tcPr>
            <w:tcW w:w="4050" w:type="dxa"/>
            <w:shd w:val="clear" w:color="auto" w:fill="auto"/>
          </w:tcPr>
          <w:p w14:paraId="44BC1837" w14:textId="77777777" w:rsidR="00EE4756" w:rsidRPr="007B4C6A" w:rsidRDefault="00EE4756" w:rsidP="00EE475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F9DA28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2332B1D" w14:textId="77777777" w:rsidR="00EE4756" w:rsidRPr="007B4C6A" w:rsidRDefault="00EE4756" w:rsidP="00EE475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009D7AC" w14:textId="13D9946B" w:rsidR="00EE4756" w:rsidRPr="007B4C6A" w:rsidRDefault="00EE4756" w:rsidP="00EE47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3948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(</w:t>
            </w:r>
            <w:r w:rsidRPr="00633948">
              <w:rPr>
                <w:rFonts w:ascii="Angsana New" w:hAnsi="Angsana New" w:hint="cs"/>
                <w:i/>
                <w:iCs/>
                <w:spacing w:val="-2"/>
                <w:sz w:val="28"/>
                <w:szCs w:val="28"/>
                <w:cs/>
              </w:rPr>
              <w:t xml:space="preserve">หมายเหตุ </w:t>
            </w:r>
            <w:r w:rsidRPr="00633948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36</w:t>
            </w:r>
            <w:r w:rsidRPr="00633948">
              <w:rPr>
                <w:rFonts w:ascii="Angsana New" w:hAnsi="Angsana New" w:hint="cs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4A396AE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D89010" w14:textId="1D1F8F43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1BA381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45C8912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B11736" w:rsidRPr="007B4C6A" w14:paraId="39082905" w14:textId="77777777" w:rsidTr="00954916">
        <w:trPr>
          <w:tblHeader/>
        </w:trPr>
        <w:tc>
          <w:tcPr>
            <w:tcW w:w="4050" w:type="dxa"/>
            <w:shd w:val="clear" w:color="auto" w:fill="auto"/>
          </w:tcPr>
          <w:p w14:paraId="60986777" w14:textId="77777777" w:rsidR="00B11736" w:rsidRPr="007B4C6A" w:rsidRDefault="00B11736" w:rsidP="00B117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51C621B6" w14:textId="77777777" w:rsidR="00B11736" w:rsidRPr="007B4C6A" w:rsidRDefault="001110ED" w:rsidP="00B1173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</w:t>
            </w:r>
            <w:r w:rsidR="00B11736"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11736" w:rsidRPr="007B4C6A" w14:paraId="68C888D8" w14:textId="77777777" w:rsidTr="00954916">
        <w:tc>
          <w:tcPr>
            <w:tcW w:w="4050" w:type="dxa"/>
            <w:shd w:val="clear" w:color="auto" w:fill="auto"/>
          </w:tcPr>
          <w:p w14:paraId="091A7FDC" w14:textId="77777777" w:rsidR="00B11736" w:rsidRPr="007B4C6A" w:rsidRDefault="00B11736" w:rsidP="00B11736">
            <w:pPr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8A7C2A2" w14:textId="77777777" w:rsidR="00B11736" w:rsidRPr="007B4C6A" w:rsidRDefault="00B11736" w:rsidP="00B11736">
            <w:pPr>
              <w:tabs>
                <w:tab w:val="decimal" w:pos="1152"/>
              </w:tabs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E2A508" w14:textId="77777777" w:rsidR="00B11736" w:rsidRPr="007B4C6A" w:rsidRDefault="00B11736" w:rsidP="00B11736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FE1F821" w14:textId="77777777" w:rsidR="00B11736" w:rsidRPr="007B4C6A" w:rsidRDefault="00B11736" w:rsidP="00B11736">
            <w:pPr>
              <w:tabs>
                <w:tab w:val="decimal" w:pos="1062"/>
              </w:tabs>
              <w:ind w:right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8C3C3" w14:textId="77777777" w:rsidR="00B11736" w:rsidRPr="007B4C6A" w:rsidRDefault="00B11736" w:rsidP="00B11736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7AC50B" w14:textId="77777777" w:rsidR="00B11736" w:rsidRPr="007B4C6A" w:rsidRDefault="00B11736" w:rsidP="00B11736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E5E91F" w14:textId="77777777" w:rsidR="00B11736" w:rsidRPr="007B4C6A" w:rsidRDefault="00B11736" w:rsidP="00B11736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32D37F5" w14:textId="77777777" w:rsidR="00B11736" w:rsidRPr="007B4C6A" w:rsidRDefault="00B11736" w:rsidP="00B11736">
            <w:pPr>
              <w:tabs>
                <w:tab w:val="decimal" w:pos="1044"/>
              </w:tabs>
              <w:ind w:right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736" w:rsidRPr="007B4C6A" w14:paraId="1A6B14C3" w14:textId="77777777" w:rsidTr="00954916">
        <w:tc>
          <w:tcPr>
            <w:tcW w:w="4050" w:type="dxa"/>
            <w:shd w:val="clear" w:color="auto" w:fill="auto"/>
          </w:tcPr>
          <w:p w14:paraId="7036B450" w14:textId="77777777" w:rsidR="00B11736" w:rsidRPr="007B4C6A" w:rsidRDefault="00B11736" w:rsidP="00981472">
            <w:pPr>
              <w:spacing w:line="240" w:lineRule="auto"/>
              <w:ind w:right="-79"/>
              <w:rPr>
                <w:rFonts w:ascii="Angsana New" w:hAnsi="Angsana New"/>
                <w:color w:val="0000FF"/>
                <w:spacing w:val="-2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ลูกหนี้การค้าและลูกหนี้อื่น  </w:t>
            </w:r>
          </w:p>
        </w:tc>
        <w:tc>
          <w:tcPr>
            <w:tcW w:w="990" w:type="dxa"/>
            <w:shd w:val="clear" w:color="auto" w:fill="auto"/>
          </w:tcPr>
          <w:p w14:paraId="7DB045D6" w14:textId="77777777" w:rsidR="00B11736" w:rsidRPr="007B4C6A" w:rsidRDefault="00B11736" w:rsidP="00B1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742EC8" w14:textId="77777777" w:rsidR="00B11736" w:rsidRPr="007B4C6A" w:rsidRDefault="00B11736" w:rsidP="00B1173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7A339B39" w14:textId="77777777" w:rsidR="00B11736" w:rsidRPr="007B4C6A" w:rsidRDefault="00B11736" w:rsidP="00B11736">
            <w:pPr>
              <w:tabs>
                <w:tab w:val="clear" w:pos="907"/>
                <w:tab w:val="decimal" w:pos="882"/>
              </w:tabs>
              <w:spacing w:line="240" w:lineRule="auto"/>
              <w:ind w:right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6E18E" w14:textId="77777777" w:rsidR="00B11736" w:rsidRPr="007B4C6A" w:rsidRDefault="00B11736" w:rsidP="00B1173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697C433" w14:textId="77777777" w:rsidR="00B11736" w:rsidRPr="007B4C6A" w:rsidRDefault="00B11736" w:rsidP="00B11736">
            <w:pPr>
              <w:tabs>
                <w:tab w:val="clear" w:pos="680"/>
                <w:tab w:val="decimal" w:pos="702"/>
              </w:tabs>
              <w:spacing w:line="240" w:lineRule="auto"/>
              <w:ind w:right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4EBA89" w14:textId="77777777" w:rsidR="00B11736" w:rsidRPr="007B4C6A" w:rsidRDefault="00B11736" w:rsidP="00B1173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256E3B9" w14:textId="77777777" w:rsidR="00B11736" w:rsidRPr="007B4C6A" w:rsidRDefault="00B11736" w:rsidP="00B11736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867" w:rsidRPr="007B4C6A" w14:paraId="160AD781" w14:textId="77777777" w:rsidTr="00954916">
        <w:tc>
          <w:tcPr>
            <w:tcW w:w="4050" w:type="dxa"/>
            <w:shd w:val="clear" w:color="auto" w:fill="auto"/>
          </w:tcPr>
          <w:p w14:paraId="19084D8A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(ค่าเผื่อหนี้สงสัยจะสูญ)</w:t>
            </w:r>
          </w:p>
        </w:tc>
        <w:tc>
          <w:tcPr>
            <w:tcW w:w="990" w:type="dxa"/>
            <w:shd w:val="clear" w:color="auto" w:fill="auto"/>
          </w:tcPr>
          <w:p w14:paraId="6E9372A8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9A29AD5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5E1AA456" w14:textId="77777777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F1F519B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F8A8366" w14:textId="5EC7AE44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DF9C98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0876A6D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7A0867" w:rsidRPr="007B4C6A" w14:paraId="776E6293" w14:textId="77777777" w:rsidTr="00954916">
        <w:tc>
          <w:tcPr>
            <w:tcW w:w="4050" w:type="dxa"/>
            <w:shd w:val="clear" w:color="auto" w:fill="auto"/>
          </w:tcPr>
          <w:p w14:paraId="38FA25BD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6F868E23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7C3B0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7CEAEADC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B40F567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135771" w14:textId="2D7557FF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0E80E4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A736174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7A0867" w:rsidRPr="007B4C6A" w14:paraId="408BB3E7" w14:textId="77777777" w:rsidTr="00954916">
        <w:tc>
          <w:tcPr>
            <w:tcW w:w="4050" w:type="dxa"/>
            <w:shd w:val="clear" w:color="auto" w:fill="auto"/>
          </w:tcPr>
          <w:p w14:paraId="60C88D86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990" w:type="dxa"/>
            <w:shd w:val="clear" w:color="auto" w:fill="auto"/>
          </w:tcPr>
          <w:p w14:paraId="08EA2BB8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9BE3C0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97CEF2D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0748D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B431F2" w14:textId="77777777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ECD9F9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B72DCC1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867" w:rsidRPr="007B4C6A" w14:paraId="27124738" w14:textId="77777777" w:rsidTr="00954916">
        <w:tc>
          <w:tcPr>
            <w:tcW w:w="4050" w:type="dxa"/>
            <w:shd w:val="clear" w:color="auto" w:fill="auto"/>
          </w:tcPr>
          <w:p w14:paraId="4A816BF3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62172A9C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DCA7AA4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BCFA27F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7799AF76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ED2D17" w14:textId="09BD9DB1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E7A27F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751C57E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7A0867" w:rsidRPr="007B4C6A" w14:paraId="1F1C5E20" w14:textId="77777777" w:rsidTr="00954916">
        <w:tc>
          <w:tcPr>
            <w:tcW w:w="4050" w:type="dxa"/>
            <w:shd w:val="clear" w:color="auto" w:fill="auto"/>
          </w:tcPr>
          <w:p w14:paraId="0342FE06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เงินมัดจำลูกค้า</w:t>
            </w:r>
          </w:p>
        </w:tc>
        <w:tc>
          <w:tcPr>
            <w:tcW w:w="990" w:type="dxa"/>
            <w:shd w:val="clear" w:color="auto" w:fill="auto"/>
          </w:tcPr>
          <w:p w14:paraId="3C17D504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953D411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1FFB8A50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FF5D58A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50DC4A1" w14:textId="4A5750CA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3D48DA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620B068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7A0867" w:rsidRPr="007B4C6A" w14:paraId="24A873CE" w14:textId="77777777" w:rsidTr="00954916">
        <w:tc>
          <w:tcPr>
            <w:tcW w:w="4050" w:type="dxa"/>
            <w:shd w:val="clear" w:color="auto" w:fill="auto"/>
          </w:tcPr>
          <w:p w14:paraId="1E53AB06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D4BDE7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E860DA7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7C68521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35EE0513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458BB0" w14:textId="12C325C9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0C93FD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7961B78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11</w:t>
            </w:r>
          </w:p>
        </w:tc>
      </w:tr>
      <w:tr w:rsidR="007A0867" w:rsidRPr="007B4C6A" w14:paraId="68E42655" w14:textId="77777777" w:rsidTr="00954916">
        <w:tc>
          <w:tcPr>
            <w:tcW w:w="4050" w:type="dxa"/>
            <w:shd w:val="clear" w:color="auto" w:fill="auto"/>
          </w:tcPr>
          <w:p w14:paraId="6D6F7BED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227FC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2CF4D62D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937D7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D70157D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F522D8" w14:textId="638D3FAC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6886B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C4372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7A0867" w:rsidRPr="007B4C6A" w14:paraId="7213F7E3" w14:textId="77777777" w:rsidTr="00954916">
        <w:tc>
          <w:tcPr>
            <w:tcW w:w="4050" w:type="dxa"/>
            <w:shd w:val="clear" w:color="auto" w:fill="auto"/>
          </w:tcPr>
          <w:p w14:paraId="139F7462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7407D7C" w14:textId="77777777" w:rsidR="007A0867" w:rsidRPr="007B4C6A" w:rsidRDefault="007A0867" w:rsidP="007A0867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01AEC7E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13EF6D93" w14:textId="77777777" w:rsidR="007A0867" w:rsidRPr="007B4C6A" w:rsidRDefault="007A0867" w:rsidP="007A0867">
            <w:pPr>
              <w:tabs>
                <w:tab w:val="clear" w:pos="907"/>
                <w:tab w:val="decimal" w:pos="882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34B6509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6FF2CB" w14:textId="5AD8E076" w:rsidR="007A0867" w:rsidRPr="00D64A2F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C23E80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1E4656E" w14:textId="77777777" w:rsidR="007A0867" w:rsidRPr="007B4C6A" w:rsidRDefault="007A0867" w:rsidP="007A0867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A0867" w:rsidRPr="007B4C6A" w14:paraId="41CB3C3E" w14:textId="77777777" w:rsidTr="00954916">
        <w:tc>
          <w:tcPr>
            <w:tcW w:w="4050" w:type="dxa"/>
            <w:shd w:val="clear" w:color="auto" w:fill="auto"/>
          </w:tcPr>
          <w:p w14:paraId="0319B1E2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BC9ECAB" w14:textId="77777777" w:rsidR="007A0867" w:rsidRPr="007B4C6A" w:rsidRDefault="007A0867" w:rsidP="007A0867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90D20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10C96D85" w14:textId="77777777" w:rsidR="007A0867" w:rsidRPr="007B4C6A" w:rsidRDefault="007A0867" w:rsidP="007A0867">
            <w:pPr>
              <w:tabs>
                <w:tab w:val="clear" w:pos="907"/>
                <w:tab w:val="decimal" w:pos="882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B36E6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F5D626" w14:textId="77777777" w:rsidR="007A0867" w:rsidRPr="00D64A2F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2512F3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E54AF05" w14:textId="77777777" w:rsidR="007A0867" w:rsidRPr="007B4C6A" w:rsidRDefault="007A0867" w:rsidP="007A0867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0867" w:rsidRPr="007B4C6A" w14:paraId="7D01EB63" w14:textId="77777777" w:rsidTr="004E4051">
        <w:tc>
          <w:tcPr>
            <w:tcW w:w="4050" w:type="dxa"/>
            <w:shd w:val="clear" w:color="auto" w:fill="auto"/>
          </w:tcPr>
          <w:p w14:paraId="2CD2DFE1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ลูกหนี้ตามสัญญาเช่าดำเนินงาน</w:t>
            </w:r>
          </w:p>
        </w:tc>
        <w:tc>
          <w:tcPr>
            <w:tcW w:w="990" w:type="dxa"/>
            <w:shd w:val="clear" w:color="auto" w:fill="auto"/>
          </w:tcPr>
          <w:p w14:paraId="30E38DE9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C7EEF3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2526A8CF" w14:textId="77777777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726E072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97D47B0" w14:textId="3CD09768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33EF59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171FCF4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A0867" w:rsidRPr="007B4C6A" w14:paraId="1315C9ED" w14:textId="77777777" w:rsidTr="00954916">
        <w:tc>
          <w:tcPr>
            <w:tcW w:w="4050" w:type="dxa"/>
            <w:shd w:val="clear" w:color="auto" w:fill="auto"/>
          </w:tcPr>
          <w:p w14:paraId="4DB0317F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รายได้จากการขายอาคารตามสัญญาเช่าการเงิน</w:t>
            </w:r>
          </w:p>
        </w:tc>
        <w:tc>
          <w:tcPr>
            <w:tcW w:w="990" w:type="dxa"/>
            <w:shd w:val="clear" w:color="auto" w:fill="auto"/>
          </w:tcPr>
          <w:p w14:paraId="7B67AAC7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169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0F85BC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158A5770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77492ADE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FE75EB" w14:textId="294D362B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E882B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7BAC49F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127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A0867" w:rsidRPr="007B4C6A" w14:paraId="698E86B7" w14:textId="77777777" w:rsidTr="00954916">
        <w:tc>
          <w:tcPr>
            <w:tcW w:w="4050" w:type="dxa"/>
            <w:shd w:val="clear" w:color="auto" w:fill="auto"/>
          </w:tcPr>
          <w:p w14:paraId="45F04B7C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การเปลี่ยนแปลงประมาณการอายุการให้</w:t>
            </w:r>
          </w:p>
        </w:tc>
        <w:tc>
          <w:tcPr>
            <w:tcW w:w="990" w:type="dxa"/>
            <w:shd w:val="clear" w:color="auto" w:fill="auto"/>
          </w:tcPr>
          <w:p w14:paraId="2E8CAB57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95F388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4AC9AD2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C5224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A7FF7A" w14:textId="1223CABE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00C156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705EE29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867" w:rsidRPr="007B4C6A" w14:paraId="5FB946FA" w14:textId="77777777" w:rsidTr="00954916">
        <w:tc>
          <w:tcPr>
            <w:tcW w:w="4050" w:type="dxa"/>
            <w:shd w:val="clear" w:color="auto" w:fill="auto"/>
          </w:tcPr>
          <w:p w14:paraId="1BD302EF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ประโยชน์ของสินทรัพย์</w:t>
            </w:r>
          </w:p>
        </w:tc>
        <w:tc>
          <w:tcPr>
            <w:tcW w:w="990" w:type="dxa"/>
            <w:shd w:val="clear" w:color="auto" w:fill="auto"/>
          </w:tcPr>
          <w:p w14:paraId="0924463F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26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A793EF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AE328BD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(3)</w:t>
            </w:r>
          </w:p>
        </w:tc>
        <w:tc>
          <w:tcPr>
            <w:tcW w:w="270" w:type="dxa"/>
          </w:tcPr>
          <w:p w14:paraId="279ED099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B553D4" w14:textId="02259A91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5DA21D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02111EC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29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A0867" w:rsidRPr="007B4C6A" w14:paraId="26C838AB" w14:textId="77777777" w:rsidTr="00954916">
        <w:tc>
          <w:tcPr>
            <w:tcW w:w="4050" w:type="dxa"/>
            <w:shd w:val="clear" w:color="auto" w:fill="auto"/>
          </w:tcPr>
          <w:p w14:paraId="61E4C028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ค่าเสื่อมราคาของสินทรัพย์ที่ถือไว้เพื่อขาย</w:t>
            </w:r>
          </w:p>
        </w:tc>
        <w:tc>
          <w:tcPr>
            <w:tcW w:w="990" w:type="dxa"/>
            <w:shd w:val="clear" w:color="auto" w:fill="auto"/>
          </w:tcPr>
          <w:p w14:paraId="1FACA87B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3DC84A61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7DA40F5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FAC90E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FFCD98" w14:textId="77A76159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7EF9D6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B437ABB" w14:textId="77777777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0867" w:rsidRPr="007B4C6A" w14:paraId="730F6555" w14:textId="77777777" w:rsidTr="00954916">
        <w:tc>
          <w:tcPr>
            <w:tcW w:w="4050" w:type="dxa"/>
            <w:shd w:val="clear" w:color="auto" w:fill="auto"/>
          </w:tcPr>
          <w:p w14:paraId="6A32BEB4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CADD47" w14:textId="77777777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7B71E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359014B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68937CC6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26B2A9" w14:textId="6B4E87C5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A0EB77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87607A0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7A0867" w:rsidRPr="007B4C6A" w14:paraId="6B333660" w14:textId="77777777" w:rsidTr="00981472">
        <w:tc>
          <w:tcPr>
            <w:tcW w:w="4050" w:type="dxa"/>
            <w:shd w:val="clear" w:color="auto" w:fill="auto"/>
          </w:tcPr>
          <w:p w14:paraId="30AF5069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CA097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998F89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4239B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7C76CAEB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3A2DD" w14:textId="3EBB8BD3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9BDE1D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4D2AE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7A0867" w:rsidRPr="007B4C6A" w14:paraId="03746AAC" w14:textId="77777777" w:rsidTr="00981472">
        <w:tc>
          <w:tcPr>
            <w:tcW w:w="4050" w:type="dxa"/>
            <w:shd w:val="clear" w:color="auto" w:fill="auto"/>
          </w:tcPr>
          <w:p w14:paraId="26B9E08F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E8A624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F3A84E6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130952E2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7BD6E15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350E7E" w14:textId="77777777" w:rsidR="007A0867" w:rsidRPr="00D64A2F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79E312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6090792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A0867" w:rsidRPr="007B4C6A" w14:paraId="670AE5C3" w14:textId="77777777" w:rsidTr="00981472">
        <w:tc>
          <w:tcPr>
            <w:tcW w:w="4050" w:type="dxa"/>
            <w:shd w:val="clear" w:color="auto" w:fill="auto"/>
          </w:tcPr>
          <w:p w14:paraId="242CFAEA" w14:textId="77777777" w:rsidR="007A0867" w:rsidRPr="007B4C6A" w:rsidRDefault="007A0867" w:rsidP="007A0867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CA29FD9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DB348E" w14:textId="77777777" w:rsidR="007A0867" w:rsidRPr="007B4C6A" w:rsidRDefault="007A0867" w:rsidP="007A0867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357BF4A4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6F65153C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ECA0F3" w14:textId="3BEFEFD9" w:rsidR="007A0867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E75162" w14:textId="77777777" w:rsidR="007A0867" w:rsidRPr="007B4C6A" w:rsidRDefault="007A0867" w:rsidP="007A0867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002A04E8" w14:textId="77777777" w:rsidR="007A0867" w:rsidRPr="007B4C6A" w:rsidRDefault="007A0867" w:rsidP="007A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(123)</w:t>
            </w:r>
          </w:p>
        </w:tc>
      </w:tr>
    </w:tbl>
    <w:p w14:paraId="281D4D7F" w14:textId="77777777" w:rsidR="005666D2" w:rsidRPr="007B4C6A" w:rsidRDefault="005666D2" w:rsidP="005666D2">
      <w:pPr>
        <w:spacing w:line="240" w:lineRule="auto"/>
        <w:rPr>
          <w:sz w:val="2"/>
          <w:szCs w:val="2"/>
        </w:rPr>
      </w:pPr>
    </w:p>
    <w:p w14:paraId="0732D955" w14:textId="77777777" w:rsidR="005666D2" w:rsidRPr="007B4C6A" w:rsidRDefault="005666D2" w:rsidP="005666D2">
      <w:pPr>
        <w:spacing w:line="240" w:lineRule="auto"/>
        <w:rPr>
          <w:sz w:val="2"/>
          <w:szCs w:val="2"/>
        </w:rPr>
      </w:pPr>
    </w:p>
    <w:p w14:paraId="44C83D56" w14:textId="77777777" w:rsidR="005666D2" w:rsidRPr="007B4C6A" w:rsidRDefault="005666D2" w:rsidP="005666D2">
      <w:pPr>
        <w:pStyle w:val="ListParagraph"/>
        <w:spacing w:line="240" w:lineRule="auto"/>
        <w:ind w:left="0" w:right="29"/>
        <w:jc w:val="thaiDistribute"/>
        <w:rPr>
          <w:rFonts w:ascii="Angsana New" w:hAnsi="Angsana New"/>
          <w:sz w:val="30"/>
          <w:szCs w:val="30"/>
        </w:rPr>
      </w:pPr>
    </w:p>
    <w:p w14:paraId="50E5F391" w14:textId="77777777" w:rsidR="005246D6" w:rsidRPr="007B4C6A" w:rsidRDefault="005246D6" w:rsidP="005666D2">
      <w:pPr>
        <w:pStyle w:val="ListParagraph"/>
        <w:spacing w:line="240" w:lineRule="auto"/>
        <w:ind w:left="0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062"/>
        <w:gridCol w:w="270"/>
        <w:gridCol w:w="1080"/>
        <w:gridCol w:w="270"/>
        <w:gridCol w:w="1098"/>
      </w:tblGrid>
      <w:tr w:rsidR="006C1E09" w:rsidRPr="007B4C6A" w14:paraId="77628681" w14:textId="77777777" w:rsidTr="006C1E09">
        <w:trPr>
          <w:tblHeader/>
        </w:trPr>
        <w:tc>
          <w:tcPr>
            <w:tcW w:w="4050" w:type="dxa"/>
            <w:shd w:val="clear" w:color="auto" w:fill="auto"/>
          </w:tcPr>
          <w:p w14:paraId="20BDEE06" w14:textId="77777777" w:rsidR="006C1E09" w:rsidRPr="007B4C6A" w:rsidRDefault="006C1E09" w:rsidP="006C1E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16128AF" w14:textId="77777777" w:rsidR="006C1E09" w:rsidRPr="007B4C6A" w:rsidRDefault="006C1E09" w:rsidP="006C1E0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E09" w:rsidRPr="007B4C6A" w14:paraId="3C4D708A" w14:textId="77777777" w:rsidTr="006C1E09">
        <w:trPr>
          <w:tblHeader/>
        </w:trPr>
        <w:tc>
          <w:tcPr>
            <w:tcW w:w="4050" w:type="dxa"/>
            <w:shd w:val="clear" w:color="auto" w:fill="auto"/>
          </w:tcPr>
          <w:p w14:paraId="19CF0744" w14:textId="77777777" w:rsidR="006C1E09" w:rsidRPr="007B4C6A" w:rsidRDefault="006C1E09" w:rsidP="006C1E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566DAE" w14:textId="77777777" w:rsidR="006C1E09" w:rsidRPr="007B4C6A" w:rsidRDefault="006C1E09" w:rsidP="006C1E0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BA8BF9" w14:textId="77777777" w:rsidR="006C1E09" w:rsidRPr="007B4C6A" w:rsidRDefault="006C1E09" w:rsidP="006C1E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0B98882E" w14:textId="77777777" w:rsidR="006C1E09" w:rsidRPr="007B4C6A" w:rsidRDefault="006C1E09" w:rsidP="006C1E0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</w:p>
        </w:tc>
        <w:tc>
          <w:tcPr>
            <w:tcW w:w="270" w:type="dxa"/>
            <w:shd w:val="clear" w:color="auto" w:fill="auto"/>
          </w:tcPr>
          <w:p w14:paraId="75AD1371" w14:textId="77777777" w:rsidR="006C1E09" w:rsidRPr="007B4C6A" w:rsidRDefault="006C1E09" w:rsidP="006C1E0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BCFC1E0" w14:textId="77777777" w:rsidR="006C1E09" w:rsidRPr="007B4C6A" w:rsidRDefault="006C1E09" w:rsidP="006C1E0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1E09" w:rsidRPr="007B4C6A" w14:paraId="0C08CB55" w14:textId="77777777" w:rsidTr="006C1E09">
        <w:trPr>
          <w:tblHeader/>
        </w:trPr>
        <w:tc>
          <w:tcPr>
            <w:tcW w:w="4050" w:type="dxa"/>
            <w:shd w:val="clear" w:color="auto" w:fill="auto"/>
          </w:tcPr>
          <w:p w14:paraId="01E32086" w14:textId="77777777" w:rsidR="006C1E09" w:rsidRPr="007B4C6A" w:rsidRDefault="006C1E09" w:rsidP="006C1E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63659D" w14:textId="77777777" w:rsidR="006C1E09" w:rsidRPr="007B4C6A" w:rsidRDefault="006C1E09" w:rsidP="006C1E0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3DDC9A" w14:textId="77777777" w:rsidR="006C1E09" w:rsidRPr="007B4C6A" w:rsidRDefault="006C1E09" w:rsidP="006C1E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44E2FF" w14:textId="77777777" w:rsidR="006C1E09" w:rsidRPr="007B4C6A" w:rsidRDefault="006C1E09" w:rsidP="006C1E0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(รายจ่าย)/รายได้ใน</w:t>
            </w:r>
          </w:p>
        </w:tc>
        <w:tc>
          <w:tcPr>
            <w:tcW w:w="270" w:type="dxa"/>
            <w:shd w:val="clear" w:color="auto" w:fill="auto"/>
          </w:tcPr>
          <w:p w14:paraId="52C51C50" w14:textId="77777777" w:rsidR="006C1E09" w:rsidRPr="007B4C6A" w:rsidRDefault="006C1E09" w:rsidP="006C1E0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EDC146F" w14:textId="77777777" w:rsidR="006C1E09" w:rsidRPr="007B4C6A" w:rsidRDefault="006C1E09" w:rsidP="006C1E0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756" w:rsidRPr="007B4C6A" w14:paraId="5AB91C05" w14:textId="77777777" w:rsidTr="006C1E09">
        <w:trPr>
          <w:tblHeader/>
        </w:trPr>
        <w:tc>
          <w:tcPr>
            <w:tcW w:w="4050" w:type="dxa"/>
            <w:shd w:val="clear" w:color="auto" w:fill="auto"/>
          </w:tcPr>
          <w:p w14:paraId="486D29A9" w14:textId="77777777" w:rsidR="00EE4756" w:rsidRPr="007B4C6A" w:rsidRDefault="00EE4756" w:rsidP="00EE4756">
            <w:pPr>
              <w:tabs>
                <w:tab w:val="clear" w:pos="5613"/>
                <w:tab w:val="left" w:pos="540"/>
                <w:tab w:val="left" w:pos="408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E41190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2E827AA2" w14:textId="77777777" w:rsidR="00EE4756" w:rsidRPr="007B4C6A" w:rsidRDefault="00EE4756" w:rsidP="00EE475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EA770F7" w14:textId="18AC4278" w:rsidR="00EE4756" w:rsidRPr="007B4C6A" w:rsidRDefault="00EE4756" w:rsidP="00EE47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58A5A4F2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B5C35C" w14:textId="237EBA28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09148C66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45ACEB6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E4756" w:rsidRPr="007B4C6A" w14:paraId="2691DCD1" w14:textId="77777777" w:rsidTr="006C1E09">
        <w:trPr>
          <w:tblHeader/>
        </w:trPr>
        <w:tc>
          <w:tcPr>
            <w:tcW w:w="4050" w:type="dxa"/>
            <w:shd w:val="clear" w:color="auto" w:fill="auto"/>
          </w:tcPr>
          <w:p w14:paraId="0A74C80F" w14:textId="77777777" w:rsidR="00EE4756" w:rsidRPr="007B4C6A" w:rsidRDefault="00EE4756" w:rsidP="00EE475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2B8B91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4A960248" w14:textId="77777777" w:rsidR="00EE4756" w:rsidRPr="007B4C6A" w:rsidRDefault="00EE4756" w:rsidP="00EE475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7E25E5E" w14:textId="7ED13BA2" w:rsidR="00EE4756" w:rsidRPr="007B4C6A" w:rsidRDefault="00EE4756" w:rsidP="00EE47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424B30AA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6AE9E" w14:textId="3BE9B3F5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04B5BA78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ABF439E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EE4756" w:rsidRPr="007B4C6A" w14:paraId="48A733A1" w14:textId="77777777" w:rsidTr="006C1E09">
        <w:trPr>
          <w:tblHeader/>
        </w:trPr>
        <w:tc>
          <w:tcPr>
            <w:tcW w:w="4050" w:type="dxa"/>
            <w:shd w:val="clear" w:color="auto" w:fill="auto"/>
          </w:tcPr>
          <w:p w14:paraId="44D0FE4A" w14:textId="77777777" w:rsidR="00EE4756" w:rsidRPr="007B4C6A" w:rsidRDefault="00EE4756" w:rsidP="00EE475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B837D9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64346F0" w14:textId="77777777" w:rsidR="00EE4756" w:rsidRPr="007B4C6A" w:rsidRDefault="00EE4756" w:rsidP="00EE475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E054D7C" w14:textId="0FA98C75" w:rsidR="00EE4756" w:rsidRPr="007B4C6A" w:rsidRDefault="00EE4756" w:rsidP="00EE47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3948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(</w:t>
            </w:r>
            <w:r w:rsidRPr="00633948">
              <w:rPr>
                <w:rFonts w:ascii="Angsana New" w:hAnsi="Angsana New" w:hint="cs"/>
                <w:i/>
                <w:iCs/>
                <w:spacing w:val="-2"/>
                <w:sz w:val="28"/>
                <w:szCs w:val="28"/>
                <w:cs/>
              </w:rPr>
              <w:t xml:space="preserve">หมายเหตุ </w:t>
            </w:r>
            <w:r w:rsidRPr="00633948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36</w:t>
            </w:r>
            <w:r w:rsidRPr="00633948">
              <w:rPr>
                <w:rFonts w:ascii="Angsana New" w:hAnsi="Angsana New" w:hint="cs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C7A8841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CA0957" w14:textId="767E1ECC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D545BE" w14:textId="77777777" w:rsidR="00EE4756" w:rsidRPr="007B4C6A" w:rsidRDefault="00EE4756" w:rsidP="00EE475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8E15C86" w14:textId="77777777" w:rsidR="00EE4756" w:rsidRPr="007B4C6A" w:rsidRDefault="00EE4756" w:rsidP="00EE475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6C1E09" w:rsidRPr="007B4C6A" w14:paraId="28124EF7" w14:textId="77777777" w:rsidTr="006C1E09">
        <w:trPr>
          <w:tblHeader/>
        </w:trPr>
        <w:tc>
          <w:tcPr>
            <w:tcW w:w="4050" w:type="dxa"/>
            <w:shd w:val="clear" w:color="auto" w:fill="auto"/>
          </w:tcPr>
          <w:p w14:paraId="5174951C" w14:textId="77777777" w:rsidR="006C1E09" w:rsidRPr="007B4C6A" w:rsidRDefault="006C1E09" w:rsidP="006C1E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089230D" w14:textId="77777777" w:rsidR="006C1E09" w:rsidRPr="007B4C6A" w:rsidRDefault="00F84605" w:rsidP="006C1E0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</w:t>
            </w:r>
            <w:r w:rsidR="006C1E09"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1E09" w:rsidRPr="007B4C6A" w14:paraId="397535C9" w14:textId="77777777" w:rsidTr="006C1E09">
        <w:tc>
          <w:tcPr>
            <w:tcW w:w="4050" w:type="dxa"/>
            <w:shd w:val="clear" w:color="auto" w:fill="auto"/>
          </w:tcPr>
          <w:p w14:paraId="616C17C5" w14:textId="77777777" w:rsidR="006C1E09" w:rsidRPr="007B4C6A" w:rsidRDefault="006C1E09" w:rsidP="006C1E09">
            <w:pPr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AD8D532" w14:textId="77777777" w:rsidR="006C1E09" w:rsidRPr="007B4C6A" w:rsidRDefault="006C1E09" w:rsidP="006C1E09">
            <w:pPr>
              <w:tabs>
                <w:tab w:val="decimal" w:pos="1152"/>
              </w:tabs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779B42" w14:textId="77777777" w:rsidR="006C1E09" w:rsidRPr="007B4C6A" w:rsidRDefault="006C1E09" w:rsidP="006C1E09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68C0060" w14:textId="77777777" w:rsidR="006C1E09" w:rsidRPr="007B4C6A" w:rsidRDefault="006C1E09" w:rsidP="006C1E09">
            <w:pPr>
              <w:tabs>
                <w:tab w:val="decimal" w:pos="1062"/>
              </w:tabs>
              <w:ind w:right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75510" w14:textId="77777777" w:rsidR="006C1E09" w:rsidRPr="007B4C6A" w:rsidRDefault="006C1E09" w:rsidP="006C1E09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7401E" w14:textId="77777777" w:rsidR="006C1E09" w:rsidRPr="007B4C6A" w:rsidRDefault="006C1E09" w:rsidP="006C1E09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B3C219" w14:textId="77777777" w:rsidR="006C1E09" w:rsidRPr="007B4C6A" w:rsidRDefault="006C1E09" w:rsidP="006C1E09">
            <w:pPr>
              <w:tabs>
                <w:tab w:val="decimal" w:pos="109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02A1506" w14:textId="77777777" w:rsidR="006C1E09" w:rsidRPr="007B4C6A" w:rsidRDefault="006C1E09" w:rsidP="006C1E09">
            <w:pPr>
              <w:tabs>
                <w:tab w:val="decimal" w:pos="1044"/>
              </w:tabs>
              <w:ind w:right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1E09" w:rsidRPr="007B4C6A" w14:paraId="3826CCBF" w14:textId="77777777" w:rsidTr="006C1E09">
        <w:tc>
          <w:tcPr>
            <w:tcW w:w="4050" w:type="dxa"/>
            <w:shd w:val="clear" w:color="auto" w:fill="auto"/>
          </w:tcPr>
          <w:p w14:paraId="609D391C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color w:val="0000FF"/>
                <w:spacing w:val="-2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ลูกหนี้การค้าและลูกหนี้อื่น  </w:t>
            </w:r>
          </w:p>
        </w:tc>
        <w:tc>
          <w:tcPr>
            <w:tcW w:w="990" w:type="dxa"/>
            <w:shd w:val="clear" w:color="auto" w:fill="auto"/>
          </w:tcPr>
          <w:p w14:paraId="0AA4BFE4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6243B3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DCC1ADE" w14:textId="77777777" w:rsidR="006C1E09" w:rsidRPr="007B4C6A" w:rsidRDefault="006C1E09" w:rsidP="006C1E09">
            <w:pPr>
              <w:tabs>
                <w:tab w:val="clear" w:pos="907"/>
                <w:tab w:val="decimal" w:pos="882"/>
              </w:tabs>
              <w:spacing w:line="240" w:lineRule="auto"/>
              <w:ind w:right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2FA5C4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F7386E" w14:textId="77777777" w:rsidR="006C1E09" w:rsidRPr="007B4C6A" w:rsidRDefault="006C1E09" w:rsidP="006C1E09">
            <w:pPr>
              <w:tabs>
                <w:tab w:val="clear" w:pos="680"/>
                <w:tab w:val="decimal" w:pos="702"/>
              </w:tabs>
              <w:spacing w:line="240" w:lineRule="auto"/>
              <w:ind w:right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3CA0D6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BF31984" w14:textId="77777777" w:rsidR="006C1E09" w:rsidRPr="007B4C6A" w:rsidRDefault="006C1E09" w:rsidP="006C1E09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1E09" w:rsidRPr="007B4C6A" w14:paraId="22A4F8E0" w14:textId="77777777" w:rsidTr="006C1E09">
        <w:tc>
          <w:tcPr>
            <w:tcW w:w="4050" w:type="dxa"/>
            <w:shd w:val="clear" w:color="auto" w:fill="auto"/>
          </w:tcPr>
          <w:p w14:paraId="43899587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(ค่าเผื่อหนี้สงสัยจะสูญ)</w:t>
            </w:r>
          </w:p>
        </w:tc>
        <w:tc>
          <w:tcPr>
            <w:tcW w:w="990" w:type="dxa"/>
            <w:shd w:val="clear" w:color="auto" w:fill="auto"/>
          </w:tcPr>
          <w:p w14:paraId="103A233A" w14:textId="77777777" w:rsidR="006C1E09" w:rsidRPr="007B4C6A" w:rsidRDefault="004A6FB6" w:rsidP="00F8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16630FA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871B68B" w14:textId="5F705E16" w:rsidR="006C1E09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4D686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656BF54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38F6BBAE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C8AC498" w14:textId="77777777" w:rsidR="006C1E09" w:rsidRPr="007B4C6A" w:rsidRDefault="004A6FB6" w:rsidP="00F8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C1E09" w:rsidRPr="007B4C6A" w14:paraId="4DC4F60B" w14:textId="77777777" w:rsidTr="006C1E09">
        <w:tc>
          <w:tcPr>
            <w:tcW w:w="4050" w:type="dxa"/>
            <w:shd w:val="clear" w:color="auto" w:fill="auto"/>
          </w:tcPr>
          <w:p w14:paraId="2DEC7461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63398042" w14:textId="77777777" w:rsidR="006C1E09" w:rsidRPr="007B4C6A" w:rsidRDefault="004A6FB6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FA47B5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2F9DBB87" w14:textId="77777777" w:rsidR="006C1E09" w:rsidRPr="007B4C6A" w:rsidRDefault="004A6FB6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12FFC8A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F81373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0EEA09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7352B24" w14:textId="74D65412" w:rsidR="006C1E09" w:rsidRPr="007B4C6A" w:rsidRDefault="00B16B72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C1E09" w:rsidRPr="007B4C6A" w14:paraId="0A2F4F75" w14:textId="77777777" w:rsidTr="006C1E09">
        <w:tc>
          <w:tcPr>
            <w:tcW w:w="4050" w:type="dxa"/>
            <w:shd w:val="clear" w:color="auto" w:fill="auto"/>
          </w:tcPr>
          <w:p w14:paraId="181FE87A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990" w:type="dxa"/>
            <w:shd w:val="clear" w:color="auto" w:fill="auto"/>
          </w:tcPr>
          <w:p w14:paraId="1B265A0D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597460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7D23D92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0FACF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FF298D6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DE2813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DB4550A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FB6" w:rsidRPr="007B4C6A" w14:paraId="519D44AB" w14:textId="77777777" w:rsidTr="006C1E09">
        <w:tc>
          <w:tcPr>
            <w:tcW w:w="4050" w:type="dxa"/>
            <w:shd w:val="clear" w:color="auto" w:fill="auto"/>
          </w:tcPr>
          <w:p w14:paraId="5407E17E" w14:textId="77777777" w:rsidR="004A6FB6" w:rsidRPr="007B4C6A" w:rsidRDefault="004A6FB6" w:rsidP="004A6FB6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4D627C22" w14:textId="77777777" w:rsidR="004A6FB6" w:rsidRPr="007B4C6A" w:rsidRDefault="004A6FB6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6410AA1" w14:textId="77777777" w:rsidR="004A6FB6" w:rsidRPr="007B4C6A" w:rsidRDefault="004A6FB6" w:rsidP="004A6FB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18419A02" w14:textId="5D642DD3" w:rsidR="004A6FB6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BDF833" w14:textId="77777777" w:rsidR="004A6FB6" w:rsidRPr="007B4C6A" w:rsidRDefault="004A6FB6" w:rsidP="004A6FB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E77C38" w14:textId="77777777" w:rsidR="004A6FB6" w:rsidRPr="007B4C6A" w:rsidRDefault="004A6FB6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749532F4" w14:textId="77777777" w:rsidR="004A6FB6" w:rsidRPr="007B4C6A" w:rsidRDefault="004A6FB6" w:rsidP="004A6FB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AD0A6D7" w14:textId="77777777" w:rsidR="004A6FB6" w:rsidRPr="007B4C6A" w:rsidRDefault="004A6FB6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1E09" w:rsidRPr="007B4C6A" w14:paraId="734D20CA" w14:textId="77777777" w:rsidTr="006C1E09">
        <w:tc>
          <w:tcPr>
            <w:tcW w:w="4050" w:type="dxa"/>
            <w:shd w:val="clear" w:color="auto" w:fill="auto"/>
          </w:tcPr>
          <w:p w14:paraId="196047AA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เงินมัดจำลูกค้า</w:t>
            </w:r>
          </w:p>
        </w:tc>
        <w:tc>
          <w:tcPr>
            <w:tcW w:w="990" w:type="dxa"/>
            <w:shd w:val="clear" w:color="auto" w:fill="auto"/>
          </w:tcPr>
          <w:p w14:paraId="1DA9FBAF" w14:textId="77777777" w:rsidR="006C1E09" w:rsidRPr="007B4C6A" w:rsidRDefault="004A6FB6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D292186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DF7C6F4" w14:textId="77777777" w:rsidR="006C1E09" w:rsidRPr="007B4C6A" w:rsidRDefault="00F84605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5985E1A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5ECEA8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1D2ADA40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0038D37" w14:textId="77777777" w:rsidR="006C1E09" w:rsidRPr="007B4C6A" w:rsidRDefault="004A6FB6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4A6FB6" w:rsidRPr="007B4C6A" w14:paraId="382DCB6D" w14:textId="77777777" w:rsidTr="004E4051">
        <w:tc>
          <w:tcPr>
            <w:tcW w:w="4050" w:type="dxa"/>
            <w:shd w:val="clear" w:color="auto" w:fill="auto"/>
          </w:tcPr>
          <w:p w14:paraId="70EFCCDB" w14:textId="77777777" w:rsidR="004A6FB6" w:rsidRPr="007B4C6A" w:rsidRDefault="004A6FB6" w:rsidP="004A6FB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990" w:type="dxa"/>
            <w:shd w:val="clear" w:color="auto" w:fill="auto"/>
          </w:tcPr>
          <w:p w14:paraId="3A92E7EB" w14:textId="77777777" w:rsidR="004A6FB6" w:rsidRPr="007B4C6A" w:rsidRDefault="004A6FB6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30D7EDAD" w14:textId="77777777" w:rsidR="004A6FB6" w:rsidRPr="007B4C6A" w:rsidRDefault="004A6FB6" w:rsidP="004A6FB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6C5CE60" w14:textId="77777777" w:rsidR="004A6FB6" w:rsidRPr="007B4C6A" w:rsidRDefault="004A6FB6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45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D8B327C" w14:textId="77777777" w:rsidR="004A6FB6" w:rsidRPr="007B4C6A" w:rsidRDefault="004A6FB6" w:rsidP="004A6FB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1C9151" w14:textId="77777777" w:rsidR="004A6FB6" w:rsidRPr="007B4C6A" w:rsidRDefault="004A6FB6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12FFBB34" w14:textId="77777777" w:rsidR="004A6FB6" w:rsidRPr="007B4C6A" w:rsidRDefault="004A6FB6" w:rsidP="004A6FB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14:paraId="77BD6738" w14:textId="77777777" w:rsidR="004A6FB6" w:rsidRPr="007B4C6A" w:rsidRDefault="004A6FB6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</w:tr>
      <w:tr w:rsidR="006C1E09" w:rsidRPr="007B4C6A" w14:paraId="5B82DDE3" w14:textId="77777777" w:rsidTr="006C1E09">
        <w:tc>
          <w:tcPr>
            <w:tcW w:w="4050" w:type="dxa"/>
            <w:shd w:val="clear" w:color="auto" w:fill="auto"/>
          </w:tcPr>
          <w:p w14:paraId="4FE1E6A5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5A1DD0" w14:textId="77777777" w:rsidR="006C1E09" w:rsidRPr="007B4C6A" w:rsidRDefault="00F84605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4366E2F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72DCEB3" w14:textId="77777777" w:rsidR="006C1E09" w:rsidRPr="007B4C6A" w:rsidRDefault="00F84605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5F89C3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4C46C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2A60411F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9AF0C97" w14:textId="77777777" w:rsidR="006C1E09" w:rsidRPr="007B4C6A" w:rsidRDefault="00F84605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C1E09" w:rsidRPr="007B4C6A" w14:paraId="4E56D0FD" w14:textId="77777777" w:rsidTr="006C1E09">
        <w:tc>
          <w:tcPr>
            <w:tcW w:w="4050" w:type="dxa"/>
            <w:shd w:val="clear" w:color="auto" w:fill="auto"/>
          </w:tcPr>
          <w:p w14:paraId="46872FEC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63E23" w14:textId="77777777" w:rsidR="006C1E09" w:rsidRPr="007B4C6A" w:rsidRDefault="00F84605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60CA908A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7F771" w14:textId="77777777" w:rsidR="006C1E09" w:rsidRPr="007B4C6A" w:rsidRDefault="00F84605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07C86CF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4CAE74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3CCD90B3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506E8" w14:textId="77777777" w:rsidR="006C1E09" w:rsidRPr="007B4C6A" w:rsidRDefault="00F84605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A6FB6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6C1E09" w:rsidRPr="007B4C6A" w14:paraId="4C3FD306" w14:textId="77777777" w:rsidTr="00D64A2F">
        <w:trPr>
          <w:trHeight w:val="361"/>
        </w:trPr>
        <w:tc>
          <w:tcPr>
            <w:tcW w:w="4050" w:type="dxa"/>
            <w:shd w:val="clear" w:color="auto" w:fill="auto"/>
          </w:tcPr>
          <w:p w14:paraId="739C6A86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2AF971B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544CD89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B8DDBBC" w14:textId="77777777" w:rsidR="006C1E09" w:rsidRPr="007B4C6A" w:rsidRDefault="006C1E09" w:rsidP="006C1E09">
            <w:pPr>
              <w:tabs>
                <w:tab w:val="clear" w:pos="907"/>
                <w:tab w:val="decimal" w:pos="882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C338267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1E91B7" w14:textId="77777777" w:rsidR="006C1E09" w:rsidRPr="007B4C6A" w:rsidRDefault="006C1E09" w:rsidP="006C1E09">
            <w:pPr>
              <w:tabs>
                <w:tab w:val="clear" w:pos="907"/>
                <w:tab w:val="decimal" w:pos="882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2C913B1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7052A97" w14:textId="77777777" w:rsidR="006C1E09" w:rsidRPr="007B4C6A" w:rsidRDefault="006C1E09" w:rsidP="006C1E09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C1E09" w:rsidRPr="007B4C6A" w14:paraId="308F9728" w14:textId="77777777" w:rsidTr="006C1E09">
        <w:tc>
          <w:tcPr>
            <w:tcW w:w="4050" w:type="dxa"/>
            <w:shd w:val="clear" w:color="auto" w:fill="auto"/>
          </w:tcPr>
          <w:p w14:paraId="478F63CC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62F4620C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625780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5BC3ADFA" w14:textId="77777777" w:rsidR="006C1E09" w:rsidRPr="007B4C6A" w:rsidRDefault="006C1E09" w:rsidP="006C1E09">
            <w:pPr>
              <w:tabs>
                <w:tab w:val="clear" w:pos="907"/>
                <w:tab w:val="decimal" w:pos="882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63FE9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FEC3A9" w14:textId="77777777" w:rsidR="006C1E09" w:rsidRPr="007B4C6A" w:rsidRDefault="006C1E09" w:rsidP="006C1E09">
            <w:pPr>
              <w:tabs>
                <w:tab w:val="clear" w:pos="907"/>
                <w:tab w:val="decimal" w:pos="882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A4E12C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D5EFFFF" w14:textId="77777777" w:rsidR="006C1E09" w:rsidRPr="007B4C6A" w:rsidRDefault="006C1E09" w:rsidP="006C1E09">
            <w:pPr>
              <w:tabs>
                <w:tab w:val="decimal" w:pos="773"/>
              </w:tabs>
              <w:spacing w:line="240" w:lineRule="auto"/>
              <w:ind w:right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6FB6" w:rsidRPr="007B4C6A" w14:paraId="65B0888F" w14:textId="77777777" w:rsidTr="004E4051">
        <w:tc>
          <w:tcPr>
            <w:tcW w:w="4050" w:type="dxa"/>
            <w:shd w:val="clear" w:color="auto" w:fill="auto"/>
          </w:tcPr>
          <w:p w14:paraId="0FA69D62" w14:textId="77777777" w:rsidR="004A6FB6" w:rsidRPr="007B4C6A" w:rsidRDefault="004A6FB6" w:rsidP="004A6FB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ลูกหนี้ตามสัญญาเช่าดำเนินงาน</w:t>
            </w:r>
          </w:p>
        </w:tc>
        <w:tc>
          <w:tcPr>
            <w:tcW w:w="990" w:type="dxa"/>
            <w:shd w:val="clear" w:color="auto" w:fill="auto"/>
          </w:tcPr>
          <w:p w14:paraId="05F06B25" w14:textId="77777777" w:rsidR="004A6FB6" w:rsidRPr="007B4C6A" w:rsidRDefault="004A6FB6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4B1E8D" w14:textId="77777777" w:rsidR="004A6FB6" w:rsidRPr="007B4C6A" w:rsidRDefault="004A6FB6" w:rsidP="004A6FB6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23E000F2" w14:textId="70F49510" w:rsidR="004A6FB6" w:rsidRPr="007B4C6A" w:rsidRDefault="007A086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910D91" w14:textId="77777777" w:rsidR="004A6FB6" w:rsidRPr="007B4C6A" w:rsidRDefault="004A6FB6" w:rsidP="004A6FB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EC262B8" w14:textId="77777777" w:rsidR="004A6FB6" w:rsidRPr="007B4C6A" w:rsidRDefault="004A6FB6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12520E07" w14:textId="77777777" w:rsidR="004A6FB6" w:rsidRPr="007B4C6A" w:rsidRDefault="004A6FB6" w:rsidP="004A6FB6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0F0EC92" w14:textId="77777777" w:rsidR="004A6FB6" w:rsidRPr="007B4C6A" w:rsidRDefault="004A6FB6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C1E09" w:rsidRPr="007B4C6A" w14:paraId="20465E89" w14:textId="77777777" w:rsidTr="006C1E09">
        <w:tc>
          <w:tcPr>
            <w:tcW w:w="4050" w:type="dxa"/>
            <w:shd w:val="clear" w:color="auto" w:fill="auto"/>
          </w:tcPr>
          <w:p w14:paraId="4073C8F7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รายได้จากการขายอาคารตามสัญญาเช่าการเงิน</w:t>
            </w:r>
          </w:p>
        </w:tc>
        <w:tc>
          <w:tcPr>
            <w:tcW w:w="990" w:type="dxa"/>
            <w:shd w:val="clear" w:color="auto" w:fill="auto"/>
          </w:tcPr>
          <w:p w14:paraId="34F17E9A" w14:textId="77777777" w:rsidR="006C1E09" w:rsidRPr="007B4C6A" w:rsidRDefault="006C1E09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193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92AFBD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296CBEAD" w14:textId="77777777" w:rsidR="006C1E09" w:rsidRPr="007B4C6A" w:rsidRDefault="00F84605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4BDBC498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911DB94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4D2186DF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A3FE524" w14:textId="77777777" w:rsidR="006C1E09" w:rsidRPr="007B4C6A" w:rsidRDefault="006C1E09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16</w:t>
            </w:r>
            <w:r w:rsidR="004A6FB6" w:rsidRPr="007B4C6A">
              <w:rPr>
                <w:rFonts w:ascii="Angsana New" w:hAnsi="Angsana New"/>
                <w:sz w:val="30"/>
                <w:szCs w:val="30"/>
              </w:rPr>
              <w:t>9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C1E09" w:rsidRPr="007B4C6A" w14:paraId="561E3420" w14:textId="77777777" w:rsidTr="006C1E09">
        <w:tc>
          <w:tcPr>
            <w:tcW w:w="4050" w:type="dxa"/>
            <w:shd w:val="clear" w:color="auto" w:fill="auto"/>
          </w:tcPr>
          <w:p w14:paraId="46A57A0C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การเปลี่ยนแปลงประมาณการอายุการให้</w:t>
            </w:r>
          </w:p>
        </w:tc>
        <w:tc>
          <w:tcPr>
            <w:tcW w:w="990" w:type="dxa"/>
            <w:shd w:val="clear" w:color="auto" w:fill="auto"/>
          </w:tcPr>
          <w:p w14:paraId="5547F4C0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855426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9FA0CF2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CF8346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BEBC25C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8C2A86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2482E1E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1E09" w:rsidRPr="007B4C6A" w14:paraId="6E941BC9" w14:textId="77777777" w:rsidTr="006C1E09">
        <w:tc>
          <w:tcPr>
            <w:tcW w:w="4050" w:type="dxa"/>
            <w:shd w:val="clear" w:color="auto" w:fill="auto"/>
          </w:tcPr>
          <w:p w14:paraId="5FC299F2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ประโยชน์ของสินทรัพย์</w:t>
            </w:r>
          </w:p>
        </w:tc>
        <w:tc>
          <w:tcPr>
            <w:tcW w:w="990" w:type="dxa"/>
            <w:shd w:val="clear" w:color="auto" w:fill="auto"/>
          </w:tcPr>
          <w:p w14:paraId="4798CF73" w14:textId="77777777" w:rsidR="006C1E09" w:rsidRPr="007B4C6A" w:rsidRDefault="006C1E09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A6FB6" w:rsidRPr="007B4C6A">
              <w:rPr>
                <w:rFonts w:ascii="Angsana New" w:hAnsi="Angsana New"/>
                <w:sz w:val="30"/>
                <w:szCs w:val="30"/>
              </w:rPr>
              <w:t>20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5B5641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708CF88" w14:textId="77777777" w:rsidR="006C1E09" w:rsidRPr="007B4C6A" w:rsidRDefault="00F84605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6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80E7F07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F2C1B97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1A2B46DA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949C841" w14:textId="77777777" w:rsidR="006C1E09" w:rsidRPr="007B4C6A" w:rsidRDefault="006C1E09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26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C1E09" w:rsidRPr="007B4C6A" w14:paraId="473A2F3C" w14:textId="77777777" w:rsidTr="006C1E09">
        <w:tc>
          <w:tcPr>
            <w:tcW w:w="4050" w:type="dxa"/>
            <w:shd w:val="clear" w:color="auto" w:fill="auto"/>
          </w:tcPr>
          <w:p w14:paraId="42FAD45F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ค่าเสื่อมราคาของสินทรัพย์ที่ถือไว้เพื่อขาย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B21F26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6B61B817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EE0288B" w14:textId="77777777" w:rsidR="006C1E09" w:rsidRPr="007B4C6A" w:rsidRDefault="00F84605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A6FB6"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8801C6A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CEBFAA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679B963A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6DF151F" w14:textId="77777777" w:rsidR="006C1E09" w:rsidRPr="007B4C6A" w:rsidRDefault="006C1E09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A6FB6" w:rsidRPr="007B4C6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C1E09" w:rsidRPr="007B4C6A" w14:paraId="093DA0C7" w14:textId="77777777" w:rsidTr="006C1E09">
        <w:tc>
          <w:tcPr>
            <w:tcW w:w="4050" w:type="dxa"/>
            <w:shd w:val="clear" w:color="auto" w:fill="auto"/>
          </w:tcPr>
          <w:p w14:paraId="1E32FCFF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8134" w14:textId="77777777" w:rsidR="006C1E09" w:rsidRPr="007B4C6A" w:rsidRDefault="006C1E09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097511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CEA76" w14:textId="77777777" w:rsidR="006C1E09" w:rsidRPr="007B4C6A" w:rsidRDefault="006C1E09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A1B9041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79C9DB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0141B1E6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28824" w14:textId="77777777" w:rsidR="006C1E09" w:rsidRPr="007B4C6A" w:rsidRDefault="006C1E09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C1E09" w:rsidRPr="007B4C6A" w14:paraId="57317869" w14:textId="77777777" w:rsidTr="006C1E09">
        <w:tc>
          <w:tcPr>
            <w:tcW w:w="4050" w:type="dxa"/>
            <w:shd w:val="clear" w:color="auto" w:fill="auto"/>
          </w:tcPr>
          <w:p w14:paraId="1C4DAD1D" w14:textId="77777777" w:rsidR="006C1E09" w:rsidRPr="00D64A2F" w:rsidRDefault="006C1E09" w:rsidP="006C1E0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AF6FB90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01DAED6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DC91465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6203991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4D1F1A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2AF27D3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4979B66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C1E09" w:rsidRPr="007B4C6A" w14:paraId="1A2C66DB" w14:textId="77777777" w:rsidTr="006C1E09">
        <w:tc>
          <w:tcPr>
            <w:tcW w:w="4050" w:type="dxa"/>
            <w:shd w:val="clear" w:color="auto" w:fill="auto"/>
          </w:tcPr>
          <w:p w14:paraId="1FE5449D" w14:textId="77777777" w:rsidR="006C1E09" w:rsidRPr="007B4C6A" w:rsidRDefault="006C1E09" w:rsidP="006C1E0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986072A" w14:textId="77777777" w:rsidR="006C1E09" w:rsidRPr="007B4C6A" w:rsidRDefault="006C1E09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CD9EB6" w14:textId="77777777" w:rsidR="006C1E09" w:rsidRPr="007B4C6A" w:rsidRDefault="006C1E09" w:rsidP="006C1E09">
            <w:pPr>
              <w:pStyle w:val="BlockText"/>
              <w:tabs>
                <w:tab w:val="decimal" w:pos="821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1C4E9EC3" w14:textId="77777777" w:rsidR="006C1E09" w:rsidRPr="007B4C6A" w:rsidRDefault="006C1E09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4A6FB6"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F2D4EDF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37850C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  <w:shd w:val="clear" w:color="auto" w:fill="auto"/>
          </w:tcPr>
          <w:p w14:paraId="64F7F480" w14:textId="77777777" w:rsidR="006C1E09" w:rsidRPr="007B4C6A" w:rsidRDefault="006C1E09" w:rsidP="006C1E09">
            <w:pPr>
              <w:pStyle w:val="BlockText"/>
              <w:tabs>
                <w:tab w:val="decimal" w:pos="1242"/>
              </w:tabs>
              <w:spacing w:before="0" w:line="240" w:lineRule="atLeast"/>
              <w:ind w:left="-79" w:right="-7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176BB5DC" w14:textId="77777777" w:rsidR="006C1E09" w:rsidRPr="007B4C6A" w:rsidRDefault="006C1E09" w:rsidP="004A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472A04C" w14:textId="77777777" w:rsidR="006C1E09" w:rsidRPr="007B4C6A" w:rsidRDefault="006C1E09" w:rsidP="006C1E09">
      <w:pPr>
        <w:spacing w:line="240" w:lineRule="auto"/>
        <w:rPr>
          <w:sz w:val="2"/>
          <w:szCs w:val="2"/>
        </w:rPr>
      </w:pPr>
    </w:p>
    <w:p w14:paraId="2C7C5B0D" w14:textId="77777777" w:rsidR="006C1E09" w:rsidRPr="007B4C6A" w:rsidRDefault="006C1E09" w:rsidP="006C1E09">
      <w:pPr>
        <w:spacing w:line="240" w:lineRule="auto"/>
        <w:rPr>
          <w:sz w:val="2"/>
          <w:szCs w:val="2"/>
        </w:rPr>
      </w:pPr>
    </w:p>
    <w:p w14:paraId="39BDDA97" w14:textId="77777777" w:rsidR="006E146D" w:rsidRPr="007B4C6A" w:rsidRDefault="006E146D" w:rsidP="006E14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37796AA" w14:textId="713A5A04" w:rsidR="00C87308" w:rsidRPr="007B4C6A" w:rsidRDefault="00C87308" w:rsidP="006E14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69C50D3" w14:textId="15D594C8" w:rsidR="007A0867" w:rsidRPr="007B4C6A" w:rsidRDefault="007A0867" w:rsidP="006E14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DB9863C" w14:textId="115F93E0" w:rsidR="007A0867" w:rsidRPr="007B4C6A" w:rsidRDefault="007A0867" w:rsidP="006E14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AB8B751" w14:textId="3B5D6815" w:rsidR="007A0867" w:rsidRPr="007B4C6A" w:rsidRDefault="007A0867" w:rsidP="006E14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96EB650" w14:textId="77777777" w:rsidR="007A0867" w:rsidRPr="007B4C6A" w:rsidRDefault="007A0867" w:rsidP="006E14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DDBE05B" w14:textId="77777777" w:rsidR="00C87308" w:rsidRPr="007B4C6A" w:rsidRDefault="00C87308" w:rsidP="00C873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ณ วันที่ </w:t>
      </w:r>
      <w:r w:rsidRPr="007B4C6A">
        <w:rPr>
          <w:rFonts w:ascii="Angsana New" w:hAnsi="Angsana New"/>
          <w:sz w:val="30"/>
          <w:szCs w:val="30"/>
        </w:rPr>
        <w:t xml:space="preserve">30 </w:t>
      </w:r>
      <w:r w:rsidRPr="007B4C6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B4C6A">
        <w:rPr>
          <w:rFonts w:ascii="Angsana New" w:hAnsi="Angsana New"/>
          <w:sz w:val="30"/>
          <w:szCs w:val="30"/>
        </w:rPr>
        <w:t>2562</w:t>
      </w:r>
      <w:r w:rsidRPr="007B4C6A">
        <w:rPr>
          <w:rFonts w:ascii="Angsana New" w:hAnsi="Angsana New"/>
          <w:sz w:val="30"/>
          <w:szCs w:val="30"/>
          <w:cs/>
        </w:rPr>
        <w:t xml:space="preserve"> และ </w:t>
      </w:r>
      <w:r w:rsidRPr="007B4C6A">
        <w:rPr>
          <w:rFonts w:ascii="Angsana New" w:hAnsi="Angsana New"/>
          <w:sz w:val="30"/>
          <w:szCs w:val="30"/>
        </w:rPr>
        <w:t>2561</w:t>
      </w:r>
      <w:r w:rsidRPr="007B4C6A">
        <w:rPr>
          <w:rFonts w:ascii="Angsana New" w:hAnsi="Angsana New"/>
          <w:sz w:val="30"/>
          <w:szCs w:val="30"/>
          <w:cs/>
        </w:rPr>
        <w:t xml:space="preserve"> เกิดจากรายการดังต่อไปนี้</w:t>
      </w:r>
    </w:p>
    <w:p w14:paraId="573AF2C7" w14:textId="77777777" w:rsidR="00C87308" w:rsidRPr="00D64A2F" w:rsidRDefault="00C87308" w:rsidP="00C873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664"/>
        <w:gridCol w:w="1206"/>
        <w:gridCol w:w="255"/>
        <w:gridCol w:w="1253"/>
        <w:gridCol w:w="255"/>
        <w:gridCol w:w="1206"/>
        <w:gridCol w:w="255"/>
        <w:gridCol w:w="1284"/>
      </w:tblGrid>
      <w:tr w:rsidR="00C87308" w:rsidRPr="007B4C6A" w14:paraId="780BAE9D" w14:textId="77777777" w:rsidTr="00634F83">
        <w:trPr>
          <w:tblHeader/>
        </w:trPr>
        <w:tc>
          <w:tcPr>
            <w:tcW w:w="3664" w:type="dxa"/>
            <w:shd w:val="clear" w:color="auto" w:fill="auto"/>
          </w:tcPr>
          <w:p w14:paraId="0B808F78" w14:textId="77777777" w:rsidR="00C87308" w:rsidRPr="007B4C6A" w:rsidRDefault="00C87308" w:rsidP="0063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4" w:type="dxa"/>
            <w:gridSpan w:val="3"/>
            <w:shd w:val="clear" w:color="auto" w:fill="auto"/>
          </w:tcPr>
          <w:p w14:paraId="5E0C9388" w14:textId="77777777" w:rsidR="00C87308" w:rsidRPr="007B4C6A" w:rsidRDefault="00C87308" w:rsidP="0063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2384B74D" w14:textId="77777777" w:rsidR="00C87308" w:rsidRPr="007B4C6A" w:rsidRDefault="00C87308" w:rsidP="0063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shd w:val="clear" w:color="auto" w:fill="auto"/>
          </w:tcPr>
          <w:p w14:paraId="3578D838" w14:textId="77777777" w:rsidR="00C87308" w:rsidRPr="007B4C6A" w:rsidRDefault="00C87308" w:rsidP="0063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7308" w:rsidRPr="007B4C6A" w14:paraId="520602A1" w14:textId="77777777" w:rsidTr="00634F83">
        <w:trPr>
          <w:tblHeader/>
        </w:trPr>
        <w:tc>
          <w:tcPr>
            <w:tcW w:w="3664" w:type="dxa"/>
            <w:shd w:val="clear" w:color="auto" w:fill="auto"/>
          </w:tcPr>
          <w:p w14:paraId="7336A7CE" w14:textId="77777777" w:rsidR="00C87308" w:rsidRPr="007B4C6A" w:rsidRDefault="00C87308" w:rsidP="0063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12D083E6" w14:textId="77777777" w:rsidR="00C87308" w:rsidRPr="007B4C6A" w:rsidRDefault="00C87308" w:rsidP="00C8730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55" w:type="dxa"/>
            <w:shd w:val="clear" w:color="auto" w:fill="auto"/>
          </w:tcPr>
          <w:p w14:paraId="6460BDFB" w14:textId="77777777" w:rsidR="00C87308" w:rsidRPr="007B4C6A" w:rsidRDefault="00C87308" w:rsidP="00634F8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E65458F" w14:textId="77777777" w:rsidR="00C87308" w:rsidRPr="007B4C6A" w:rsidRDefault="00C87308" w:rsidP="00C8730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E2A770F" w14:textId="77777777" w:rsidR="00C87308" w:rsidRPr="007B4C6A" w:rsidRDefault="00C87308" w:rsidP="0063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7E265AE1" w14:textId="77777777" w:rsidR="00C87308" w:rsidRPr="007B4C6A" w:rsidRDefault="00C87308" w:rsidP="00C8730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55" w:type="dxa"/>
            <w:shd w:val="clear" w:color="auto" w:fill="auto"/>
          </w:tcPr>
          <w:p w14:paraId="2079612D" w14:textId="77777777" w:rsidR="00C87308" w:rsidRPr="007B4C6A" w:rsidRDefault="00C87308" w:rsidP="00634F8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6B91C380" w14:textId="77777777" w:rsidR="00C87308" w:rsidRPr="007B4C6A" w:rsidRDefault="00C87308" w:rsidP="00C8730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141AA7" w:rsidRPr="007B4C6A" w14:paraId="6D5CAF76" w14:textId="77777777" w:rsidTr="00634F83">
        <w:trPr>
          <w:tblHeader/>
        </w:trPr>
        <w:tc>
          <w:tcPr>
            <w:tcW w:w="3664" w:type="dxa"/>
            <w:shd w:val="clear" w:color="auto" w:fill="auto"/>
          </w:tcPr>
          <w:p w14:paraId="4FAA15DA" w14:textId="77777777" w:rsidR="00141AA7" w:rsidRPr="007B4C6A" w:rsidRDefault="00141AA7" w:rsidP="0063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B153F0F" w14:textId="77777777" w:rsidR="00141AA7" w:rsidRPr="007B4C6A" w:rsidRDefault="00141AA7" w:rsidP="00C8730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09210DC0" w14:textId="77777777" w:rsidR="00141AA7" w:rsidRPr="007B4C6A" w:rsidRDefault="00141AA7" w:rsidP="00634F8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5419366C" w14:textId="6B64B74D" w:rsidR="00141AA7" w:rsidRPr="007B4C6A" w:rsidRDefault="00141AA7" w:rsidP="00D64A2F">
            <w:pPr>
              <w:pStyle w:val="acctfourfigures"/>
              <w:tabs>
                <w:tab w:val="clear" w:pos="765"/>
              </w:tabs>
              <w:spacing w:line="240" w:lineRule="atLeast"/>
              <w:ind w:left="-98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649A57F" w14:textId="77777777" w:rsidR="00141AA7" w:rsidRPr="007B4C6A" w:rsidRDefault="00141AA7" w:rsidP="0063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325EF84B" w14:textId="77777777" w:rsidR="00141AA7" w:rsidRPr="007B4C6A" w:rsidRDefault="00141AA7" w:rsidP="00C8730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00681218" w14:textId="77777777" w:rsidR="00141AA7" w:rsidRPr="007B4C6A" w:rsidRDefault="00141AA7" w:rsidP="00634F8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338AC2B7" w14:textId="77777777" w:rsidR="00141AA7" w:rsidRPr="007B4C6A" w:rsidRDefault="00141AA7" w:rsidP="00C8730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87308" w:rsidRPr="007B4C6A" w14:paraId="1D6FF396" w14:textId="77777777" w:rsidTr="00634F83">
        <w:trPr>
          <w:tblHeader/>
        </w:trPr>
        <w:tc>
          <w:tcPr>
            <w:tcW w:w="3664" w:type="dxa"/>
            <w:shd w:val="clear" w:color="auto" w:fill="auto"/>
          </w:tcPr>
          <w:p w14:paraId="4B9FC184" w14:textId="77777777" w:rsidR="00C87308" w:rsidRPr="007B4C6A" w:rsidRDefault="00C87308" w:rsidP="0063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14" w:type="dxa"/>
            <w:gridSpan w:val="7"/>
            <w:shd w:val="clear" w:color="auto" w:fill="auto"/>
          </w:tcPr>
          <w:p w14:paraId="4ACFB56D" w14:textId="77777777" w:rsidR="00C87308" w:rsidRPr="007B4C6A" w:rsidRDefault="00C87308" w:rsidP="0063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7308" w:rsidRPr="007B4C6A" w14:paraId="7A7D877B" w14:textId="77777777" w:rsidTr="00634F83">
        <w:tc>
          <w:tcPr>
            <w:tcW w:w="3664" w:type="dxa"/>
            <w:shd w:val="clear" w:color="auto" w:fill="auto"/>
          </w:tcPr>
          <w:p w14:paraId="6AE084ED" w14:textId="77777777" w:rsidR="00C87308" w:rsidRPr="007B4C6A" w:rsidRDefault="00C87308" w:rsidP="00C8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ลูกหนี้ </w:t>
            </w: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206" w:type="dxa"/>
            <w:shd w:val="clear" w:color="auto" w:fill="auto"/>
          </w:tcPr>
          <w:p w14:paraId="42586438" w14:textId="77777777" w:rsidR="00C87308" w:rsidRPr="007B4C6A" w:rsidRDefault="00F56BFF" w:rsidP="002105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="00210534" w:rsidRPr="007B4C6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14:paraId="54099661" w14:textId="77777777" w:rsidR="00C87308" w:rsidRPr="007B4C6A" w:rsidRDefault="00C87308" w:rsidP="00C87308">
            <w:pPr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0EDADF82" w14:textId="77777777" w:rsidR="00C87308" w:rsidRPr="007B4C6A" w:rsidRDefault="00C87308" w:rsidP="002105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="00210534" w:rsidRPr="007B4C6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14:paraId="7DBD30A6" w14:textId="77777777" w:rsidR="00C87308" w:rsidRPr="007B4C6A" w:rsidRDefault="00C87308" w:rsidP="00C87308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E0059DF" w14:textId="77777777" w:rsidR="00C87308" w:rsidRPr="00D64A2F" w:rsidRDefault="0090017C" w:rsidP="00C873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E84ACBB" w14:textId="77777777" w:rsidR="00C87308" w:rsidRPr="007B4C6A" w:rsidRDefault="00C87308" w:rsidP="00C87308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52E37147" w14:textId="77777777" w:rsidR="00C87308" w:rsidRPr="007B4C6A" w:rsidRDefault="00C87308" w:rsidP="00C873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87308" w:rsidRPr="007B4C6A" w14:paraId="146813B4" w14:textId="77777777" w:rsidTr="00634F83">
        <w:tc>
          <w:tcPr>
            <w:tcW w:w="3664" w:type="dxa"/>
            <w:shd w:val="clear" w:color="auto" w:fill="auto"/>
          </w:tcPr>
          <w:p w14:paraId="3CC37FF5" w14:textId="77777777" w:rsidR="00C87308" w:rsidRPr="007B4C6A" w:rsidRDefault="00C87308" w:rsidP="00C8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ค่าเผื่อการด้อยค่าเงินลงทุน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06" w:type="dxa"/>
            <w:shd w:val="clear" w:color="auto" w:fill="auto"/>
          </w:tcPr>
          <w:p w14:paraId="3310A0AA" w14:textId="77777777" w:rsidR="00C87308" w:rsidRPr="007B4C6A" w:rsidRDefault="00F56BFF" w:rsidP="002105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</w:t>
            </w:r>
            <w:r w:rsidR="00210534" w:rsidRPr="007B4C6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1FF05840" w14:textId="77777777" w:rsidR="00C87308" w:rsidRPr="007B4C6A" w:rsidRDefault="00C87308" w:rsidP="00C87308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2765575" w14:textId="77777777" w:rsidR="00C87308" w:rsidRPr="007B4C6A" w:rsidRDefault="00C87308" w:rsidP="002105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</w:t>
            </w:r>
            <w:r w:rsidR="00210534" w:rsidRPr="007B4C6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14:paraId="70B94AE8" w14:textId="77777777" w:rsidR="00C87308" w:rsidRPr="007B4C6A" w:rsidRDefault="00C87308" w:rsidP="00C87308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F7BAB95" w14:textId="77777777" w:rsidR="00C87308" w:rsidRPr="00D64A2F" w:rsidRDefault="0090017C" w:rsidP="00C873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6722C01" w14:textId="77777777" w:rsidR="00C87308" w:rsidRPr="007B4C6A" w:rsidRDefault="00C87308" w:rsidP="00C87308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350ED0AC" w14:textId="77777777" w:rsidR="00C87308" w:rsidRPr="007B4C6A" w:rsidRDefault="00C87308" w:rsidP="00C873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87308" w:rsidRPr="007B4C6A" w14:paraId="54DB867D" w14:textId="77777777" w:rsidTr="00634F83">
        <w:tc>
          <w:tcPr>
            <w:tcW w:w="3664" w:type="dxa"/>
            <w:shd w:val="clear" w:color="auto" w:fill="auto"/>
          </w:tcPr>
          <w:p w14:paraId="77C8A339" w14:textId="77777777" w:rsidR="00C87308" w:rsidRPr="007B4C6A" w:rsidRDefault="00C87308" w:rsidP="00C8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06" w:type="dxa"/>
            <w:shd w:val="clear" w:color="auto" w:fill="auto"/>
          </w:tcPr>
          <w:p w14:paraId="672AC2CE" w14:textId="77777777" w:rsidR="00C87308" w:rsidRPr="007B4C6A" w:rsidRDefault="0098042E" w:rsidP="002105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</w:t>
            </w:r>
            <w:r w:rsidR="00F56BFF" w:rsidRPr="007B4C6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6E8057D6" w14:textId="77777777" w:rsidR="00C87308" w:rsidRPr="007B4C6A" w:rsidRDefault="00C87308" w:rsidP="00C87308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4CB6A860" w14:textId="77777777" w:rsidR="00C87308" w:rsidRPr="007B4C6A" w:rsidRDefault="00C87308" w:rsidP="002105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55" w:type="dxa"/>
            <w:shd w:val="clear" w:color="auto" w:fill="auto"/>
          </w:tcPr>
          <w:p w14:paraId="166639A1" w14:textId="77777777" w:rsidR="00C87308" w:rsidRPr="007B4C6A" w:rsidRDefault="00C87308" w:rsidP="00C87308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6ABD854A" w14:textId="77777777" w:rsidR="00C87308" w:rsidRPr="00D64A2F" w:rsidRDefault="0090017C" w:rsidP="00C873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3AF63BE" w14:textId="77777777" w:rsidR="00C87308" w:rsidRPr="007B4C6A" w:rsidRDefault="00C87308" w:rsidP="00C87308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7A922D29" w14:textId="77777777" w:rsidR="00C87308" w:rsidRPr="007B4C6A" w:rsidRDefault="00C87308" w:rsidP="00C873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87308" w:rsidRPr="007B4C6A" w14:paraId="478319ED" w14:textId="77777777" w:rsidTr="00634F83">
        <w:tc>
          <w:tcPr>
            <w:tcW w:w="3664" w:type="dxa"/>
            <w:shd w:val="clear" w:color="auto" w:fill="auto"/>
          </w:tcPr>
          <w:p w14:paraId="04C34859" w14:textId="77777777" w:rsidR="00C87308" w:rsidRPr="007B4C6A" w:rsidRDefault="00C87308" w:rsidP="00C8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B3720" w14:textId="77777777" w:rsidR="00C87308" w:rsidRPr="007B4C6A" w:rsidRDefault="00F56BFF" w:rsidP="002105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12</w:t>
            </w:r>
            <w:r w:rsidR="00210534" w:rsidRPr="007B4C6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14:paraId="733EBAB0" w14:textId="77777777" w:rsidR="00C87308" w:rsidRPr="007B4C6A" w:rsidRDefault="00C87308" w:rsidP="00C8730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CD9A3" w14:textId="77777777" w:rsidR="00C87308" w:rsidRPr="007B4C6A" w:rsidRDefault="00C87308" w:rsidP="002105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12</w:t>
            </w:r>
            <w:r w:rsidR="00210534" w:rsidRPr="007B4C6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14:paraId="5E862B0A" w14:textId="77777777" w:rsidR="00C87308" w:rsidRPr="007B4C6A" w:rsidRDefault="00C87308" w:rsidP="00C8730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DFCE4" w14:textId="77777777" w:rsidR="00C87308" w:rsidRPr="007B4C6A" w:rsidRDefault="0090017C" w:rsidP="00C873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B4BA3FF" w14:textId="77777777" w:rsidR="00C87308" w:rsidRPr="007B4C6A" w:rsidRDefault="00C87308" w:rsidP="00C8730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F606D" w14:textId="77777777" w:rsidR="00C87308" w:rsidRPr="007B4C6A" w:rsidRDefault="00C87308" w:rsidP="00C873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0C9E0922" w14:textId="77777777" w:rsidR="007A0867" w:rsidRPr="007B4C6A" w:rsidRDefault="007A0867" w:rsidP="000C4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B867B42" w14:textId="7754D5E1" w:rsidR="000C4DFC" w:rsidRPr="007B4C6A" w:rsidRDefault="000C4DFC" w:rsidP="000C4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Pr="007B4C6A">
        <w:rPr>
          <w:rFonts w:ascii="Angsana New" w:hAnsi="Angsana New"/>
          <w:sz w:val="30"/>
          <w:szCs w:val="30"/>
        </w:rPr>
        <w:t>256</w:t>
      </w:r>
      <w:r w:rsidR="003B100C" w:rsidRPr="007B4C6A">
        <w:rPr>
          <w:rFonts w:ascii="Angsana New" w:hAnsi="Angsana New"/>
          <w:sz w:val="30"/>
          <w:szCs w:val="30"/>
          <w:cs/>
        </w:rPr>
        <w:t>3</w:t>
      </w:r>
      <w:r w:rsidRPr="007B4C6A">
        <w:rPr>
          <w:rFonts w:ascii="Angsana New" w:hAnsi="Angsana New"/>
          <w:sz w:val="30"/>
          <w:szCs w:val="30"/>
          <w:cs/>
        </w:rPr>
        <w:t xml:space="preserve"> - </w:t>
      </w:r>
      <w:r w:rsidRPr="007B4C6A">
        <w:rPr>
          <w:rFonts w:ascii="Angsana New" w:hAnsi="Angsana New"/>
          <w:sz w:val="30"/>
          <w:szCs w:val="30"/>
        </w:rPr>
        <w:t>256</w:t>
      </w:r>
      <w:r w:rsidR="003B100C" w:rsidRPr="007B4C6A">
        <w:rPr>
          <w:rFonts w:ascii="Angsana New" w:hAnsi="Angsana New"/>
          <w:sz w:val="30"/>
          <w:szCs w:val="30"/>
        </w:rPr>
        <w:t>7</w:t>
      </w:r>
      <w:r w:rsidRPr="007B4C6A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59E610B4" w14:textId="6A1BBF2D" w:rsidR="007A0867" w:rsidRPr="007B4C6A" w:rsidRDefault="007A0867" w:rsidP="006C1E0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6D7E52C" w14:textId="77777777" w:rsidR="00E56BB0" w:rsidRPr="007B4C6A" w:rsidRDefault="0031115B" w:rsidP="007860BD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037FC0CC" w14:textId="77777777" w:rsidR="00E56BB0" w:rsidRPr="00D64A2F" w:rsidRDefault="00E56BB0" w:rsidP="0045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2E74B5"/>
          <w:sz w:val="16"/>
          <w:szCs w:val="1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3C244A" w:rsidRPr="007B4C6A" w14:paraId="43A09CA2" w14:textId="77777777" w:rsidTr="002E5E98">
        <w:trPr>
          <w:cantSplit/>
          <w:tblHeader/>
        </w:trPr>
        <w:tc>
          <w:tcPr>
            <w:tcW w:w="3330" w:type="dxa"/>
            <w:shd w:val="clear" w:color="auto" w:fill="auto"/>
          </w:tcPr>
          <w:p w14:paraId="57141698" w14:textId="77777777" w:rsidR="007A0791" w:rsidRPr="007B4C6A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8B39FCF" w14:textId="77777777" w:rsidR="007A0791" w:rsidRPr="007B4C6A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E0692D4" w14:textId="77777777" w:rsidR="007A0791" w:rsidRPr="007B4C6A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D3BA58F" w14:textId="77777777" w:rsidR="007A0791" w:rsidRPr="007B4C6A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44B30EC" w14:textId="77777777" w:rsidR="007A0791" w:rsidRPr="007B4C6A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C244A" w:rsidRPr="007B4C6A" w14:paraId="519AAC1A" w14:textId="77777777" w:rsidTr="002E5E98">
        <w:trPr>
          <w:cantSplit/>
          <w:tblHeader/>
        </w:trPr>
        <w:tc>
          <w:tcPr>
            <w:tcW w:w="3330" w:type="dxa"/>
            <w:shd w:val="clear" w:color="auto" w:fill="auto"/>
          </w:tcPr>
          <w:p w14:paraId="03A5D6F6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C344242" w14:textId="7207752E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DE9BDE" w14:textId="77777777" w:rsidR="003C244A" w:rsidRPr="007B4C6A" w:rsidRDefault="006C1E09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60E6ED6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2BEE3C1" w14:textId="77777777" w:rsidR="003C244A" w:rsidRPr="007B4C6A" w:rsidRDefault="006C1E09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0343F0D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F63AAB0" w14:textId="77777777" w:rsidR="003C244A" w:rsidRPr="007B4C6A" w:rsidRDefault="006C1E09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D982164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045D21E" w14:textId="77777777" w:rsidR="003C244A" w:rsidRPr="007B4C6A" w:rsidRDefault="006C1E09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2561</w:t>
            </w:r>
          </w:p>
        </w:tc>
      </w:tr>
      <w:tr w:rsidR="00E52AEA" w:rsidRPr="007B4C6A" w14:paraId="25C5161C" w14:textId="77777777" w:rsidTr="00926667">
        <w:trPr>
          <w:cantSplit/>
          <w:tblHeader/>
        </w:trPr>
        <w:tc>
          <w:tcPr>
            <w:tcW w:w="3330" w:type="dxa"/>
            <w:shd w:val="clear" w:color="auto" w:fill="auto"/>
          </w:tcPr>
          <w:p w14:paraId="5A44056A" w14:textId="77777777" w:rsidR="00E52AEA" w:rsidRPr="007B4C6A" w:rsidRDefault="00E52AE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E908806" w14:textId="77777777" w:rsidR="00E52AEA" w:rsidRPr="007B4C6A" w:rsidRDefault="00E52AE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BF4A31" w14:textId="77777777" w:rsidR="00E52AEA" w:rsidRPr="007B4C6A" w:rsidRDefault="00E52AE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6481320C" w14:textId="2AA06329" w:rsidR="00E52AEA" w:rsidRPr="007B4C6A" w:rsidRDefault="00E52AE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pacing w:val="-14"/>
                <w:sz w:val="30"/>
                <w:szCs w:val="30"/>
                <w:cs/>
                <w:lang w:val="en-GB"/>
              </w:rPr>
              <w:t>(ปรับปรุงใหม่)</w:t>
            </w:r>
          </w:p>
        </w:tc>
        <w:tc>
          <w:tcPr>
            <w:tcW w:w="990" w:type="dxa"/>
            <w:shd w:val="clear" w:color="auto" w:fill="auto"/>
          </w:tcPr>
          <w:p w14:paraId="4B69EE52" w14:textId="77777777" w:rsidR="00E52AEA" w:rsidRPr="007B4C6A" w:rsidRDefault="00E52AE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9E89236" w14:textId="77777777" w:rsidR="00E52AEA" w:rsidRPr="007B4C6A" w:rsidRDefault="00E52AE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A3DF3F7" w14:textId="77777777" w:rsidR="00E52AEA" w:rsidRPr="007B4C6A" w:rsidRDefault="00E52AE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</w:tr>
      <w:tr w:rsidR="003C244A" w:rsidRPr="007B4C6A" w14:paraId="21B65F20" w14:textId="77777777" w:rsidTr="002E5E98">
        <w:trPr>
          <w:cantSplit/>
          <w:tblHeader/>
        </w:trPr>
        <w:tc>
          <w:tcPr>
            <w:tcW w:w="3330" w:type="dxa"/>
            <w:shd w:val="clear" w:color="auto" w:fill="auto"/>
          </w:tcPr>
          <w:p w14:paraId="35C94E2B" w14:textId="77777777" w:rsidR="003C244A" w:rsidRPr="007B4C6A" w:rsidRDefault="003C244A" w:rsidP="0073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6C8909B" w14:textId="232754FB" w:rsidR="003C244A" w:rsidRPr="007B4C6A" w:rsidRDefault="003C244A" w:rsidP="0073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57603AA3" w14:textId="77777777" w:rsidR="003C244A" w:rsidRPr="007B4C6A" w:rsidRDefault="000C4DFC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(ล้าน</w:t>
            </w:r>
            <w:r w:rsidR="003C244A" w:rsidRPr="007B4C6A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C244A" w:rsidRPr="007B4C6A" w14:paraId="26AA5EBE" w14:textId="77777777" w:rsidTr="002E5E98">
        <w:tc>
          <w:tcPr>
            <w:tcW w:w="3330" w:type="dxa"/>
            <w:shd w:val="clear" w:color="auto" w:fill="auto"/>
          </w:tcPr>
          <w:p w14:paraId="6C6C1548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="004457D7" w:rsidRPr="007B4C6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(ไม่รวมดอกเบี้ย)</w:t>
            </w:r>
          </w:p>
        </w:tc>
        <w:tc>
          <w:tcPr>
            <w:tcW w:w="900" w:type="dxa"/>
            <w:shd w:val="clear" w:color="auto" w:fill="auto"/>
          </w:tcPr>
          <w:p w14:paraId="09795003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FF4973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5B189C3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FEAE2B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6C8789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983310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EBD1AA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D7537A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3C244A" w:rsidRPr="007B4C6A" w14:paraId="7FD1058D" w14:textId="77777777" w:rsidTr="002E5E98">
        <w:tc>
          <w:tcPr>
            <w:tcW w:w="3330" w:type="dxa"/>
            <w:shd w:val="clear" w:color="auto" w:fill="auto"/>
          </w:tcPr>
          <w:p w14:paraId="71015665" w14:textId="77777777" w:rsidR="003C244A" w:rsidRPr="007B4C6A" w:rsidRDefault="003C244A" w:rsidP="000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</w:t>
            </w:r>
            <w:r w:rsidR="000C4DFC" w:rsidRPr="007B4C6A">
              <w:rPr>
                <w:rFonts w:ascii="Angsana New" w:eastAsia="MS Mincho" w:hAnsi="Angsana New"/>
                <w:sz w:val="30"/>
                <w:szCs w:val="30"/>
                <w:cs/>
              </w:rPr>
              <w:t>สั้น</w:t>
            </w: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5B5C4372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9455D6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EADE263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D2BC51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28F4CC9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81A14D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E15B821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458375" w14:textId="77777777" w:rsidR="003C244A" w:rsidRPr="007B4C6A" w:rsidRDefault="003C244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E52AEA" w:rsidRPr="007B4C6A" w14:paraId="0A1A4F54" w14:textId="77777777" w:rsidTr="002E5E98">
        <w:tc>
          <w:tcPr>
            <w:tcW w:w="3330" w:type="dxa"/>
            <w:shd w:val="clear" w:color="auto" w:fill="auto"/>
          </w:tcPr>
          <w:p w14:paraId="7ED3C000" w14:textId="2CFA313E" w:rsidR="00E52AEA" w:rsidRPr="00D64A2F" w:rsidRDefault="00E52A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</w:t>
            </w:r>
            <w:r w:rsidRPr="00D64A2F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1C79ABD3" w14:textId="77777777" w:rsidR="00E52AEA" w:rsidRPr="007B4C6A" w:rsidRDefault="00E52AE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C17FD1" w14:textId="7DCC6604" w:rsidR="00E52AEA" w:rsidRPr="00D64A2F" w:rsidRDefault="00E52AE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8"/>
              </w:rPr>
              <w:t>497</w:t>
            </w:r>
          </w:p>
        </w:tc>
        <w:tc>
          <w:tcPr>
            <w:tcW w:w="270" w:type="dxa"/>
            <w:shd w:val="clear" w:color="auto" w:fill="auto"/>
          </w:tcPr>
          <w:p w14:paraId="54513750" w14:textId="77777777" w:rsidR="00E52AEA" w:rsidRPr="007B4C6A" w:rsidRDefault="00E52AE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C3CF5B" w14:textId="5B4713F6" w:rsidR="00E52AEA" w:rsidRPr="007B4C6A" w:rsidRDefault="00E52AE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54F6B7FD" w14:textId="77777777" w:rsidR="00E52AEA" w:rsidRPr="007B4C6A" w:rsidRDefault="00E52AE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FD4E43" w14:textId="4BBCFE42" w:rsidR="00E52AEA" w:rsidRPr="007B4C6A" w:rsidRDefault="00E52A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30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B022A6" w14:textId="77777777" w:rsidR="00E52AEA" w:rsidRPr="007B4C6A" w:rsidRDefault="00E52AEA" w:rsidP="003C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2E30FD" w14:textId="626BB2CB" w:rsidR="00E52AEA" w:rsidRPr="007B4C6A" w:rsidRDefault="00E52A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</w:tr>
      <w:tr w:rsidR="00092730" w:rsidRPr="007B4C6A" w14:paraId="2A0FE5EB" w14:textId="77777777" w:rsidTr="002E5E98">
        <w:tc>
          <w:tcPr>
            <w:tcW w:w="3330" w:type="dxa"/>
            <w:shd w:val="clear" w:color="auto" w:fill="auto"/>
          </w:tcPr>
          <w:p w14:paraId="10CF0190" w14:textId="36F3F0FC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</w:t>
            </w:r>
            <w:r w:rsidR="00E52AEA" w:rsidRPr="007B4C6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- </w:t>
            </w: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707BB738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30CB3D" w14:textId="4A56A53C" w:rsidR="00092730" w:rsidRPr="007B4C6A" w:rsidRDefault="008B19AB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theme="minorBidi"/>
                <w:sz w:val="30"/>
                <w:szCs w:val="38"/>
              </w:rPr>
            </w:pPr>
            <w:r w:rsidRPr="007B4C6A">
              <w:rPr>
                <w:rFonts w:ascii="Angsana New" w:eastAsia="Times New Roman" w:hAnsi="Angsana New" w:cstheme="minorBidi"/>
                <w:sz w:val="30"/>
                <w:szCs w:val="38"/>
              </w:rPr>
              <w:t>7</w:t>
            </w:r>
            <w:r w:rsidR="00092730" w:rsidRPr="007B4C6A">
              <w:rPr>
                <w:rFonts w:ascii="Angsana New" w:eastAsia="Times New Roman" w:hAnsi="Angsana New" w:cstheme="minorBidi"/>
                <w:sz w:val="30"/>
                <w:szCs w:val="38"/>
              </w:rPr>
              <w:t>,</w:t>
            </w:r>
            <w:r w:rsidRPr="007B4C6A">
              <w:rPr>
                <w:rFonts w:ascii="Angsana New" w:eastAsia="Times New Roman" w:hAnsi="Angsana New" w:cstheme="minorBidi"/>
                <w:sz w:val="30"/>
                <w:szCs w:val="38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4BF1D294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28556E" w14:textId="2312ED27" w:rsidR="00092730" w:rsidRPr="007B4C6A" w:rsidRDefault="008B19AB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2</w:t>
            </w:r>
            <w:r w:rsidR="00092730" w:rsidRPr="007B4C6A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,</w:t>
            </w:r>
            <w:r w:rsidRPr="007B4C6A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01621264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682700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theme="minorBidi"/>
                <w:sz w:val="30"/>
                <w:szCs w:val="38"/>
                <w:lang w:val="en-GB"/>
              </w:rPr>
            </w:pPr>
            <w:r w:rsidRPr="007B4C6A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3,000</w:t>
            </w:r>
          </w:p>
        </w:tc>
        <w:tc>
          <w:tcPr>
            <w:tcW w:w="270" w:type="dxa"/>
            <w:shd w:val="clear" w:color="auto" w:fill="auto"/>
          </w:tcPr>
          <w:p w14:paraId="78ACE5F7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FF3E90" w14:textId="2820BC2C" w:rsidR="00092730" w:rsidRPr="007B4C6A" w:rsidRDefault="0009273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</w:tr>
      <w:tr w:rsidR="00092730" w:rsidRPr="007B4C6A" w14:paraId="01FB64AB" w14:textId="77777777" w:rsidTr="002E5E98">
        <w:tc>
          <w:tcPr>
            <w:tcW w:w="3330" w:type="dxa"/>
            <w:shd w:val="clear" w:color="auto" w:fill="auto"/>
          </w:tcPr>
          <w:p w14:paraId="3EF4266A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7727345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BCF1D6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7967B6E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09F8E3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09DF2B5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74E637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DB0AB5D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AAF164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092730" w:rsidRPr="007B4C6A" w14:paraId="068E8AE3" w14:textId="77777777" w:rsidTr="002E5E98">
        <w:tc>
          <w:tcPr>
            <w:tcW w:w="3330" w:type="dxa"/>
            <w:shd w:val="clear" w:color="auto" w:fill="auto"/>
          </w:tcPr>
          <w:p w14:paraId="2451B7B5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6E016E73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F71E80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E59DD8D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956E40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7B342D2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176D9F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4D545DB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E594E9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autoSpaceDE w:val="0"/>
              <w:autoSpaceDN w:val="0"/>
              <w:spacing w:line="240" w:lineRule="auto"/>
              <w:ind w:lef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092730" w:rsidRPr="007B4C6A" w14:paraId="6CB219E4" w14:textId="77777777" w:rsidTr="002E5E98">
        <w:tc>
          <w:tcPr>
            <w:tcW w:w="3330" w:type="dxa"/>
            <w:shd w:val="clear" w:color="auto" w:fill="auto"/>
          </w:tcPr>
          <w:p w14:paraId="2572CA95" w14:textId="07E86A1E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</w:t>
            </w:r>
            <w:r w:rsidR="00E52AEA" w:rsidRPr="007B4C6A"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3FD27EBC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54CC84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1,030</w:t>
            </w:r>
          </w:p>
        </w:tc>
        <w:tc>
          <w:tcPr>
            <w:tcW w:w="270" w:type="dxa"/>
            <w:shd w:val="clear" w:color="auto" w:fill="auto"/>
          </w:tcPr>
          <w:p w14:paraId="15368BBE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9BBCCE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37</w:t>
            </w:r>
            <w:r w:rsidRPr="007B4C6A">
              <w:rPr>
                <w:rFonts w:ascii="Angsana New" w:eastAsia="Times New Roman" w:hAnsi="Angsana New" w:cs="Times New Roman"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9A7214C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B5411E" w14:textId="0ADFB702" w:rsidR="00092730" w:rsidRPr="007B4C6A" w:rsidRDefault="0009273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FF3F0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8E286F" w14:textId="437C8518" w:rsidR="00092730" w:rsidRPr="007B4C6A" w:rsidRDefault="0009273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</w:tr>
      <w:tr w:rsidR="00092730" w:rsidRPr="007B4C6A" w14:paraId="0EF80ED6" w14:textId="77777777" w:rsidTr="002E5E98">
        <w:tc>
          <w:tcPr>
            <w:tcW w:w="3330" w:type="dxa"/>
            <w:shd w:val="clear" w:color="auto" w:fill="auto"/>
          </w:tcPr>
          <w:p w14:paraId="19C32741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ตั๋วเงินจ่ายระยะยาวที่ถึงกำหนด </w:t>
            </w:r>
          </w:p>
        </w:tc>
        <w:tc>
          <w:tcPr>
            <w:tcW w:w="900" w:type="dxa"/>
            <w:shd w:val="clear" w:color="auto" w:fill="auto"/>
          </w:tcPr>
          <w:p w14:paraId="6EC5B56A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CD8451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</w:tcPr>
          <w:p w14:paraId="3459E4FA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B22495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</w:tcPr>
          <w:p w14:paraId="08325933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94B0C1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94D8A91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C9CE32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092730" w:rsidRPr="007B4C6A" w14:paraId="684079B1" w14:textId="77777777" w:rsidTr="002E5E98">
        <w:tc>
          <w:tcPr>
            <w:tcW w:w="3330" w:type="dxa"/>
            <w:shd w:val="clear" w:color="auto" w:fill="auto"/>
          </w:tcPr>
          <w:p w14:paraId="5D5DE3D5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75FA5624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C79545" w14:textId="1B0ABA7E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</w:tcPr>
          <w:p w14:paraId="46B64B03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688EDA" w14:textId="6AD54BD4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</w:tcPr>
          <w:p w14:paraId="783D1616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85427A" w14:textId="1B9EAECE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5541F28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3C1D65" w14:textId="30C046D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E52AEA" w:rsidRPr="007B4C6A" w14:paraId="0E916F69" w14:textId="77777777" w:rsidTr="002E5E98">
        <w:tc>
          <w:tcPr>
            <w:tcW w:w="3330" w:type="dxa"/>
            <w:shd w:val="clear" w:color="auto" w:fill="auto"/>
          </w:tcPr>
          <w:p w14:paraId="74F5ADB7" w14:textId="72DC9172" w:rsidR="00E52AEA" w:rsidRPr="007B4C6A" w:rsidRDefault="00E52AEA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</w:rPr>
              <w:t xml:space="preserve">   - </w:t>
            </w: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1016362D" w14:textId="77777777" w:rsidR="00E52AEA" w:rsidRPr="007B4C6A" w:rsidRDefault="00E52AEA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291704" w14:textId="65793BD0" w:rsidR="00E52AEA" w:rsidRPr="007B4C6A" w:rsidRDefault="00E52AEA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8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2664D6E9" w14:textId="77777777" w:rsidR="00E52AEA" w:rsidRPr="007B4C6A" w:rsidRDefault="00E52AEA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95760D" w14:textId="0EE59DB1" w:rsidR="00E52AEA" w:rsidRPr="007B4C6A" w:rsidRDefault="00E52A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DE7630" w14:textId="77777777" w:rsidR="00E52AEA" w:rsidRPr="007B4C6A" w:rsidRDefault="00E52AEA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68E262" w14:textId="7EA042AE" w:rsidR="00E52AEA" w:rsidRPr="007B4C6A" w:rsidRDefault="00E52A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C1A65C" w14:textId="77777777" w:rsidR="00E52AEA" w:rsidRPr="007B4C6A" w:rsidRDefault="00E52AEA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1812AE" w14:textId="6C842329" w:rsidR="00E52AEA" w:rsidRPr="007B4C6A" w:rsidRDefault="00E52A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</w:tr>
      <w:tr w:rsidR="00E52AEA" w:rsidRPr="007B4C6A" w14:paraId="12376CDB" w14:textId="77777777" w:rsidTr="002E5E98">
        <w:tc>
          <w:tcPr>
            <w:tcW w:w="3330" w:type="dxa"/>
            <w:shd w:val="clear" w:color="auto" w:fill="auto"/>
          </w:tcPr>
          <w:p w14:paraId="60766565" w14:textId="4A0ABD44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391CB7F2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C99A1B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</w:tcPr>
          <w:p w14:paraId="5A29B375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D66B72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</w:tcPr>
          <w:p w14:paraId="18E4A306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4ECFE9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88ACFFF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5A45E0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E52AEA" w:rsidRPr="007B4C6A" w14:paraId="489D6B53" w14:textId="77777777" w:rsidTr="002E5E98">
        <w:tc>
          <w:tcPr>
            <w:tcW w:w="3330" w:type="dxa"/>
            <w:shd w:val="clear" w:color="auto" w:fill="auto"/>
          </w:tcPr>
          <w:p w14:paraId="0BF4302A" w14:textId="04598DD8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ส่วนที่ไม่มีหลักประกัน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31E87A93" w14:textId="73AB4DDE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990" w:type="dxa"/>
            <w:shd w:val="clear" w:color="auto" w:fill="auto"/>
          </w:tcPr>
          <w:p w14:paraId="3EB31F89" w14:textId="0DD73D8E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8"/>
              </w:rPr>
              <w:t>6,820</w:t>
            </w:r>
          </w:p>
        </w:tc>
        <w:tc>
          <w:tcPr>
            <w:tcW w:w="270" w:type="dxa"/>
            <w:shd w:val="clear" w:color="auto" w:fill="auto"/>
          </w:tcPr>
          <w:p w14:paraId="78CDA534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47C550" w14:textId="15612676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8"/>
              </w:rPr>
              <w:t>1,600</w:t>
            </w:r>
          </w:p>
        </w:tc>
        <w:tc>
          <w:tcPr>
            <w:tcW w:w="270" w:type="dxa"/>
            <w:shd w:val="clear" w:color="auto" w:fill="auto"/>
          </w:tcPr>
          <w:p w14:paraId="506946A2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C79402" w14:textId="4B0D4758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1,820</w:t>
            </w:r>
          </w:p>
        </w:tc>
        <w:tc>
          <w:tcPr>
            <w:tcW w:w="270" w:type="dxa"/>
            <w:shd w:val="clear" w:color="auto" w:fill="auto"/>
          </w:tcPr>
          <w:p w14:paraId="108604CB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72A12A" w14:textId="5776E9F0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1,600</w:t>
            </w:r>
          </w:p>
        </w:tc>
      </w:tr>
      <w:tr w:rsidR="00E52AEA" w:rsidRPr="007B4C6A" w14:paraId="233C6141" w14:textId="77777777" w:rsidTr="002E5E98">
        <w:tc>
          <w:tcPr>
            <w:tcW w:w="3330" w:type="dxa"/>
            <w:shd w:val="clear" w:color="auto" w:fill="auto"/>
          </w:tcPr>
          <w:p w14:paraId="1DDB922E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900" w:type="dxa"/>
            <w:shd w:val="clear" w:color="auto" w:fill="auto"/>
          </w:tcPr>
          <w:p w14:paraId="0B83AE8E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C27C5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16,19</w:t>
            </w:r>
            <w:r w:rsidRPr="007B4C6A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bidi="ar-SA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41E9486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497FE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5,389</w:t>
            </w:r>
          </w:p>
        </w:tc>
        <w:tc>
          <w:tcPr>
            <w:tcW w:w="270" w:type="dxa"/>
            <w:shd w:val="clear" w:color="auto" w:fill="auto"/>
          </w:tcPr>
          <w:p w14:paraId="20B7D7C6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D7B01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4,820</w:t>
            </w:r>
          </w:p>
        </w:tc>
        <w:tc>
          <w:tcPr>
            <w:tcW w:w="270" w:type="dxa"/>
            <w:shd w:val="clear" w:color="auto" w:fill="auto"/>
          </w:tcPr>
          <w:p w14:paraId="16C4B86C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3BFA9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1,600</w:t>
            </w:r>
          </w:p>
        </w:tc>
      </w:tr>
      <w:tr w:rsidR="00E52AEA" w:rsidRPr="007B4C6A" w14:paraId="524068AB" w14:textId="77777777" w:rsidTr="002E5E98">
        <w:tc>
          <w:tcPr>
            <w:tcW w:w="3330" w:type="dxa"/>
            <w:shd w:val="clear" w:color="auto" w:fill="auto"/>
          </w:tcPr>
          <w:p w14:paraId="5E6BD08E" w14:textId="77777777" w:rsidR="00E52AEA" w:rsidRPr="00D64A2F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92CBE89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4967DA2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C5EB752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8ABAE36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D473D43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105FF8B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75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E2946EB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09293E4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75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20"/>
                <w:szCs w:val="20"/>
              </w:rPr>
            </w:pPr>
          </w:p>
        </w:tc>
      </w:tr>
      <w:tr w:rsidR="00E52AEA" w:rsidRPr="007B4C6A" w14:paraId="57096B56" w14:textId="77777777" w:rsidTr="002E5E98">
        <w:tc>
          <w:tcPr>
            <w:tcW w:w="3330" w:type="dxa"/>
            <w:shd w:val="clear" w:color="auto" w:fill="auto"/>
          </w:tcPr>
          <w:p w14:paraId="0BFC55F8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6A7AC982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9165D5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FC5B8A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50C20F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3175EC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85823F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75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E2AED6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5A1CA2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75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52AEA" w:rsidRPr="007B4C6A" w14:paraId="52D4D240" w14:textId="77777777" w:rsidTr="002E5E98">
        <w:tc>
          <w:tcPr>
            <w:tcW w:w="3330" w:type="dxa"/>
            <w:shd w:val="clear" w:color="auto" w:fill="auto"/>
          </w:tcPr>
          <w:p w14:paraId="1F679F15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654E9E20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1525FE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</w:tcPr>
          <w:p w14:paraId="0A5F3820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F8D59B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</w:tcPr>
          <w:p w14:paraId="422754B4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E95C79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88D920F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A2905EB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E52AEA" w:rsidRPr="007B4C6A" w14:paraId="2B24FE49" w14:textId="77777777" w:rsidTr="002E5E98">
        <w:tc>
          <w:tcPr>
            <w:tcW w:w="3330" w:type="dxa"/>
            <w:shd w:val="clear" w:color="auto" w:fill="auto"/>
          </w:tcPr>
          <w:p w14:paraId="4992BED6" w14:textId="05A14646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1DAFEC90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131B78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8"/>
              </w:rPr>
              <w:t>2,519</w:t>
            </w:r>
          </w:p>
        </w:tc>
        <w:tc>
          <w:tcPr>
            <w:tcW w:w="270" w:type="dxa"/>
            <w:shd w:val="clear" w:color="auto" w:fill="auto"/>
          </w:tcPr>
          <w:p w14:paraId="55118530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2F5DEE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8"/>
              </w:rPr>
              <w:t>1,339</w:t>
            </w:r>
          </w:p>
        </w:tc>
        <w:tc>
          <w:tcPr>
            <w:tcW w:w="270" w:type="dxa"/>
            <w:shd w:val="clear" w:color="auto" w:fill="auto"/>
          </w:tcPr>
          <w:p w14:paraId="60332A15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E2516E" w14:textId="77777777" w:rsidR="00E52AEA" w:rsidRPr="007B4C6A" w:rsidRDefault="00E52A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5AAEB7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FEDA6CF" w14:textId="17119E62" w:rsidR="00E52AEA" w:rsidRPr="007B4C6A" w:rsidRDefault="00E52A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</w:tr>
      <w:tr w:rsidR="00E52AEA" w:rsidRPr="007B4C6A" w14:paraId="5AA77D3A" w14:textId="77777777" w:rsidTr="0021704F">
        <w:tc>
          <w:tcPr>
            <w:tcW w:w="3330" w:type="dxa"/>
            <w:shd w:val="clear" w:color="auto" w:fill="auto"/>
          </w:tcPr>
          <w:p w14:paraId="453BFB01" w14:textId="65E322A6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เงินกู้ยืมระยะยาวจากผู้ถือหุ้นของ</w:t>
            </w:r>
            <w:r w:rsidRPr="007B4C6A">
              <w:rPr>
                <w:rFonts w:ascii="Angsana New" w:eastAsia="MS Mincho" w:hAnsi="Angsana New"/>
                <w:sz w:val="30"/>
                <w:szCs w:val="30"/>
              </w:rPr>
              <w:t xml:space="preserve">   </w:t>
            </w:r>
            <w:r w:rsidRPr="007B4C6A">
              <w:rPr>
                <w:rFonts w:ascii="Angsana New" w:eastAsia="MS Mincho" w:hAnsi="Angsana New"/>
                <w:sz w:val="30"/>
                <w:szCs w:val="30"/>
              </w:rPr>
              <w:br/>
              <w:t xml:space="preserve">   </w:t>
            </w: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บริษัทย่อย</w:t>
            </w:r>
            <w:r w:rsidRPr="007B4C6A">
              <w:rPr>
                <w:rFonts w:ascii="Angsana New" w:eastAsia="MS Mincho" w:hAnsi="Angsana New"/>
                <w:sz w:val="30"/>
                <w:szCs w:val="30"/>
              </w:rPr>
              <w:t xml:space="preserve"> (</w:t>
            </w: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ไม่รวมดอกเบี้ยค้างจ่าย</w:t>
            </w:r>
            <w:r w:rsidRPr="007B4C6A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9192FF4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516E45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</w:tcPr>
          <w:p w14:paraId="3D00239C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62E9A5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</w:p>
          <w:p w14:paraId="72AA2DD7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AD7537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7665DE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B2ED9E7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6A4E1B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  <w:p w14:paraId="1C433DD3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E52AEA" w:rsidRPr="007B4C6A" w14:paraId="016ADA8C" w14:textId="77777777" w:rsidTr="0021704F">
        <w:tc>
          <w:tcPr>
            <w:tcW w:w="3330" w:type="dxa"/>
            <w:shd w:val="clear" w:color="auto" w:fill="auto"/>
          </w:tcPr>
          <w:p w14:paraId="667BEF09" w14:textId="418D060A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</w:t>
            </w:r>
            <w:r w:rsidRPr="007B4C6A"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3B8E2BB9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83030EC" w14:textId="19F5DCDC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8"/>
              </w:rPr>
              <w:t>27</w:t>
            </w:r>
            <w:r w:rsidR="00865164">
              <w:rPr>
                <w:rFonts w:ascii="Angsana New" w:eastAsia="Times New Roman" w:hAnsi="Angsana New"/>
                <w:sz w:val="30"/>
                <w:szCs w:val="3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BD1A9F9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727FF0" w14:textId="0826B3CD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eastAsia="Times New Roman" w:hAnsi="Angsana New"/>
                <w:sz w:val="30"/>
                <w:szCs w:val="38"/>
                <w:cs/>
              </w:rPr>
            </w:pPr>
            <w:r w:rsidRPr="007B4C6A">
              <w:rPr>
                <w:rFonts w:ascii="Angsana New" w:eastAsia="Times New Roman" w:hAnsi="Angsana New"/>
                <w:sz w:val="30"/>
                <w:szCs w:val="38"/>
              </w:rPr>
              <w:t>27</w:t>
            </w:r>
            <w:r w:rsidR="00865164">
              <w:rPr>
                <w:rFonts w:ascii="Angsana New" w:eastAsia="Times New Roman" w:hAnsi="Angsana New"/>
                <w:sz w:val="30"/>
                <w:szCs w:val="3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2E2CB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E35FF7" w14:textId="77777777" w:rsidR="00E52AEA" w:rsidRPr="007B4C6A" w:rsidRDefault="00E52A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E52E85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36691A" w14:textId="4FCC64B6" w:rsidR="00E52AEA" w:rsidRPr="00D64A2F" w:rsidRDefault="00E52A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  <w:cs/>
                <w:lang w:val="en-GB"/>
              </w:rPr>
            </w:pPr>
            <w:r w:rsidRPr="00E51A6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</w:tr>
      <w:tr w:rsidR="00E52AEA" w:rsidRPr="007B4C6A" w14:paraId="51C58032" w14:textId="77777777" w:rsidTr="00D64A2F">
        <w:tc>
          <w:tcPr>
            <w:tcW w:w="3330" w:type="dxa"/>
            <w:shd w:val="clear" w:color="auto" w:fill="auto"/>
          </w:tcPr>
          <w:p w14:paraId="574C1CD7" w14:textId="10E917E9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ตั๋วเงินจ่ายระยะยาว </w:t>
            </w:r>
          </w:p>
        </w:tc>
        <w:tc>
          <w:tcPr>
            <w:tcW w:w="900" w:type="dxa"/>
            <w:shd w:val="clear" w:color="auto" w:fill="auto"/>
          </w:tcPr>
          <w:p w14:paraId="1DFB3960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9D4E679" w14:textId="5946F094" w:rsidR="00E52AEA" w:rsidRPr="007B4C6A" w:rsidRDefault="00E52A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9A9E8E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C164F5" w14:textId="11883AAE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8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034AEDC3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9014C0" w14:textId="323FE1AE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78EB75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EDD307" w14:textId="57C19A1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</w:tr>
      <w:tr w:rsidR="00E52AEA" w:rsidRPr="007B4C6A" w14:paraId="101C6337" w14:textId="77777777" w:rsidTr="0021704F">
        <w:tc>
          <w:tcPr>
            <w:tcW w:w="3330" w:type="dxa"/>
            <w:shd w:val="clear" w:color="auto" w:fill="auto"/>
          </w:tcPr>
          <w:p w14:paraId="7B4EE700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1D00E968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7070A48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</w:tcPr>
          <w:p w14:paraId="74223B47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490BCD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569ECC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16E475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C472928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02B666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E52AEA" w:rsidRPr="007B4C6A" w14:paraId="4A84510D" w14:textId="77777777" w:rsidTr="0022070E">
        <w:tc>
          <w:tcPr>
            <w:tcW w:w="3330" w:type="dxa"/>
            <w:shd w:val="clear" w:color="auto" w:fill="auto"/>
          </w:tcPr>
          <w:p w14:paraId="2C16E7B5" w14:textId="5A4A0867" w:rsidR="00E52AEA" w:rsidRPr="007B4C6A" w:rsidRDefault="00E52A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</w:t>
            </w:r>
            <w:r w:rsidR="00197EAF" w:rsidRPr="00D64A2F"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05C3E379" w14:textId="6F407E85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990" w:type="dxa"/>
            <w:shd w:val="clear" w:color="auto" w:fill="auto"/>
          </w:tcPr>
          <w:p w14:paraId="46FA4ED5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8"/>
              </w:rPr>
              <w:t>30,800</w:t>
            </w:r>
          </w:p>
        </w:tc>
        <w:tc>
          <w:tcPr>
            <w:tcW w:w="270" w:type="dxa"/>
            <w:shd w:val="clear" w:color="auto" w:fill="auto"/>
          </w:tcPr>
          <w:p w14:paraId="0BAF0BDC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66BF87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8"/>
              </w:rPr>
              <w:t>19,620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E7841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E84A20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25,800</w:t>
            </w:r>
          </w:p>
        </w:tc>
        <w:tc>
          <w:tcPr>
            <w:tcW w:w="270" w:type="dxa"/>
            <w:shd w:val="clear" w:color="auto" w:fill="auto"/>
          </w:tcPr>
          <w:p w14:paraId="127098C7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A1B408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12,620</w:t>
            </w:r>
          </w:p>
        </w:tc>
      </w:tr>
      <w:tr w:rsidR="00E52AEA" w:rsidRPr="007B4C6A" w14:paraId="46D12E78" w14:textId="77777777" w:rsidTr="0022070E">
        <w:tc>
          <w:tcPr>
            <w:tcW w:w="3330" w:type="dxa"/>
            <w:shd w:val="clear" w:color="auto" w:fill="auto"/>
            <w:vAlign w:val="bottom"/>
          </w:tcPr>
          <w:p w14:paraId="512637C3" w14:textId="18429D72" w:rsidR="00E52AEA" w:rsidRPr="00D64A2F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361E17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D2190" w14:textId="4E9ECBE5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865164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D568C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E0C68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4EB98F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1A39A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19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E2024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3CCB5" w14:textId="77777777" w:rsidR="00E52AEA" w:rsidRPr="007B4C6A" w:rsidRDefault="00E52AE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</w:tr>
      <w:tr w:rsidR="00E52AEA" w:rsidRPr="007B4C6A" w14:paraId="30BBDC38" w14:textId="77777777" w:rsidTr="0022070E">
        <w:tc>
          <w:tcPr>
            <w:tcW w:w="3330" w:type="dxa"/>
            <w:shd w:val="clear" w:color="auto" w:fill="auto"/>
          </w:tcPr>
          <w:p w14:paraId="61F08EF4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sz w:val="30"/>
                <w:szCs w:val="30"/>
                <w:cs/>
              </w:rPr>
              <w:t>หุ้นกู้-สุทธิ</w:t>
            </w:r>
          </w:p>
        </w:tc>
        <w:tc>
          <w:tcPr>
            <w:tcW w:w="900" w:type="dxa"/>
            <w:shd w:val="clear" w:color="auto" w:fill="auto"/>
          </w:tcPr>
          <w:p w14:paraId="64A90CEA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616AE3" w14:textId="3D00F3D9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30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,77</w:t>
            </w:r>
            <w:r w:rsidR="00865164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84E664C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2B757AA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sz w:val="30"/>
                <w:szCs w:val="38"/>
              </w:rPr>
              <w:t>19,616</w:t>
            </w:r>
          </w:p>
        </w:tc>
        <w:tc>
          <w:tcPr>
            <w:tcW w:w="270" w:type="dxa"/>
            <w:shd w:val="clear" w:color="auto" w:fill="auto"/>
          </w:tcPr>
          <w:p w14:paraId="6EAAD75E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151D59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25,781</w:t>
            </w:r>
          </w:p>
        </w:tc>
        <w:tc>
          <w:tcPr>
            <w:tcW w:w="270" w:type="dxa"/>
            <w:shd w:val="clear" w:color="auto" w:fill="auto"/>
          </w:tcPr>
          <w:p w14:paraId="64139DE5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F9D4DBB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12,620</w:t>
            </w:r>
          </w:p>
        </w:tc>
      </w:tr>
      <w:tr w:rsidR="00E52AEA" w:rsidRPr="007B4C6A" w14:paraId="5284C6E8" w14:textId="77777777" w:rsidTr="001F063A">
        <w:tc>
          <w:tcPr>
            <w:tcW w:w="3330" w:type="dxa"/>
            <w:shd w:val="clear" w:color="auto" w:fill="auto"/>
          </w:tcPr>
          <w:p w14:paraId="0BA796A4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b/>
                <w:bCs/>
                <w:spacing w:val="-6"/>
                <w:sz w:val="30"/>
                <w:szCs w:val="30"/>
                <w:cs/>
              </w:rPr>
              <w:t>รวมหนี้สินที่มีภาระดอกเบี้ยไม่หมุนเวียน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374AC940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77484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8"/>
              </w:rPr>
              <w:t>33,568</w:t>
            </w:r>
          </w:p>
        </w:tc>
        <w:tc>
          <w:tcPr>
            <w:tcW w:w="270" w:type="dxa"/>
            <w:shd w:val="clear" w:color="auto" w:fill="auto"/>
          </w:tcPr>
          <w:p w14:paraId="5DDDC4BE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1903B" w14:textId="689795A2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8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8"/>
              </w:rPr>
              <w:t>21,47</w:t>
            </w:r>
            <w:r w:rsidR="00865164">
              <w:rPr>
                <w:rFonts w:ascii="Angsana New" w:eastAsia="Times New Roman" w:hAnsi="Angsana New"/>
                <w:b/>
                <w:bCs/>
                <w:sz w:val="30"/>
                <w:szCs w:val="3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6EDCB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D4DBA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25,781</w:t>
            </w:r>
          </w:p>
        </w:tc>
        <w:tc>
          <w:tcPr>
            <w:tcW w:w="270" w:type="dxa"/>
            <w:shd w:val="clear" w:color="auto" w:fill="auto"/>
          </w:tcPr>
          <w:p w14:paraId="470BAF43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F7D40" w14:textId="77777777" w:rsidR="00E52AEA" w:rsidRPr="007B4C6A" w:rsidRDefault="00E52AEA" w:rsidP="00E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12,620</w:t>
            </w:r>
          </w:p>
        </w:tc>
      </w:tr>
    </w:tbl>
    <w:p w14:paraId="18E5DFED" w14:textId="77777777" w:rsidR="008220AB" w:rsidRPr="007B4C6A" w:rsidRDefault="006D131E" w:rsidP="00D64A2F">
      <w:pPr>
        <w:pStyle w:val="block"/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  <w:lang w:bidi="th-TH"/>
        </w:rPr>
      </w:pPr>
      <w:r w:rsidRPr="007B4C6A">
        <w:rPr>
          <w:cs/>
          <w:lang w:bidi="th-TH"/>
        </w:rPr>
        <w:br w:type="page"/>
      </w:r>
      <w:r w:rsidR="008220AB" w:rsidRPr="007B4C6A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</w:t>
      </w:r>
      <w:r w:rsidR="003C244A" w:rsidRPr="007B4C6A">
        <w:rPr>
          <w:rFonts w:ascii="Angsana New" w:hAnsi="Angsana New"/>
          <w:sz w:val="30"/>
          <w:szCs w:val="30"/>
          <w:cs/>
          <w:lang w:bidi="th-TH"/>
        </w:rPr>
        <w:t xml:space="preserve">ะ </w:t>
      </w:r>
      <w:r w:rsidR="003C244A" w:rsidRPr="007B4C6A">
        <w:rPr>
          <w:rFonts w:ascii="Angsana New" w:hAnsi="Angsana New"/>
          <w:sz w:val="30"/>
          <w:szCs w:val="30"/>
          <w:rtl/>
          <w:cs/>
        </w:rPr>
        <w:br/>
      </w:r>
      <w:r w:rsidR="008220AB" w:rsidRPr="007B4C6A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E71A20" w:rsidRPr="007B4C6A">
        <w:rPr>
          <w:rFonts w:ascii="Angsana New" w:hAnsi="Angsana New"/>
          <w:sz w:val="30"/>
          <w:szCs w:val="30"/>
          <w:lang w:bidi="th-TH"/>
        </w:rPr>
        <w:t>30</w:t>
      </w:r>
      <w:r w:rsidR="008220AB" w:rsidRPr="007B4C6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11736" w:rsidRPr="007B4C6A">
        <w:rPr>
          <w:rFonts w:ascii="Angsana New" w:hAnsi="Angsana New"/>
          <w:sz w:val="30"/>
          <w:szCs w:val="30"/>
          <w:cs/>
          <w:lang w:bidi="th-TH"/>
        </w:rPr>
        <w:t>กันยายน</w:t>
      </w:r>
      <w:r w:rsidR="008220AB" w:rsidRPr="007B4C6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6C1E09" w:rsidRPr="007B4C6A">
        <w:rPr>
          <w:rFonts w:ascii="Angsana New" w:hAnsi="Angsana New"/>
          <w:sz w:val="30"/>
          <w:szCs w:val="30"/>
          <w:cs/>
          <w:lang w:bidi="th-TH"/>
        </w:rPr>
        <w:t>2562 และ 2561</w:t>
      </w:r>
      <w:r w:rsidR="008220AB" w:rsidRPr="007B4C6A">
        <w:rPr>
          <w:rFonts w:ascii="Angsana New" w:hAnsi="Angsana New"/>
          <w:sz w:val="30"/>
          <w:szCs w:val="30"/>
          <w:cs/>
          <w:lang w:bidi="th-TH"/>
        </w:rPr>
        <w:t xml:space="preserve"> ได้ดังนี้</w:t>
      </w:r>
    </w:p>
    <w:p w14:paraId="45CC4224" w14:textId="77777777" w:rsidR="008220AB" w:rsidRPr="00D64A2F" w:rsidRDefault="008220AB" w:rsidP="008220A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080"/>
        <w:gridCol w:w="270"/>
        <w:gridCol w:w="1350"/>
        <w:gridCol w:w="270"/>
        <w:gridCol w:w="1170"/>
        <w:gridCol w:w="270"/>
        <w:gridCol w:w="1350"/>
      </w:tblGrid>
      <w:tr w:rsidR="003C244A" w:rsidRPr="007B4C6A" w14:paraId="29B76884" w14:textId="77777777" w:rsidTr="00D64A2F">
        <w:trPr>
          <w:cantSplit/>
          <w:tblHeader/>
        </w:trPr>
        <w:tc>
          <w:tcPr>
            <w:tcW w:w="3402" w:type="dxa"/>
            <w:shd w:val="clear" w:color="auto" w:fill="auto"/>
          </w:tcPr>
          <w:p w14:paraId="48123E03" w14:textId="77777777" w:rsidR="003C244A" w:rsidRPr="007B4C6A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7EE1D83F" w14:textId="77777777" w:rsidR="003C244A" w:rsidRPr="007B4C6A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931DCF4" w14:textId="77777777" w:rsidR="003C244A" w:rsidRPr="007B4C6A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8F63E0E" w14:textId="77777777" w:rsidR="003C244A" w:rsidRPr="007B4C6A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7B4C6A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C1E09" w:rsidRPr="007B4C6A" w14:paraId="7BD35B54" w14:textId="77777777" w:rsidTr="00D64A2F">
        <w:trPr>
          <w:cantSplit/>
          <w:tblHeader/>
        </w:trPr>
        <w:tc>
          <w:tcPr>
            <w:tcW w:w="3402" w:type="dxa"/>
            <w:shd w:val="clear" w:color="auto" w:fill="auto"/>
          </w:tcPr>
          <w:p w14:paraId="7C316A17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BFE1E7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24A23F8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152E51F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42C8BD7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BFD65B6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333D036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5C759F7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2561</w:t>
            </w:r>
          </w:p>
        </w:tc>
      </w:tr>
      <w:tr w:rsidR="00141AA7" w:rsidRPr="007B4C6A" w14:paraId="151AB351" w14:textId="77777777" w:rsidTr="00092730">
        <w:trPr>
          <w:cantSplit/>
          <w:tblHeader/>
        </w:trPr>
        <w:tc>
          <w:tcPr>
            <w:tcW w:w="3402" w:type="dxa"/>
            <w:shd w:val="clear" w:color="auto" w:fill="auto"/>
          </w:tcPr>
          <w:p w14:paraId="3551C5E7" w14:textId="77777777" w:rsidR="00141AA7" w:rsidRPr="007B4C6A" w:rsidRDefault="00141AA7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21F73A" w14:textId="77777777" w:rsidR="00141AA7" w:rsidRPr="007B4C6A" w:rsidRDefault="00141AA7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B162A69" w14:textId="77777777" w:rsidR="00141AA7" w:rsidRPr="007B4C6A" w:rsidRDefault="00141AA7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C65DCC7" w14:textId="56B3BDA0" w:rsidR="00141AA7" w:rsidRPr="007B4C6A" w:rsidRDefault="00141AA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4AD3A7F1" w14:textId="77777777" w:rsidR="00141AA7" w:rsidRPr="007B4C6A" w:rsidRDefault="00141AA7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4DEA6BD" w14:textId="77777777" w:rsidR="00141AA7" w:rsidRPr="007B4C6A" w:rsidRDefault="00141AA7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CAF607F" w14:textId="77777777" w:rsidR="00141AA7" w:rsidRPr="007B4C6A" w:rsidRDefault="00141AA7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F15DF0C" w14:textId="77777777" w:rsidR="00141AA7" w:rsidRPr="007B4C6A" w:rsidRDefault="00141AA7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</w:tr>
      <w:tr w:rsidR="006C1E09" w:rsidRPr="007B4C6A" w14:paraId="07C39324" w14:textId="77777777" w:rsidTr="00D64A2F">
        <w:trPr>
          <w:cantSplit/>
          <w:tblHeader/>
        </w:trPr>
        <w:tc>
          <w:tcPr>
            <w:tcW w:w="3402" w:type="dxa"/>
            <w:shd w:val="clear" w:color="auto" w:fill="auto"/>
          </w:tcPr>
          <w:p w14:paraId="7663AD5C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68FE8866" w14:textId="77777777" w:rsidR="006C1E09" w:rsidRPr="007B4C6A" w:rsidRDefault="001F063A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(ล้าน</w:t>
            </w:r>
            <w:r w:rsidR="006C1E09" w:rsidRPr="007B4C6A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1E09" w:rsidRPr="007B4C6A" w14:paraId="172EBAF2" w14:textId="77777777" w:rsidTr="00D64A2F">
        <w:tc>
          <w:tcPr>
            <w:tcW w:w="3402" w:type="dxa"/>
            <w:shd w:val="clear" w:color="auto" w:fill="auto"/>
          </w:tcPr>
          <w:p w14:paraId="74F076A2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48042BA6" w14:textId="77777777" w:rsidR="006C1E09" w:rsidRPr="00D64A2F" w:rsidRDefault="00F7333C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16,19</w:t>
            </w:r>
            <w:r w:rsidR="00FC4940"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0B5073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1A411D" w14:textId="77777777" w:rsidR="006C1E09" w:rsidRPr="00D64A2F" w:rsidRDefault="001F063A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5,38</w:t>
            </w:r>
            <w:r w:rsidR="00FC4940"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E40E09C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F589CD" w14:textId="77777777" w:rsidR="006C1E09" w:rsidRPr="00D64A2F" w:rsidRDefault="002151D6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4,820</w:t>
            </w:r>
          </w:p>
        </w:tc>
        <w:tc>
          <w:tcPr>
            <w:tcW w:w="270" w:type="dxa"/>
            <w:shd w:val="clear" w:color="auto" w:fill="auto"/>
          </w:tcPr>
          <w:p w14:paraId="3BB4621A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24571D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1,600</w:t>
            </w:r>
          </w:p>
        </w:tc>
      </w:tr>
      <w:tr w:rsidR="006C1E09" w:rsidRPr="007B4C6A" w14:paraId="18298E7F" w14:textId="77777777" w:rsidTr="00D64A2F">
        <w:tc>
          <w:tcPr>
            <w:tcW w:w="3402" w:type="dxa"/>
            <w:shd w:val="clear" w:color="auto" w:fill="auto"/>
          </w:tcPr>
          <w:p w14:paraId="76C68D5C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3A29EC25" w14:textId="77777777" w:rsidR="006C1E09" w:rsidRPr="00D64A2F" w:rsidRDefault="00F7333C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32,368</w:t>
            </w:r>
          </w:p>
        </w:tc>
        <w:tc>
          <w:tcPr>
            <w:tcW w:w="270" w:type="dxa"/>
            <w:shd w:val="clear" w:color="auto" w:fill="auto"/>
          </w:tcPr>
          <w:p w14:paraId="75552CAB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9F852B" w14:textId="1A5464D6" w:rsidR="006C1E09" w:rsidRPr="00D64A2F" w:rsidRDefault="001F063A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20,34</w:t>
            </w:r>
            <w:r w:rsidR="0086516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5C4B5F1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848091" w14:textId="77777777" w:rsidR="006C1E09" w:rsidRPr="00D64A2F" w:rsidRDefault="002151D6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24,581</w:t>
            </w:r>
          </w:p>
        </w:tc>
        <w:tc>
          <w:tcPr>
            <w:tcW w:w="270" w:type="dxa"/>
            <w:shd w:val="clear" w:color="auto" w:fill="auto"/>
          </w:tcPr>
          <w:p w14:paraId="0445265A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DCFED8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11,620</w:t>
            </w:r>
          </w:p>
        </w:tc>
      </w:tr>
      <w:tr w:rsidR="006C1E09" w:rsidRPr="007B4C6A" w14:paraId="6BA8A09D" w14:textId="77777777" w:rsidTr="00D64A2F">
        <w:tc>
          <w:tcPr>
            <w:tcW w:w="3402" w:type="dxa"/>
            <w:shd w:val="clear" w:color="auto" w:fill="auto"/>
          </w:tcPr>
          <w:p w14:paraId="0D4C5284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064428" w14:textId="77777777" w:rsidR="006C1E09" w:rsidRPr="00D64A2F" w:rsidRDefault="00F7333C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C863ED"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3F7180D5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683E1B" w14:textId="77777777" w:rsidR="006C1E09" w:rsidRPr="00D64A2F" w:rsidRDefault="001F063A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1,12</w:t>
            </w:r>
            <w:r w:rsidR="00C863ED"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A23334D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73F23A" w14:textId="77777777" w:rsidR="006C1E09" w:rsidRPr="00D64A2F" w:rsidRDefault="002151D6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C863ED"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4220A0D1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C6549A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lang w:val="en-US" w:bidi="th-TH"/>
              </w:rPr>
              <w:t>1,000</w:t>
            </w:r>
          </w:p>
        </w:tc>
      </w:tr>
      <w:tr w:rsidR="006C1E09" w:rsidRPr="007B4C6A" w14:paraId="14FE1DE1" w14:textId="77777777" w:rsidTr="00D64A2F">
        <w:tc>
          <w:tcPr>
            <w:tcW w:w="3402" w:type="dxa"/>
            <w:shd w:val="clear" w:color="auto" w:fill="auto"/>
          </w:tcPr>
          <w:p w14:paraId="3F268CDD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4F6CE6E" w14:textId="77777777" w:rsidR="006C1E09" w:rsidRPr="00D64A2F" w:rsidRDefault="00F7333C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49,7</w:t>
            </w:r>
            <w:r w:rsidR="00C863ED" w:rsidRPr="00D64A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C4940" w:rsidRPr="00D64A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5A2B20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D354A4F" w14:textId="32AD1852" w:rsidR="006C1E09" w:rsidRPr="00D64A2F" w:rsidRDefault="001F063A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26,86</w:t>
            </w:r>
            <w:r w:rsidR="008651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07090D0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9706CC7" w14:textId="77777777" w:rsidR="006C1E09" w:rsidRPr="00D64A2F" w:rsidRDefault="002151D6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30,60</w:t>
            </w:r>
            <w:r w:rsidR="00C863ED" w:rsidRPr="00D64A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909F9BD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EBEB3A2" w14:textId="77777777" w:rsidR="006C1E09" w:rsidRPr="00D64A2F" w:rsidRDefault="006C1E09" w:rsidP="00D64A2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14,220</w:t>
            </w:r>
          </w:p>
        </w:tc>
      </w:tr>
    </w:tbl>
    <w:p w14:paraId="73CCF3E9" w14:textId="77777777" w:rsidR="006D131E" w:rsidRPr="00D64A2F" w:rsidRDefault="006D131E" w:rsidP="006E146D">
      <w:pPr>
        <w:pStyle w:val="block"/>
        <w:spacing w:after="0" w:line="240" w:lineRule="auto"/>
        <w:ind w:left="630" w:right="-115"/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18B6342C" w14:textId="77777777" w:rsidR="006E146D" w:rsidRPr="007B4C6A" w:rsidRDefault="006E146D" w:rsidP="00CD7AE7">
      <w:pPr>
        <w:pStyle w:val="block"/>
        <w:tabs>
          <w:tab w:val="left" w:pos="540"/>
        </w:tabs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  <w:lang w:bidi="th-TH"/>
        </w:rPr>
      </w:pPr>
      <w:r w:rsidRPr="007B4C6A">
        <w:rPr>
          <w:rFonts w:ascii="Angsana New" w:hAnsi="Angsana New"/>
          <w:sz w:val="30"/>
          <w:szCs w:val="30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Pr="007B4C6A">
        <w:rPr>
          <w:rFonts w:ascii="Angsana New" w:hAnsi="Angsana New"/>
          <w:sz w:val="30"/>
          <w:szCs w:val="30"/>
          <w:lang w:bidi="th-TH"/>
        </w:rPr>
        <w:t xml:space="preserve">30 </w:t>
      </w:r>
      <w:r w:rsidRPr="007B4C6A">
        <w:rPr>
          <w:rFonts w:ascii="Angsana New" w:hAnsi="Angsana New"/>
          <w:sz w:val="30"/>
          <w:szCs w:val="30"/>
          <w:cs/>
          <w:lang w:bidi="th-TH"/>
        </w:rPr>
        <w:t xml:space="preserve">กันยายน </w:t>
      </w:r>
      <w:r w:rsidR="007321FC" w:rsidRPr="007B4C6A">
        <w:rPr>
          <w:rFonts w:ascii="Angsana New" w:hAnsi="Angsana New"/>
          <w:sz w:val="30"/>
          <w:szCs w:val="30"/>
          <w:lang w:val="en-US" w:bidi="th-TH"/>
        </w:rPr>
        <w:t>256</w:t>
      </w:r>
      <w:r w:rsidR="00FE4612" w:rsidRPr="007B4C6A">
        <w:rPr>
          <w:rFonts w:ascii="Angsana New" w:hAnsi="Angsana New"/>
          <w:sz w:val="30"/>
          <w:szCs w:val="30"/>
          <w:lang w:val="en-US" w:bidi="th-TH"/>
        </w:rPr>
        <w:t>2</w:t>
      </w:r>
      <w:r w:rsidRPr="007B4C6A">
        <w:rPr>
          <w:rFonts w:ascii="Angsana New" w:hAnsi="Angsana New"/>
          <w:sz w:val="30"/>
          <w:szCs w:val="30"/>
          <w:cs/>
          <w:lang w:val="en-US" w:bidi="th-TH"/>
        </w:rPr>
        <w:t xml:space="preserve"> และ </w:t>
      </w:r>
      <w:r w:rsidRPr="007B4C6A">
        <w:rPr>
          <w:rFonts w:ascii="Angsana New" w:hAnsi="Angsana New"/>
          <w:sz w:val="30"/>
          <w:szCs w:val="30"/>
          <w:lang w:val="en-US" w:bidi="th-TH"/>
        </w:rPr>
        <w:t>25</w:t>
      </w:r>
      <w:r w:rsidR="006042C3" w:rsidRPr="007B4C6A">
        <w:rPr>
          <w:rFonts w:ascii="Angsana New" w:hAnsi="Angsana New"/>
          <w:sz w:val="30"/>
          <w:szCs w:val="30"/>
          <w:lang w:val="en-US" w:bidi="th-TH"/>
        </w:rPr>
        <w:t>6</w:t>
      </w:r>
      <w:r w:rsidR="00FE4612" w:rsidRPr="007B4C6A">
        <w:rPr>
          <w:rFonts w:ascii="Angsana New" w:hAnsi="Angsana New"/>
          <w:sz w:val="30"/>
          <w:szCs w:val="30"/>
          <w:lang w:val="en-US" w:bidi="th-TH"/>
        </w:rPr>
        <w:t>1</w:t>
      </w:r>
      <w:r w:rsidRPr="007B4C6A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B4C6A">
        <w:rPr>
          <w:rFonts w:ascii="Angsana New" w:hAnsi="Angsana New"/>
          <w:sz w:val="30"/>
          <w:szCs w:val="30"/>
          <w:cs/>
          <w:lang w:bidi="th-TH"/>
        </w:rPr>
        <w:t>มีรายละเอียดของหลักประกันซึ่งเป็นสินทรัพย์</w:t>
      </w:r>
      <w:r w:rsidR="00283CA9" w:rsidRPr="007B4C6A">
        <w:rPr>
          <w:rFonts w:ascii="Angsana New" w:hAnsi="Angsana New"/>
          <w:sz w:val="30"/>
          <w:szCs w:val="30"/>
          <w:cs/>
          <w:lang w:bidi="th-TH"/>
        </w:rPr>
        <w:t xml:space="preserve">โดยมีราคาตามบัญชี </w:t>
      </w:r>
      <w:r w:rsidRPr="007B4C6A">
        <w:rPr>
          <w:rFonts w:ascii="Angsana New" w:hAnsi="Angsana New"/>
          <w:sz w:val="30"/>
          <w:szCs w:val="30"/>
          <w:cs/>
          <w:lang w:bidi="th-TH"/>
        </w:rPr>
        <w:t>ดังนี้</w:t>
      </w:r>
    </w:p>
    <w:p w14:paraId="20FC3FA6" w14:textId="77777777" w:rsidR="006E146D" w:rsidRPr="00D64A2F" w:rsidRDefault="006E146D" w:rsidP="006E146D">
      <w:pPr>
        <w:pStyle w:val="block"/>
        <w:spacing w:after="0" w:line="240" w:lineRule="auto"/>
        <w:ind w:left="0" w:right="-115"/>
        <w:jc w:val="thaiDistribute"/>
        <w:rPr>
          <w:rFonts w:ascii="Angsana New" w:hAnsi="Angsana New"/>
          <w:sz w:val="16"/>
          <w:szCs w:val="16"/>
          <w:lang w:bidi="th-TH"/>
        </w:rPr>
      </w:pPr>
    </w:p>
    <w:tbl>
      <w:tblPr>
        <w:tblW w:w="9126" w:type="dxa"/>
        <w:tblInd w:w="540" w:type="dxa"/>
        <w:tblLook w:val="01E0" w:firstRow="1" w:lastRow="1" w:firstColumn="1" w:lastColumn="1" w:noHBand="0" w:noVBand="0"/>
      </w:tblPr>
      <w:tblGrid>
        <w:gridCol w:w="2374"/>
        <w:gridCol w:w="1048"/>
        <w:gridCol w:w="1080"/>
        <w:gridCol w:w="263"/>
        <w:gridCol w:w="1327"/>
        <w:gridCol w:w="338"/>
        <w:gridCol w:w="1085"/>
        <w:gridCol w:w="338"/>
        <w:gridCol w:w="1273"/>
      </w:tblGrid>
      <w:tr w:rsidR="00AB0037" w:rsidRPr="007B4C6A" w14:paraId="54D68C00" w14:textId="77777777" w:rsidTr="00092730">
        <w:tc>
          <w:tcPr>
            <w:tcW w:w="2374" w:type="dxa"/>
          </w:tcPr>
          <w:p w14:paraId="0822779C" w14:textId="77777777" w:rsidR="00AB0037" w:rsidRPr="007B4C6A" w:rsidRDefault="00AB0037" w:rsidP="003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</w:tcPr>
          <w:p w14:paraId="2D5346E8" w14:textId="77777777" w:rsidR="00AB0037" w:rsidRPr="007B4C6A" w:rsidRDefault="00AB0037" w:rsidP="003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3"/>
          </w:tcPr>
          <w:p w14:paraId="6ED404B3" w14:textId="77777777" w:rsidR="00AB0037" w:rsidRPr="007B4C6A" w:rsidRDefault="00AB0037" w:rsidP="003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8" w:type="dxa"/>
          </w:tcPr>
          <w:p w14:paraId="56C53FBC" w14:textId="77777777" w:rsidR="00AB0037" w:rsidRPr="007B4C6A" w:rsidRDefault="00AB0037" w:rsidP="003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6" w:type="dxa"/>
            <w:gridSpan w:val="3"/>
          </w:tcPr>
          <w:p w14:paraId="682B011C" w14:textId="77777777" w:rsidR="00AB0037" w:rsidRPr="007B4C6A" w:rsidRDefault="00AB0037" w:rsidP="003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30" w:rsidRPr="007B4C6A" w14:paraId="2FB593F0" w14:textId="77777777" w:rsidTr="00092730">
        <w:tc>
          <w:tcPr>
            <w:tcW w:w="2374" w:type="dxa"/>
          </w:tcPr>
          <w:p w14:paraId="45C5CD5E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</w:tcPr>
          <w:p w14:paraId="5064622B" w14:textId="24F2793E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3616EF5A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63" w:type="dxa"/>
            <w:shd w:val="clear" w:color="auto" w:fill="auto"/>
          </w:tcPr>
          <w:p w14:paraId="28E92078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</w:tcPr>
          <w:p w14:paraId="128F6E18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338" w:type="dxa"/>
            <w:shd w:val="clear" w:color="auto" w:fill="auto"/>
          </w:tcPr>
          <w:p w14:paraId="237F41AC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shd w:val="clear" w:color="auto" w:fill="auto"/>
          </w:tcPr>
          <w:p w14:paraId="64072ABD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338" w:type="dxa"/>
            <w:shd w:val="clear" w:color="auto" w:fill="auto"/>
          </w:tcPr>
          <w:p w14:paraId="01FF8AE7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73" w:type="dxa"/>
            <w:shd w:val="clear" w:color="auto" w:fill="auto"/>
          </w:tcPr>
          <w:p w14:paraId="43806528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2561</w:t>
            </w:r>
          </w:p>
        </w:tc>
      </w:tr>
      <w:tr w:rsidR="00141AA7" w:rsidRPr="007B4C6A" w14:paraId="6EAD12E1" w14:textId="77777777" w:rsidTr="00092730">
        <w:tc>
          <w:tcPr>
            <w:tcW w:w="2374" w:type="dxa"/>
          </w:tcPr>
          <w:p w14:paraId="442DD895" w14:textId="77777777" w:rsidR="00141AA7" w:rsidRPr="007B4C6A" w:rsidRDefault="00141AA7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</w:tcPr>
          <w:p w14:paraId="2DDAA9DE" w14:textId="77777777" w:rsidR="00141AA7" w:rsidRPr="007B4C6A" w:rsidRDefault="00141AA7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B3660B" w14:textId="77777777" w:rsidR="00141AA7" w:rsidRPr="007B4C6A" w:rsidRDefault="00141AA7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555E76E8" w14:textId="77777777" w:rsidR="00141AA7" w:rsidRPr="007B4C6A" w:rsidRDefault="00141AA7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</w:tcPr>
          <w:p w14:paraId="240483FD" w14:textId="3E01429B" w:rsidR="00141AA7" w:rsidRPr="007B4C6A" w:rsidRDefault="00141AA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4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(ปรับปรุงใหม่)</w:t>
            </w:r>
          </w:p>
        </w:tc>
        <w:tc>
          <w:tcPr>
            <w:tcW w:w="338" w:type="dxa"/>
            <w:shd w:val="clear" w:color="auto" w:fill="auto"/>
          </w:tcPr>
          <w:p w14:paraId="5C48555A" w14:textId="77777777" w:rsidR="00141AA7" w:rsidRPr="007B4C6A" w:rsidRDefault="00141AA7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shd w:val="clear" w:color="auto" w:fill="auto"/>
          </w:tcPr>
          <w:p w14:paraId="5DFF52BB" w14:textId="77777777" w:rsidR="00141AA7" w:rsidRPr="007B4C6A" w:rsidRDefault="00141AA7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38" w:type="dxa"/>
            <w:shd w:val="clear" w:color="auto" w:fill="auto"/>
          </w:tcPr>
          <w:p w14:paraId="2715C57F" w14:textId="77777777" w:rsidR="00141AA7" w:rsidRPr="007B4C6A" w:rsidRDefault="00141AA7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73" w:type="dxa"/>
            <w:shd w:val="clear" w:color="auto" w:fill="auto"/>
          </w:tcPr>
          <w:p w14:paraId="094672C1" w14:textId="77777777" w:rsidR="00141AA7" w:rsidRPr="007B4C6A" w:rsidRDefault="00141AA7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</w:tr>
      <w:tr w:rsidR="00092730" w:rsidRPr="007B4C6A" w14:paraId="7C497B88" w14:textId="77777777" w:rsidTr="00092730">
        <w:tc>
          <w:tcPr>
            <w:tcW w:w="2374" w:type="dxa"/>
          </w:tcPr>
          <w:p w14:paraId="63F937F3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</w:tcPr>
          <w:p w14:paraId="6AE45658" w14:textId="358ACC92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4" w:type="dxa"/>
            <w:gridSpan w:val="7"/>
          </w:tcPr>
          <w:p w14:paraId="54D14B7A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92730" w:rsidRPr="007B4C6A" w14:paraId="00748CA7" w14:textId="77777777" w:rsidTr="00092730">
        <w:tc>
          <w:tcPr>
            <w:tcW w:w="2374" w:type="dxa"/>
          </w:tcPr>
          <w:p w14:paraId="2A15060C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</w:t>
            </w:r>
            <w:r w:rsidRPr="007B4C6A">
              <w:rPr>
                <w:rFonts w:ascii="Angsana New" w:hAnsi="Angsana New"/>
                <w:sz w:val="30"/>
                <w:szCs w:val="30"/>
              </w:rPr>
              <w:br/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ระหว่างการพัฒนา </w:t>
            </w:r>
          </w:p>
        </w:tc>
        <w:tc>
          <w:tcPr>
            <w:tcW w:w="1048" w:type="dxa"/>
          </w:tcPr>
          <w:p w14:paraId="0395B4BC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433085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9A915D7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9,081</w:t>
            </w:r>
          </w:p>
        </w:tc>
        <w:tc>
          <w:tcPr>
            <w:tcW w:w="263" w:type="dxa"/>
          </w:tcPr>
          <w:p w14:paraId="56B7A36F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</w:tcPr>
          <w:p w14:paraId="5E05BA5B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CCB1784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4,325</w:t>
            </w:r>
          </w:p>
        </w:tc>
        <w:tc>
          <w:tcPr>
            <w:tcW w:w="338" w:type="dxa"/>
          </w:tcPr>
          <w:p w14:paraId="3651F05B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7E9EE4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A23D6A" w14:textId="77777777" w:rsidR="00092730" w:rsidRPr="007B4C6A" w:rsidRDefault="00092730" w:rsidP="00D64A2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38" w:type="dxa"/>
          </w:tcPr>
          <w:p w14:paraId="2F1AC1E9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308DC1AE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94BEA9E" w14:textId="77777777" w:rsidR="00092730" w:rsidRPr="007B4C6A" w:rsidRDefault="00092730" w:rsidP="00D64A2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92730" w:rsidRPr="007B4C6A" w14:paraId="3699F67B" w14:textId="77777777" w:rsidTr="00092730">
        <w:tc>
          <w:tcPr>
            <w:tcW w:w="2374" w:type="dxa"/>
          </w:tcPr>
          <w:p w14:paraId="69AE98BA" w14:textId="5D664AF8" w:rsidR="00092730" w:rsidRPr="007B4C6A" w:rsidRDefault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หน่วยลงทุนใน</w:t>
            </w:r>
            <w:r w:rsidR="002B2023">
              <w:rPr>
                <w:rFonts w:ascii="Angsana New" w:hAnsi="Angsana New"/>
                <w:sz w:val="30"/>
                <w:szCs w:val="30"/>
              </w:rPr>
              <w:t xml:space="preserve"> FTREIT</w:t>
            </w:r>
          </w:p>
        </w:tc>
        <w:tc>
          <w:tcPr>
            <w:tcW w:w="1048" w:type="dxa"/>
          </w:tcPr>
          <w:p w14:paraId="51C59000" w14:textId="3856FCDD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080" w:type="dxa"/>
          </w:tcPr>
          <w:p w14:paraId="56E929DD" w14:textId="77777777" w:rsidR="00092730" w:rsidRPr="007B4C6A" w:rsidRDefault="00092730" w:rsidP="00D64A2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49F7D987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</w:tcPr>
          <w:p w14:paraId="555DF03F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338" w:type="dxa"/>
          </w:tcPr>
          <w:p w14:paraId="0FD6837F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6CAA01F" w14:textId="77777777" w:rsidR="00092730" w:rsidRPr="007B4C6A" w:rsidRDefault="00092730" w:rsidP="00D64A2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38" w:type="dxa"/>
          </w:tcPr>
          <w:p w14:paraId="166D98F6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4434BF41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</w:p>
        </w:tc>
      </w:tr>
      <w:tr w:rsidR="00092730" w:rsidRPr="007B4C6A" w14:paraId="6DC5B316" w14:textId="77777777" w:rsidTr="00092730">
        <w:tc>
          <w:tcPr>
            <w:tcW w:w="2374" w:type="dxa"/>
            <w:vAlign w:val="bottom"/>
          </w:tcPr>
          <w:p w14:paraId="4B91ACAB" w14:textId="7CB74F63" w:rsidR="00092730" w:rsidRPr="00D64A2F" w:rsidRDefault="0009273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64A2F">
              <w:rPr>
                <w:rFonts w:ascii="Angsana New" w:hAnsi="Angsana New"/>
                <w:spacing w:val="-12"/>
                <w:sz w:val="30"/>
                <w:szCs w:val="30"/>
                <w:cs/>
              </w:rPr>
              <w:t>อสังหาริมทรัพย์เพื่อการลงทุ</w:t>
            </w:r>
            <w:r w:rsidR="00D967C6" w:rsidRPr="00D64A2F">
              <w:rPr>
                <w:rFonts w:ascii="Angsana New" w:hAnsi="Angsana New"/>
                <w:spacing w:val="-12"/>
                <w:sz w:val="30"/>
                <w:szCs w:val="30"/>
                <w:cs/>
              </w:rPr>
              <w:t>น</w:t>
            </w:r>
            <w:r w:rsidR="002B2023">
              <w:rPr>
                <w:rFonts w:ascii="Angsana New" w:hAnsi="Angsana New"/>
                <w:spacing w:val="-12"/>
                <w:sz w:val="30"/>
                <w:szCs w:val="30"/>
              </w:rPr>
              <w:br/>
              <w:t xml:space="preserve">   </w:t>
            </w:r>
            <w:r w:rsidR="002B202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เพื่ออุตสาหกรรม</w:t>
            </w:r>
          </w:p>
        </w:tc>
        <w:tc>
          <w:tcPr>
            <w:tcW w:w="1048" w:type="dxa"/>
            <w:vAlign w:val="bottom"/>
          </w:tcPr>
          <w:p w14:paraId="2E99E9C0" w14:textId="1F6D7E9B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080" w:type="dxa"/>
            <w:vAlign w:val="bottom"/>
          </w:tcPr>
          <w:p w14:paraId="61A9251E" w14:textId="469EBAAD" w:rsidR="00092730" w:rsidRPr="007B4C6A" w:rsidRDefault="00092730" w:rsidP="000927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2,587</w:t>
            </w:r>
          </w:p>
        </w:tc>
        <w:tc>
          <w:tcPr>
            <w:tcW w:w="263" w:type="dxa"/>
            <w:vAlign w:val="bottom"/>
          </w:tcPr>
          <w:p w14:paraId="3101DCD8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F82285B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4,728</w:t>
            </w:r>
          </w:p>
        </w:tc>
        <w:tc>
          <w:tcPr>
            <w:tcW w:w="338" w:type="dxa"/>
            <w:vAlign w:val="bottom"/>
          </w:tcPr>
          <w:p w14:paraId="2F52F564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C9CB800" w14:textId="77777777" w:rsidR="00092730" w:rsidRPr="007B4C6A" w:rsidRDefault="00092730" w:rsidP="00D64A2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38" w:type="dxa"/>
            <w:vAlign w:val="bottom"/>
          </w:tcPr>
          <w:p w14:paraId="434B9418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bottom"/>
          </w:tcPr>
          <w:p w14:paraId="457D2A1F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297</w:t>
            </w:r>
          </w:p>
        </w:tc>
      </w:tr>
      <w:tr w:rsidR="00092730" w:rsidRPr="007B4C6A" w14:paraId="14C210CD" w14:textId="77777777" w:rsidTr="00092730">
        <w:tc>
          <w:tcPr>
            <w:tcW w:w="2374" w:type="dxa"/>
          </w:tcPr>
          <w:p w14:paraId="54744C4D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48" w:type="dxa"/>
          </w:tcPr>
          <w:p w14:paraId="0CA002D0" w14:textId="526C6BCB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989B0F" w14:textId="247028A2" w:rsidR="00092730" w:rsidRPr="007B4C6A" w:rsidRDefault="00092730" w:rsidP="000927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63" w:type="dxa"/>
          </w:tcPr>
          <w:p w14:paraId="068182D1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18442D9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897</w:t>
            </w:r>
          </w:p>
        </w:tc>
        <w:tc>
          <w:tcPr>
            <w:tcW w:w="338" w:type="dxa"/>
          </w:tcPr>
          <w:p w14:paraId="3A055E24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AF966B6" w14:textId="77777777" w:rsidR="00092730" w:rsidRPr="007B4C6A" w:rsidRDefault="00092730" w:rsidP="00D64A2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38" w:type="dxa"/>
          </w:tcPr>
          <w:p w14:paraId="4CE659F0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C1535E9" w14:textId="7DD3992D" w:rsidR="00092730" w:rsidRPr="007B4C6A" w:rsidRDefault="00092730" w:rsidP="00D64A2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92730" w:rsidRPr="007B4C6A" w14:paraId="0EB6CEFC" w14:textId="77777777" w:rsidTr="00092730">
        <w:tc>
          <w:tcPr>
            <w:tcW w:w="2374" w:type="dxa"/>
          </w:tcPr>
          <w:p w14:paraId="740B4430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8" w:type="dxa"/>
          </w:tcPr>
          <w:p w14:paraId="6F43DCB9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7785A4" w14:textId="39A85ABE" w:rsidR="00092730" w:rsidRPr="007B4C6A" w:rsidRDefault="00092730" w:rsidP="000927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12,466</w:t>
            </w:r>
          </w:p>
        </w:tc>
        <w:tc>
          <w:tcPr>
            <w:tcW w:w="263" w:type="dxa"/>
          </w:tcPr>
          <w:p w14:paraId="194EB5BA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7B9E6F8B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10,024</w:t>
            </w:r>
          </w:p>
        </w:tc>
        <w:tc>
          <w:tcPr>
            <w:tcW w:w="338" w:type="dxa"/>
          </w:tcPr>
          <w:p w14:paraId="082A1293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117343E" w14:textId="77777777" w:rsidR="00092730" w:rsidRPr="007B4C6A" w:rsidRDefault="00092730" w:rsidP="00D64A2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38" w:type="dxa"/>
          </w:tcPr>
          <w:p w14:paraId="023C1A20" w14:textId="77777777" w:rsidR="00092730" w:rsidRPr="007B4C6A" w:rsidRDefault="00092730" w:rsidP="0009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6C2EACE" w14:textId="77777777" w:rsidR="00092730" w:rsidRPr="007B4C6A" w:rsidRDefault="00092730" w:rsidP="000927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423</w:t>
            </w:r>
          </w:p>
        </w:tc>
      </w:tr>
    </w:tbl>
    <w:p w14:paraId="162F647A" w14:textId="77777777" w:rsidR="006E146D" w:rsidRPr="00D64A2F" w:rsidRDefault="006E146D" w:rsidP="00CC28A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BFE704" w14:textId="1BD882B6" w:rsidR="00D967C6" w:rsidRPr="007B4C6A" w:rsidRDefault="00CC28AD" w:rsidP="00D967C6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C7165" w:rsidRPr="007B4C6A">
        <w:rPr>
          <w:rFonts w:ascii="Angsana New" w:hAnsi="Angsana New"/>
          <w:sz w:val="30"/>
          <w:szCs w:val="30"/>
          <w:cs/>
        </w:rPr>
        <w:t xml:space="preserve">30 </w:t>
      </w:r>
      <w:r w:rsidR="006042C3" w:rsidRPr="007B4C6A">
        <w:rPr>
          <w:rFonts w:ascii="Angsana New" w:hAnsi="Angsana New"/>
          <w:sz w:val="30"/>
          <w:szCs w:val="30"/>
          <w:cs/>
        </w:rPr>
        <w:t>กันย</w:t>
      </w:r>
      <w:r w:rsidR="002C7165" w:rsidRPr="007B4C6A">
        <w:rPr>
          <w:rFonts w:ascii="Angsana New" w:hAnsi="Angsana New"/>
          <w:sz w:val="30"/>
          <w:szCs w:val="30"/>
          <w:cs/>
        </w:rPr>
        <w:t>ายน</w:t>
      </w:r>
      <w:r w:rsidR="007E6F0B" w:rsidRPr="007B4C6A">
        <w:rPr>
          <w:rFonts w:ascii="Angsana New" w:hAnsi="Angsana New"/>
          <w:sz w:val="30"/>
          <w:szCs w:val="30"/>
        </w:rPr>
        <w:t xml:space="preserve"> 2562</w:t>
      </w:r>
      <w:r w:rsidRPr="007B4C6A">
        <w:rPr>
          <w:rFonts w:ascii="Angsana New" w:hAnsi="Angsana New"/>
          <w:sz w:val="30"/>
          <w:szCs w:val="30"/>
          <w:cs/>
        </w:rPr>
        <w:t xml:space="preserve"> กลุ่ม</w:t>
      </w:r>
      <w:r w:rsidR="00F9218B" w:rsidRPr="007B4C6A">
        <w:rPr>
          <w:rFonts w:ascii="Angsana New" w:hAnsi="Angsana New"/>
          <w:sz w:val="30"/>
          <w:szCs w:val="30"/>
          <w:cs/>
        </w:rPr>
        <w:t>บริษัท</w:t>
      </w:r>
      <w:r w:rsidR="0005765D" w:rsidRPr="007B4C6A">
        <w:rPr>
          <w:rFonts w:ascii="Angsana New" w:hAnsi="Angsana New"/>
          <w:sz w:val="30"/>
          <w:szCs w:val="30"/>
          <w:cs/>
        </w:rPr>
        <w:t>และบริษัท</w:t>
      </w:r>
      <w:r w:rsidR="00F9218B" w:rsidRPr="007B4C6A">
        <w:rPr>
          <w:rFonts w:ascii="Angsana New" w:hAnsi="Angsana New"/>
          <w:sz w:val="30"/>
          <w:szCs w:val="30"/>
          <w:cs/>
        </w:rPr>
        <w:t>มีวงเงินสินเชื่อ</w:t>
      </w:r>
      <w:r w:rsidRPr="007B4C6A">
        <w:rPr>
          <w:rFonts w:ascii="Angsana New" w:hAnsi="Angsana New"/>
          <w:sz w:val="30"/>
          <w:szCs w:val="30"/>
          <w:cs/>
        </w:rPr>
        <w:t>ซึ่ง</w:t>
      </w:r>
      <w:r w:rsidR="00F9218B" w:rsidRPr="007B4C6A">
        <w:rPr>
          <w:rFonts w:ascii="Angsana New" w:hAnsi="Angsana New"/>
          <w:sz w:val="30"/>
          <w:szCs w:val="30"/>
          <w:cs/>
        </w:rPr>
        <w:t>ยังไม่ได้เบิกใช้เป็นจำนวน</w:t>
      </w:r>
      <w:r w:rsidR="0005765D" w:rsidRPr="007B4C6A">
        <w:rPr>
          <w:rFonts w:ascii="Angsana New" w:hAnsi="Angsana New"/>
          <w:sz w:val="30"/>
          <w:szCs w:val="30"/>
          <w:cs/>
        </w:rPr>
        <w:t>เงินรวม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="00875496" w:rsidRPr="007B4C6A">
        <w:rPr>
          <w:rFonts w:ascii="Angsana New" w:hAnsi="Angsana New"/>
          <w:sz w:val="30"/>
          <w:szCs w:val="30"/>
        </w:rPr>
        <w:t>7</w:t>
      </w:r>
      <w:r w:rsidR="00B137F6" w:rsidRPr="007B4C6A">
        <w:rPr>
          <w:rFonts w:ascii="Angsana New" w:hAnsi="Angsana New"/>
          <w:sz w:val="30"/>
          <w:szCs w:val="30"/>
        </w:rPr>
        <w:t>,</w:t>
      </w:r>
      <w:r w:rsidR="00875496" w:rsidRPr="007B4C6A">
        <w:rPr>
          <w:rFonts w:ascii="Angsana New" w:hAnsi="Angsana New"/>
          <w:sz w:val="30"/>
          <w:szCs w:val="30"/>
        </w:rPr>
        <w:t>476</w:t>
      </w:r>
      <w:r w:rsidR="00965F1D" w:rsidRPr="007B4C6A">
        <w:rPr>
          <w:rFonts w:ascii="Angsana New" w:hAnsi="Angsana New"/>
          <w:sz w:val="30"/>
          <w:szCs w:val="30"/>
          <w:cs/>
        </w:rPr>
        <w:t>.</w:t>
      </w:r>
      <w:r w:rsidR="00965F1D" w:rsidRPr="007B4C6A">
        <w:rPr>
          <w:rFonts w:ascii="Angsana New" w:hAnsi="Angsana New"/>
          <w:sz w:val="30"/>
          <w:szCs w:val="30"/>
        </w:rPr>
        <w:t>96</w:t>
      </w:r>
      <w:r w:rsidRPr="007B4C6A">
        <w:rPr>
          <w:rFonts w:ascii="Angsana New" w:hAnsi="Angsana New"/>
          <w:sz w:val="30"/>
          <w:szCs w:val="30"/>
          <w:cs/>
        </w:rPr>
        <w:t xml:space="preserve"> ล้านบาท</w:t>
      </w:r>
      <w:r w:rsidR="007C0007" w:rsidRPr="007B4C6A">
        <w:rPr>
          <w:rFonts w:ascii="Angsana New" w:hAnsi="Angsana New"/>
          <w:sz w:val="30"/>
          <w:szCs w:val="30"/>
          <w:cs/>
        </w:rPr>
        <w:t xml:space="preserve"> </w:t>
      </w:r>
      <w:r w:rsidR="00CA501D" w:rsidRPr="007B4C6A">
        <w:rPr>
          <w:rFonts w:ascii="Angsana New" w:hAnsi="Angsana New"/>
          <w:sz w:val="30"/>
          <w:szCs w:val="30"/>
          <w:cs/>
        </w:rPr>
        <w:t xml:space="preserve">และ </w:t>
      </w:r>
      <w:r w:rsidR="00B137F6" w:rsidRPr="007B4C6A">
        <w:rPr>
          <w:rFonts w:ascii="Angsana New" w:hAnsi="Angsana New"/>
          <w:sz w:val="30"/>
          <w:szCs w:val="30"/>
        </w:rPr>
        <w:t>2,620</w:t>
      </w:r>
      <w:r w:rsidR="00CA501D" w:rsidRPr="007B4C6A">
        <w:rPr>
          <w:rFonts w:ascii="Angsana New" w:hAnsi="Angsana New"/>
          <w:sz w:val="30"/>
          <w:szCs w:val="30"/>
          <w:cs/>
        </w:rPr>
        <w:t xml:space="preserve"> ล้านบาท</w:t>
      </w:r>
      <w:r w:rsidR="00481250" w:rsidRPr="007B4C6A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="00F076D0" w:rsidRPr="007B4C6A">
        <w:rPr>
          <w:rFonts w:ascii="Angsana New" w:hAnsi="Angsana New"/>
          <w:i/>
          <w:iCs/>
          <w:sz w:val="30"/>
          <w:szCs w:val="30"/>
          <w:cs/>
        </w:rPr>
        <w:t>(</w:t>
      </w:r>
      <w:r w:rsidR="00F076D0" w:rsidRPr="007B4C6A">
        <w:rPr>
          <w:rFonts w:ascii="Angsana New" w:hAnsi="Angsana New"/>
          <w:i/>
          <w:iCs/>
          <w:sz w:val="30"/>
          <w:szCs w:val="30"/>
        </w:rPr>
        <w:t>2561</w:t>
      </w:r>
      <w:r w:rsidR="00F076D0" w:rsidRPr="007B4C6A">
        <w:rPr>
          <w:rFonts w:ascii="Angsana New" w:hAnsi="Angsana New"/>
          <w:i/>
          <w:iCs/>
          <w:sz w:val="30"/>
          <w:szCs w:val="30"/>
          <w:cs/>
        </w:rPr>
        <w:t>:</w:t>
      </w:r>
      <w:r w:rsidRPr="007B4C6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076D0" w:rsidRPr="007B4C6A">
        <w:rPr>
          <w:rFonts w:ascii="Angsana New" w:hAnsi="Angsana New"/>
          <w:i/>
          <w:iCs/>
          <w:sz w:val="30"/>
          <w:szCs w:val="30"/>
        </w:rPr>
        <w:t>5,302</w:t>
      </w:r>
      <w:r w:rsidR="00F076D0" w:rsidRPr="007B4C6A">
        <w:rPr>
          <w:rFonts w:ascii="Angsana New" w:hAnsi="Angsana New"/>
          <w:i/>
          <w:iCs/>
          <w:sz w:val="30"/>
          <w:szCs w:val="30"/>
          <w:cs/>
        </w:rPr>
        <w:t>.</w:t>
      </w:r>
      <w:r w:rsidR="00F076D0" w:rsidRPr="007B4C6A">
        <w:rPr>
          <w:rFonts w:ascii="Angsana New" w:hAnsi="Angsana New"/>
          <w:i/>
          <w:iCs/>
          <w:sz w:val="30"/>
          <w:szCs w:val="30"/>
        </w:rPr>
        <w:t>01</w:t>
      </w:r>
      <w:r w:rsidRPr="007B4C6A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133E67" w:rsidRPr="007B4C6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A501D" w:rsidRPr="007B4C6A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F076D0" w:rsidRPr="007B4C6A">
        <w:rPr>
          <w:rFonts w:ascii="Angsana New" w:hAnsi="Angsana New"/>
          <w:i/>
          <w:iCs/>
          <w:sz w:val="30"/>
          <w:szCs w:val="30"/>
        </w:rPr>
        <w:t>225</w:t>
      </w:r>
      <w:r w:rsidR="00CA501D" w:rsidRPr="007B4C6A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E900EF" w:rsidRPr="007B4C6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81250" w:rsidRPr="007B4C6A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7B4C6A">
        <w:rPr>
          <w:rFonts w:ascii="Angsana New" w:hAnsi="Angsana New"/>
          <w:i/>
          <w:iCs/>
          <w:sz w:val="30"/>
          <w:szCs w:val="30"/>
          <w:cs/>
        </w:rPr>
        <w:t xml:space="preserve">) </w:t>
      </w:r>
    </w:p>
    <w:p w14:paraId="05867C30" w14:textId="1F5CC8EE" w:rsidR="00322A81" w:rsidRPr="007B4C6A" w:rsidRDefault="00322A81" w:rsidP="00D64A2F">
      <w:pPr>
        <w:pStyle w:val="ListParagraph"/>
        <w:numPr>
          <w:ilvl w:val="0"/>
          <w:numId w:val="31"/>
        </w:num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D64A2F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 xml:space="preserve">ณ วันที่ 30 กันยายน 2562 บริษัทมีเงินกู้ยืมระยะสั้นจากธนาคารในประเทศแห่งหนึ่ง จำนวนทั้งสิ้น </w:t>
      </w:r>
      <w:r w:rsidRPr="00D64A2F">
        <w:rPr>
          <w:rFonts w:ascii="Angsana New" w:hAnsi="Angsana New"/>
          <w:spacing w:val="-6"/>
          <w:sz w:val="30"/>
          <w:szCs w:val="30"/>
          <w:lang w:val="en-GB" w:eastAsia="x-none" w:bidi="ar-SA"/>
        </w:rPr>
        <w:t>3</w:t>
      </w:r>
      <w:r w:rsidR="00E1015A" w:rsidRPr="00D64A2F">
        <w:rPr>
          <w:rFonts w:ascii="Angsana New" w:hAnsi="Angsana New"/>
          <w:spacing w:val="-6"/>
          <w:sz w:val="30"/>
          <w:szCs w:val="30"/>
          <w:lang w:eastAsia="x-none"/>
        </w:rPr>
        <w:t>,0</w:t>
      </w:r>
      <w:r w:rsidRPr="00D64A2F">
        <w:rPr>
          <w:rFonts w:ascii="Angsana New" w:hAnsi="Angsana New"/>
          <w:spacing w:val="-6"/>
          <w:sz w:val="30"/>
          <w:szCs w:val="30"/>
          <w:lang w:val="en-GB" w:eastAsia="x-none" w:bidi="ar-SA"/>
        </w:rPr>
        <w:t>00</w:t>
      </w:r>
      <w:r w:rsidRPr="00D64A2F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 xml:space="preserve"> ล้านบาท</w:t>
      </w:r>
      <w:r w:rsidRPr="007B4C6A">
        <w:rPr>
          <w:rFonts w:ascii="Angsana New" w:hAnsi="Angsana New"/>
          <w:sz w:val="30"/>
          <w:szCs w:val="30"/>
          <w:cs/>
          <w:lang w:val="en-GB" w:eastAsia="x-none"/>
        </w:rPr>
        <w:t xml:space="preserve"> โดยมีกำหนดชำระคืนเงินต้นเมื่อ</w:t>
      </w:r>
      <w:r w:rsidR="00131239" w:rsidRPr="007B4C6A">
        <w:rPr>
          <w:rFonts w:ascii="Angsana New" w:hAnsi="Angsana New"/>
          <w:sz w:val="30"/>
          <w:szCs w:val="30"/>
          <w:cs/>
          <w:lang w:val="en-GB" w:eastAsia="x-none"/>
        </w:rPr>
        <w:t>ตั๋วแลกเงิน</w:t>
      </w:r>
      <w:r w:rsidRPr="007B4C6A">
        <w:rPr>
          <w:rFonts w:ascii="Angsana New" w:hAnsi="Angsana New"/>
          <w:sz w:val="30"/>
          <w:szCs w:val="30"/>
          <w:cs/>
          <w:lang w:val="en-GB" w:eastAsia="x-none"/>
        </w:rPr>
        <w:t xml:space="preserve">ครบกำหนด </w:t>
      </w:r>
      <w:r w:rsidR="00131239" w:rsidRPr="007B4C6A">
        <w:rPr>
          <w:rFonts w:ascii="Angsana New" w:hAnsi="Angsana New"/>
          <w:sz w:val="30"/>
          <w:szCs w:val="30"/>
          <w:cs/>
          <w:lang w:val="en-GB" w:eastAsia="x-none"/>
        </w:rPr>
        <w:t>และดอกเบี้ยชำระล่วงหน้า ณ วันที่ออกตั๋วแลกเงิน</w:t>
      </w:r>
      <w:r w:rsidRPr="007B4C6A">
        <w:rPr>
          <w:rFonts w:ascii="Angsana New" w:hAnsi="Angsana New"/>
          <w:sz w:val="30"/>
          <w:szCs w:val="30"/>
          <w:cs/>
          <w:lang w:val="en-GB" w:eastAsia="x-none"/>
        </w:rPr>
        <w:t>โดย</w:t>
      </w:r>
      <w:r w:rsidR="00131239" w:rsidRPr="007B4C6A">
        <w:rPr>
          <w:rFonts w:ascii="Angsana New" w:hAnsi="Angsana New"/>
          <w:sz w:val="30"/>
          <w:szCs w:val="30"/>
          <w:cs/>
          <w:lang w:val="en-GB" w:eastAsia="x-none"/>
        </w:rPr>
        <w:t>ตั๋วแลกเงิน</w:t>
      </w:r>
      <w:r w:rsidRPr="007B4C6A">
        <w:rPr>
          <w:rFonts w:ascii="Angsana New" w:hAnsi="Angsana New"/>
          <w:sz w:val="30"/>
          <w:szCs w:val="30"/>
          <w:cs/>
          <w:lang w:val="en-GB" w:eastAsia="x-none"/>
        </w:rPr>
        <w:t xml:space="preserve">มีอัตราดอกเบี้ยร้อยละ </w:t>
      </w:r>
      <w:r w:rsidR="00E1015A" w:rsidRPr="007B4C6A">
        <w:rPr>
          <w:rFonts w:ascii="Angsana New" w:hAnsi="Angsana New"/>
          <w:sz w:val="30"/>
          <w:szCs w:val="30"/>
          <w:lang w:val="en-GB" w:eastAsia="x-none"/>
        </w:rPr>
        <w:t>1</w:t>
      </w:r>
      <w:r w:rsidR="00E1015A" w:rsidRPr="007B4C6A">
        <w:rPr>
          <w:rFonts w:ascii="Angsana New" w:hAnsi="Angsana New"/>
          <w:sz w:val="30"/>
          <w:szCs w:val="30"/>
          <w:cs/>
          <w:lang w:val="en-GB" w:eastAsia="x-none"/>
        </w:rPr>
        <w:t>.</w:t>
      </w:r>
      <w:r w:rsidR="00E1015A" w:rsidRPr="007B4C6A">
        <w:rPr>
          <w:rFonts w:ascii="Angsana New" w:hAnsi="Angsana New"/>
          <w:sz w:val="30"/>
          <w:szCs w:val="30"/>
          <w:lang w:val="en-GB" w:eastAsia="x-none"/>
        </w:rPr>
        <w:t xml:space="preserve">70 </w:t>
      </w:r>
      <w:r w:rsidR="00E1015A" w:rsidRPr="007B4C6A">
        <w:rPr>
          <w:rFonts w:ascii="Angsana New" w:hAnsi="Angsana New"/>
          <w:sz w:val="30"/>
          <w:szCs w:val="30"/>
          <w:cs/>
          <w:lang w:val="en-GB" w:eastAsia="x-none"/>
        </w:rPr>
        <w:t>-</w:t>
      </w:r>
      <w:r w:rsidR="00131239" w:rsidRPr="007B4C6A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E1015A" w:rsidRPr="007B4C6A">
        <w:rPr>
          <w:rFonts w:ascii="Angsana New" w:hAnsi="Angsana New"/>
          <w:sz w:val="30"/>
          <w:szCs w:val="30"/>
          <w:lang w:val="en-GB" w:eastAsia="x-none"/>
        </w:rPr>
        <w:t>1</w:t>
      </w:r>
      <w:r w:rsidR="00E1015A" w:rsidRPr="007B4C6A">
        <w:rPr>
          <w:rFonts w:ascii="Angsana New" w:hAnsi="Angsana New"/>
          <w:sz w:val="30"/>
          <w:szCs w:val="30"/>
          <w:cs/>
          <w:lang w:val="en-GB" w:eastAsia="x-none"/>
        </w:rPr>
        <w:t>.</w:t>
      </w:r>
      <w:r w:rsidR="00E1015A" w:rsidRPr="007B4C6A">
        <w:rPr>
          <w:rFonts w:ascii="Angsana New" w:hAnsi="Angsana New"/>
          <w:sz w:val="30"/>
          <w:szCs w:val="30"/>
          <w:lang w:val="en-GB" w:eastAsia="x-none"/>
        </w:rPr>
        <w:t>81</w:t>
      </w:r>
      <w:r w:rsidR="00E1015A" w:rsidRPr="007B4C6A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7B4C6A">
        <w:rPr>
          <w:rFonts w:ascii="Angsana New" w:hAnsi="Angsana New"/>
          <w:sz w:val="30"/>
          <w:szCs w:val="30"/>
          <w:cs/>
          <w:lang w:val="en-GB" w:eastAsia="x-none"/>
        </w:rPr>
        <w:t>ต่อปี</w:t>
      </w:r>
    </w:p>
    <w:p w14:paraId="1356ED18" w14:textId="77777777" w:rsidR="006042C3" w:rsidRPr="00D64A2F" w:rsidRDefault="006042C3" w:rsidP="00CC28A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08D27947" w14:textId="77836BF6" w:rsidR="00192316" w:rsidRPr="007B4C6A" w:rsidRDefault="00192316" w:rsidP="00E07F2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บริษัทย่อย</w:t>
      </w:r>
      <w:r w:rsidR="0005765D" w:rsidRPr="007B4C6A">
        <w:rPr>
          <w:rFonts w:ascii="Angsana New" w:hAnsi="Angsana New"/>
          <w:sz w:val="30"/>
          <w:szCs w:val="30"/>
          <w:cs/>
        </w:rPr>
        <w:t>แห่งหนึ่ง</w:t>
      </w:r>
      <w:r w:rsidR="0031115B" w:rsidRPr="007B4C6A">
        <w:rPr>
          <w:rFonts w:ascii="Angsana New" w:hAnsi="Angsana New"/>
          <w:sz w:val="30"/>
          <w:szCs w:val="30"/>
          <w:cs/>
        </w:rPr>
        <w:t>ได้ทำสัญญา</w:t>
      </w:r>
      <w:r w:rsidRPr="007B4C6A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31115B" w:rsidRPr="007B4C6A">
        <w:rPr>
          <w:rFonts w:ascii="Angsana New" w:hAnsi="Angsana New"/>
          <w:sz w:val="30"/>
          <w:szCs w:val="30"/>
          <w:cs/>
        </w:rPr>
        <w:t>กับ</w:t>
      </w:r>
      <w:r w:rsidRPr="007B4C6A">
        <w:rPr>
          <w:rFonts w:ascii="Angsana New" w:hAnsi="Angsana New"/>
          <w:sz w:val="30"/>
          <w:szCs w:val="30"/>
          <w:cs/>
        </w:rPr>
        <w:t>สถาบันการเงิน</w:t>
      </w:r>
      <w:r w:rsidR="0031115B" w:rsidRPr="007B4C6A">
        <w:rPr>
          <w:rFonts w:ascii="Angsana New" w:hAnsi="Angsana New"/>
          <w:sz w:val="30"/>
          <w:szCs w:val="30"/>
          <w:cs/>
        </w:rPr>
        <w:t>แห่งหนึ่ง</w:t>
      </w:r>
      <w:r w:rsidRPr="007B4C6A">
        <w:rPr>
          <w:rFonts w:ascii="Angsana New" w:hAnsi="Angsana New"/>
          <w:sz w:val="30"/>
          <w:szCs w:val="30"/>
          <w:cs/>
        </w:rPr>
        <w:t xml:space="preserve">โดยมีอัตราดอกเบี้ยเงินกู้ยืมขั้นต่ำลบอัตราคงที่ต่อปีตามที่กำหนดไว้ในสัญญา </w:t>
      </w:r>
      <w:r w:rsidR="002A70E5" w:rsidRPr="007B4C6A">
        <w:rPr>
          <w:rFonts w:ascii="Angsana New" w:hAnsi="Angsana New"/>
          <w:sz w:val="30"/>
          <w:szCs w:val="30"/>
          <w:cs/>
        </w:rPr>
        <w:t xml:space="preserve">โดยมีกำหนดชำระคืนงวดแรกเมื่อครบกำหนดเวลา </w:t>
      </w:r>
      <w:r w:rsidR="002A70E5" w:rsidRPr="007B4C6A">
        <w:rPr>
          <w:rFonts w:ascii="Angsana New" w:hAnsi="Angsana New"/>
          <w:sz w:val="30"/>
          <w:szCs w:val="30"/>
        </w:rPr>
        <w:t xml:space="preserve">3 </w:t>
      </w:r>
      <w:r w:rsidR="002A70E5" w:rsidRPr="007B4C6A">
        <w:rPr>
          <w:rFonts w:ascii="Angsana New" w:hAnsi="Angsana New"/>
          <w:sz w:val="30"/>
          <w:szCs w:val="30"/>
          <w:cs/>
        </w:rPr>
        <w:t xml:space="preserve">ปี </w:t>
      </w:r>
      <w:r w:rsidR="002A70E5" w:rsidRPr="007B4C6A">
        <w:rPr>
          <w:rFonts w:ascii="Angsana New" w:hAnsi="Angsana New"/>
          <w:sz w:val="30"/>
          <w:szCs w:val="30"/>
        </w:rPr>
        <w:t xml:space="preserve">6 </w:t>
      </w:r>
      <w:r w:rsidR="002A70E5" w:rsidRPr="007B4C6A">
        <w:rPr>
          <w:rFonts w:ascii="Angsana New" w:hAnsi="Angsana New"/>
          <w:sz w:val="30"/>
          <w:szCs w:val="30"/>
          <w:cs/>
        </w:rPr>
        <w:t>เดือน</w:t>
      </w:r>
      <w:r w:rsidR="00092730" w:rsidRPr="007B4C6A">
        <w:rPr>
          <w:rFonts w:ascii="Angsana New" w:hAnsi="Angsana New"/>
          <w:sz w:val="30"/>
          <w:szCs w:val="30"/>
        </w:rPr>
        <w:br/>
      </w:r>
      <w:r w:rsidR="002A70E5" w:rsidRPr="007B4C6A">
        <w:rPr>
          <w:rFonts w:ascii="Angsana New" w:hAnsi="Angsana New"/>
          <w:sz w:val="30"/>
          <w:szCs w:val="30"/>
          <w:cs/>
        </w:rPr>
        <w:t>นับแต่วันที่เบิกรับเงินกู้งวดแรก โดยมีรายละเอียดการผ่อนชำระคืนตามที่กำหนดไว้ในสัญญา</w:t>
      </w:r>
      <w:r w:rsidR="0031115B" w:rsidRPr="007B4C6A">
        <w:rPr>
          <w:rFonts w:ascii="Angsana New" w:hAnsi="Angsana New"/>
          <w:sz w:val="30"/>
          <w:szCs w:val="30"/>
          <w:cs/>
        </w:rPr>
        <w:t>ภายใต้</w:t>
      </w:r>
      <w:r w:rsidRPr="007B4C6A">
        <w:rPr>
          <w:rFonts w:ascii="Angsana New" w:hAnsi="Angsana New"/>
          <w:sz w:val="30"/>
          <w:szCs w:val="30"/>
          <w:cs/>
        </w:rPr>
        <w:t>สัญญาเงินกู้ยืม</w:t>
      </w:r>
      <w:r w:rsidR="0031115B" w:rsidRPr="007B4C6A">
        <w:rPr>
          <w:rFonts w:ascii="Angsana New" w:hAnsi="Angsana New"/>
          <w:sz w:val="30"/>
          <w:szCs w:val="30"/>
          <w:cs/>
        </w:rPr>
        <w:t xml:space="preserve">ดังกล่าว </w:t>
      </w:r>
      <w:r w:rsidR="00F13FE6" w:rsidRPr="007B4C6A">
        <w:rPr>
          <w:rFonts w:ascii="Angsana New" w:hAnsi="Angsana New"/>
          <w:sz w:val="30"/>
          <w:szCs w:val="30"/>
          <w:cs/>
        </w:rPr>
        <w:t>บริษัทและ</w:t>
      </w:r>
      <w:r w:rsidRPr="007B4C6A">
        <w:rPr>
          <w:rFonts w:ascii="Angsana New" w:hAnsi="Angsana New"/>
          <w:sz w:val="30"/>
          <w:szCs w:val="30"/>
          <w:cs/>
        </w:rPr>
        <w:t>บริษัทย่อยต้องถือปฏิบัติ</w:t>
      </w:r>
      <w:r w:rsidR="0031115B" w:rsidRPr="007B4C6A">
        <w:rPr>
          <w:rFonts w:ascii="Angsana New" w:hAnsi="Angsana New"/>
          <w:sz w:val="30"/>
          <w:szCs w:val="30"/>
          <w:cs/>
        </w:rPr>
        <w:t>ตามเงื่อนไขทางการเงิน</w:t>
      </w:r>
      <w:r w:rsidRPr="007B4C6A">
        <w:rPr>
          <w:rFonts w:ascii="Angsana New" w:hAnsi="Angsana New"/>
          <w:sz w:val="30"/>
          <w:szCs w:val="30"/>
          <w:cs/>
        </w:rPr>
        <w:t>บางประการ เช่น การดำรงอัตราส่วนหนี้สินต่อส่วนของผู้ถือหุ้น</w:t>
      </w:r>
      <w:r w:rsidR="0031115B" w:rsidRPr="007B4C6A">
        <w:rPr>
          <w:rFonts w:ascii="Angsana New" w:hAnsi="Angsana New"/>
          <w:sz w:val="30"/>
          <w:szCs w:val="30"/>
          <w:cs/>
        </w:rPr>
        <w:t>ในอัตราที่กำหนดไว้ในสัญญา</w:t>
      </w:r>
      <w:r w:rsidRPr="007B4C6A">
        <w:rPr>
          <w:rFonts w:ascii="Angsana New" w:hAnsi="Angsana New"/>
          <w:sz w:val="30"/>
          <w:szCs w:val="30"/>
          <w:cs/>
        </w:rPr>
        <w:t xml:space="preserve"> เป็นต้น ทั้งนี้ บริษัทได้ออกจดหมายการรับประกัน (</w:t>
      </w:r>
      <w:r w:rsidRPr="007B4C6A">
        <w:rPr>
          <w:rFonts w:ascii="Angsana New" w:hAnsi="Angsana New"/>
          <w:sz w:val="30"/>
          <w:szCs w:val="30"/>
        </w:rPr>
        <w:t>Letter of Undertaking</w:t>
      </w:r>
      <w:r w:rsidRPr="007B4C6A">
        <w:rPr>
          <w:rFonts w:ascii="Angsana New" w:hAnsi="Angsana New"/>
          <w:sz w:val="30"/>
          <w:szCs w:val="30"/>
          <w:cs/>
        </w:rPr>
        <w:t>) ให้แก่สถาบันการเงินดังกล่าว ภายใต้เงื่อนไขว่า บริษัทตกลงดำรงสถานะความเป็น</w:t>
      </w:r>
      <w:r w:rsidR="001C2FDD" w:rsidRPr="007B4C6A">
        <w:rPr>
          <w:rFonts w:ascii="Angsana New" w:hAnsi="Angsana New"/>
          <w:sz w:val="30"/>
          <w:szCs w:val="30"/>
          <w:cs/>
        </w:rPr>
        <w:t>ผู้ถือหุ้นหลักของบริษัทย่อยไม่น้</w:t>
      </w:r>
      <w:r w:rsidRPr="007B4C6A">
        <w:rPr>
          <w:rFonts w:ascii="Angsana New" w:hAnsi="Angsana New"/>
          <w:sz w:val="30"/>
          <w:szCs w:val="30"/>
          <w:cs/>
        </w:rPr>
        <w:t xml:space="preserve">อยกว่าร้อยละ </w:t>
      </w:r>
      <w:r w:rsidRPr="007B4C6A">
        <w:rPr>
          <w:rFonts w:ascii="Angsana New" w:hAnsi="Angsana New"/>
          <w:sz w:val="30"/>
          <w:szCs w:val="30"/>
        </w:rPr>
        <w:t xml:space="preserve">75 </w:t>
      </w:r>
      <w:r w:rsidRPr="007B4C6A">
        <w:rPr>
          <w:rFonts w:ascii="Angsana New" w:hAnsi="Angsana New"/>
          <w:sz w:val="30"/>
          <w:szCs w:val="30"/>
          <w:cs/>
        </w:rPr>
        <w:t>และจะดำเนินการให้ความช่วยเหลือทางการเงินแก่บริษัทย่อยจนกว่าบริษัทย่อยจะชำระหนี้</w:t>
      </w:r>
      <w:r w:rsidR="00865164">
        <w:rPr>
          <w:rFonts w:ascii="Angsana New" w:hAnsi="Angsana New" w:hint="cs"/>
          <w:sz w:val="30"/>
          <w:szCs w:val="30"/>
          <w:cs/>
        </w:rPr>
        <w:t>ครบถ้วน</w:t>
      </w:r>
      <w:r w:rsidRPr="007B4C6A">
        <w:rPr>
          <w:rFonts w:ascii="Angsana New" w:hAnsi="Angsana New"/>
          <w:sz w:val="30"/>
          <w:szCs w:val="30"/>
          <w:cs/>
        </w:rPr>
        <w:t>ตามที่ระบุไว้ในสัญญา</w:t>
      </w:r>
      <w:r w:rsidR="00A13B41" w:rsidRPr="007B4C6A">
        <w:rPr>
          <w:rFonts w:ascii="Angsana New" w:hAnsi="Angsana New"/>
          <w:sz w:val="30"/>
          <w:szCs w:val="30"/>
          <w:cs/>
        </w:rPr>
        <w:t>ทั้งนี้</w:t>
      </w:r>
      <w:r w:rsidR="00B229D7" w:rsidRPr="007B4C6A">
        <w:rPr>
          <w:rFonts w:ascii="Angsana New" w:hAnsi="Angsana New"/>
          <w:sz w:val="30"/>
          <w:szCs w:val="30"/>
          <w:cs/>
        </w:rPr>
        <w:t>บริษัทย่อย</w:t>
      </w:r>
      <w:r w:rsidR="00972910" w:rsidRPr="007B4C6A">
        <w:rPr>
          <w:rFonts w:ascii="Angsana New" w:hAnsi="Angsana New"/>
          <w:sz w:val="30"/>
          <w:szCs w:val="30"/>
          <w:cs/>
        </w:rPr>
        <w:t>ดังกล่าว</w:t>
      </w:r>
      <w:r w:rsidR="00B229D7" w:rsidRPr="007B4C6A">
        <w:rPr>
          <w:rFonts w:ascii="Angsana New" w:hAnsi="Angsana New"/>
          <w:sz w:val="30"/>
          <w:szCs w:val="30"/>
          <w:cs/>
        </w:rPr>
        <w:t>ได้นำ</w:t>
      </w:r>
      <w:r w:rsidR="00713693" w:rsidRPr="007B4C6A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E900EF"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>และสิ่งปลูกสร้างที่จะมีในภายหน้าไปจดจำนองไว้กับสถาบันการเงินเพื่อใช้เป็นหลักประกันเงินกู้ยืมระยะยาวจากสถาบันการเงิน</w:t>
      </w:r>
      <w:r w:rsidR="008A5E86" w:rsidRPr="007B4C6A">
        <w:rPr>
          <w:rFonts w:ascii="Angsana New" w:hAnsi="Angsana New"/>
          <w:sz w:val="30"/>
          <w:szCs w:val="30"/>
          <w:cs/>
        </w:rPr>
        <w:t>ดังกล่าว</w:t>
      </w:r>
      <w:r w:rsidR="00E900EF" w:rsidRPr="007B4C6A">
        <w:rPr>
          <w:rFonts w:ascii="Angsana New" w:hAnsi="Angsana New"/>
          <w:sz w:val="30"/>
          <w:szCs w:val="30"/>
          <w:cs/>
        </w:rPr>
        <w:t>ตามที่ระบุไว้ในสัญญา</w:t>
      </w:r>
    </w:p>
    <w:p w14:paraId="0D835E2E" w14:textId="77777777" w:rsidR="00322A81" w:rsidRPr="00D64A2F" w:rsidRDefault="00322A81" w:rsidP="00322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03C0C5D5" w14:textId="07D1AABE" w:rsidR="00322A81" w:rsidRPr="00D64A2F" w:rsidRDefault="00322A81" w:rsidP="00E07F2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D64A2F">
        <w:rPr>
          <w:rFonts w:ascii="Angsana New" w:hAnsi="Angsana New"/>
          <w:spacing w:val="-8"/>
          <w:sz w:val="30"/>
          <w:szCs w:val="30"/>
          <w:cs/>
        </w:rPr>
        <w:t>บริษัทย่อย</w:t>
      </w:r>
      <w:r w:rsidR="002B2023" w:rsidRPr="00D64A2F">
        <w:rPr>
          <w:rFonts w:ascii="Angsana New" w:hAnsi="Angsana New"/>
          <w:spacing w:val="-8"/>
          <w:sz w:val="30"/>
          <w:szCs w:val="30"/>
          <w:cs/>
        </w:rPr>
        <w:t xml:space="preserve">ของ </w:t>
      </w:r>
      <w:r w:rsidR="002B2023" w:rsidRPr="00D64A2F">
        <w:rPr>
          <w:rFonts w:ascii="Angsana New" w:hAnsi="Angsana New"/>
          <w:spacing w:val="-8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8"/>
          <w:sz w:val="30"/>
          <w:szCs w:val="30"/>
          <w:cs/>
        </w:rPr>
        <w:t>มีเงินกู้ยืมระยะยาวจากสถาบันการเงินโดยมีอัตราดอกเบี้ยเงินกู้ยืมขั้นต่ำบวก/ลบอัตราคงที่ต่อปี</w:t>
      </w:r>
    </w:p>
    <w:p w14:paraId="15723BEC" w14:textId="77777777" w:rsidR="00322A81" w:rsidRPr="00D64A2F" w:rsidRDefault="00322A81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5A718168" w14:textId="118FDD92" w:rsidR="00322A81" w:rsidRPr="007B4C6A" w:rsidRDefault="00322A81" w:rsidP="0028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เงินกู้ยืมส่วนใหญ่ของบริษัทย่อย</w:t>
      </w:r>
      <w:r w:rsidR="002B2023">
        <w:rPr>
          <w:rFonts w:ascii="Angsana New" w:hAnsi="Angsana New" w:hint="cs"/>
          <w:sz w:val="30"/>
          <w:szCs w:val="30"/>
          <w:cs/>
        </w:rPr>
        <w:t xml:space="preserve">ของ </w:t>
      </w:r>
      <w:r w:rsidR="002B2023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 xml:space="preserve">มีกำหนดชำระคืนเงินต้นเมื่อไถ่ถอนโฉนดที่ดินในอัตราที่ระบุในสัญญา เงินต้นส่วนที่เหลือมีกำหนดชำระคืนตามระยะเวลาที่ระบุไว้ในสัญญาโดยจัดประเภทเงินกู้ยืมระยะยาวที่จะถึงกำหนดชำระภายใน </w:t>
      </w:r>
      <w:r w:rsidRPr="007B4C6A">
        <w:rPr>
          <w:rFonts w:ascii="Angsana New" w:hAnsi="Angsana New"/>
          <w:sz w:val="30"/>
          <w:szCs w:val="30"/>
        </w:rPr>
        <w:t>1</w:t>
      </w:r>
      <w:r w:rsidRPr="007B4C6A">
        <w:rPr>
          <w:rFonts w:ascii="Angsana New" w:hAnsi="Angsana New"/>
          <w:sz w:val="30"/>
          <w:szCs w:val="30"/>
          <w:cs/>
        </w:rPr>
        <w:t xml:space="preserve"> ปี จากการประมาณการยอดโอนตามงบประมาณประจำปี ซึ่งยอดโอนที่เกิดขึ้นจริงอาจจะแตกต่างจากที่ได้ประมาณการไว้</w:t>
      </w:r>
    </w:p>
    <w:p w14:paraId="4F7E6738" w14:textId="77777777" w:rsidR="00322A81" w:rsidRPr="00D64A2F" w:rsidRDefault="00322A81" w:rsidP="002878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firstLine="90"/>
        <w:jc w:val="thaiDistribute"/>
        <w:rPr>
          <w:rFonts w:ascii="Angsana New" w:hAnsi="Angsana New"/>
          <w:sz w:val="16"/>
          <w:szCs w:val="16"/>
        </w:rPr>
      </w:pPr>
    </w:p>
    <w:p w14:paraId="3F4AB386" w14:textId="7A41D415" w:rsidR="00322A81" w:rsidRPr="007B4C6A" w:rsidRDefault="00322A81" w:rsidP="0028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สัญญาเงินกู้ยืมได้ระบุข้อตกลงและข้อจำกัดที่บริษัทย่อย</w:t>
      </w:r>
      <w:r w:rsidR="002B2023">
        <w:rPr>
          <w:rFonts w:ascii="Angsana New" w:hAnsi="Angsana New" w:hint="cs"/>
          <w:sz w:val="30"/>
          <w:szCs w:val="30"/>
          <w:cs/>
        </w:rPr>
        <w:t xml:space="preserve">ของ </w:t>
      </w:r>
      <w:r w:rsidR="002B2023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>ต้องถือปฏิบัติบางประการ เช่น การดำรงอัตราส่วนหนี้สินต่อส่วนของผู้ถือหุ้น การดำรงอัตราส่วนของเงินกู้ต่อมูลค่าของอาคารตามรายงานการประเมินราคา การควบหรือรวมกิจการกับบริษัทอื่น การลงทุนในหลักทรัพย์ การลดทุนหรือจ่ายเงินปันผล จำนองสิทธิการเช่าที่ดิน จำนองอาคาร โอนสิทธิในสัญญาประกันภัยและสัญญาก่อสร้าง จำนำหุ้นทั้งหมดในบริษัทย่อย</w:t>
      </w:r>
      <w:r w:rsidR="002B2023">
        <w:rPr>
          <w:rFonts w:ascii="Angsana New" w:hAnsi="Angsana New" w:hint="cs"/>
          <w:sz w:val="30"/>
          <w:szCs w:val="30"/>
          <w:cs/>
        </w:rPr>
        <w:t xml:space="preserve">ของ </w:t>
      </w:r>
      <w:r w:rsidR="002B2023">
        <w:rPr>
          <w:rFonts w:ascii="Angsana New" w:hAnsi="Angsana New"/>
          <w:sz w:val="30"/>
          <w:szCs w:val="30"/>
        </w:rPr>
        <w:t xml:space="preserve">GOLD </w:t>
      </w:r>
      <w:r w:rsidR="002878E1" w:rsidRPr="007B4C6A">
        <w:rPr>
          <w:rFonts w:ascii="Angsana New" w:hAnsi="Angsana New"/>
          <w:sz w:val="30"/>
          <w:szCs w:val="30"/>
          <w:cs/>
        </w:rPr>
        <w:t>แห่งหนึ่ง</w:t>
      </w:r>
      <w:r w:rsidRPr="007B4C6A">
        <w:rPr>
          <w:rFonts w:ascii="Angsana New" w:hAnsi="Angsana New"/>
          <w:sz w:val="30"/>
          <w:szCs w:val="30"/>
          <w:cs/>
        </w:rPr>
        <w:t xml:space="preserve"> และการค้ำประกันบุคคลอื่น เป็นต้น</w:t>
      </w:r>
    </w:p>
    <w:p w14:paraId="2FD5EFE7" w14:textId="77777777" w:rsidR="00322A81" w:rsidRPr="00D64A2F" w:rsidRDefault="00322A81" w:rsidP="00322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D612AB0" w14:textId="15CD63F5" w:rsidR="00322A81" w:rsidRDefault="00322A8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บริษัทย่อย</w:t>
      </w:r>
      <w:r w:rsidR="002B2023">
        <w:rPr>
          <w:rFonts w:ascii="Angsana New" w:hAnsi="Angsana New" w:hint="cs"/>
          <w:sz w:val="30"/>
          <w:szCs w:val="30"/>
          <w:cs/>
        </w:rPr>
        <w:t xml:space="preserve">ของ </w:t>
      </w:r>
      <w:r w:rsidR="002B2023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 xml:space="preserve">ได้ออกตั๋วเงินจ่ายให้กับบุคคลภายนอกเพื่อชำระค่าที่ดิน ซึ่งถูกอาวัลโดยสถาบันการเงินจำนวนเงิน 243.61 ล้านบาท โดยมีอายุ </w:t>
      </w:r>
      <w:r w:rsidRPr="007B4C6A">
        <w:rPr>
          <w:rFonts w:ascii="Angsana New" w:hAnsi="Angsana New"/>
          <w:sz w:val="30"/>
          <w:szCs w:val="30"/>
        </w:rPr>
        <w:t xml:space="preserve">2 </w:t>
      </w:r>
      <w:r w:rsidRPr="007B4C6A">
        <w:rPr>
          <w:rFonts w:ascii="Angsana New" w:hAnsi="Angsana New"/>
          <w:sz w:val="30"/>
          <w:szCs w:val="30"/>
          <w:cs/>
        </w:rPr>
        <w:t>ปี และครบกำหนด</w:t>
      </w:r>
      <w:r w:rsidR="00D967C6" w:rsidRPr="007B4C6A">
        <w:rPr>
          <w:rFonts w:ascii="Angsana New" w:hAnsi="Angsana New"/>
          <w:sz w:val="30"/>
          <w:szCs w:val="30"/>
          <w:cs/>
        </w:rPr>
        <w:t>ในเดือน</w:t>
      </w:r>
      <w:r w:rsidRPr="007B4C6A">
        <w:rPr>
          <w:rFonts w:ascii="Angsana New" w:hAnsi="Angsana New"/>
          <w:sz w:val="30"/>
          <w:szCs w:val="30"/>
          <w:cs/>
        </w:rPr>
        <w:t>มิถุนายน 2563</w:t>
      </w:r>
    </w:p>
    <w:p w14:paraId="267B484A" w14:textId="77777777" w:rsidR="00B81261" w:rsidRPr="00D64A2F" w:rsidRDefault="00B81261" w:rsidP="00D64A2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715F29ED" w14:textId="3126DF4E" w:rsidR="00503D54" w:rsidRDefault="00503D54" w:rsidP="00D64A2F">
      <w:pPr>
        <w:pStyle w:val="ListParagraph"/>
        <w:rPr>
          <w:rFonts w:ascii="Angsana New" w:hAnsi="Angsana New"/>
          <w:b/>
          <w:bCs/>
          <w:sz w:val="30"/>
          <w:szCs w:val="30"/>
          <w:cs/>
        </w:rPr>
        <w:sectPr w:rsidR="00503D54" w:rsidSect="00D64A2F">
          <w:pgSz w:w="11909" w:h="16834" w:code="9"/>
          <w:pgMar w:top="691" w:right="749" w:bottom="576" w:left="1440" w:header="720" w:footer="720" w:gutter="0"/>
          <w:paperSrc w:first="7" w:other="7"/>
          <w:cols w:space="720"/>
          <w:docGrid w:linePitch="245"/>
        </w:sectPr>
      </w:pPr>
    </w:p>
    <w:p w14:paraId="6AD84BC7" w14:textId="77777777" w:rsidR="00C63E79" w:rsidRPr="007B4C6A" w:rsidRDefault="00C63E79" w:rsidP="00D64A2F">
      <w:pPr>
        <w:pStyle w:val="Heading6"/>
        <w:numPr>
          <w:ilvl w:val="0"/>
          <w:numId w:val="40"/>
        </w:numPr>
        <w:tabs>
          <w:tab w:val="left" w:pos="540"/>
        </w:tabs>
        <w:ind w:hanging="9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หุ้นกู้</w:t>
      </w:r>
    </w:p>
    <w:p w14:paraId="06DFF3AD" w14:textId="77777777" w:rsidR="00C63E79" w:rsidRPr="007B4C6A" w:rsidRDefault="00C63E79" w:rsidP="00634F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after="0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893FA5B" w14:textId="77777777" w:rsidR="00C63E79" w:rsidRPr="007B4C6A" w:rsidRDefault="00C63E79" w:rsidP="00634F83">
      <w:pPr>
        <w:tabs>
          <w:tab w:val="clear" w:pos="454"/>
          <w:tab w:val="clear" w:pos="680"/>
          <w:tab w:val="clear" w:pos="907"/>
          <w:tab w:val="left" w:pos="900"/>
          <w:tab w:val="left" w:pos="1418"/>
        </w:tabs>
        <w:ind w:left="540" w:firstLine="878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รายละเอียดที่สำคัญของหุ้นกู้ ณ วันที่ </w:t>
      </w:r>
      <w:r w:rsidR="00E82F79" w:rsidRPr="007B4C6A">
        <w:rPr>
          <w:rFonts w:ascii="Angsana New" w:hAnsi="Angsana New"/>
          <w:sz w:val="30"/>
          <w:szCs w:val="30"/>
        </w:rPr>
        <w:t>30</w:t>
      </w:r>
      <w:r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82F79" w:rsidRPr="007B4C6A">
        <w:rPr>
          <w:rFonts w:ascii="Angsana New" w:hAnsi="Angsana New"/>
          <w:sz w:val="30"/>
          <w:szCs w:val="30"/>
        </w:rPr>
        <w:t>2562</w:t>
      </w:r>
      <w:r w:rsidRPr="007B4C6A">
        <w:rPr>
          <w:rFonts w:ascii="Angsana New" w:hAnsi="Angsana New"/>
          <w:sz w:val="30"/>
          <w:szCs w:val="30"/>
          <w:cs/>
        </w:rPr>
        <w:t xml:space="preserve"> และ </w:t>
      </w:r>
      <w:r w:rsidR="00E82F79" w:rsidRPr="007B4C6A">
        <w:rPr>
          <w:rFonts w:ascii="Angsana New" w:hAnsi="Angsana New"/>
          <w:sz w:val="30"/>
          <w:szCs w:val="30"/>
        </w:rPr>
        <w:t>2561</w:t>
      </w:r>
      <w:r w:rsidRPr="007B4C6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FF84BFA" w14:textId="77777777" w:rsidR="00C63E79" w:rsidRPr="007B4C6A" w:rsidRDefault="00C63E79" w:rsidP="00C63E79">
      <w:pPr>
        <w:tabs>
          <w:tab w:val="clear" w:pos="227"/>
          <w:tab w:val="clear" w:pos="454"/>
          <w:tab w:val="clear" w:pos="907"/>
          <w:tab w:val="left" w:pos="900"/>
          <w:tab w:val="left" w:pos="1440"/>
          <w:tab w:val="left" w:pos="2160"/>
        </w:tabs>
        <w:spacing w:before="20" w:after="20"/>
        <w:ind w:left="547" w:right="-43" w:hanging="547"/>
        <w:jc w:val="thaiDistribute"/>
        <w:rPr>
          <w:rFonts w:ascii="Angsana New" w:hAnsi="Angsana New"/>
          <w:b/>
          <w:bCs/>
          <w:spacing w:val="-2"/>
          <w:sz w:val="20"/>
          <w:szCs w:val="20"/>
        </w:rPr>
      </w:pPr>
    </w:p>
    <w:tbl>
      <w:tblPr>
        <w:tblW w:w="12924" w:type="dxa"/>
        <w:tblInd w:w="1418" w:type="dxa"/>
        <w:tblLayout w:type="fixed"/>
        <w:tblLook w:val="01E0" w:firstRow="1" w:lastRow="1" w:firstColumn="1" w:lastColumn="1" w:noHBand="0" w:noVBand="0"/>
      </w:tblPr>
      <w:tblGrid>
        <w:gridCol w:w="990"/>
        <w:gridCol w:w="1890"/>
        <w:gridCol w:w="1800"/>
        <w:gridCol w:w="990"/>
        <w:gridCol w:w="1350"/>
        <w:gridCol w:w="1343"/>
        <w:gridCol w:w="236"/>
        <w:gridCol w:w="1182"/>
        <w:gridCol w:w="275"/>
        <w:gridCol w:w="1284"/>
        <w:gridCol w:w="283"/>
        <w:gridCol w:w="1301"/>
      </w:tblGrid>
      <w:tr w:rsidR="00634F83" w:rsidRPr="007B4C6A" w14:paraId="5FC7F13C" w14:textId="77777777" w:rsidTr="00D64A2F">
        <w:trPr>
          <w:trHeight w:val="295"/>
          <w:tblHeader/>
        </w:trPr>
        <w:tc>
          <w:tcPr>
            <w:tcW w:w="990" w:type="dxa"/>
          </w:tcPr>
          <w:p w14:paraId="33878445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0EA2BB9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29C3E2F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0A7328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F09674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14:paraId="1EC8C093" w14:textId="77777777" w:rsidR="00634F83" w:rsidRPr="007B4C6A" w:rsidRDefault="00634F83" w:rsidP="00634F8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690988D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68" w:type="dxa"/>
            <w:gridSpan w:val="3"/>
          </w:tcPr>
          <w:p w14:paraId="44392832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</w:t>
            </w:r>
            <w:r w:rsidR="00E82F79"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</w:t>
            </w: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ะกิจการ</w:t>
            </w:r>
          </w:p>
        </w:tc>
      </w:tr>
      <w:tr w:rsidR="00634F83" w:rsidRPr="007B4C6A" w14:paraId="73ACF54F" w14:textId="77777777" w:rsidTr="00D64A2F">
        <w:trPr>
          <w:trHeight w:val="295"/>
          <w:tblHeader/>
        </w:trPr>
        <w:tc>
          <w:tcPr>
            <w:tcW w:w="990" w:type="dxa"/>
          </w:tcPr>
          <w:p w14:paraId="147E7A4B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3264D83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F787241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990" w:type="dxa"/>
          </w:tcPr>
          <w:p w14:paraId="4AC41562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F752E7C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2D853BBE" w14:textId="77777777" w:rsidR="00634F83" w:rsidRPr="007B4C6A" w:rsidRDefault="00634F83" w:rsidP="0063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B51A2B1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5DB42C2" w14:textId="77777777" w:rsidR="00634F83" w:rsidRPr="007B4C6A" w:rsidRDefault="00634F83" w:rsidP="00EF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379CDA07" w14:textId="77777777" w:rsidR="00634F83" w:rsidRPr="007B4C6A" w:rsidRDefault="00634F83" w:rsidP="00EF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765184F" w14:textId="77777777" w:rsidR="00634F83" w:rsidRPr="007B4C6A" w:rsidRDefault="00634F83" w:rsidP="00EF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C625968" w14:textId="77777777" w:rsidR="00634F83" w:rsidRPr="007B4C6A" w:rsidRDefault="00634F83" w:rsidP="00EF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040CA1EF" w14:textId="77777777" w:rsidR="00634F83" w:rsidRPr="007B4C6A" w:rsidRDefault="00634F83" w:rsidP="00EF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34F83" w:rsidRPr="007B4C6A" w14:paraId="1BAB0F60" w14:textId="77777777" w:rsidTr="00D64A2F">
        <w:trPr>
          <w:trHeight w:val="295"/>
          <w:tblHeader/>
        </w:trPr>
        <w:tc>
          <w:tcPr>
            <w:tcW w:w="990" w:type="dxa"/>
          </w:tcPr>
          <w:p w14:paraId="4D4BCD56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1890" w:type="dxa"/>
          </w:tcPr>
          <w:p w14:paraId="70113CF9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800" w:type="dxa"/>
          </w:tcPr>
          <w:p w14:paraId="605D0967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ไถ่ถอน</w:t>
            </w:r>
          </w:p>
        </w:tc>
        <w:tc>
          <w:tcPr>
            <w:tcW w:w="990" w:type="dxa"/>
          </w:tcPr>
          <w:p w14:paraId="6C3E9273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350" w:type="dxa"/>
          </w:tcPr>
          <w:p w14:paraId="37854468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43" w:type="dxa"/>
          </w:tcPr>
          <w:p w14:paraId="0E9E22B9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236" w:type="dxa"/>
          </w:tcPr>
          <w:p w14:paraId="63A6DDFC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39EF107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275" w:type="dxa"/>
          </w:tcPr>
          <w:p w14:paraId="53916346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B9A4415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283" w:type="dxa"/>
          </w:tcPr>
          <w:p w14:paraId="38329054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06D7B0EC" w14:textId="77777777" w:rsidR="00634F83" w:rsidRPr="007B4C6A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9D2B40" w:rsidRPr="007B4C6A" w14:paraId="3E533F6E" w14:textId="77777777" w:rsidTr="00D64A2F">
        <w:trPr>
          <w:trHeight w:val="295"/>
          <w:tblHeader/>
        </w:trPr>
        <w:tc>
          <w:tcPr>
            <w:tcW w:w="990" w:type="dxa"/>
          </w:tcPr>
          <w:p w14:paraId="4BD8E4D1" w14:textId="77777777" w:rsidR="009D2B40" w:rsidRPr="007B4C6A" w:rsidRDefault="009D2B40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ACEFC9E" w14:textId="77777777" w:rsidR="009D2B40" w:rsidRPr="007B4C6A" w:rsidRDefault="009D2B40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1BE194E" w14:textId="77777777" w:rsidR="009D2B40" w:rsidRPr="007B4C6A" w:rsidRDefault="009D2B40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4DDB25C" w14:textId="77777777" w:rsidR="009D2B40" w:rsidRPr="007B4C6A" w:rsidRDefault="009D2B40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81031E9" w14:textId="77777777" w:rsidR="009D2B40" w:rsidRPr="007B4C6A" w:rsidRDefault="009D2B40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3057A438" w14:textId="77777777" w:rsidR="009D2B40" w:rsidRPr="007B4C6A" w:rsidRDefault="009D2B40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D43B364" w14:textId="77777777" w:rsidR="009D2B40" w:rsidRPr="007B4C6A" w:rsidRDefault="009D2B40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945BBE7" w14:textId="4853E695" w:rsidR="009D2B40" w:rsidRPr="007B4C6A" w:rsidRDefault="009D2B40" w:rsidP="00D64A2F">
            <w:pPr>
              <w:tabs>
                <w:tab w:val="clear" w:pos="454"/>
                <w:tab w:val="clear" w:pos="907"/>
                <w:tab w:val="left" w:pos="139"/>
                <w:tab w:val="left" w:pos="589"/>
              </w:tabs>
              <w:spacing w:line="240" w:lineRule="auto"/>
              <w:ind w:left="-131" w:right="-1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5" w:type="dxa"/>
          </w:tcPr>
          <w:p w14:paraId="234645B7" w14:textId="77777777" w:rsidR="009D2B40" w:rsidRPr="007B4C6A" w:rsidRDefault="009D2B40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59ED4B2E" w14:textId="77777777" w:rsidR="009D2B40" w:rsidRPr="007B4C6A" w:rsidRDefault="009D2B40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F6A0B68" w14:textId="77777777" w:rsidR="009D2B40" w:rsidRPr="007B4C6A" w:rsidRDefault="009D2B40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2244A3F9" w14:textId="77777777" w:rsidR="009D2B40" w:rsidRPr="007B4C6A" w:rsidRDefault="009D2B40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2E76" w:rsidRPr="007B4C6A" w14:paraId="0FE99B4E" w14:textId="77777777" w:rsidTr="00D64A2F">
        <w:trPr>
          <w:tblHeader/>
        </w:trPr>
        <w:tc>
          <w:tcPr>
            <w:tcW w:w="990" w:type="dxa"/>
          </w:tcPr>
          <w:p w14:paraId="0C798DDA" w14:textId="77777777" w:rsidR="00142E76" w:rsidRPr="007B4C6A" w:rsidRDefault="00142E76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E438B9C" w14:textId="77777777" w:rsidR="00142E76" w:rsidRPr="007B4C6A" w:rsidRDefault="00142E76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04FA7FA" w14:textId="77777777" w:rsidR="00142E76" w:rsidRPr="007B4C6A" w:rsidRDefault="00142E76" w:rsidP="00EF7CE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EC0686" w14:textId="77777777" w:rsidR="00142E76" w:rsidRPr="007B4C6A" w:rsidRDefault="00142E76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(ปี)</w:t>
            </w:r>
          </w:p>
        </w:tc>
        <w:tc>
          <w:tcPr>
            <w:tcW w:w="1350" w:type="dxa"/>
          </w:tcPr>
          <w:p w14:paraId="0BC32151" w14:textId="77777777" w:rsidR="00142E76" w:rsidRPr="007B4C6A" w:rsidRDefault="00142E76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904" w:type="dxa"/>
            <w:gridSpan w:val="7"/>
          </w:tcPr>
          <w:p w14:paraId="57E1E3B6" w14:textId="77777777" w:rsidR="00142E76" w:rsidRPr="007B4C6A" w:rsidRDefault="00142E76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A4435" w:rsidRPr="0003476B" w14:paraId="76CB762B" w14:textId="77777777" w:rsidTr="00D64A2F">
        <w:tc>
          <w:tcPr>
            <w:tcW w:w="2880" w:type="dxa"/>
            <w:gridSpan w:val="2"/>
          </w:tcPr>
          <w:p w14:paraId="4C0B9075" w14:textId="294E9D59" w:rsidR="005A4435" w:rsidRPr="00D64A2F" w:rsidRDefault="005A4435" w:rsidP="00D64A2F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ออกโดยบริษัท</w:t>
            </w:r>
          </w:p>
        </w:tc>
        <w:tc>
          <w:tcPr>
            <w:tcW w:w="1800" w:type="dxa"/>
          </w:tcPr>
          <w:p w14:paraId="72B1C692" w14:textId="77777777" w:rsidR="005A4435" w:rsidRPr="00D64A2F" w:rsidRDefault="005A4435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91BC8B9" w14:textId="77777777" w:rsidR="005A4435" w:rsidRPr="0003476B" w:rsidRDefault="005A4435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F03A73" w14:textId="77777777" w:rsidR="005A4435" w:rsidRPr="0003476B" w:rsidRDefault="005A4435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4" w:type="dxa"/>
            <w:gridSpan w:val="7"/>
          </w:tcPr>
          <w:p w14:paraId="7FFF0E10" w14:textId="77777777" w:rsidR="005A4435" w:rsidRPr="0003476B" w:rsidRDefault="005A4435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CE5A1F" w:rsidRPr="007B4C6A" w14:paraId="52002551" w14:textId="77777777" w:rsidTr="00D64A2F">
        <w:tc>
          <w:tcPr>
            <w:tcW w:w="990" w:type="dxa"/>
          </w:tcPr>
          <w:p w14:paraId="0FF7BF2E" w14:textId="77777777" w:rsidR="00CE5A1F" w:rsidRPr="007B4C6A" w:rsidRDefault="00CE5A1F" w:rsidP="009A424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1890" w:type="dxa"/>
          </w:tcPr>
          <w:p w14:paraId="2E6DF1E6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B4C6A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1800" w:type="dxa"/>
          </w:tcPr>
          <w:p w14:paraId="4AE5C225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26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7B4C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6B55EB1E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10 </w:t>
            </w:r>
          </w:p>
        </w:tc>
        <w:tc>
          <w:tcPr>
            <w:tcW w:w="1350" w:type="dxa"/>
          </w:tcPr>
          <w:p w14:paraId="5A29CA65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4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43" w:type="dxa"/>
          </w:tcPr>
          <w:p w14:paraId="10465F22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14:paraId="76BC580A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28A7CC8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75" w:type="dxa"/>
          </w:tcPr>
          <w:p w14:paraId="05E1D5F5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3D9CE8D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83" w:type="dxa"/>
          </w:tcPr>
          <w:p w14:paraId="15D5DA0E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81B14F7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CE5A1F" w:rsidRPr="007B4C6A" w14:paraId="39E9BC92" w14:textId="77777777" w:rsidTr="00D64A2F">
        <w:tc>
          <w:tcPr>
            <w:tcW w:w="990" w:type="dxa"/>
          </w:tcPr>
          <w:p w14:paraId="6AA4693E" w14:textId="77777777" w:rsidR="00CE5A1F" w:rsidRPr="007B4C6A" w:rsidRDefault="00CE5A1F" w:rsidP="009A424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890" w:type="dxa"/>
          </w:tcPr>
          <w:p w14:paraId="4066610A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800" w:type="dxa"/>
          </w:tcPr>
          <w:p w14:paraId="32A59D97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169B8559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7 </w:t>
            </w:r>
          </w:p>
        </w:tc>
        <w:tc>
          <w:tcPr>
            <w:tcW w:w="1350" w:type="dxa"/>
          </w:tcPr>
          <w:p w14:paraId="6757527D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4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3" w:type="dxa"/>
          </w:tcPr>
          <w:p w14:paraId="1C04773B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725EC289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859F323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5" w:type="dxa"/>
          </w:tcPr>
          <w:p w14:paraId="6DD158CF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348E7E6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83" w:type="dxa"/>
          </w:tcPr>
          <w:p w14:paraId="6EF52F34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F20D720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CE5A1F" w:rsidRPr="007B4C6A" w14:paraId="05F563FD" w14:textId="77777777" w:rsidTr="00D64A2F">
        <w:tc>
          <w:tcPr>
            <w:tcW w:w="990" w:type="dxa"/>
          </w:tcPr>
          <w:p w14:paraId="56F3EDA0" w14:textId="77777777" w:rsidR="00CE5A1F" w:rsidRPr="007B4C6A" w:rsidRDefault="00CE5A1F" w:rsidP="009A424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890" w:type="dxa"/>
          </w:tcPr>
          <w:p w14:paraId="66F002FE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18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800" w:type="dxa"/>
          </w:tcPr>
          <w:p w14:paraId="20AFAB62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18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14:paraId="0E4E91AA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6 </w:t>
            </w:r>
          </w:p>
        </w:tc>
        <w:tc>
          <w:tcPr>
            <w:tcW w:w="1350" w:type="dxa"/>
          </w:tcPr>
          <w:p w14:paraId="7736F009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4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43" w:type="dxa"/>
          </w:tcPr>
          <w:p w14:paraId="11A37BD7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236" w:type="dxa"/>
          </w:tcPr>
          <w:p w14:paraId="47D2903E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3F469A5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275" w:type="dxa"/>
          </w:tcPr>
          <w:p w14:paraId="0285D7F4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3BA6C9A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283" w:type="dxa"/>
          </w:tcPr>
          <w:p w14:paraId="01E53C4C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246ECC0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CE5A1F" w:rsidRPr="007B4C6A" w14:paraId="4D0A6DE3" w14:textId="77777777" w:rsidTr="00D64A2F">
        <w:tc>
          <w:tcPr>
            <w:tcW w:w="990" w:type="dxa"/>
          </w:tcPr>
          <w:p w14:paraId="32098A0C" w14:textId="77777777" w:rsidR="00CE5A1F" w:rsidRPr="007B4C6A" w:rsidRDefault="00CE5A1F" w:rsidP="009A424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1890" w:type="dxa"/>
          </w:tcPr>
          <w:p w14:paraId="3301BD7C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17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1800" w:type="dxa"/>
          </w:tcPr>
          <w:p w14:paraId="64CF10B1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17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14:paraId="76C03D8D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5 </w:t>
            </w:r>
          </w:p>
        </w:tc>
        <w:tc>
          <w:tcPr>
            <w:tcW w:w="1350" w:type="dxa"/>
          </w:tcPr>
          <w:p w14:paraId="48062F9A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4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43" w:type="dxa"/>
          </w:tcPr>
          <w:p w14:paraId="305CF7A5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9954077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DD71907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75" w:type="dxa"/>
          </w:tcPr>
          <w:p w14:paraId="6FE80EDC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48F0EBA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6F34B256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3AA72FE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CE5A1F" w:rsidRPr="007B4C6A" w14:paraId="341C95BA" w14:textId="77777777" w:rsidTr="00D64A2F">
        <w:tc>
          <w:tcPr>
            <w:tcW w:w="990" w:type="dxa"/>
          </w:tcPr>
          <w:p w14:paraId="242681B9" w14:textId="77777777" w:rsidR="00CE5A1F" w:rsidRPr="007B4C6A" w:rsidRDefault="00CE5A1F" w:rsidP="009A424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1890" w:type="dxa"/>
          </w:tcPr>
          <w:p w14:paraId="744B4B07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18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1800" w:type="dxa"/>
          </w:tcPr>
          <w:p w14:paraId="078A4DEC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18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5FDC0C4E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7 </w:t>
            </w:r>
          </w:p>
        </w:tc>
        <w:tc>
          <w:tcPr>
            <w:tcW w:w="1350" w:type="dxa"/>
          </w:tcPr>
          <w:p w14:paraId="17D107AC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4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3" w:type="dxa"/>
          </w:tcPr>
          <w:p w14:paraId="49200436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36" w:type="dxa"/>
          </w:tcPr>
          <w:p w14:paraId="6C4E6454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66BED1E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75" w:type="dxa"/>
          </w:tcPr>
          <w:p w14:paraId="45746274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CF1CBB8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83" w:type="dxa"/>
          </w:tcPr>
          <w:p w14:paraId="03210194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44632EE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CE5A1F" w:rsidRPr="007B4C6A" w14:paraId="10AAC7B6" w14:textId="77777777" w:rsidTr="00D64A2F">
        <w:tc>
          <w:tcPr>
            <w:tcW w:w="990" w:type="dxa"/>
          </w:tcPr>
          <w:p w14:paraId="47A8D311" w14:textId="77777777" w:rsidR="00CE5A1F" w:rsidRPr="007B4C6A" w:rsidRDefault="00CE5A1F" w:rsidP="009A424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890" w:type="dxa"/>
          </w:tcPr>
          <w:p w14:paraId="32B60C7E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800" w:type="dxa"/>
          </w:tcPr>
          <w:p w14:paraId="0D0A0509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14:paraId="546FD3C7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4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611C6B42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43" w:type="dxa"/>
          </w:tcPr>
          <w:p w14:paraId="1A4BA762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3611D5C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FB04C8F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75" w:type="dxa"/>
          </w:tcPr>
          <w:p w14:paraId="4975C046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55E0B5B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43E6784D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BA1FE6E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CE5A1F" w:rsidRPr="007B4C6A" w14:paraId="6DC67431" w14:textId="77777777" w:rsidTr="00D64A2F">
        <w:tc>
          <w:tcPr>
            <w:tcW w:w="990" w:type="dxa"/>
          </w:tcPr>
          <w:p w14:paraId="02BC4D70" w14:textId="77777777" w:rsidR="00CE5A1F" w:rsidRPr="007B4C6A" w:rsidRDefault="00CE5A1F" w:rsidP="009A424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890" w:type="dxa"/>
          </w:tcPr>
          <w:p w14:paraId="0CF37DA2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800" w:type="dxa"/>
          </w:tcPr>
          <w:p w14:paraId="74276F51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27E6617E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7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C36D8B1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43" w:type="dxa"/>
          </w:tcPr>
          <w:p w14:paraId="6F23E7CC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14:paraId="4F8073B8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DE4485E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75" w:type="dxa"/>
          </w:tcPr>
          <w:p w14:paraId="09B8EE8E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6A47E1A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83" w:type="dxa"/>
          </w:tcPr>
          <w:p w14:paraId="3F866DFB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3361B6A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CE5A1F" w:rsidRPr="007B4C6A" w14:paraId="3A18528B" w14:textId="77777777" w:rsidTr="00D64A2F">
        <w:tc>
          <w:tcPr>
            <w:tcW w:w="990" w:type="dxa"/>
          </w:tcPr>
          <w:p w14:paraId="71646EF6" w14:textId="77777777" w:rsidR="00CE5A1F" w:rsidRPr="007B4C6A" w:rsidRDefault="00CE5A1F" w:rsidP="009A424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890" w:type="dxa"/>
          </w:tcPr>
          <w:p w14:paraId="3501DA9D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14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800" w:type="dxa"/>
          </w:tcPr>
          <w:p w14:paraId="232C8DA2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14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7F423619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2A224A67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43" w:type="dxa"/>
          </w:tcPr>
          <w:p w14:paraId="008D2BDC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36" w:type="dxa"/>
          </w:tcPr>
          <w:p w14:paraId="42D8539D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00C8CD3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75" w:type="dxa"/>
          </w:tcPr>
          <w:p w14:paraId="7C8330F9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FFAB4BF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83" w:type="dxa"/>
          </w:tcPr>
          <w:p w14:paraId="5FF4E76A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15EBA27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CE5A1F" w:rsidRPr="007B4C6A" w14:paraId="49CB4E9F" w14:textId="77777777" w:rsidTr="00D64A2F">
        <w:tc>
          <w:tcPr>
            <w:tcW w:w="990" w:type="dxa"/>
          </w:tcPr>
          <w:p w14:paraId="5223794F" w14:textId="77777777" w:rsidR="00CE5A1F" w:rsidRPr="007B4C6A" w:rsidRDefault="00CE5A1F" w:rsidP="009A424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890" w:type="dxa"/>
          </w:tcPr>
          <w:p w14:paraId="35F1AB3C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14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800" w:type="dxa"/>
          </w:tcPr>
          <w:p w14:paraId="1342E6FB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14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08A3D7EB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8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09F16B5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4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343" w:type="dxa"/>
          </w:tcPr>
          <w:p w14:paraId="4236EA68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36" w:type="dxa"/>
          </w:tcPr>
          <w:p w14:paraId="4FCB6AA7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9C75E76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75" w:type="dxa"/>
          </w:tcPr>
          <w:p w14:paraId="007FADE3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D3E88D9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83" w:type="dxa"/>
          </w:tcPr>
          <w:p w14:paraId="2314CD31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010A65E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CE5A1F" w:rsidRPr="007B4C6A" w14:paraId="77FF73CB" w14:textId="77777777" w:rsidTr="00D64A2F">
        <w:tc>
          <w:tcPr>
            <w:tcW w:w="990" w:type="dxa"/>
          </w:tcPr>
          <w:p w14:paraId="179407F3" w14:textId="77777777" w:rsidR="00CE5A1F" w:rsidRPr="007B4C6A" w:rsidRDefault="00CE5A1F" w:rsidP="009A424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90" w:type="dxa"/>
          </w:tcPr>
          <w:p w14:paraId="2501B51E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18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00" w:type="dxa"/>
          </w:tcPr>
          <w:p w14:paraId="4D8E1072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18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5E19C95E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4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E4F00D4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43" w:type="dxa"/>
          </w:tcPr>
          <w:p w14:paraId="57DF8B26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36" w:type="dxa"/>
          </w:tcPr>
          <w:p w14:paraId="35EA0B3E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EBE2C93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75" w:type="dxa"/>
          </w:tcPr>
          <w:p w14:paraId="10C1088E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871DA85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83" w:type="dxa"/>
          </w:tcPr>
          <w:p w14:paraId="22D8FD3B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9777CE6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CE5A1F" w:rsidRPr="007B4C6A" w14:paraId="0224D7EB" w14:textId="77777777" w:rsidTr="00D64A2F">
        <w:tc>
          <w:tcPr>
            <w:tcW w:w="990" w:type="dxa"/>
          </w:tcPr>
          <w:p w14:paraId="1E0A36D9" w14:textId="77777777" w:rsidR="00CE5A1F" w:rsidRPr="007B4C6A" w:rsidRDefault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90" w:type="dxa"/>
          </w:tcPr>
          <w:p w14:paraId="08E6DF4E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18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00" w:type="dxa"/>
          </w:tcPr>
          <w:p w14:paraId="1C1156DB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18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603DC6C7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7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CFFBB7A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3" w:type="dxa"/>
          </w:tcPr>
          <w:p w14:paraId="39C80279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236" w:type="dxa"/>
          </w:tcPr>
          <w:p w14:paraId="4913BCEA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5433880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275" w:type="dxa"/>
          </w:tcPr>
          <w:p w14:paraId="4EDB31A8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A0CEBD9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283" w:type="dxa"/>
          </w:tcPr>
          <w:p w14:paraId="6CC0BA4C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8B7E6FA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</w:tr>
      <w:tr w:rsidR="00CE5A1F" w:rsidRPr="007B4C6A" w14:paraId="02F9D0AC" w14:textId="77777777" w:rsidTr="00D64A2F">
        <w:trPr>
          <w:trHeight w:val="73"/>
        </w:trPr>
        <w:tc>
          <w:tcPr>
            <w:tcW w:w="990" w:type="dxa"/>
          </w:tcPr>
          <w:p w14:paraId="5A7C16B4" w14:textId="77777777" w:rsidR="00CE5A1F" w:rsidRPr="007B4C6A" w:rsidRDefault="00CE5A1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90" w:type="dxa"/>
          </w:tcPr>
          <w:p w14:paraId="657FEA68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0" w:type="dxa"/>
          </w:tcPr>
          <w:p w14:paraId="775081A7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668AD6C1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775DAA50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3" w:type="dxa"/>
          </w:tcPr>
          <w:p w14:paraId="5F5BB719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36" w:type="dxa"/>
          </w:tcPr>
          <w:p w14:paraId="5C8C139F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4D996ED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75" w:type="dxa"/>
          </w:tcPr>
          <w:p w14:paraId="2A7FC59C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2CCBE67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83" w:type="dxa"/>
          </w:tcPr>
          <w:p w14:paraId="03B128E6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E7AAADE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1,50</w:t>
            </w:r>
            <w:r w:rsidR="00F71E35" w:rsidRPr="007B4C6A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E5A1F" w:rsidRPr="007B4C6A" w14:paraId="0607804A" w14:textId="77777777" w:rsidTr="00D64A2F">
        <w:tc>
          <w:tcPr>
            <w:tcW w:w="990" w:type="dxa"/>
          </w:tcPr>
          <w:p w14:paraId="44C70C5C" w14:textId="77777777" w:rsidR="00CE5A1F" w:rsidRPr="007B4C6A" w:rsidRDefault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90" w:type="dxa"/>
          </w:tcPr>
          <w:p w14:paraId="2331EFE8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0" w:type="dxa"/>
          </w:tcPr>
          <w:p w14:paraId="4DCD5087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58971C30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82152C7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43" w:type="dxa"/>
          </w:tcPr>
          <w:p w14:paraId="71716100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236" w:type="dxa"/>
          </w:tcPr>
          <w:p w14:paraId="25A32C7F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FEEC266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275" w:type="dxa"/>
          </w:tcPr>
          <w:p w14:paraId="05A4C117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C90308D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283" w:type="dxa"/>
          </w:tcPr>
          <w:p w14:paraId="62A3569B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F3E59CB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CE5A1F" w:rsidRPr="007B4C6A" w14:paraId="66DA0E31" w14:textId="77777777" w:rsidTr="00D64A2F">
        <w:tc>
          <w:tcPr>
            <w:tcW w:w="990" w:type="dxa"/>
          </w:tcPr>
          <w:p w14:paraId="68D14B8E" w14:textId="77777777" w:rsidR="00CE5A1F" w:rsidRPr="007B4C6A" w:rsidRDefault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90" w:type="dxa"/>
          </w:tcPr>
          <w:p w14:paraId="404C7B06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0" w:type="dxa"/>
          </w:tcPr>
          <w:p w14:paraId="5118795C" w14:textId="77777777" w:rsidR="00CE5A1F" w:rsidRPr="007B4C6A" w:rsidRDefault="00CE5A1F" w:rsidP="00CE5A1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  <w:tc>
          <w:tcPr>
            <w:tcW w:w="990" w:type="dxa"/>
          </w:tcPr>
          <w:p w14:paraId="32F492A4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10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6BAA7DB5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43" w:type="dxa"/>
          </w:tcPr>
          <w:p w14:paraId="06A58AAF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14:paraId="17C60DDB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40E3977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75" w:type="dxa"/>
          </w:tcPr>
          <w:p w14:paraId="50BF58D4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7BFAB9C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83" w:type="dxa"/>
          </w:tcPr>
          <w:p w14:paraId="6F275D68" w14:textId="77777777" w:rsidR="00CE5A1F" w:rsidRPr="007B4C6A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4374189" w14:textId="77777777" w:rsidR="00CE5A1F" w:rsidRPr="007B4C6A" w:rsidRDefault="00CE5A1F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5A4435" w:rsidRPr="007B4C6A" w14:paraId="5DF80184" w14:textId="77777777" w:rsidTr="005A4435">
        <w:tc>
          <w:tcPr>
            <w:tcW w:w="990" w:type="dxa"/>
          </w:tcPr>
          <w:p w14:paraId="710C4B25" w14:textId="69CC352F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14:paraId="7FABCEB0" w14:textId="5A212B4F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7D2526B4" w14:textId="45874A5E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7B4C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154AAF78" w14:textId="723CDBBA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6D3A4D9B" w14:textId="23C657C6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43" w:type="dxa"/>
          </w:tcPr>
          <w:p w14:paraId="70C02A4B" w14:textId="0B21FB4F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6" w:type="dxa"/>
          </w:tcPr>
          <w:p w14:paraId="17236A2C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4ACD541" w14:textId="31B2B7E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5" w:type="dxa"/>
          </w:tcPr>
          <w:p w14:paraId="357DEC17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AD70127" w14:textId="3045E738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83" w:type="dxa"/>
          </w:tcPr>
          <w:p w14:paraId="655403FE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32A0468" w14:textId="04C42212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A4435" w:rsidRPr="007B4C6A" w14:paraId="7A2BA92B" w14:textId="77777777" w:rsidTr="005A4435">
        <w:tc>
          <w:tcPr>
            <w:tcW w:w="990" w:type="dxa"/>
          </w:tcPr>
          <w:p w14:paraId="16D90C5E" w14:textId="735BAE0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14:paraId="1FBC1EA8" w14:textId="1F304A2A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0EF0E8D4" w14:textId="1A99FE68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7B4C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4B20BFAB" w14:textId="20C1AAC2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265D4DE" w14:textId="40C09930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43" w:type="dxa"/>
          </w:tcPr>
          <w:p w14:paraId="57A42901" w14:textId="37C18F91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236" w:type="dxa"/>
          </w:tcPr>
          <w:p w14:paraId="4FC5FBD4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95AE681" w14:textId="17AD924F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5" w:type="dxa"/>
          </w:tcPr>
          <w:p w14:paraId="2F49D1AF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DFDF2ED" w14:textId="78D29200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283" w:type="dxa"/>
          </w:tcPr>
          <w:p w14:paraId="525D4B75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024ADC8" w14:textId="4137F7C5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A4435" w:rsidRPr="007B4C6A" w14:paraId="039230CD" w14:textId="77777777" w:rsidTr="005A4435">
        <w:tc>
          <w:tcPr>
            <w:tcW w:w="990" w:type="dxa"/>
          </w:tcPr>
          <w:p w14:paraId="7BDB7B25" w14:textId="1B291E74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14:paraId="2E1042BD" w14:textId="13821279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40DD0FB9" w14:textId="000B66A1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7B4C6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7BB0F57C" w14:textId="506CEA95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EC6889D" w14:textId="7D70238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43" w:type="dxa"/>
          </w:tcPr>
          <w:p w14:paraId="3173BE89" w14:textId="520FF1DF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40615CE5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2358FD6" w14:textId="48BECD5B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5" w:type="dxa"/>
          </w:tcPr>
          <w:p w14:paraId="0BDBEBFF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EF954CE" w14:textId="5AD8F1A0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83" w:type="dxa"/>
          </w:tcPr>
          <w:p w14:paraId="0E371B09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314E496" w14:textId="4FBA7199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A4435" w:rsidRPr="007B4C6A" w14:paraId="6C550461" w14:textId="77777777" w:rsidTr="005A4435">
        <w:tc>
          <w:tcPr>
            <w:tcW w:w="990" w:type="dxa"/>
          </w:tcPr>
          <w:p w14:paraId="56E69F6B" w14:textId="3EA4D8B1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14:paraId="687EBFDC" w14:textId="5519DD89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61933BA7" w14:textId="5C54A570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15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7B4C6A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990" w:type="dxa"/>
          </w:tcPr>
          <w:p w14:paraId="6864629D" w14:textId="365B9D45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14:paraId="6E27FEEB" w14:textId="73AD22E6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3" w:type="dxa"/>
          </w:tcPr>
          <w:p w14:paraId="0F6B6E11" w14:textId="5420D2A8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36" w:type="dxa"/>
          </w:tcPr>
          <w:p w14:paraId="276A3CD9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1AD0CED" w14:textId="0A3E4FAD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5" w:type="dxa"/>
          </w:tcPr>
          <w:p w14:paraId="56D5AD7F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E6DD353" w14:textId="13834EC1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83" w:type="dxa"/>
          </w:tcPr>
          <w:p w14:paraId="36511076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EF15BA0" w14:textId="2F7110B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A4435" w:rsidRPr="007B4C6A" w14:paraId="485CEFC9" w14:textId="77777777" w:rsidTr="005A4435">
        <w:tc>
          <w:tcPr>
            <w:tcW w:w="990" w:type="dxa"/>
          </w:tcPr>
          <w:p w14:paraId="364B291D" w14:textId="1F9B04B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14:paraId="7C751C04" w14:textId="191097DB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33C0C788" w14:textId="2C9E68F4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05B36C79" w14:textId="542D1B8D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4F551D0C" w14:textId="6186D1ED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3" w:type="dxa"/>
          </w:tcPr>
          <w:p w14:paraId="0F482CF4" w14:textId="0C306BE9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236" w:type="dxa"/>
          </w:tcPr>
          <w:p w14:paraId="5EF14D14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A26DA32" w14:textId="38A871F5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5" w:type="dxa"/>
          </w:tcPr>
          <w:p w14:paraId="6F8D9983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6471F44" w14:textId="31289334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283" w:type="dxa"/>
          </w:tcPr>
          <w:p w14:paraId="1187441B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D4C6F77" w14:textId="7CA40B80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A4435" w:rsidRPr="007B4C6A" w14:paraId="0F3444D8" w14:textId="77777777" w:rsidTr="003510A5">
        <w:tc>
          <w:tcPr>
            <w:tcW w:w="990" w:type="dxa"/>
          </w:tcPr>
          <w:p w14:paraId="4F34326A" w14:textId="3C5A36FE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14:paraId="207EDE42" w14:textId="6BFC9419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3E2143F9" w14:textId="53CA7D84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1D397190" w14:textId="1A3E034D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3FC66D71" w14:textId="58116C59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A615082" w14:textId="2F768832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236" w:type="dxa"/>
          </w:tcPr>
          <w:p w14:paraId="425A5781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EDBC642" w14:textId="7153B549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5" w:type="dxa"/>
          </w:tcPr>
          <w:p w14:paraId="70519602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4F4C83C" w14:textId="335EAA88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283" w:type="dxa"/>
          </w:tcPr>
          <w:p w14:paraId="3DB262DD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F87938B" w14:textId="51C0E45E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A4435" w:rsidRPr="007B4C6A" w14:paraId="084D14F1" w14:textId="77777777" w:rsidTr="003510A5">
        <w:tc>
          <w:tcPr>
            <w:tcW w:w="990" w:type="dxa"/>
          </w:tcPr>
          <w:p w14:paraId="5767205C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A51565F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D6B3209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6B4D99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8CC79E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4AD2B47E" w14:textId="31ED1B05" w:rsidR="005A4435" w:rsidRPr="00D64A2F" w:rsidRDefault="003510A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27,620</w:t>
            </w:r>
          </w:p>
        </w:tc>
        <w:tc>
          <w:tcPr>
            <w:tcW w:w="236" w:type="dxa"/>
          </w:tcPr>
          <w:p w14:paraId="1063132D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43E3712D" w14:textId="2DAD1509" w:rsidR="005A4435" w:rsidRPr="00D64A2F" w:rsidRDefault="003510A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14,220</w:t>
            </w:r>
          </w:p>
        </w:tc>
        <w:tc>
          <w:tcPr>
            <w:tcW w:w="275" w:type="dxa"/>
          </w:tcPr>
          <w:p w14:paraId="07799E4C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5FBA8001" w14:textId="05ABA31B" w:rsidR="005A4435" w:rsidRPr="00D64A2F" w:rsidRDefault="003510A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27,620</w:t>
            </w:r>
          </w:p>
        </w:tc>
        <w:tc>
          <w:tcPr>
            <w:tcW w:w="283" w:type="dxa"/>
          </w:tcPr>
          <w:p w14:paraId="10CDA1A0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3BBE22E2" w14:textId="431D25AC" w:rsidR="005A4435" w:rsidRPr="00D64A2F" w:rsidRDefault="003510A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14,220</w:t>
            </w:r>
          </w:p>
        </w:tc>
      </w:tr>
      <w:tr w:rsidR="005A4435" w:rsidRPr="007B4C6A" w14:paraId="203A44D0" w14:textId="77777777" w:rsidTr="003510A5">
        <w:tc>
          <w:tcPr>
            <w:tcW w:w="990" w:type="dxa"/>
          </w:tcPr>
          <w:p w14:paraId="04AABAD2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4CDCA48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5D5E448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A35381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C7624B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1129669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2118B5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6DBD9412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1CE658D9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BEB47D6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C2FAFC4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C76AF91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4435" w:rsidRPr="007B4C6A" w14:paraId="02FA7D3D" w14:textId="77777777" w:rsidTr="005A4435">
        <w:tc>
          <w:tcPr>
            <w:tcW w:w="990" w:type="dxa"/>
          </w:tcPr>
          <w:p w14:paraId="489EA0F6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891CFF1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E30A78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158719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EC73F8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329B92D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1C326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8984D70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35DFAA37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091C25E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DA6770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FBF24FB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4435" w:rsidRPr="007B4C6A" w14:paraId="579438DE" w14:textId="77777777" w:rsidTr="005A4435">
        <w:tc>
          <w:tcPr>
            <w:tcW w:w="990" w:type="dxa"/>
          </w:tcPr>
          <w:p w14:paraId="628F21BE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80E5AA7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9B89055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85FAA6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ED901D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2BE9242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FDD322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B997B39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1A18F235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A108D15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8013073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0AC931A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4435" w:rsidRPr="007B4C6A" w14:paraId="184AD9F9" w14:textId="77777777" w:rsidTr="005A4435">
        <w:tc>
          <w:tcPr>
            <w:tcW w:w="990" w:type="dxa"/>
          </w:tcPr>
          <w:p w14:paraId="7ED37B5D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2309301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C843659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25DBE3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714823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EE95B26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ACB7F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B3DA95F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57975A02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464D6EA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B95C732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C078A21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4435" w:rsidRPr="0003476B" w14:paraId="69136883" w14:textId="77777777" w:rsidTr="00926667">
        <w:tc>
          <w:tcPr>
            <w:tcW w:w="2880" w:type="dxa"/>
            <w:gridSpan w:val="2"/>
          </w:tcPr>
          <w:p w14:paraId="57C7567A" w14:textId="0D527275" w:rsidR="005A4435" w:rsidRPr="00D64A2F" w:rsidRDefault="005A4435" w:rsidP="005A4435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ออกโดยบริษัทย่อย</w:t>
            </w:r>
          </w:p>
        </w:tc>
        <w:tc>
          <w:tcPr>
            <w:tcW w:w="1800" w:type="dxa"/>
          </w:tcPr>
          <w:p w14:paraId="154D6508" w14:textId="77777777" w:rsidR="005A4435" w:rsidRPr="00D64A2F" w:rsidRDefault="005A4435" w:rsidP="005A4435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529AE29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0B34F5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43" w:type="dxa"/>
          </w:tcPr>
          <w:p w14:paraId="37FB8195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6FE28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2" w:type="dxa"/>
          </w:tcPr>
          <w:p w14:paraId="0F7113E2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5" w:type="dxa"/>
          </w:tcPr>
          <w:p w14:paraId="0014864B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2E709FC6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1AE2F12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0250993D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5A4435" w:rsidRPr="007B4C6A" w14:paraId="47740089" w14:textId="77777777" w:rsidTr="00D64A2F">
        <w:tc>
          <w:tcPr>
            <w:tcW w:w="990" w:type="dxa"/>
          </w:tcPr>
          <w:p w14:paraId="565F5D71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90" w:type="dxa"/>
          </w:tcPr>
          <w:p w14:paraId="2390AA9E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7B4C6A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00" w:type="dxa"/>
          </w:tcPr>
          <w:p w14:paraId="7FEE3ED2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14:paraId="71ECECCE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2945980B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3" w:type="dxa"/>
          </w:tcPr>
          <w:p w14:paraId="6DE6A58D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6" w:type="dxa"/>
          </w:tcPr>
          <w:p w14:paraId="4469FDF8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140F4BA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75" w:type="dxa"/>
          </w:tcPr>
          <w:p w14:paraId="23F9510C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EA70C28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598A295B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4616532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A4435" w:rsidRPr="007B4C6A" w14:paraId="75F56F8A" w14:textId="77777777" w:rsidTr="00D64A2F">
        <w:tc>
          <w:tcPr>
            <w:tcW w:w="990" w:type="dxa"/>
          </w:tcPr>
          <w:p w14:paraId="48456BA6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14:paraId="2A3F9E04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800" w:type="dxa"/>
          </w:tcPr>
          <w:p w14:paraId="659DC9B5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714FFED1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24EF7E81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3" w:type="dxa"/>
          </w:tcPr>
          <w:p w14:paraId="12D4E7F8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14:paraId="0CD3C50D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33B40CA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75" w:type="dxa"/>
          </w:tcPr>
          <w:p w14:paraId="033160A6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8557CED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22A6418E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F2DAA91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A4435" w:rsidRPr="007B4C6A" w14:paraId="6905567C" w14:textId="77777777" w:rsidTr="00D64A2F">
        <w:tc>
          <w:tcPr>
            <w:tcW w:w="990" w:type="dxa"/>
          </w:tcPr>
          <w:p w14:paraId="63C4EC6E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14:paraId="14AF1600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800" w:type="dxa"/>
          </w:tcPr>
          <w:p w14:paraId="1BEBAFE8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8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3BC809B5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042947F7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343" w:type="dxa"/>
          </w:tcPr>
          <w:p w14:paraId="3EBA6EBA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14:paraId="11369E8E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76D5DE9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75" w:type="dxa"/>
          </w:tcPr>
          <w:p w14:paraId="39B8B9EB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EC13306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54CF7865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64AA76A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A4435" w:rsidRPr="007B4C6A" w14:paraId="67201EBF" w14:textId="77777777" w:rsidTr="00D64A2F">
        <w:tc>
          <w:tcPr>
            <w:tcW w:w="990" w:type="dxa"/>
          </w:tcPr>
          <w:p w14:paraId="0CD3D01B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90" w:type="dxa"/>
          </w:tcPr>
          <w:p w14:paraId="34E3555B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7B4C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0" w:type="dxa"/>
          </w:tcPr>
          <w:p w14:paraId="104E4AB8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7B4C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26953356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4DF3073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3" w:type="dxa"/>
          </w:tcPr>
          <w:p w14:paraId="41528D2F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6" w:type="dxa"/>
          </w:tcPr>
          <w:p w14:paraId="16FF2303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54EEE2E2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5" w:type="dxa"/>
          </w:tcPr>
          <w:p w14:paraId="6B82EC2A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8AAEEF6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709E15D3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BB84446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A4435" w:rsidRPr="007B4C6A" w14:paraId="7733EE8E" w14:textId="77777777" w:rsidTr="00D64A2F">
        <w:tc>
          <w:tcPr>
            <w:tcW w:w="990" w:type="dxa"/>
          </w:tcPr>
          <w:p w14:paraId="56488630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B4C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90" w:type="dxa"/>
          </w:tcPr>
          <w:p w14:paraId="3750C27E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0" w:type="dxa"/>
          </w:tcPr>
          <w:p w14:paraId="30423A8F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77CD512B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AAFDAEE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4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B4C6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676E9D1F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6" w:type="dxa"/>
          </w:tcPr>
          <w:p w14:paraId="198EA51A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0608D12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5" w:type="dxa"/>
          </w:tcPr>
          <w:p w14:paraId="6310AEF9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2157295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5BD975B9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08631DE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510A5" w:rsidRPr="007B4C6A" w14:paraId="6C6A41CE" w14:textId="77777777" w:rsidTr="003510A5">
        <w:tc>
          <w:tcPr>
            <w:tcW w:w="990" w:type="dxa"/>
          </w:tcPr>
          <w:p w14:paraId="2B5BE13B" w14:textId="77777777" w:rsidR="003510A5" w:rsidRPr="007B4C6A" w:rsidRDefault="003510A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EDC6474" w14:textId="77777777" w:rsidR="003510A5" w:rsidRPr="007B4C6A" w:rsidRDefault="003510A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06B60B" w14:textId="77777777" w:rsidR="003510A5" w:rsidRPr="007B4C6A" w:rsidRDefault="003510A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82A03B" w14:textId="77777777" w:rsidR="003510A5" w:rsidRPr="007B4C6A" w:rsidRDefault="003510A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49E848" w14:textId="77777777" w:rsidR="003510A5" w:rsidRPr="007B4C6A" w:rsidRDefault="003510A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6860B465" w14:textId="2A564AF4" w:rsidR="003510A5" w:rsidRPr="00D64A2F" w:rsidRDefault="0035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60F58745" w14:textId="77777777" w:rsidR="003510A5" w:rsidRPr="00D64A2F" w:rsidRDefault="003510A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46534738" w14:textId="79B39C2C" w:rsidR="003510A5" w:rsidRPr="00D64A2F" w:rsidRDefault="003510A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7,000</w:t>
            </w:r>
          </w:p>
        </w:tc>
        <w:tc>
          <w:tcPr>
            <w:tcW w:w="275" w:type="dxa"/>
          </w:tcPr>
          <w:p w14:paraId="03E0116E" w14:textId="77777777" w:rsidR="003510A5" w:rsidRPr="00D64A2F" w:rsidRDefault="003510A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6095385" w14:textId="5712AD81" w:rsidR="003510A5" w:rsidRPr="00D64A2F" w:rsidRDefault="0035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ED5F5BF" w14:textId="77777777" w:rsidR="003510A5" w:rsidRPr="00D64A2F" w:rsidRDefault="003510A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14197D3" w14:textId="029712DF" w:rsidR="003510A5" w:rsidRPr="00D64A2F" w:rsidRDefault="0035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5A4435" w:rsidRPr="007B4C6A" w14:paraId="50BDD8F5" w14:textId="77777777" w:rsidTr="00D64A2F">
        <w:tc>
          <w:tcPr>
            <w:tcW w:w="990" w:type="dxa"/>
          </w:tcPr>
          <w:p w14:paraId="1E3FFB76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179EA2E1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BDB5061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A76D61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1C21C5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B483BE3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37,620</w:t>
            </w:r>
          </w:p>
        </w:tc>
        <w:tc>
          <w:tcPr>
            <w:tcW w:w="236" w:type="dxa"/>
          </w:tcPr>
          <w:p w14:paraId="7D2E4B94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4165DFB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21,220</w:t>
            </w:r>
          </w:p>
        </w:tc>
        <w:tc>
          <w:tcPr>
            <w:tcW w:w="275" w:type="dxa"/>
          </w:tcPr>
          <w:p w14:paraId="192051B5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07EB5969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27,620</w:t>
            </w:r>
          </w:p>
        </w:tc>
        <w:tc>
          <w:tcPr>
            <w:tcW w:w="283" w:type="dxa"/>
          </w:tcPr>
          <w:p w14:paraId="6AD1BDA6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B658577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14,220</w:t>
            </w:r>
          </w:p>
        </w:tc>
      </w:tr>
      <w:tr w:rsidR="005A4435" w:rsidRPr="007B4C6A" w14:paraId="4EA1CAE2" w14:textId="77777777" w:rsidTr="00D64A2F">
        <w:tc>
          <w:tcPr>
            <w:tcW w:w="5670" w:type="dxa"/>
            <w:gridSpan w:val="4"/>
          </w:tcPr>
          <w:p w14:paraId="1E3907B9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350" w:type="dxa"/>
          </w:tcPr>
          <w:p w14:paraId="0CE9FA15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72BC21D" w14:textId="3B51872E" w:rsidR="005A4435" w:rsidRPr="00D64A2F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D64A2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hAnsi="Angsana New"/>
                <w:sz w:val="28"/>
                <w:szCs w:val="28"/>
              </w:rPr>
              <w:t>2</w:t>
            </w:r>
            <w:r w:rsidR="00865164">
              <w:rPr>
                <w:rFonts w:ascii="Angsana New" w:hAnsi="Angsana New"/>
                <w:sz w:val="28"/>
                <w:szCs w:val="28"/>
              </w:rPr>
              <w:t>4</w:t>
            </w:r>
            <w:r w:rsidRPr="00D64A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4C274C7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306D082" w14:textId="77777777" w:rsidR="005A4435" w:rsidRPr="00D64A2F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D64A2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hAnsi="Angsana New"/>
                <w:sz w:val="28"/>
                <w:szCs w:val="28"/>
              </w:rPr>
              <w:t>4</w:t>
            </w:r>
            <w:r w:rsidRPr="00D64A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5" w:type="dxa"/>
          </w:tcPr>
          <w:p w14:paraId="5779D960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8952305" w14:textId="77777777" w:rsidR="005A4435" w:rsidRPr="00D64A2F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hAnsi="Angsana New"/>
                <w:sz w:val="28"/>
                <w:szCs w:val="28"/>
              </w:rPr>
              <w:t>19</w:t>
            </w:r>
            <w:r w:rsidRPr="00D64A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0C6D6D48" w14:textId="77777777" w:rsidR="005A4435" w:rsidRPr="00D64A2F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5D061D60" w14:textId="77777777" w:rsidR="005A4435" w:rsidRPr="00D64A2F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A4435" w:rsidRPr="007B4C6A" w14:paraId="3DBD6CB2" w14:textId="77777777" w:rsidTr="00D64A2F">
        <w:trPr>
          <w:trHeight w:val="386"/>
        </w:trPr>
        <w:tc>
          <w:tcPr>
            <w:tcW w:w="2880" w:type="dxa"/>
            <w:gridSpan w:val="2"/>
            <w:vAlign w:val="center"/>
          </w:tcPr>
          <w:p w14:paraId="2FF1263B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หุ้นกู้-สุทธิ</w:t>
            </w:r>
          </w:p>
        </w:tc>
        <w:tc>
          <w:tcPr>
            <w:tcW w:w="1800" w:type="dxa"/>
            <w:vAlign w:val="center"/>
          </w:tcPr>
          <w:p w14:paraId="51546F03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F33AE2B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CAD668F" w14:textId="77777777" w:rsidR="005A4435" w:rsidRPr="007B4C6A" w:rsidRDefault="005A4435" w:rsidP="005A443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446BF7" w14:textId="41BBD35E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37,59</w:t>
            </w:r>
            <w:r w:rsidR="0086516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center"/>
          </w:tcPr>
          <w:p w14:paraId="02EED1DA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F559FC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21,216</w:t>
            </w:r>
          </w:p>
        </w:tc>
        <w:tc>
          <w:tcPr>
            <w:tcW w:w="275" w:type="dxa"/>
            <w:tcBorders>
              <w:bottom w:val="nil"/>
            </w:tcBorders>
            <w:vAlign w:val="center"/>
          </w:tcPr>
          <w:p w14:paraId="4589DE75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280B0A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27,601</w:t>
            </w:r>
          </w:p>
        </w:tc>
        <w:tc>
          <w:tcPr>
            <w:tcW w:w="283" w:type="dxa"/>
            <w:tcBorders>
              <w:bottom w:val="nil"/>
            </w:tcBorders>
            <w:vAlign w:val="center"/>
          </w:tcPr>
          <w:p w14:paraId="7C3C64FB" w14:textId="77777777" w:rsidR="005A4435" w:rsidRPr="007B4C6A" w:rsidRDefault="005A4435" w:rsidP="005A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FAF608" w14:textId="77777777" w:rsidR="005A4435" w:rsidRPr="007B4C6A" w:rsidRDefault="005A443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14,220</w:t>
            </w:r>
          </w:p>
        </w:tc>
      </w:tr>
    </w:tbl>
    <w:p w14:paraId="3A0420FF" w14:textId="77777777" w:rsidR="00503D54" w:rsidRDefault="00503D54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0"/>
          <w:szCs w:val="20"/>
          <w:cs/>
        </w:rPr>
        <w:sectPr w:rsidR="00503D54" w:rsidSect="00634F83">
          <w:headerReference w:type="default" r:id="rId15"/>
          <w:pgSz w:w="16834" w:h="11909" w:orient="landscape" w:code="9"/>
          <w:pgMar w:top="1440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09A12D3B" w14:textId="5DA886F4" w:rsidR="00F54605" w:rsidRPr="007B4C6A" w:rsidRDefault="00F54605" w:rsidP="00D64A2F">
      <w:pPr>
        <w:tabs>
          <w:tab w:val="clear" w:pos="907"/>
          <w:tab w:val="left" w:pos="900"/>
        </w:tabs>
        <w:ind w:left="540" w:right="-493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รายการเคลื่อนไหวของหุ้นกู้สำหรับ</w:t>
      </w:r>
      <w:r w:rsidR="00BE4C49" w:rsidRPr="007B4C6A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E82F79" w:rsidRPr="007B4C6A">
        <w:rPr>
          <w:rFonts w:ascii="Angsana New" w:hAnsi="Angsana New"/>
          <w:sz w:val="30"/>
          <w:szCs w:val="30"/>
        </w:rPr>
        <w:t>30</w:t>
      </w:r>
      <w:r w:rsidR="00BE4C49"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82F79" w:rsidRPr="007B4C6A">
        <w:rPr>
          <w:rFonts w:ascii="Angsana New" w:hAnsi="Angsana New"/>
          <w:sz w:val="30"/>
          <w:szCs w:val="30"/>
        </w:rPr>
        <w:t>2562</w:t>
      </w:r>
      <w:r w:rsidR="00BE4C49" w:rsidRPr="007B4C6A">
        <w:rPr>
          <w:rFonts w:ascii="Angsana New" w:hAnsi="Angsana New"/>
          <w:sz w:val="30"/>
          <w:szCs w:val="30"/>
          <w:cs/>
        </w:rPr>
        <w:t xml:space="preserve"> และสำหรับ</w:t>
      </w:r>
      <w:r w:rsidRPr="007B4C6A">
        <w:rPr>
          <w:rFonts w:ascii="Angsana New" w:hAnsi="Angsana New"/>
          <w:sz w:val="30"/>
          <w:szCs w:val="30"/>
          <w:cs/>
        </w:rPr>
        <w:t>รอบระยะเวลาบัญชีตั้งแต่วันที่</w:t>
      </w:r>
      <w:r w:rsidR="00F81176">
        <w:rPr>
          <w:rFonts w:ascii="Angsana New" w:hAnsi="Angsana New"/>
          <w:sz w:val="30"/>
          <w:szCs w:val="30"/>
        </w:rPr>
        <w:br/>
      </w:r>
      <w:r w:rsidR="00E82F79" w:rsidRPr="007B4C6A">
        <w:rPr>
          <w:rFonts w:ascii="Angsana New" w:hAnsi="Angsana New"/>
          <w:sz w:val="30"/>
          <w:szCs w:val="30"/>
        </w:rPr>
        <w:t>1</w:t>
      </w:r>
      <w:r w:rsidRPr="007B4C6A">
        <w:rPr>
          <w:rFonts w:ascii="Angsana New" w:hAnsi="Angsana New"/>
          <w:sz w:val="30"/>
          <w:szCs w:val="30"/>
          <w:cs/>
        </w:rPr>
        <w:t xml:space="preserve"> มกราคม </w:t>
      </w:r>
      <w:r w:rsidR="00E82F79" w:rsidRPr="007B4C6A">
        <w:rPr>
          <w:rFonts w:ascii="Angsana New" w:hAnsi="Angsana New"/>
          <w:sz w:val="30"/>
          <w:szCs w:val="30"/>
        </w:rPr>
        <w:t>2561</w:t>
      </w:r>
      <w:r w:rsidRPr="007B4C6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E82F79" w:rsidRPr="007B4C6A">
        <w:rPr>
          <w:rFonts w:ascii="Angsana New" w:hAnsi="Angsana New"/>
          <w:sz w:val="30"/>
          <w:szCs w:val="30"/>
        </w:rPr>
        <w:t>30</w:t>
      </w:r>
      <w:r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82F79" w:rsidRPr="007B4C6A">
        <w:rPr>
          <w:rFonts w:ascii="Angsana New" w:hAnsi="Angsana New"/>
          <w:sz w:val="30"/>
          <w:szCs w:val="30"/>
        </w:rPr>
        <w:t>2561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</w:p>
    <w:p w14:paraId="0750D766" w14:textId="77777777" w:rsidR="00EA1577" w:rsidRPr="007B4C6A" w:rsidRDefault="00EA1577" w:rsidP="00F54605">
      <w:pPr>
        <w:tabs>
          <w:tab w:val="clear" w:pos="907"/>
          <w:tab w:val="left" w:pos="900"/>
        </w:tabs>
        <w:ind w:left="540"/>
        <w:rPr>
          <w:rFonts w:ascii="Angsana New" w:hAnsi="Angsana New"/>
          <w:sz w:val="20"/>
          <w:szCs w:val="20"/>
        </w:rPr>
      </w:pPr>
    </w:p>
    <w:tbl>
      <w:tblPr>
        <w:tblW w:w="922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72"/>
        <w:gridCol w:w="1710"/>
        <w:gridCol w:w="1710"/>
        <w:gridCol w:w="1440"/>
        <w:gridCol w:w="1592"/>
      </w:tblGrid>
      <w:tr w:rsidR="00BE4C49" w:rsidRPr="007B4C6A" w14:paraId="1BC4A060" w14:textId="77777777" w:rsidTr="00D64A2F">
        <w:trPr>
          <w:tblHeader/>
        </w:trPr>
        <w:tc>
          <w:tcPr>
            <w:tcW w:w="2772" w:type="dxa"/>
            <w:shd w:val="clear" w:color="auto" w:fill="auto"/>
          </w:tcPr>
          <w:p w14:paraId="436428EA" w14:textId="77777777" w:rsidR="00BE4C49" w:rsidRPr="00D64A2F" w:rsidRDefault="00BE4C49" w:rsidP="00DA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74827012" w14:textId="77777777" w:rsidR="00BE4C49" w:rsidRPr="00D64A2F" w:rsidRDefault="00BE4C49" w:rsidP="00EA15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3032" w:type="dxa"/>
            <w:gridSpan w:val="2"/>
          </w:tcPr>
          <w:p w14:paraId="4B12654A" w14:textId="77777777" w:rsidR="00BE4C49" w:rsidRPr="00D64A2F" w:rsidRDefault="00BE4C49" w:rsidP="00EA15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7787" w:rsidRPr="007B4C6A" w14:paraId="6F14A087" w14:textId="77777777" w:rsidTr="00D64A2F">
        <w:trPr>
          <w:tblHeader/>
        </w:trPr>
        <w:tc>
          <w:tcPr>
            <w:tcW w:w="2772" w:type="dxa"/>
            <w:shd w:val="clear" w:color="auto" w:fill="auto"/>
          </w:tcPr>
          <w:p w14:paraId="61494A34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3B0AA18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B7A4890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/>
              </w:rPr>
            </w:pP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  <w:lang w:val="en-GB"/>
              </w:rPr>
              <w:t>สำหรับรอบระยะ</w:t>
            </w:r>
          </w:p>
        </w:tc>
        <w:tc>
          <w:tcPr>
            <w:tcW w:w="1440" w:type="dxa"/>
            <w:vAlign w:val="center"/>
          </w:tcPr>
          <w:p w14:paraId="5D3EA117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92" w:type="dxa"/>
            <w:vAlign w:val="center"/>
          </w:tcPr>
          <w:p w14:paraId="46B6D4F5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/>
              </w:rPr>
            </w:pP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  <w:lang w:val="en-GB"/>
              </w:rPr>
              <w:t>สำหรับรอบระยะ</w:t>
            </w:r>
          </w:p>
        </w:tc>
      </w:tr>
      <w:tr w:rsidR="00EC7787" w:rsidRPr="007B4C6A" w14:paraId="3FE3D82C" w14:textId="77777777" w:rsidTr="00D64A2F">
        <w:trPr>
          <w:tblHeader/>
        </w:trPr>
        <w:tc>
          <w:tcPr>
            <w:tcW w:w="2772" w:type="dxa"/>
            <w:shd w:val="clear" w:color="auto" w:fill="auto"/>
          </w:tcPr>
          <w:p w14:paraId="055F5FF8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6F16990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66B8331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cs/>
                <w:lang w:val="en-GB"/>
              </w:rPr>
            </w:pP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  <w:lang w:val="en-GB"/>
              </w:rPr>
              <w:t>เวลาบัญชีตั้งแต่</w:t>
            </w:r>
          </w:p>
        </w:tc>
        <w:tc>
          <w:tcPr>
            <w:tcW w:w="1440" w:type="dxa"/>
            <w:vAlign w:val="center"/>
          </w:tcPr>
          <w:p w14:paraId="4594CC63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1592" w:type="dxa"/>
            <w:vAlign w:val="center"/>
          </w:tcPr>
          <w:p w14:paraId="7871C6C8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cs/>
                <w:lang w:val="en-GB"/>
              </w:rPr>
            </w:pP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  <w:lang w:val="en-GB"/>
              </w:rPr>
              <w:t>เวลาบัญชีตั้งแต่</w:t>
            </w:r>
          </w:p>
        </w:tc>
      </w:tr>
      <w:tr w:rsidR="00EC7787" w:rsidRPr="007B4C6A" w14:paraId="6176785C" w14:textId="77777777" w:rsidTr="00D64A2F">
        <w:trPr>
          <w:tblHeader/>
        </w:trPr>
        <w:tc>
          <w:tcPr>
            <w:tcW w:w="2772" w:type="dxa"/>
            <w:shd w:val="clear" w:color="auto" w:fill="auto"/>
          </w:tcPr>
          <w:p w14:paraId="22E8F105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D7308E8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cs/>
              </w:rPr>
            </w:pP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129A00C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cs/>
              </w:rPr>
            </w:pP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  <w:lang w:val="en-GB"/>
              </w:rPr>
              <w:t xml:space="preserve">วันที่ </w:t>
            </w:r>
            <w:r w:rsidRPr="007B4C6A">
              <w:rPr>
                <w:rFonts w:ascii="Angsana New" w:eastAsia="Times New Roman" w:hAnsi="Angsana New"/>
                <w:bCs/>
                <w:sz w:val="26"/>
                <w:szCs w:val="26"/>
              </w:rPr>
              <w:t>1</w:t>
            </w:r>
            <w:r w:rsidRPr="007B4C6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vAlign w:val="center"/>
          </w:tcPr>
          <w:p w14:paraId="54EDB830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cs/>
              </w:rPr>
            </w:pP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92" w:type="dxa"/>
            <w:vAlign w:val="center"/>
          </w:tcPr>
          <w:p w14:paraId="3EBFDC62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cs/>
              </w:rPr>
            </w:pP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  <w:lang w:val="en-GB"/>
              </w:rPr>
              <w:t xml:space="preserve">วันที่ </w:t>
            </w:r>
            <w:r w:rsidRPr="007B4C6A">
              <w:rPr>
                <w:rFonts w:ascii="Angsana New" w:eastAsia="Times New Roman" w:hAnsi="Angsana New"/>
                <w:bCs/>
                <w:sz w:val="26"/>
                <w:szCs w:val="26"/>
              </w:rPr>
              <w:t>1</w:t>
            </w:r>
            <w:r w:rsidRPr="007B4C6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</w:rPr>
              <w:t>มกราคม</w:t>
            </w:r>
          </w:p>
        </w:tc>
      </w:tr>
      <w:tr w:rsidR="00EC7787" w:rsidRPr="007B4C6A" w14:paraId="2DF50032" w14:textId="77777777" w:rsidTr="00D64A2F">
        <w:trPr>
          <w:tblHeader/>
        </w:trPr>
        <w:tc>
          <w:tcPr>
            <w:tcW w:w="2772" w:type="dxa"/>
            <w:shd w:val="clear" w:color="auto" w:fill="auto"/>
          </w:tcPr>
          <w:p w14:paraId="18F45CAE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1945154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cs/>
              </w:rPr>
            </w:pP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20106B7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</w:pPr>
            <w:r w:rsidRPr="007B4C6A">
              <w:rPr>
                <w:rFonts w:ascii="Angsana New" w:eastAsia="Times New Roman" w:hAnsi="Angsana New"/>
                <w:bCs/>
                <w:sz w:val="26"/>
                <w:szCs w:val="26"/>
                <w:lang w:val="en-GB"/>
              </w:rPr>
              <w:t>2561</w:t>
            </w:r>
            <w:r w:rsidRPr="007B4C6A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  <w:lang w:val="en-GB"/>
              </w:rPr>
              <w:t>ถึงวันที่</w:t>
            </w:r>
          </w:p>
        </w:tc>
        <w:tc>
          <w:tcPr>
            <w:tcW w:w="1440" w:type="dxa"/>
            <w:vAlign w:val="center"/>
          </w:tcPr>
          <w:p w14:paraId="5C6B766B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  <w:cs/>
              </w:rPr>
            </w:pP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592" w:type="dxa"/>
            <w:vAlign w:val="center"/>
          </w:tcPr>
          <w:p w14:paraId="21AABBD8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</w:pPr>
            <w:r w:rsidRPr="007B4C6A">
              <w:rPr>
                <w:rFonts w:ascii="Angsana New" w:eastAsia="Times New Roman" w:hAnsi="Angsana New"/>
                <w:bCs/>
                <w:sz w:val="26"/>
                <w:szCs w:val="26"/>
                <w:lang w:val="en-GB"/>
              </w:rPr>
              <w:t>2561</w:t>
            </w:r>
            <w:r w:rsidRPr="007B4C6A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  <w:lang w:val="en-GB"/>
              </w:rPr>
              <w:t>ถึงวันที่</w:t>
            </w:r>
          </w:p>
        </w:tc>
      </w:tr>
      <w:tr w:rsidR="00EC7787" w:rsidRPr="007B4C6A" w14:paraId="1CFC121E" w14:textId="77777777" w:rsidTr="00D64A2F">
        <w:trPr>
          <w:tblHeader/>
        </w:trPr>
        <w:tc>
          <w:tcPr>
            <w:tcW w:w="2772" w:type="dxa"/>
            <w:shd w:val="clear" w:color="auto" w:fill="auto"/>
          </w:tcPr>
          <w:p w14:paraId="2B1556E1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CB2D1F9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Cs/>
                <w:sz w:val="26"/>
                <w:szCs w:val="26"/>
              </w:rPr>
            </w:pPr>
            <w:r w:rsidRPr="007B4C6A">
              <w:rPr>
                <w:rFonts w:ascii="Angsana New" w:eastAsia="Times New Roman" w:hAnsi="Angsana New"/>
                <w:bCs/>
                <w:sz w:val="26"/>
                <w:szCs w:val="26"/>
              </w:rPr>
              <w:t xml:space="preserve">30 </w:t>
            </w: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</w:rPr>
              <w:t>กันยายน</w:t>
            </w:r>
            <w:r w:rsidRPr="007B4C6A">
              <w:rPr>
                <w:rFonts w:ascii="Angsana New" w:eastAsia="Times New Roman" w:hAnsi="Angsana New"/>
                <w:bCs/>
                <w:sz w:val="26"/>
                <w:szCs w:val="26"/>
                <w:cs/>
              </w:rPr>
              <w:t xml:space="preserve"> </w:t>
            </w:r>
            <w:r w:rsidRPr="007B4C6A">
              <w:rPr>
                <w:rFonts w:ascii="Angsana New" w:eastAsia="Times New Roman" w:hAnsi="Angsana New"/>
                <w:bCs/>
                <w:sz w:val="26"/>
                <w:szCs w:val="26"/>
              </w:rPr>
              <w:t>2562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32E2E4D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Cs/>
                <w:sz w:val="26"/>
                <w:szCs w:val="26"/>
              </w:rPr>
            </w:pPr>
            <w:r w:rsidRPr="007B4C6A">
              <w:rPr>
                <w:rFonts w:ascii="Angsana New" w:eastAsia="Times New Roman" w:hAnsi="Angsana New"/>
                <w:bCs/>
                <w:sz w:val="26"/>
                <w:szCs w:val="26"/>
              </w:rPr>
              <w:t xml:space="preserve">30 </w:t>
            </w: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</w:rPr>
              <w:t>กันยายน</w:t>
            </w:r>
            <w:r w:rsidRPr="007B4C6A">
              <w:rPr>
                <w:rFonts w:ascii="Angsana New" w:eastAsia="Times New Roman" w:hAnsi="Angsana New"/>
                <w:bCs/>
                <w:sz w:val="26"/>
                <w:szCs w:val="26"/>
                <w:cs/>
              </w:rPr>
              <w:t xml:space="preserve"> </w:t>
            </w:r>
            <w:r w:rsidRPr="007B4C6A">
              <w:rPr>
                <w:rFonts w:ascii="Angsana New" w:eastAsia="Times New Roman" w:hAnsi="Angsana New"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vAlign w:val="center"/>
          </w:tcPr>
          <w:p w14:paraId="3DB308BA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Cs/>
                <w:sz w:val="26"/>
                <w:szCs w:val="26"/>
              </w:rPr>
            </w:pPr>
            <w:r w:rsidRPr="007B4C6A">
              <w:rPr>
                <w:rFonts w:ascii="Angsana New" w:eastAsia="Times New Roman" w:hAnsi="Angsana New"/>
                <w:bCs/>
                <w:sz w:val="26"/>
                <w:szCs w:val="26"/>
              </w:rPr>
              <w:t xml:space="preserve">30 </w:t>
            </w: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</w:rPr>
              <w:t>กันยายน</w:t>
            </w:r>
            <w:r w:rsidRPr="007B4C6A">
              <w:rPr>
                <w:rFonts w:ascii="Angsana New" w:eastAsia="Times New Roman" w:hAnsi="Angsana New"/>
                <w:bCs/>
                <w:sz w:val="26"/>
                <w:szCs w:val="26"/>
                <w:cs/>
              </w:rPr>
              <w:t xml:space="preserve"> </w:t>
            </w:r>
            <w:r w:rsidRPr="007B4C6A">
              <w:rPr>
                <w:rFonts w:ascii="Angsana New" w:eastAsia="Times New Roman" w:hAnsi="Angsana New"/>
                <w:bCs/>
                <w:sz w:val="26"/>
                <w:szCs w:val="26"/>
              </w:rPr>
              <w:t>2562</w:t>
            </w:r>
          </w:p>
        </w:tc>
        <w:tc>
          <w:tcPr>
            <w:tcW w:w="1592" w:type="dxa"/>
            <w:vAlign w:val="center"/>
          </w:tcPr>
          <w:p w14:paraId="1862AFB9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Cs/>
                <w:sz w:val="26"/>
                <w:szCs w:val="26"/>
              </w:rPr>
            </w:pPr>
            <w:r w:rsidRPr="007B4C6A">
              <w:rPr>
                <w:rFonts w:ascii="Angsana New" w:eastAsia="Times New Roman" w:hAnsi="Angsana New"/>
                <w:bCs/>
                <w:sz w:val="26"/>
                <w:szCs w:val="26"/>
              </w:rPr>
              <w:t xml:space="preserve">30 </w:t>
            </w:r>
            <w:r w:rsidRPr="007B4C6A">
              <w:rPr>
                <w:rFonts w:ascii="Angsana New" w:eastAsia="Times New Roman" w:hAnsi="Angsana New"/>
                <w:b/>
                <w:sz w:val="26"/>
                <w:szCs w:val="26"/>
                <w:cs/>
              </w:rPr>
              <w:t>กันยายน</w:t>
            </w:r>
            <w:r w:rsidRPr="007B4C6A">
              <w:rPr>
                <w:rFonts w:ascii="Angsana New" w:eastAsia="Times New Roman" w:hAnsi="Angsana New"/>
                <w:bCs/>
                <w:sz w:val="26"/>
                <w:szCs w:val="26"/>
                <w:cs/>
              </w:rPr>
              <w:t xml:space="preserve"> </w:t>
            </w:r>
            <w:r w:rsidRPr="007B4C6A">
              <w:rPr>
                <w:rFonts w:ascii="Angsana New" w:eastAsia="Times New Roman" w:hAnsi="Angsana New"/>
                <w:bCs/>
                <w:sz w:val="26"/>
                <w:szCs w:val="26"/>
              </w:rPr>
              <w:t>2561</w:t>
            </w:r>
          </w:p>
        </w:tc>
      </w:tr>
      <w:tr w:rsidR="00926667" w:rsidRPr="007B4C6A" w14:paraId="0C64112D" w14:textId="77777777" w:rsidTr="00946372">
        <w:trPr>
          <w:tblHeader/>
        </w:trPr>
        <w:tc>
          <w:tcPr>
            <w:tcW w:w="2772" w:type="dxa"/>
            <w:shd w:val="clear" w:color="auto" w:fill="auto"/>
          </w:tcPr>
          <w:p w14:paraId="796D0D2E" w14:textId="77777777" w:rsidR="00926667" w:rsidRPr="007B4C6A" w:rsidRDefault="0092666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79F852F" w14:textId="77777777" w:rsidR="00926667" w:rsidRPr="007B4C6A" w:rsidRDefault="0092666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DC5566E" w14:textId="237C1333" w:rsidR="00926667" w:rsidRPr="00D64A2F" w:rsidRDefault="0092666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  <w:r w:rsidRPr="000A4C1F">
              <w:rPr>
                <w:rFonts w:ascii="Angsana New" w:eastAsia="Times New Roman" w:hAnsi="Angsana New"/>
                <w:bCs/>
                <w:sz w:val="26"/>
                <w:szCs w:val="26"/>
              </w:rPr>
              <w:t>(</w:t>
            </w:r>
            <w:r w:rsidRPr="00D64A2F">
              <w:rPr>
                <w:rFonts w:ascii="Angsana New" w:eastAsia="Times New Roman" w:hAnsi="Angsana New"/>
                <w:b/>
                <w:sz w:val="26"/>
                <w:szCs w:val="26"/>
                <w:cs/>
              </w:rPr>
              <w:t>ปรับปรุงใหม่</w:t>
            </w:r>
            <w:r w:rsidRPr="000A4C1F">
              <w:rPr>
                <w:rFonts w:ascii="Angsana New" w:eastAsia="Times New Roman" w:hAnsi="Angsan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691AB8D" w14:textId="77777777" w:rsidR="00926667" w:rsidRPr="007B4C6A" w:rsidRDefault="0092666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Cs/>
                <w:sz w:val="26"/>
                <w:szCs w:val="26"/>
              </w:rPr>
            </w:pPr>
          </w:p>
        </w:tc>
        <w:tc>
          <w:tcPr>
            <w:tcW w:w="1592" w:type="dxa"/>
            <w:vAlign w:val="center"/>
          </w:tcPr>
          <w:p w14:paraId="5D6F2826" w14:textId="77777777" w:rsidR="00926667" w:rsidRPr="007B4C6A" w:rsidRDefault="0092666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Cs/>
                <w:sz w:val="26"/>
                <w:szCs w:val="26"/>
              </w:rPr>
            </w:pPr>
          </w:p>
        </w:tc>
      </w:tr>
      <w:tr w:rsidR="00EC7787" w:rsidRPr="007B4C6A" w14:paraId="636C03E6" w14:textId="77777777" w:rsidTr="00D64A2F">
        <w:trPr>
          <w:tblHeader/>
        </w:trPr>
        <w:tc>
          <w:tcPr>
            <w:tcW w:w="2772" w:type="dxa"/>
            <w:shd w:val="clear" w:color="auto" w:fill="auto"/>
          </w:tcPr>
          <w:p w14:paraId="0D4FCE6F" w14:textId="77777777" w:rsidR="00EC7787" w:rsidRPr="007B4C6A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52" w:type="dxa"/>
            <w:gridSpan w:val="4"/>
            <w:shd w:val="clear" w:color="auto" w:fill="auto"/>
            <w:vAlign w:val="bottom"/>
          </w:tcPr>
          <w:p w14:paraId="49AF4161" w14:textId="77777777" w:rsidR="00EC7787" w:rsidRPr="007B4C6A" w:rsidRDefault="00EC7787" w:rsidP="00EC778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C7787" w:rsidRPr="007B4C6A" w14:paraId="20F59227" w14:textId="77777777" w:rsidTr="00D64A2F">
        <w:tc>
          <w:tcPr>
            <w:tcW w:w="2772" w:type="dxa"/>
            <w:shd w:val="clear" w:color="auto" w:fill="auto"/>
          </w:tcPr>
          <w:p w14:paraId="41DE6A58" w14:textId="77777777" w:rsidR="00EC7787" w:rsidRPr="00D64A2F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4A2F">
              <w:rPr>
                <w:rFonts w:ascii="Angsana New" w:hAnsi="Angsana New"/>
                <w:sz w:val="28"/>
                <w:szCs w:val="28"/>
                <w:cs/>
              </w:rPr>
              <w:t xml:space="preserve">ตุลาคม / </w:t>
            </w:r>
            <w:r w:rsidRPr="00D64A2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4A2F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710" w:type="dxa"/>
            <w:shd w:val="clear" w:color="auto" w:fill="auto"/>
          </w:tcPr>
          <w:p w14:paraId="0CA27901" w14:textId="3F925DEB" w:rsidR="00EC7787" w:rsidRPr="00D64A2F" w:rsidRDefault="008747B0" w:rsidP="009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21,2</w:t>
            </w:r>
            <w:r w:rsidR="007058A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710" w:type="dxa"/>
            <w:shd w:val="clear" w:color="auto" w:fill="auto"/>
          </w:tcPr>
          <w:p w14:paraId="5008D655" w14:textId="77777777" w:rsidR="00EC7787" w:rsidRPr="00D64A2F" w:rsidRDefault="00EC7787" w:rsidP="009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 xml:space="preserve">  18,320</w:t>
            </w:r>
          </w:p>
        </w:tc>
        <w:tc>
          <w:tcPr>
            <w:tcW w:w="1440" w:type="dxa"/>
          </w:tcPr>
          <w:p w14:paraId="7E1352D7" w14:textId="77777777" w:rsidR="00EC7787" w:rsidRPr="00D64A2F" w:rsidRDefault="005904C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14,220</w:t>
            </w:r>
          </w:p>
        </w:tc>
        <w:tc>
          <w:tcPr>
            <w:tcW w:w="1592" w:type="dxa"/>
          </w:tcPr>
          <w:p w14:paraId="465E0BC0" w14:textId="77777777" w:rsidR="00EC7787" w:rsidRPr="00D64A2F" w:rsidRDefault="00EC7787" w:rsidP="009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 xml:space="preserve">  13,320</w:t>
            </w:r>
          </w:p>
        </w:tc>
      </w:tr>
      <w:tr w:rsidR="00EC7787" w:rsidRPr="007B4C6A" w14:paraId="5DA89B5A" w14:textId="77777777" w:rsidTr="00D64A2F">
        <w:tc>
          <w:tcPr>
            <w:tcW w:w="2772" w:type="dxa"/>
            <w:shd w:val="clear" w:color="auto" w:fill="auto"/>
          </w:tcPr>
          <w:p w14:paraId="07F4AE00" w14:textId="77777777" w:rsidR="00EC7787" w:rsidRPr="00D64A2F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</w:tcPr>
          <w:p w14:paraId="50C3E295" w14:textId="4956D2E5" w:rsidR="00EC7787" w:rsidRPr="00D64A2F" w:rsidRDefault="00A02C92" w:rsidP="009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1</w:t>
            </w:r>
            <w:r w:rsidR="007058A7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710" w:type="dxa"/>
            <w:shd w:val="clear" w:color="auto" w:fill="auto"/>
          </w:tcPr>
          <w:p w14:paraId="05D84AE5" w14:textId="0280D291" w:rsidR="00EC7787" w:rsidRPr="00D64A2F" w:rsidRDefault="00EC7787" w:rsidP="009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058A7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440" w:type="dxa"/>
          </w:tcPr>
          <w:p w14:paraId="55BDE1B9" w14:textId="6549E689" w:rsidR="00EC7787" w:rsidRPr="00D64A2F" w:rsidRDefault="007058A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592" w:type="dxa"/>
          </w:tcPr>
          <w:p w14:paraId="70894853" w14:textId="77777777" w:rsidR="00EC7787" w:rsidRPr="00D64A2F" w:rsidRDefault="00EC7787" w:rsidP="009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 xml:space="preserve">    5,000</w:t>
            </w:r>
          </w:p>
        </w:tc>
      </w:tr>
      <w:tr w:rsidR="00EC7787" w:rsidRPr="007B4C6A" w14:paraId="7BFF2237" w14:textId="77777777" w:rsidTr="00D64A2F">
        <w:tc>
          <w:tcPr>
            <w:tcW w:w="2772" w:type="dxa"/>
            <w:shd w:val="clear" w:color="auto" w:fill="auto"/>
          </w:tcPr>
          <w:p w14:paraId="285CA7A2" w14:textId="77777777" w:rsidR="00EC7787" w:rsidRPr="00D64A2F" w:rsidRDefault="00EC7787" w:rsidP="00EC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shd w:val="clear" w:color="auto" w:fill="auto"/>
          </w:tcPr>
          <w:p w14:paraId="0597C6D3" w14:textId="015D7667" w:rsidR="00EC7787" w:rsidRPr="00D64A2F" w:rsidRDefault="008747B0" w:rsidP="009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hAnsi="Angsana New"/>
                <w:sz w:val="28"/>
                <w:szCs w:val="28"/>
              </w:rPr>
              <w:t>1</w:t>
            </w:r>
            <w:r w:rsidR="00E60B33" w:rsidRPr="00D64A2F">
              <w:rPr>
                <w:rFonts w:ascii="Angsana New" w:hAnsi="Angsana New"/>
                <w:sz w:val="28"/>
                <w:szCs w:val="28"/>
              </w:rPr>
              <w:t>,</w:t>
            </w:r>
            <w:r w:rsidRPr="00D64A2F">
              <w:rPr>
                <w:rFonts w:ascii="Angsana New" w:hAnsi="Angsana New"/>
                <w:sz w:val="28"/>
                <w:szCs w:val="28"/>
              </w:rPr>
              <w:t>600</w:t>
            </w:r>
            <w:r w:rsidR="00FD44DF" w:rsidRPr="00D64A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AB33F61" w14:textId="77777777" w:rsidR="00EC7787" w:rsidRPr="00D64A2F" w:rsidRDefault="00EC7787" w:rsidP="009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 xml:space="preserve">  (</w:t>
            </w:r>
            <w:r w:rsidRPr="00D64A2F">
              <w:rPr>
                <w:rFonts w:ascii="Angsana New" w:hAnsi="Angsana New"/>
                <w:sz w:val="28"/>
                <w:szCs w:val="28"/>
              </w:rPr>
              <w:t>4,100</w:t>
            </w:r>
            <w:r w:rsidRPr="00D64A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399344F4" w14:textId="77777777" w:rsidR="00EC7787" w:rsidRPr="00D64A2F" w:rsidRDefault="005904C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4A2F">
              <w:rPr>
                <w:rFonts w:ascii="Angsana New" w:hAnsi="Angsana New"/>
                <w:sz w:val="28"/>
                <w:szCs w:val="28"/>
              </w:rPr>
              <w:t>1,600</w:t>
            </w:r>
            <w:r w:rsidRPr="00D64A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2" w:type="dxa"/>
          </w:tcPr>
          <w:p w14:paraId="61C920E0" w14:textId="77777777" w:rsidR="00EC7787" w:rsidRPr="00D64A2F" w:rsidRDefault="00EC7787" w:rsidP="009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 xml:space="preserve">  (</w:t>
            </w:r>
            <w:r w:rsidRPr="00D64A2F">
              <w:rPr>
                <w:rFonts w:ascii="Angsana New" w:hAnsi="Angsana New"/>
                <w:sz w:val="28"/>
                <w:szCs w:val="28"/>
              </w:rPr>
              <w:t>4,100</w:t>
            </w:r>
            <w:r w:rsidRPr="00D64A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72624" w:rsidRPr="007B4C6A" w14:paraId="48EE1767" w14:textId="77777777" w:rsidTr="00D64A2F">
        <w:trPr>
          <w:trHeight w:val="551"/>
        </w:trPr>
        <w:tc>
          <w:tcPr>
            <w:tcW w:w="2772" w:type="dxa"/>
            <w:shd w:val="clear" w:color="auto" w:fill="auto"/>
          </w:tcPr>
          <w:p w14:paraId="05D086F4" w14:textId="77777777" w:rsidR="00572624" w:rsidRPr="00D64A2F" w:rsidRDefault="00572624" w:rsidP="006A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30 กันยายน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2BD5F291" w14:textId="180D0421" w:rsidR="00572624" w:rsidRPr="00D64A2F" w:rsidRDefault="008747B0" w:rsidP="009765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058A7">
              <w:rPr>
                <w:rFonts w:ascii="Angsana New" w:hAnsi="Angsana New"/>
                <w:b/>
                <w:bCs/>
                <w:sz w:val="28"/>
                <w:szCs w:val="28"/>
              </w:rPr>
              <w:t>7,620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49C779CB" w14:textId="0C4DF815" w:rsidR="00572624" w:rsidRPr="00D64A2F" w:rsidRDefault="00572624" w:rsidP="009765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21,2</w:t>
            </w:r>
            <w:r w:rsidR="007058A7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049847C7" w14:textId="1CB50310" w:rsidR="00572624" w:rsidRPr="00D64A2F" w:rsidRDefault="005904C1" w:rsidP="00D64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27,</w:t>
            </w:r>
            <w:r w:rsidR="007058A7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1592" w:type="dxa"/>
            <w:tcBorders>
              <w:bottom w:val="nil"/>
            </w:tcBorders>
          </w:tcPr>
          <w:p w14:paraId="61064767" w14:textId="77777777" w:rsidR="00572624" w:rsidRPr="00D64A2F" w:rsidRDefault="00572624" w:rsidP="009765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14,220</w:t>
            </w:r>
          </w:p>
        </w:tc>
      </w:tr>
    </w:tbl>
    <w:p w14:paraId="7104B437" w14:textId="77777777" w:rsidR="0092642F" w:rsidRPr="00D64A2F" w:rsidRDefault="0092642F" w:rsidP="00F54605">
      <w:pPr>
        <w:tabs>
          <w:tab w:val="clear" w:pos="907"/>
          <w:tab w:val="left" w:pos="900"/>
        </w:tabs>
        <w:ind w:left="540"/>
        <w:rPr>
          <w:rFonts w:ascii="Angsana New" w:hAnsi="Angsana New"/>
          <w:spacing w:val="-2"/>
          <w:sz w:val="16"/>
          <w:szCs w:val="16"/>
        </w:rPr>
      </w:pPr>
    </w:p>
    <w:p w14:paraId="5C828E1A" w14:textId="3FDA3866" w:rsidR="00C63E79" w:rsidRPr="00D64A2F" w:rsidRDefault="00C63E79" w:rsidP="00D64A2F">
      <w:pPr>
        <w:tabs>
          <w:tab w:val="clear" w:pos="907"/>
          <w:tab w:val="left" w:pos="900"/>
        </w:tabs>
        <w:ind w:left="540" w:right="-493"/>
        <w:rPr>
          <w:rFonts w:ascii="Angsana New" w:hAnsi="Angsana New"/>
          <w:spacing w:val="-2"/>
          <w:sz w:val="30"/>
          <w:szCs w:val="30"/>
        </w:rPr>
      </w:pPr>
      <w:r w:rsidRPr="00D64A2F">
        <w:rPr>
          <w:rFonts w:ascii="Angsana New" w:hAnsi="Angsana New"/>
          <w:spacing w:val="-2"/>
          <w:sz w:val="30"/>
          <w:szCs w:val="30"/>
          <w:cs/>
        </w:rPr>
        <w:t>ยอดคงเหลือของหุ้นกู้</w:t>
      </w:r>
      <w:r w:rsidR="007058A7">
        <w:rPr>
          <w:rFonts w:ascii="Angsana New" w:hAnsi="Angsana New"/>
          <w:spacing w:val="-2"/>
          <w:sz w:val="30"/>
          <w:szCs w:val="30"/>
        </w:rPr>
        <w:t xml:space="preserve"> - </w:t>
      </w:r>
      <w:r w:rsidR="007058A7">
        <w:rPr>
          <w:rFonts w:ascii="Angsana New" w:hAnsi="Angsana New" w:hint="cs"/>
          <w:spacing w:val="-2"/>
          <w:sz w:val="30"/>
          <w:szCs w:val="30"/>
          <w:cs/>
        </w:rPr>
        <w:t xml:space="preserve">สุทธิ </w:t>
      </w: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="00D706EB" w:rsidRPr="00D64A2F">
        <w:rPr>
          <w:rFonts w:ascii="Angsana New" w:hAnsi="Angsana New"/>
          <w:spacing w:val="-2"/>
          <w:sz w:val="30"/>
          <w:szCs w:val="30"/>
        </w:rPr>
        <w:t>30</w:t>
      </w: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="00D706EB" w:rsidRPr="00D64A2F">
        <w:rPr>
          <w:rFonts w:ascii="Angsana New" w:hAnsi="Angsana New"/>
          <w:spacing w:val="-2"/>
          <w:sz w:val="30"/>
          <w:szCs w:val="30"/>
        </w:rPr>
        <w:t>2562</w:t>
      </w:r>
      <w:r w:rsidR="006C1E09" w:rsidRPr="00D64A2F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="00D706EB" w:rsidRPr="00D64A2F">
        <w:rPr>
          <w:rFonts w:ascii="Angsana New" w:hAnsi="Angsana New"/>
          <w:spacing w:val="-2"/>
          <w:sz w:val="30"/>
          <w:szCs w:val="30"/>
        </w:rPr>
        <w:t>2561</w:t>
      </w:r>
      <w:r w:rsidRPr="00D64A2F">
        <w:rPr>
          <w:rFonts w:ascii="Angsana New" w:hAnsi="Angsana New"/>
          <w:spacing w:val="-2"/>
          <w:sz w:val="30"/>
          <w:szCs w:val="30"/>
          <w:cs/>
        </w:rPr>
        <w:t xml:space="preserve"> ได้ดังนี้</w:t>
      </w:r>
    </w:p>
    <w:p w14:paraId="1792597C" w14:textId="77777777" w:rsidR="00C63E79" w:rsidRPr="00D64A2F" w:rsidRDefault="00C63E79" w:rsidP="00C6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2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11"/>
        <w:gridCol w:w="993"/>
        <w:gridCol w:w="1275"/>
        <w:gridCol w:w="1233"/>
        <w:gridCol w:w="1035"/>
        <w:gridCol w:w="1276"/>
      </w:tblGrid>
      <w:tr w:rsidR="007225BE" w:rsidRPr="007B4C6A" w14:paraId="7D732858" w14:textId="77777777" w:rsidTr="00D64A2F">
        <w:trPr>
          <w:tblHeader/>
        </w:trPr>
        <w:tc>
          <w:tcPr>
            <w:tcW w:w="3411" w:type="dxa"/>
            <w:shd w:val="clear" w:color="auto" w:fill="auto"/>
          </w:tcPr>
          <w:p w14:paraId="647F9BF2" w14:textId="77777777" w:rsidR="007225BE" w:rsidRPr="00D64A2F" w:rsidRDefault="007225BE" w:rsidP="0040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E8E9212" w14:textId="77777777" w:rsidR="007225BE" w:rsidRPr="00D64A2F" w:rsidRDefault="007225BE" w:rsidP="00406F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508" w:type="dxa"/>
            <w:gridSpan w:val="2"/>
            <w:shd w:val="clear" w:color="auto" w:fill="auto"/>
            <w:vAlign w:val="bottom"/>
          </w:tcPr>
          <w:p w14:paraId="0E867962" w14:textId="77777777" w:rsidR="007225BE" w:rsidRPr="00D64A2F" w:rsidRDefault="007225BE" w:rsidP="00406F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57EB6AF5" w14:textId="77777777" w:rsidR="007225BE" w:rsidRPr="00D64A2F" w:rsidRDefault="007225BE" w:rsidP="00406F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225BE" w:rsidRPr="007B4C6A" w14:paraId="1A2A80F7" w14:textId="77777777" w:rsidTr="00D64A2F">
        <w:trPr>
          <w:tblHeader/>
        </w:trPr>
        <w:tc>
          <w:tcPr>
            <w:tcW w:w="3411" w:type="dxa"/>
            <w:shd w:val="clear" w:color="auto" w:fill="auto"/>
          </w:tcPr>
          <w:p w14:paraId="45DFB506" w14:textId="77777777" w:rsidR="007225BE" w:rsidRPr="00D64A2F" w:rsidRDefault="007225B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3230872A" w14:textId="77777777" w:rsidR="007225BE" w:rsidRPr="00D64A2F" w:rsidRDefault="007225B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  <w:lang w:val="en-GB"/>
              </w:rPr>
            </w:pPr>
            <w:r w:rsidRPr="00D64A2F"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275" w:type="dxa"/>
            <w:shd w:val="clear" w:color="auto" w:fill="auto"/>
          </w:tcPr>
          <w:p w14:paraId="0ABE23E3" w14:textId="77777777" w:rsidR="007225BE" w:rsidRPr="00D64A2F" w:rsidRDefault="007225B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  <w:lang w:val="en-GB"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233" w:type="dxa"/>
            <w:shd w:val="clear" w:color="auto" w:fill="auto"/>
          </w:tcPr>
          <w:p w14:paraId="3B7375D6" w14:textId="77777777" w:rsidR="007225BE" w:rsidRPr="00D64A2F" w:rsidRDefault="007225B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  <w:lang w:val="en-GB"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035" w:type="dxa"/>
          </w:tcPr>
          <w:p w14:paraId="577C5953" w14:textId="77777777" w:rsidR="007225BE" w:rsidRPr="00D64A2F" w:rsidRDefault="007225B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  <w:lang w:val="en-GB"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276" w:type="dxa"/>
          </w:tcPr>
          <w:p w14:paraId="587BA309" w14:textId="77777777" w:rsidR="007225BE" w:rsidRPr="00D64A2F" w:rsidRDefault="007225B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  <w:lang w:val="en-GB"/>
              </w:rPr>
            </w:pPr>
            <w:r w:rsidRPr="00D64A2F"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  <w:t>2561</w:t>
            </w:r>
          </w:p>
        </w:tc>
      </w:tr>
      <w:tr w:rsidR="0074405E" w:rsidRPr="007B4C6A" w14:paraId="3F096742" w14:textId="77777777" w:rsidTr="00D64A2F">
        <w:trPr>
          <w:tblHeader/>
        </w:trPr>
        <w:tc>
          <w:tcPr>
            <w:tcW w:w="3411" w:type="dxa"/>
            <w:shd w:val="clear" w:color="auto" w:fill="auto"/>
          </w:tcPr>
          <w:p w14:paraId="3B7D452E" w14:textId="77777777" w:rsidR="0074405E" w:rsidRPr="00D64A2F" w:rsidRDefault="0074405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FD3BD6B" w14:textId="77777777" w:rsidR="0074405E" w:rsidRPr="00D64A2F" w:rsidRDefault="0074405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09168532" w14:textId="77777777" w:rsidR="0074405E" w:rsidRPr="00D64A2F" w:rsidRDefault="0074405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14:paraId="4000820A" w14:textId="5A75C026" w:rsidR="0074405E" w:rsidRPr="00D64A2F" w:rsidRDefault="0074405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2" w:right="-208"/>
              <w:jc w:val="center"/>
              <w:rPr>
                <w:rFonts w:ascii="Angsana New" w:eastAsia="Times New Roman" w:hAnsi="Angsana New"/>
                <w:b/>
                <w:spacing w:val="-14"/>
                <w:sz w:val="28"/>
                <w:szCs w:val="28"/>
                <w:cs/>
                <w:lang w:val="en-GB"/>
              </w:rPr>
            </w:pPr>
            <w:r w:rsidRPr="00D64A2F">
              <w:rPr>
                <w:rFonts w:ascii="Angsana New" w:eastAsia="Times New Roman" w:hAnsi="Angsana New"/>
                <w:bCs/>
                <w:spacing w:val="-14"/>
                <w:sz w:val="28"/>
                <w:szCs w:val="28"/>
              </w:rPr>
              <w:t>(</w:t>
            </w:r>
            <w:r w:rsidRPr="00D64A2F">
              <w:rPr>
                <w:rFonts w:ascii="Angsana New" w:eastAsia="Times New Roman" w:hAnsi="Angsana New"/>
                <w:b/>
                <w:spacing w:val="-14"/>
                <w:sz w:val="28"/>
                <w:szCs w:val="28"/>
                <w:cs/>
                <w:lang w:val="en-GB"/>
              </w:rPr>
              <w:t>ปรับปรุงใหม่</w:t>
            </w:r>
            <w:r w:rsidRPr="00D64A2F">
              <w:rPr>
                <w:rFonts w:ascii="Angsana New" w:eastAsia="Times New Roman" w:hAnsi="Angsana New"/>
                <w:bCs/>
                <w:spacing w:val="-14"/>
                <w:sz w:val="28"/>
                <w:szCs w:val="28"/>
                <w:lang w:val="en-GB"/>
              </w:rPr>
              <w:t>)</w:t>
            </w:r>
          </w:p>
        </w:tc>
        <w:tc>
          <w:tcPr>
            <w:tcW w:w="1035" w:type="dxa"/>
          </w:tcPr>
          <w:p w14:paraId="6E89A048" w14:textId="77777777" w:rsidR="0074405E" w:rsidRPr="00D64A2F" w:rsidRDefault="0074405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30D6E484" w14:textId="77777777" w:rsidR="0074405E" w:rsidRPr="00D64A2F" w:rsidRDefault="0074405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64153F" w:rsidRPr="007B4C6A" w14:paraId="64CC8AD7" w14:textId="77777777" w:rsidTr="00A000A3">
        <w:tc>
          <w:tcPr>
            <w:tcW w:w="3411" w:type="dxa"/>
            <w:shd w:val="clear" w:color="auto" w:fill="auto"/>
          </w:tcPr>
          <w:p w14:paraId="6BA23E66" w14:textId="77777777" w:rsidR="0064153F" w:rsidRPr="00D64A2F" w:rsidRDefault="0064153F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4A40B183" w14:textId="77777777" w:rsidR="0064153F" w:rsidRPr="00D64A2F" w:rsidRDefault="0064153F" w:rsidP="0092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  <w:tab w:val="center" w:pos="657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819" w:type="dxa"/>
            <w:gridSpan w:val="4"/>
            <w:shd w:val="clear" w:color="auto" w:fill="auto"/>
          </w:tcPr>
          <w:p w14:paraId="2EE6BC24" w14:textId="77777777" w:rsidR="0064153F" w:rsidRPr="00D64A2F" w:rsidRDefault="001D3425" w:rsidP="008B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th-TH"/>
              </w:rPr>
            </w:pPr>
            <w:r w:rsidRPr="00D64A2F">
              <w:rPr>
                <w:rFonts w:ascii="Angsana New" w:hAnsi="Angsana New"/>
                <w:i/>
                <w:iCs/>
                <w:sz w:val="28"/>
                <w:szCs w:val="28"/>
                <w:cs/>
                <w:lang w:eastAsia="th-TH"/>
              </w:rPr>
              <w:t>(ล้าน</w:t>
            </w:r>
            <w:r w:rsidR="0064153F" w:rsidRPr="00D64A2F">
              <w:rPr>
                <w:rFonts w:ascii="Angsana New" w:hAnsi="Angsana New"/>
                <w:i/>
                <w:iCs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7225BE" w:rsidRPr="007B4C6A" w14:paraId="0B066AC3" w14:textId="77777777" w:rsidTr="00D64A2F">
        <w:tc>
          <w:tcPr>
            <w:tcW w:w="3411" w:type="dxa"/>
            <w:shd w:val="clear" w:color="auto" w:fill="auto"/>
          </w:tcPr>
          <w:p w14:paraId="15F74B2D" w14:textId="77777777" w:rsidR="007225BE" w:rsidRPr="00D64A2F" w:rsidRDefault="007225B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MS Mincho" w:hAnsi="Angsana New"/>
                <w:sz w:val="28"/>
                <w:szCs w:val="28"/>
                <w:cs/>
              </w:rPr>
              <w:t>หุ้นกู้ที่ครบกำหนดชำระภายในหนึ่งปี</w:t>
            </w:r>
          </w:p>
        </w:tc>
        <w:tc>
          <w:tcPr>
            <w:tcW w:w="993" w:type="dxa"/>
          </w:tcPr>
          <w:p w14:paraId="4B0BB47F" w14:textId="067818DF" w:rsidR="007225BE" w:rsidRPr="00D64A2F" w:rsidRDefault="00883E45" w:rsidP="001D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  <w:tab w:val="center" w:pos="65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865164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B1839FD" w14:textId="77777777" w:rsidR="007225BE" w:rsidRPr="00D64A2F" w:rsidRDefault="00DF5917" w:rsidP="009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6,820</w:t>
            </w:r>
          </w:p>
        </w:tc>
        <w:tc>
          <w:tcPr>
            <w:tcW w:w="1233" w:type="dxa"/>
            <w:shd w:val="clear" w:color="auto" w:fill="auto"/>
          </w:tcPr>
          <w:p w14:paraId="0B756E30" w14:textId="77777777" w:rsidR="007225BE" w:rsidRPr="00D64A2F" w:rsidRDefault="007225B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035" w:type="dxa"/>
          </w:tcPr>
          <w:p w14:paraId="3310E1A8" w14:textId="77777777" w:rsidR="007225BE" w:rsidRPr="00D64A2F" w:rsidRDefault="00C04137" w:rsidP="009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1,820</w:t>
            </w:r>
          </w:p>
        </w:tc>
        <w:tc>
          <w:tcPr>
            <w:tcW w:w="1276" w:type="dxa"/>
          </w:tcPr>
          <w:p w14:paraId="29ADC90B" w14:textId="77777777" w:rsidR="007225BE" w:rsidRPr="00D64A2F" w:rsidRDefault="007225B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ind w:right="222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</w:tr>
      <w:tr w:rsidR="007225BE" w:rsidRPr="007B4C6A" w14:paraId="6C280BB8" w14:textId="77777777" w:rsidTr="00D64A2F">
        <w:tc>
          <w:tcPr>
            <w:tcW w:w="3411" w:type="dxa"/>
            <w:shd w:val="clear" w:color="auto" w:fill="auto"/>
          </w:tcPr>
          <w:p w14:paraId="103A846C" w14:textId="77777777" w:rsidR="007225BE" w:rsidRPr="00D64A2F" w:rsidRDefault="007225BE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64A2F">
              <w:rPr>
                <w:rFonts w:ascii="Angsana New" w:eastAsia="MS Mincho" w:hAnsi="Angsana New"/>
                <w:sz w:val="28"/>
                <w:szCs w:val="28"/>
                <w:cs/>
              </w:rPr>
              <w:t>หุ้นกู้ที่ครบกำหนดชำระหลังจากหนึ่งปี</w:t>
            </w:r>
          </w:p>
        </w:tc>
        <w:tc>
          <w:tcPr>
            <w:tcW w:w="993" w:type="dxa"/>
          </w:tcPr>
          <w:p w14:paraId="2FF6E4F3" w14:textId="5A150058" w:rsidR="007225BE" w:rsidRPr="00D64A2F" w:rsidRDefault="001D3425" w:rsidP="001D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  <w:tab w:val="center" w:pos="65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865164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DB9FD38" w14:textId="72BB2395" w:rsidR="007225BE" w:rsidRPr="00D64A2F" w:rsidRDefault="00DF5917" w:rsidP="009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30,</w:t>
            </w:r>
            <w:r w:rsidR="00875496" w:rsidRPr="00D64A2F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1233" w:type="dxa"/>
            <w:shd w:val="clear" w:color="auto" w:fill="auto"/>
          </w:tcPr>
          <w:p w14:paraId="533416FF" w14:textId="1050EF63" w:rsidR="007225BE" w:rsidRPr="00D64A2F" w:rsidRDefault="007225B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19,6</w:t>
            </w:r>
            <w:r w:rsidR="00875496" w:rsidRPr="00D64A2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035" w:type="dxa"/>
          </w:tcPr>
          <w:p w14:paraId="106323AF" w14:textId="0BFC5DF1" w:rsidR="007225BE" w:rsidRPr="00D64A2F" w:rsidRDefault="00C04137" w:rsidP="009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25,</w:t>
            </w:r>
            <w:r w:rsidR="00875496" w:rsidRPr="00D64A2F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276" w:type="dxa"/>
          </w:tcPr>
          <w:p w14:paraId="465CAB65" w14:textId="77777777" w:rsidR="007225BE" w:rsidRPr="00D64A2F" w:rsidRDefault="007225BE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12,620</w:t>
            </w:r>
          </w:p>
        </w:tc>
      </w:tr>
      <w:tr w:rsidR="007225BE" w:rsidRPr="007B4C6A" w14:paraId="103423B2" w14:textId="77777777" w:rsidTr="00D64A2F">
        <w:trPr>
          <w:trHeight w:val="371"/>
        </w:trPr>
        <w:tc>
          <w:tcPr>
            <w:tcW w:w="3411" w:type="dxa"/>
            <w:shd w:val="clear" w:color="auto" w:fill="auto"/>
          </w:tcPr>
          <w:p w14:paraId="57567D5D" w14:textId="77777777" w:rsidR="007225BE" w:rsidRPr="00D64A2F" w:rsidRDefault="007225BE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64A2F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</w:tcPr>
          <w:p w14:paraId="2C144BCD" w14:textId="77777777" w:rsidR="007225BE" w:rsidRPr="00D64A2F" w:rsidRDefault="007225BE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1ACCA58" w14:textId="6BACAA22" w:rsidR="007225BE" w:rsidRPr="00D64A2F" w:rsidRDefault="00DF5917" w:rsidP="009765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37,</w:t>
            </w:r>
            <w:r w:rsidR="00875496" w:rsidRPr="00D64A2F">
              <w:rPr>
                <w:rFonts w:ascii="Angsana New" w:hAnsi="Angsana New"/>
                <w:b/>
                <w:bCs/>
                <w:sz w:val="28"/>
                <w:szCs w:val="28"/>
              </w:rPr>
              <w:t>596</w:t>
            </w:r>
          </w:p>
        </w:tc>
        <w:tc>
          <w:tcPr>
            <w:tcW w:w="1233" w:type="dxa"/>
            <w:shd w:val="clear" w:color="auto" w:fill="auto"/>
          </w:tcPr>
          <w:p w14:paraId="7CDB67C2" w14:textId="5A07D469" w:rsidR="007225BE" w:rsidRPr="00D64A2F" w:rsidRDefault="007225BE" w:rsidP="00D64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21,</w:t>
            </w:r>
            <w:r w:rsidR="00875496" w:rsidRPr="00D64A2F">
              <w:rPr>
                <w:rFonts w:ascii="Angsana New" w:hAnsi="Angsana New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1035" w:type="dxa"/>
          </w:tcPr>
          <w:p w14:paraId="08287CDC" w14:textId="796C95EF" w:rsidR="007225BE" w:rsidRPr="00D64A2F" w:rsidRDefault="00C04137" w:rsidP="009765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27,6</w:t>
            </w:r>
            <w:r w:rsidR="00875496" w:rsidRPr="00D64A2F">
              <w:rPr>
                <w:rFonts w:ascii="Angsana New" w:hAnsi="Angsana New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14:paraId="144AAF4F" w14:textId="77777777" w:rsidR="007225BE" w:rsidRPr="00D64A2F" w:rsidRDefault="007225BE" w:rsidP="00D64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14,220</w:t>
            </w:r>
          </w:p>
        </w:tc>
      </w:tr>
    </w:tbl>
    <w:p w14:paraId="3B4A2DC5" w14:textId="77777777" w:rsidR="00C63E79" w:rsidRPr="007B4C6A" w:rsidRDefault="00C63E79" w:rsidP="00A92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AAAB2" w14:textId="48211B9E" w:rsidR="00C63E79" w:rsidRPr="007B4C6A" w:rsidRDefault="00C63E79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93"/>
        <w:jc w:val="thaiDistribute"/>
        <w:rPr>
          <w:rFonts w:ascii="Angsana New" w:hAnsi="Angsana New"/>
          <w:spacing w:val="-6"/>
          <w:sz w:val="30"/>
          <w:szCs w:val="30"/>
        </w:rPr>
      </w:pP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883E45" w:rsidRPr="00D64A2F">
        <w:rPr>
          <w:rFonts w:ascii="Angsana New" w:hAnsi="Angsana New"/>
          <w:spacing w:val="-6"/>
          <w:sz w:val="30"/>
          <w:szCs w:val="30"/>
        </w:rPr>
        <w:t>30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042C3" w:rsidRPr="00D64A2F">
        <w:rPr>
          <w:rFonts w:ascii="Angsana New" w:hAnsi="Angsana New"/>
          <w:spacing w:val="-6"/>
          <w:sz w:val="30"/>
          <w:szCs w:val="30"/>
          <w:cs/>
        </w:rPr>
        <w:t>กันย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ายน </w:t>
      </w:r>
      <w:r w:rsidR="00883E45" w:rsidRPr="00D64A2F">
        <w:rPr>
          <w:rFonts w:ascii="Angsana New" w:hAnsi="Angsana New"/>
          <w:spacing w:val="-6"/>
          <w:sz w:val="30"/>
          <w:szCs w:val="30"/>
        </w:rPr>
        <w:t>2562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A4C1F">
        <w:rPr>
          <w:rFonts w:ascii="Angsana New" w:hAnsi="Angsana New" w:hint="cs"/>
          <w:spacing w:val="-6"/>
          <w:sz w:val="30"/>
          <w:szCs w:val="30"/>
          <w:cs/>
        </w:rPr>
        <w:t>หุ้นกู้ของกลุ่มบริษัท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เป็นหุ้นกู้ชนิดระบุชื่อผู้ถือ ประเภทไม่ด้อยสิทธิ </w:t>
      </w:r>
      <w:r w:rsidR="00883E45" w:rsidRPr="00D64A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pacing w:val="-6"/>
          <w:sz w:val="30"/>
          <w:szCs w:val="30"/>
          <w:cs/>
        </w:rPr>
        <w:t>ไม่มีหลักประกัน</w:t>
      </w:r>
      <w:r w:rsidR="00883E45" w:rsidRPr="00D64A2F">
        <w:rPr>
          <w:rFonts w:ascii="Angsana New" w:hAnsi="Angsana New"/>
          <w:spacing w:val="-6"/>
          <w:sz w:val="30"/>
          <w:szCs w:val="30"/>
          <w:cs/>
        </w:rPr>
        <w:t xml:space="preserve"> และไม่มีผู้แทนผู้ถือหุ้นกู้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 โดยมีมูลค่าที่ตราไว้หน่วยละ </w:t>
      </w:r>
      <w:r w:rsidR="00883E45" w:rsidRPr="00D64A2F">
        <w:rPr>
          <w:rFonts w:ascii="Angsana New" w:hAnsi="Angsana New"/>
          <w:spacing w:val="-6"/>
          <w:sz w:val="30"/>
          <w:szCs w:val="30"/>
        </w:rPr>
        <w:t>1,000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 บาท และมีราคาเสนอขายหน่วยละ </w:t>
      </w:r>
      <w:r w:rsidR="00883E45" w:rsidRPr="00D64A2F">
        <w:rPr>
          <w:rFonts w:ascii="Angsana New" w:hAnsi="Angsana New"/>
          <w:spacing w:val="-6"/>
          <w:sz w:val="30"/>
          <w:szCs w:val="30"/>
        </w:rPr>
        <w:t>1,000</w:t>
      </w:r>
      <w:r w:rsidRPr="00D64A2F">
        <w:rPr>
          <w:rFonts w:ascii="Angsana New" w:hAnsi="Angsana New"/>
          <w:spacing w:val="-6"/>
          <w:sz w:val="30"/>
          <w:szCs w:val="30"/>
          <w:cs/>
        </w:rPr>
        <w:t xml:space="preserve"> บาท ซึ่งชำระดอกเบี้ยทุก </w:t>
      </w:r>
      <w:r w:rsidRPr="00D64A2F">
        <w:rPr>
          <w:rFonts w:ascii="Angsana New" w:hAnsi="Angsana New"/>
          <w:spacing w:val="-6"/>
          <w:sz w:val="30"/>
          <w:szCs w:val="30"/>
        </w:rPr>
        <w:t xml:space="preserve">6 </w:t>
      </w:r>
      <w:r w:rsidRPr="00D64A2F">
        <w:rPr>
          <w:rFonts w:ascii="Angsana New" w:hAnsi="Angsana New"/>
          <w:spacing w:val="-6"/>
          <w:sz w:val="30"/>
          <w:szCs w:val="30"/>
          <w:cs/>
        </w:rPr>
        <w:t>เดือนตลอดอายุหุ้นกู้ ทั้งนี้</w:t>
      </w:r>
      <w:r w:rsidR="00875496" w:rsidRPr="007B4C6A">
        <w:rPr>
          <w:rFonts w:ascii="Angsana New" w:hAnsi="Angsana New"/>
          <w:spacing w:val="-6"/>
          <w:sz w:val="30"/>
          <w:szCs w:val="30"/>
          <w:cs/>
        </w:rPr>
        <w:t>กลุ่ม</w:t>
      </w:r>
      <w:r w:rsidR="00AC6DCE" w:rsidRPr="00D64A2F">
        <w:rPr>
          <w:rFonts w:ascii="Angsana New" w:hAnsi="Angsana New"/>
          <w:spacing w:val="-6"/>
          <w:sz w:val="30"/>
          <w:szCs w:val="30"/>
          <w:cs/>
        </w:rPr>
        <w:t>บ</w:t>
      </w:r>
      <w:r w:rsidRPr="00D64A2F">
        <w:rPr>
          <w:rFonts w:ascii="Angsana New" w:hAnsi="Angsana New"/>
          <w:spacing w:val="-6"/>
          <w:sz w:val="30"/>
          <w:szCs w:val="30"/>
          <w:cs/>
        </w:rPr>
        <w:t>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21DAA543" w14:textId="2D83E63B" w:rsidR="000A4C1F" w:rsidRDefault="000A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0"/>
          <w:szCs w:val="20"/>
          <w:cs/>
        </w:rPr>
      </w:pPr>
      <w:r>
        <w:rPr>
          <w:rFonts w:ascii="Angsana New" w:hAnsi="Angsana New"/>
          <w:spacing w:val="-6"/>
          <w:sz w:val="20"/>
          <w:szCs w:val="20"/>
          <w:cs/>
        </w:rPr>
        <w:br w:type="page"/>
      </w:r>
    </w:p>
    <w:p w14:paraId="7F5EC086" w14:textId="77777777" w:rsidR="00A836C8" w:rsidRPr="007B4C6A" w:rsidRDefault="00A836C8" w:rsidP="00D64A2F">
      <w:pPr>
        <w:pStyle w:val="Heading6"/>
        <w:numPr>
          <w:ilvl w:val="0"/>
          <w:numId w:val="40"/>
        </w:numPr>
        <w:tabs>
          <w:tab w:val="left" w:pos="540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เจ้าหนี้การค้า</w:t>
      </w:r>
    </w:p>
    <w:p w14:paraId="710CBF13" w14:textId="77777777" w:rsidR="00A836C8" w:rsidRPr="007B4C6A" w:rsidRDefault="00A836C8" w:rsidP="00A836C8">
      <w:pPr>
        <w:rPr>
          <w:sz w:val="20"/>
          <w:szCs w:val="20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98"/>
        <w:gridCol w:w="792"/>
        <w:gridCol w:w="270"/>
        <w:gridCol w:w="1080"/>
        <w:gridCol w:w="236"/>
        <w:gridCol w:w="1114"/>
        <w:gridCol w:w="270"/>
        <w:gridCol w:w="1080"/>
        <w:gridCol w:w="236"/>
        <w:gridCol w:w="1114"/>
      </w:tblGrid>
      <w:tr w:rsidR="00A836C8" w:rsidRPr="007B4C6A" w14:paraId="34DCB4A3" w14:textId="77777777" w:rsidTr="00C63E79">
        <w:trPr>
          <w:tblHeader/>
        </w:trPr>
        <w:tc>
          <w:tcPr>
            <w:tcW w:w="2898" w:type="dxa"/>
          </w:tcPr>
          <w:p w14:paraId="110B3969" w14:textId="77777777" w:rsidR="00A836C8" w:rsidRPr="007B4C6A" w:rsidRDefault="00A836C8" w:rsidP="00C63E79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76A62E35" w14:textId="77777777" w:rsidR="00A836C8" w:rsidRPr="007B4C6A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7A8E1" w14:textId="77777777" w:rsidR="00A836C8" w:rsidRPr="007B4C6A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26A2DF" w14:textId="77777777" w:rsidR="00A836C8" w:rsidRPr="007B4C6A" w:rsidRDefault="00A836C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430467" w14:textId="77777777" w:rsidR="00A836C8" w:rsidRPr="007B4C6A" w:rsidRDefault="00A836C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0CB085" w14:textId="77777777" w:rsidR="00A836C8" w:rsidRPr="007B4C6A" w:rsidRDefault="00A836C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5AFA" w:rsidRPr="007B4C6A" w14:paraId="37A5B62C" w14:textId="77777777" w:rsidTr="009A4285">
        <w:trPr>
          <w:tblHeader/>
        </w:trPr>
        <w:tc>
          <w:tcPr>
            <w:tcW w:w="2898" w:type="dxa"/>
          </w:tcPr>
          <w:p w14:paraId="120A8E49" w14:textId="77777777" w:rsidR="003A5AFA" w:rsidRPr="007B4C6A" w:rsidRDefault="003A5AFA" w:rsidP="003A5AFA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3A013B6B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C515ADA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173503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6D59896E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EFA3CE5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0FEE175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1BE4D3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22649A5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1E41FD3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D2B40" w:rsidRPr="007B4C6A" w14:paraId="0950EFE9" w14:textId="77777777" w:rsidTr="009A4285">
        <w:trPr>
          <w:tblHeader/>
        </w:trPr>
        <w:tc>
          <w:tcPr>
            <w:tcW w:w="2898" w:type="dxa"/>
          </w:tcPr>
          <w:p w14:paraId="49EFBE75" w14:textId="77777777" w:rsidR="009D2B40" w:rsidRPr="007B4C6A" w:rsidRDefault="009D2B40" w:rsidP="003A5AFA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0D6A73BC" w14:textId="77777777" w:rsidR="009D2B40" w:rsidRPr="007B4C6A" w:rsidRDefault="009D2B40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E6B5FC" w14:textId="77777777" w:rsidR="009D2B40" w:rsidRPr="007B4C6A" w:rsidRDefault="009D2B40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E05158" w14:textId="77777777" w:rsidR="009D2B40" w:rsidRPr="007B4C6A" w:rsidRDefault="009D2B40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9DA424" w14:textId="77777777" w:rsidR="009D2B40" w:rsidRPr="007B4C6A" w:rsidRDefault="009D2B40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AAEC6A1" w14:textId="368D2F76" w:rsidR="009D2B40" w:rsidRPr="00D64A2F" w:rsidRDefault="009D2B40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D64A2F">
              <w:rPr>
                <w:rFonts w:ascii="Angsana New" w:hAnsi="Angsana New"/>
                <w:spacing w:val="-14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2E06E841" w14:textId="77777777" w:rsidR="009D2B40" w:rsidRPr="007B4C6A" w:rsidRDefault="009D2B40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8D051" w14:textId="77777777" w:rsidR="009D2B40" w:rsidRPr="007B4C6A" w:rsidRDefault="009D2B40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2C90F0" w14:textId="77777777" w:rsidR="009D2B40" w:rsidRPr="007B4C6A" w:rsidRDefault="009D2B40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BC1150B" w14:textId="77777777" w:rsidR="009D2B40" w:rsidRPr="007B4C6A" w:rsidRDefault="009D2B40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AFA" w:rsidRPr="007B4C6A" w14:paraId="4D4F563A" w14:textId="77777777" w:rsidTr="009A4285">
        <w:trPr>
          <w:tblHeader/>
        </w:trPr>
        <w:tc>
          <w:tcPr>
            <w:tcW w:w="2898" w:type="dxa"/>
          </w:tcPr>
          <w:p w14:paraId="6B4A8BA0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2" w:type="dxa"/>
          </w:tcPr>
          <w:p w14:paraId="25DB6A92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416D0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53C171B" w14:textId="77777777" w:rsidR="003A5AFA" w:rsidRPr="007B4C6A" w:rsidRDefault="003A5AFA" w:rsidP="003A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5AFA" w:rsidRPr="007B4C6A" w14:paraId="4609CEB7" w14:textId="77777777" w:rsidTr="003A5AFA">
        <w:tc>
          <w:tcPr>
            <w:tcW w:w="2898" w:type="dxa"/>
          </w:tcPr>
          <w:p w14:paraId="77ABCCBA" w14:textId="77777777" w:rsidR="003A5AFA" w:rsidRPr="007B4C6A" w:rsidRDefault="003A5AFA" w:rsidP="003A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92" w:type="dxa"/>
          </w:tcPr>
          <w:p w14:paraId="14D9FDB9" w14:textId="3AD75171" w:rsidR="003A5AFA" w:rsidRPr="007B4C6A" w:rsidRDefault="00E342A7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E76951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00A5E" w14:textId="77777777" w:rsidR="003A5AFA" w:rsidRPr="007B4C6A" w:rsidRDefault="000939F5" w:rsidP="0009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1B5A65A2" w14:textId="77777777" w:rsidR="003A5AFA" w:rsidRPr="007B4C6A" w:rsidRDefault="003A5AFA" w:rsidP="003A5A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5F9B524" w14:textId="77777777" w:rsidR="003A5AFA" w:rsidRPr="007B4C6A" w:rsidRDefault="000939F5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7A71640" w14:textId="77777777" w:rsidR="003A5AFA" w:rsidRPr="007B4C6A" w:rsidRDefault="003A5AFA" w:rsidP="003A5A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0D4594" w14:textId="77777777" w:rsidR="003A5AFA" w:rsidRPr="007B4C6A" w:rsidRDefault="00897C4C" w:rsidP="00D64A2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8331EAD" w14:textId="77777777" w:rsidR="003A5AFA" w:rsidRPr="007B4C6A" w:rsidRDefault="003A5AFA" w:rsidP="003A5A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C2C9982" w14:textId="77777777" w:rsidR="003A5AFA" w:rsidRPr="007B4C6A" w:rsidRDefault="003A5AFA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A5AFA" w:rsidRPr="007B4C6A" w14:paraId="3204C365" w14:textId="77777777" w:rsidTr="00E9103E">
        <w:tc>
          <w:tcPr>
            <w:tcW w:w="2898" w:type="dxa"/>
          </w:tcPr>
          <w:p w14:paraId="014C2F0E" w14:textId="77777777" w:rsidR="003A5AFA" w:rsidRPr="007B4C6A" w:rsidRDefault="003A5AFA" w:rsidP="003A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792" w:type="dxa"/>
          </w:tcPr>
          <w:p w14:paraId="62B5E721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0BBEC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6375C" w14:textId="715C2CAC" w:rsidR="003A5AFA" w:rsidRPr="007B4C6A" w:rsidRDefault="00A3766F" w:rsidP="0009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2,8</w:t>
            </w:r>
            <w:r w:rsidR="00602AB9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36" w:type="dxa"/>
            <w:vAlign w:val="bottom"/>
          </w:tcPr>
          <w:p w14:paraId="2CE68A2E" w14:textId="77777777" w:rsidR="003A5AFA" w:rsidRPr="007B4C6A" w:rsidRDefault="003A5AFA" w:rsidP="003A5A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34FE4AC" w14:textId="77777777" w:rsidR="003A5AFA" w:rsidRPr="007B4C6A" w:rsidRDefault="003A5AFA" w:rsidP="0009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2,519</w:t>
            </w:r>
          </w:p>
        </w:tc>
        <w:tc>
          <w:tcPr>
            <w:tcW w:w="270" w:type="dxa"/>
            <w:vAlign w:val="bottom"/>
          </w:tcPr>
          <w:p w14:paraId="4B046BC8" w14:textId="77777777" w:rsidR="003A5AFA" w:rsidRPr="007B4C6A" w:rsidRDefault="003A5AFA" w:rsidP="003A5A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A7B492" w14:textId="77777777" w:rsidR="003A5AFA" w:rsidRPr="007B4C6A" w:rsidRDefault="000939F5" w:rsidP="0009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53C70181" w14:textId="77777777" w:rsidR="003A5AFA" w:rsidRPr="007B4C6A" w:rsidRDefault="003A5AFA" w:rsidP="003A5A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491A21C" w14:textId="77777777" w:rsidR="003A5AFA" w:rsidRPr="007B4C6A" w:rsidRDefault="000939F5" w:rsidP="00E91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3A5AFA" w:rsidRPr="007B4C6A" w14:paraId="5C5B0649" w14:textId="77777777" w:rsidTr="00E9103E">
        <w:tc>
          <w:tcPr>
            <w:tcW w:w="2898" w:type="dxa"/>
          </w:tcPr>
          <w:p w14:paraId="7BC8CE82" w14:textId="77777777" w:rsidR="003A5AFA" w:rsidRPr="007B4C6A" w:rsidRDefault="003A5AFA" w:rsidP="003A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14:paraId="61A742BE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8540E" w14:textId="77777777" w:rsidR="003A5AFA" w:rsidRPr="007B4C6A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D7F8C" w14:textId="184B506A" w:rsidR="003A5AFA" w:rsidRPr="007B4C6A" w:rsidRDefault="00A3766F" w:rsidP="0009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602AB9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36" w:type="dxa"/>
            <w:vAlign w:val="bottom"/>
          </w:tcPr>
          <w:p w14:paraId="2392C4E6" w14:textId="77777777" w:rsidR="003A5AFA" w:rsidRPr="007B4C6A" w:rsidRDefault="003A5AFA" w:rsidP="003A5AF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87762" w14:textId="77777777" w:rsidR="003A5AFA" w:rsidRPr="007B4C6A" w:rsidRDefault="003A5AFA" w:rsidP="0009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2,52</w:t>
            </w:r>
            <w:r w:rsidR="000939F5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428D48E" w14:textId="77777777" w:rsidR="003A5AFA" w:rsidRPr="007B4C6A" w:rsidRDefault="003A5AFA" w:rsidP="003A5AF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EF8EB" w14:textId="77777777" w:rsidR="003A5AFA" w:rsidRPr="007B4C6A" w:rsidRDefault="000939F5" w:rsidP="0009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15502518" w14:textId="77777777" w:rsidR="003A5AFA" w:rsidRPr="007B4C6A" w:rsidRDefault="003A5AFA" w:rsidP="003A5AF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BB567" w14:textId="77777777" w:rsidR="003A5AFA" w:rsidRPr="007B4C6A" w:rsidRDefault="003A5AFA" w:rsidP="0009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</w:tr>
    </w:tbl>
    <w:p w14:paraId="2B0CFE81" w14:textId="77777777" w:rsidR="00A836C8" w:rsidRPr="007B4C6A" w:rsidRDefault="00A836C8" w:rsidP="0019231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C8C687E" w14:textId="77777777" w:rsidR="00A836C8" w:rsidRPr="007B4C6A" w:rsidRDefault="00A836C8" w:rsidP="00D64A2F">
      <w:pPr>
        <w:pStyle w:val="Heading6"/>
        <w:numPr>
          <w:ilvl w:val="0"/>
          <w:numId w:val="40"/>
        </w:numPr>
        <w:tabs>
          <w:tab w:val="left" w:pos="540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เจ้าหนี้อื่น</w:t>
      </w:r>
    </w:p>
    <w:p w14:paraId="21916425" w14:textId="77777777" w:rsidR="00A836C8" w:rsidRPr="007B4C6A" w:rsidRDefault="00A836C8" w:rsidP="00A836C8">
      <w:pPr>
        <w:rPr>
          <w:sz w:val="20"/>
          <w:szCs w:val="20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98"/>
        <w:gridCol w:w="792"/>
        <w:gridCol w:w="270"/>
        <w:gridCol w:w="1080"/>
        <w:gridCol w:w="236"/>
        <w:gridCol w:w="1114"/>
        <w:gridCol w:w="270"/>
        <w:gridCol w:w="1080"/>
        <w:gridCol w:w="236"/>
        <w:gridCol w:w="1114"/>
      </w:tblGrid>
      <w:tr w:rsidR="00A836C8" w:rsidRPr="007B4C6A" w14:paraId="5045B895" w14:textId="77777777" w:rsidTr="00C63E79">
        <w:trPr>
          <w:tblHeader/>
        </w:trPr>
        <w:tc>
          <w:tcPr>
            <w:tcW w:w="2898" w:type="dxa"/>
          </w:tcPr>
          <w:p w14:paraId="61BBA606" w14:textId="77777777" w:rsidR="00A836C8" w:rsidRPr="007B4C6A" w:rsidRDefault="00A836C8" w:rsidP="00C63E79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76DD1210" w14:textId="77777777" w:rsidR="00A836C8" w:rsidRPr="007B4C6A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AE082" w14:textId="77777777" w:rsidR="00A836C8" w:rsidRPr="007B4C6A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E5395E6" w14:textId="77777777" w:rsidR="00A836C8" w:rsidRPr="007B4C6A" w:rsidRDefault="00A836C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AA54A5" w14:textId="77777777" w:rsidR="00A836C8" w:rsidRPr="007B4C6A" w:rsidRDefault="00A836C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C7E31B5" w14:textId="77777777" w:rsidR="00A836C8" w:rsidRPr="007B4C6A" w:rsidRDefault="00A836C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36C8" w:rsidRPr="007B4C6A" w14:paraId="05CAD5EB" w14:textId="77777777" w:rsidTr="00C63E79">
        <w:trPr>
          <w:tblHeader/>
        </w:trPr>
        <w:tc>
          <w:tcPr>
            <w:tcW w:w="2898" w:type="dxa"/>
          </w:tcPr>
          <w:p w14:paraId="1DC6FF14" w14:textId="77777777" w:rsidR="00A836C8" w:rsidRPr="007B4C6A" w:rsidRDefault="00A836C8" w:rsidP="00C63E79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763458A9" w14:textId="77777777" w:rsidR="00A836C8" w:rsidRPr="007B4C6A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13A46A7" w14:textId="77777777" w:rsidR="00A836C8" w:rsidRPr="007B4C6A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B546DD" w14:textId="77777777" w:rsidR="00A836C8" w:rsidRPr="007B4C6A" w:rsidRDefault="006C1E0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C6C7018" w14:textId="77777777" w:rsidR="00A836C8" w:rsidRPr="007B4C6A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714FA1A" w14:textId="77777777" w:rsidR="00A836C8" w:rsidRPr="007B4C6A" w:rsidRDefault="006C1E0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ACB5F75" w14:textId="77777777" w:rsidR="00A836C8" w:rsidRPr="007B4C6A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19E531" w14:textId="77777777" w:rsidR="00A836C8" w:rsidRPr="007B4C6A" w:rsidRDefault="006C1E0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77A72E6" w14:textId="77777777" w:rsidR="00A836C8" w:rsidRPr="007B4C6A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F96C32F" w14:textId="77777777" w:rsidR="00A836C8" w:rsidRPr="007B4C6A" w:rsidRDefault="006C1E0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D2B40" w:rsidRPr="007B4C6A" w14:paraId="107761D4" w14:textId="77777777" w:rsidTr="00C63E79">
        <w:trPr>
          <w:tblHeader/>
        </w:trPr>
        <w:tc>
          <w:tcPr>
            <w:tcW w:w="2898" w:type="dxa"/>
          </w:tcPr>
          <w:p w14:paraId="52F69F12" w14:textId="77777777" w:rsidR="009D2B40" w:rsidRPr="007B4C6A" w:rsidRDefault="009D2B40" w:rsidP="00C63E79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5A416614" w14:textId="77777777" w:rsidR="009D2B40" w:rsidRPr="007B4C6A" w:rsidRDefault="009D2B40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F606BA" w14:textId="77777777" w:rsidR="009D2B40" w:rsidRPr="007B4C6A" w:rsidRDefault="009D2B40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6CD1E9" w14:textId="77777777" w:rsidR="009D2B40" w:rsidRPr="007B4C6A" w:rsidRDefault="009D2B40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BD7DEE" w14:textId="77777777" w:rsidR="009D2B40" w:rsidRPr="007B4C6A" w:rsidRDefault="009D2B40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3950CB2" w14:textId="395610A3" w:rsidR="009D2B40" w:rsidRPr="00D64A2F" w:rsidRDefault="009D2B40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64A2F">
              <w:rPr>
                <w:rFonts w:ascii="Angsana New" w:hAnsi="Angsana New"/>
                <w:spacing w:val="-12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2814DE9C" w14:textId="77777777" w:rsidR="009D2B40" w:rsidRPr="007B4C6A" w:rsidRDefault="009D2B40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ACC743" w14:textId="77777777" w:rsidR="009D2B40" w:rsidRPr="007B4C6A" w:rsidRDefault="009D2B40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651ED8" w14:textId="77777777" w:rsidR="009D2B40" w:rsidRPr="007B4C6A" w:rsidRDefault="009D2B40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05D2594" w14:textId="77777777" w:rsidR="009D2B40" w:rsidRPr="007B4C6A" w:rsidRDefault="009D2B40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36C8" w:rsidRPr="007B4C6A" w14:paraId="6EF623E8" w14:textId="77777777" w:rsidTr="00A26E4E">
        <w:trPr>
          <w:tblHeader/>
        </w:trPr>
        <w:tc>
          <w:tcPr>
            <w:tcW w:w="2898" w:type="dxa"/>
          </w:tcPr>
          <w:p w14:paraId="517D44F4" w14:textId="77777777" w:rsidR="00A836C8" w:rsidRPr="007B4C6A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2" w:type="dxa"/>
          </w:tcPr>
          <w:p w14:paraId="4DCB2167" w14:textId="77777777" w:rsidR="00A836C8" w:rsidRPr="007B4C6A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D4151" w14:textId="77777777" w:rsidR="00A836C8" w:rsidRPr="007B4C6A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14F6C2F" w14:textId="77777777" w:rsidR="00A836C8" w:rsidRPr="007B4C6A" w:rsidRDefault="00F4659A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</w:t>
            </w:r>
            <w:r w:rsidR="00A836C8"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1E09" w:rsidRPr="007B4C6A" w14:paraId="6CD7869C" w14:textId="77777777" w:rsidTr="007C0007">
        <w:tc>
          <w:tcPr>
            <w:tcW w:w="2898" w:type="dxa"/>
            <w:vAlign w:val="bottom"/>
          </w:tcPr>
          <w:p w14:paraId="73CC7D81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92" w:type="dxa"/>
          </w:tcPr>
          <w:p w14:paraId="06F7B261" w14:textId="1C58C010" w:rsidR="006C1E09" w:rsidRPr="007B4C6A" w:rsidRDefault="00E342A7" w:rsidP="006C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82F818" w14:textId="77777777" w:rsidR="006C1E09" w:rsidRPr="007B4C6A" w:rsidRDefault="006C1E09" w:rsidP="006C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74AE27" w14:textId="77777777" w:rsidR="006C1E09" w:rsidRPr="00D64A2F" w:rsidRDefault="00F6551E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36" w:type="dxa"/>
          </w:tcPr>
          <w:p w14:paraId="6549C430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9F86437" w14:textId="77777777" w:rsidR="006C1E09" w:rsidRPr="00D64A2F" w:rsidRDefault="00F6551E" w:rsidP="00C5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512FE" w:rsidRPr="00D64A2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2978B5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0892B8" w14:textId="77777777" w:rsidR="006C1E09" w:rsidRPr="00D64A2F" w:rsidRDefault="00F6551E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5EF163F3" w14:textId="77777777" w:rsidR="006C1E09" w:rsidRPr="007B4C6A" w:rsidRDefault="006C1E09" w:rsidP="006C1E0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D944993" w14:textId="77777777" w:rsidR="006C1E09" w:rsidRPr="007B4C6A" w:rsidRDefault="00C512FE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6C1E09" w:rsidRPr="007B4C6A" w14:paraId="0CDFB2EE" w14:textId="77777777" w:rsidTr="007C0007">
        <w:tc>
          <w:tcPr>
            <w:tcW w:w="2898" w:type="dxa"/>
            <w:vAlign w:val="bottom"/>
          </w:tcPr>
          <w:p w14:paraId="2353F267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6872A43" w14:textId="77777777" w:rsidR="006C1E09" w:rsidRPr="007B4C6A" w:rsidRDefault="006C1E09" w:rsidP="006C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A6D4C2A" w14:textId="77777777" w:rsidR="006C1E09" w:rsidRPr="007B4C6A" w:rsidRDefault="006C1E09" w:rsidP="006C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0FE2D0" w14:textId="77777777" w:rsidR="006C1E09" w:rsidRPr="00D64A2F" w:rsidRDefault="006C1E09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D338F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82FC14D" w14:textId="77777777" w:rsidR="006C1E09" w:rsidRPr="00D64A2F" w:rsidRDefault="006C1E0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78455" w14:textId="77777777" w:rsidR="006C1E09" w:rsidRPr="007B4C6A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3C9729" w14:textId="77777777" w:rsidR="006C1E09" w:rsidRPr="00D64A2F" w:rsidRDefault="006C1E09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7FB10B" w14:textId="77777777" w:rsidR="006C1E09" w:rsidRPr="007B4C6A" w:rsidRDefault="006C1E09" w:rsidP="006C1E0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0B7F931" w14:textId="77777777" w:rsidR="006C1E09" w:rsidRPr="00D64A2F" w:rsidRDefault="006C1E09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1E09" w:rsidRPr="007B4C6A" w14:paraId="4717D2E2" w14:textId="77777777" w:rsidTr="006C1E09">
        <w:tc>
          <w:tcPr>
            <w:tcW w:w="2898" w:type="dxa"/>
          </w:tcPr>
          <w:p w14:paraId="7CE01E0A" w14:textId="77777777" w:rsidR="006C1E09" w:rsidRPr="007B4C6A" w:rsidRDefault="006C1E09" w:rsidP="006C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792" w:type="dxa"/>
          </w:tcPr>
          <w:p w14:paraId="3CED4DB5" w14:textId="77777777" w:rsidR="006C1E09" w:rsidRPr="007B4C6A" w:rsidRDefault="006C1E09" w:rsidP="006C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AFE21" w14:textId="77777777" w:rsidR="006C1E09" w:rsidRPr="007B4C6A" w:rsidRDefault="006C1E09" w:rsidP="006C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842EF9" w14:textId="77777777" w:rsidR="006C1E09" w:rsidRPr="007B4C6A" w:rsidRDefault="006C1E09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0AF161" w14:textId="77777777" w:rsidR="006C1E09" w:rsidRPr="007B4C6A" w:rsidRDefault="006C1E09" w:rsidP="006C1E0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44DAF7CC" w14:textId="77777777" w:rsidR="006C1E09" w:rsidRPr="007B4C6A" w:rsidRDefault="006C1E0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61139F" w14:textId="77777777" w:rsidR="006C1E09" w:rsidRPr="007B4C6A" w:rsidRDefault="006C1E09" w:rsidP="006C1E0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3A6B50" w14:textId="77777777" w:rsidR="006C1E09" w:rsidRPr="007B4C6A" w:rsidRDefault="006C1E09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33D0E0" w14:textId="77777777" w:rsidR="006C1E09" w:rsidRPr="007B4C6A" w:rsidRDefault="006C1E09" w:rsidP="006C1E0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4E10209" w14:textId="77777777" w:rsidR="006C1E09" w:rsidRPr="007B4C6A" w:rsidRDefault="006C1E09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639" w:rsidRPr="007B4C6A" w14:paraId="04E148B3" w14:textId="77777777" w:rsidTr="00A000A3">
        <w:tc>
          <w:tcPr>
            <w:tcW w:w="2898" w:type="dxa"/>
          </w:tcPr>
          <w:p w14:paraId="78020A1B" w14:textId="77777777" w:rsidR="00855639" w:rsidRPr="007B4C6A" w:rsidRDefault="00855639" w:rsidP="0085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792" w:type="dxa"/>
          </w:tcPr>
          <w:p w14:paraId="014A9E21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11641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DF9349" w14:textId="77777777" w:rsidR="00855639" w:rsidRPr="007B4C6A" w:rsidRDefault="001170FC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220410" w14:textId="77777777" w:rsidR="00855639" w:rsidRPr="007B4C6A" w:rsidRDefault="00855639" w:rsidP="0085563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4C02C645" w14:textId="77777777" w:rsidR="00855639" w:rsidRPr="007B4C6A" w:rsidRDefault="00855639" w:rsidP="00C5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C512FE" w:rsidRPr="007B4C6A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  <w:tc>
          <w:tcPr>
            <w:tcW w:w="270" w:type="dxa"/>
            <w:vAlign w:val="bottom"/>
          </w:tcPr>
          <w:p w14:paraId="217D2F3E" w14:textId="77777777" w:rsidR="00855639" w:rsidRPr="007B4C6A" w:rsidRDefault="00855639" w:rsidP="0085563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8A1FC2" w14:textId="77777777" w:rsidR="00855639" w:rsidRPr="007B4C6A" w:rsidRDefault="003C7699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36" w:type="dxa"/>
            <w:vAlign w:val="bottom"/>
          </w:tcPr>
          <w:p w14:paraId="7FF14531" w14:textId="77777777" w:rsidR="00855639" w:rsidRPr="007B4C6A" w:rsidRDefault="00855639" w:rsidP="0085563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65F86255" w14:textId="77777777" w:rsidR="00855639" w:rsidRPr="007B4C6A" w:rsidRDefault="00855639" w:rsidP="00C5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="00C512FE"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855639" w:rsidRPr="007B4C6A" w14:paraId="1C7EAB79" w14:textId="77777777" w:rsidTr="00A000A3">
        <w:tc>
          <w:tcPr>
            <w:tcW w:w="2898" w:type="dxa"/>
          </w:tcPr>
          <w:p w14:paraId="51AEAB21" w14:textId="77777777" w:rsidR="00855639" w:rsidRPr="007B4C6A" w:rsidRDefault="00855639" w:rsidP="0085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792" w:type="dxa"/>
          </w:tcPr>
          <w:p w14:paraId="34E8025B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F3014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D452FF" w14:textId="34B5DDAF" w:rsidR="00855639" w:rsidRPr="007B4C6A" w:rsidRDefault="00602AB9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80D16A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EE7BA3" w14:textId="77777777" w:rsidR="00855639" w:rsidRPr="007B4C6A" w:rsidRDefault="00855639" w:rsidP="00C5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268</w:t>
            </w:r>
          </w:p>
        </w:tc>
        <w:tc>
          <w:tcPr>
            <w:tcW w:w="270" w:type="dxa"/>
            <w:vAlign w:val="bottom"/>
          </w:tcPr>
          <w:p w14:paraId="660A1BE4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DCE773" w14:textId="4FA0F9D8" w:rsidR="00855639" w:rsidRPr="007B4C6A" w:rsidRDefault="00602AB9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36" w:type="dxa"/>
            <w:vAlign w:val="bottom"/>
          </w:tcPr>
          <w:p w14:paraId="31A7F6A7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13AE3046" w14:textId="77777777" w:rsidR="00855639" w:rsidRPr="007B4C6A" w:rsidRDefault="00855639" w:rsidP="00C5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="00C512FE" w:rsidRPr="007B4C6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</w:tr>
      <w:tr w:rsidR="00855639" w:rsidRPr="007B4C6A" w14:paraId="1103D69F" w14:textId="77777777" w:rsidTr="00A000A3">
        <w:tc>
          <w:tcPr>
            <w:tcW w:w="2898" w:type="dxa"/>
          </w:tcPr>
          <w:p w14:paraId="428503B8" w14:textId="77777777" w:rsidR="00855639" w:rsidRPr="007B4C6A" w:rsidRDefault="00855639" w:rsidP="0085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792" w:type="dxa"/>
          </w:tcPr>
          <w:p w14:paraId="03EC7D9E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BCCB9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09A322" w14:textId="6D9DA2BE" w:rsidR="00855639" w:rsidRPr="007B4C6A" w:rsidRDefault="001170FC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</w:t>
            </w:r>
            <w:r w:rsidR="00F6551E" w:rsidRPr="007B4C6A">
              <w:rPr>
                <w:rFonts w:ascii="Angsana New" w:hAnsi="Angsana New"/>
                <w:sz w:val="30"/>
                <w:szCs w:val="30"/>
              </w:rPr>
              <w:t>5</w:t>
            </w:r>
            <w:r w:rsidR="00602AB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42598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9E314AF" w14:textId="77777777" w:rsidR="00855639" w:rsidRPr="007B4C6A" w:rsidRDefault="00855639" w:rsidP="00C5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="00C512FE" w:rsidRPr="007B4C6A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379D3698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447D4" w14:textId="77777777" w:rsidR="00855639" w:rsidRPr="007B4C6A" w:rsidRDefault="00C512FE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  <w:vAlign w:val="bottom"/>
          </w:tcPr>
          <w:p w14:paraId="478444FD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85787DC" w14:textId="77777777" w:rsidR="00855639" w:rsidRPr="007B4C6A" w:rsidRDefault="00C512FE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17</w:t>
            </w:r>
          </w:p>
        </w:tc>
      </w:tr>
      <w:tr w:rsidR="00855639" w:rsidRPr="007B4C6A" w14:paraId="76B2D0AF" w14:textId="77777777" w:rsidTr="00A000A3">
        <w:tc>
          <w:tcPr>
            <w:tcW w:w="2898" w:type="dxa"/>
          </w:tcPr>
          <w:p w14:paraId="5B4D411D" w14:textId="77777777" w:rsidR="00855639" w:rsidRPr="007B4C6A" w:rsidRDefault="00855639" w:rsidP="0085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ภาษีโรงเรือนค้างจ่าย</w:t>
            </w:r>
          </w:p>
        </w:tc>
        <w:tc>
          <w:tcPr>
            <w:tcW w:w="792" w:type="dxa"/>
          </w:tcPr>
          <w:p w14:paraId="3DC7EDF2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032C8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A902A4" w14:textId="77777777" w:rsidR="00855639" w:rsidRPr="007B4C6A" w:rsidRDefault="001170FC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71B34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13B7AA0" w14:textId="77777777" w:rsidR="00855639" w:rsidRPr="007B4C6A" w:rsidRDefault="00855639" w:rsidP="00C5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131</w:t>
            </w:r>
          </w:p>
        </w:tc>
        <w:tc>
          <w:tcPr>
            <w:tcW w:w="270" w:type="dxa"/>
            <w:vAlign w:val="bottom"/>
          </w:tcPr>
          <w:p w14:paraId="01DC12B6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C687A3" w14:textId="77777777" w:rsidR="00855639" w:rsidRPr="007B4C6A" w:rsidRDefault="003C7699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vAlign w:val="bottom"/>
          </w:tcPr>
          <w:p w14:paraId="454E68E9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6C1B8464" w14:textId="77777777" w:rsidR="00855639" w:rsidRPr="007B4C6A" w:rsidRDefault="00855639" w:rsidP="00C5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16</w:t>
            </w:r>
          </w:p>
        </w:tc>
      </w:tr>
      <w:tr w:rsidR="00855639" w:rsidRPr="007B4C6A" w14:paraId="2C248B16" w14:textId="77777777" w:rsidTr="00A000A3">
        <w:tc>
          <w:tcPr>
            <w:tcW w:w="2898" w:type="dxa"/>
          </w:tcPr>
          <w:p w14:paraId="02FC460E" w14:textId="77777777" w:rsidR="00855639" w:rsidRPr="007B4C6A" w:rsidRDefault="00855639" w:rsidP="0085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792" w:type="dxa"/>
          </w:tcPr>
          <w:p w14:paraId="23184833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6A072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96370B" w14:textId="6BBDA064" w:rsidR="00855639" w:rsidRPr="007B4C6A" w:rsidRDefault="001170FC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  <w:r w:rsidR="0090646B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CA5DC3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57BE798" w14:textId="0FD9600F" w:rsidR="00855639" w:rsidRPr="00D64A2F" w:rsidRDefault="0090646B" w:rsidP="00C5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  <w:vAlign w:val="bottom"/>
          </w:tcPr>
          <w:p w14:paraId="4D707F52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D1431B" w14:textId="2146E18A" w:rsidR="00855639" w:rsidRPr="007B4C6A" w:rsidRDefault="0090646B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4A08463D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A7B6D80" w14:textId="3747268D" w:rsidR="00855639" w:rsidRPr="007B4C6A" w:rsidRDefault="00906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55639" w:rsidRPr="007B4C6A" w14:paraId="6A1D7291" w14:textId="77777777" w:rsidTr="00C63E79">
        <w:tc>
          <w:tcPr>
            <w:tcW w:w="2898" w:type="dxa"/>
          </w:tcPr>
          <w:p w14:paraId="10F89EB1" w14:textId="77777777" w:rsidR="00855639" w:rsidRPr="007B4C6A" w:rsidRDefault="00855639" w:rsidP="0085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14:paraId="2CEC9BA8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C4E15" w14:textId="77777777" w:rsidR="00855639" w:rsidRPr="007B4C6A" w:rsidRDefault="00855639" w:rsidP="0085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C2B22" w14:textId="3F9ECAA3" w:rsidR="00855639" w:rsidRPr="007B4C6A" w:rsidRDefault="001170FC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1,6</w:t>
            </w:r>
            <w:r w:rsidR="00602AB9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  <w:vAlign w:val="bottom"/>
          </w:tcPr>
          <w:p w14:paraId="633F9755" w14:textId="77777777" w:rsidR="00855639" w:rsidRPr="007B4C6A" w:rsidRDefault="00855639" w:rsidP="0085563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D8BDF" w14:textId="77777777" w:rsidR="00855639" w:rsidRPr="007B4C6A" w:rsidRDefault="00855639" w:rsidP="00C5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1,24</w:t>
            </w:r>
            <w:r w:rsidR="00C512FE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C0BA461" w14:textId="77777777" w:rsidR="00855639" w:rsidRPr="007B4C6A" w:rsidRDefault="00855639" w:rsidP="0085563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E0A2E" w14:textId="49D099C5" w:rsidR="00855639" w:rsidRPr="007B4C6A" w:rsidRDefault="003C7699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02AB9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36" w:type="dxa"/>
            <w:vAlign w:val="bottom"/>
          </w:tcPr>
          <w:p w14:paraId="30C98AF6" w14:textId="77777777" w:rsidR="00855639" w:rsidRPr="007B4C6A" w:rsidRDefault="00855639" w:rsidP="0085563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4C9C5" w14:textId="77777777" w:rsidR="00855639" w:rsidRPr="007B4C6A" w:rsidRDefault="00855639" w:rsidP="00C5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</w:t>
            </w:r>
            <w:r w:rsidR="00C512FE"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</w:p>
        </w:tc>
      </w:tr>
    </w:tbl>
    <w:p w14:paraId="06C10304" w14:textId="77777777" w:rsidR="00A836C8" w:rsidRPr="007B4C6A" w:rsidRDefault="00A836C8" w:rsidP="0019231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59D57DE" w14:textId="77777777" w:rsidR="004C78A4" w:rsidRPr="007B4C6A" w:rsidRDefault="004C78A4" w:rsidP="0019231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040A7F4" w14:textId="77777777" w:rsidR="005516C8" w:rsidRPr="007B4C6A" w:rsidRDefault="005516C8" w:rsidP="0019231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B782057" w14:textId="77777777" w:rsidR="005516C8" w:rsidRPr="007B4C6A" w:rsidRDefault="005516C8" w:rsidP="0019231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A7DAE9A" w14:textId="77777777" w:rsidR="005516C8" w:rsidRPr="007B4C6A" w:rsidRDefault="005516C8" w:rsidP="0019231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2A033AB" w14:textId="43B7821E" w:rsidR="007C1946" w:rsidRDefault="007C1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5206183" w14:textId="62A7EA23" w:rsidR="00E66BDA" w:rsidRPr="007B4C6A" w:rsidRDefault="00E66BDA" w:rsidP="00D64A2F">
      <w:pPr>
        <w:pStyle w:val="Heading6"/>
        <w:numPr>
          <w:ilvl w:val="0"/>
          <w:numId w:val="40"/>
        </w:numPr>
        <w:ind w:left="540" w:hanging="54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รายได้</w:t>
      </w:r>
      <w:r w:rsidR="003237F5" w:rsidRPr="007B4C6A">
        <w:rPr>
          <w:rFonts w:ascii="Angsana New" w:hAnsi="Angsana New"/>
          <w:sz w:val="30"/>
          <w:szCs w:val="30"/>
          <w:cs/>
        </w:rPr>
        <w:t>ค่าเช่ารับล่วงหน้า</w:t>
      </w:r>
    </w:p>
    <w:p w14:paraId="3649BF06" w14:textId="77777777" w:rsidR="00C512FE" w:rsidRPr="00D64A2F" w:rsidRDefault="00C512FE" w:rsidP="00C512FE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76"/>
        <w:gridCol w:w="993"/>
        <w:gridCol w:w="1168"/>
        <w:gridCol w:w="272"/>
        <w:gridCol w:w="1083"/>
        <w:gridCol w:w="272"/>
        <w:gridCol w:w="1176"/>
        <w:gridCol w:w="237"/>
        <w:gridCol w:w="1166"/>
      </w:tblGrid>
      <w:tr w:rsidR="00E66BDA" w:rsidRPr="007B4C6A" w14:paraId="272778BB" w14:textId="77777777" w:rsidTr="00E66BDA">
        <w:tc>
          <w:tcPr>
            <w:tcW w:w="1556" w:type="pct"/>
          </w:tcPr>
          <w:p w14:paraId="46321A41" w14:textId="77777777" w:rsidR="00E66BDA" w:rsidRPr="00D64A2F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37" w:type="pct"/>
          </w:tcPr>
          <w:p w14:paraId="0B25F79F" w14:textId="77777777" w:rsidR="00E66BDA" w:rsidRPr="00D64A2F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5" w:type="pct"/>
            <w:gridSpan w:val="3"/>
          </w:tcPr>
          <w:p w14:paraId="4A995797" w14:textId="77777777" w:rsidR="00E66BDA" w:rsidRPr="00D64A2F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7C22AF9" w14:textId="77777777" w:rsidR="00E66BDA" w:rsidRPr="00D64A2F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95" w:type="pct"/>
            <w:gridSpan w:val="3"/>
          </w:tcPr>
          <w:p w14:paraId="6EF77A9B" w14:textId="77777777" w:rsidR="00E66BDA" w:rsidRPr="00D64A2F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BDA" w:rsidRPr="007B4C6A" w14:paraId="03674B7C" w14:textId="77777777" w:rsidTr="003B2E3D">
        <w:trPr>
          <w:trHeight w:val="425"/>
        </w:trPr>
        <w:tc>
          <w:tcPr>
            <w:tcW w:w="1556" w:type="pct"/>
          </w:tcPr>
          <w:p w14:paraId="304F717B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" w:type="pct"/>
          </w:tcPr>
          <w:p w14:paraId="72C14376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32" w:type="pct"/>
          </w:tcPr>
          <w:p w14:paraId="7B460684" w14:textId="77777777" w:rsidR="00E66BDA" w:rsidRPr="00D64A2F" w:rsidRDefault="00E66BDA" w:rsidP="00E6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4874F182" w14:textId="77777777" w:rsidR="00E66BDA" w:rsidRPr="00D64A2F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6" w:type="pct"/>
          </w:tcPr>
          <w:p w14:paraId="4961F64C" w14:textId="77777777" w:rsidR="00E66BDA" w:rsidRPr="00D64A2F" w:rsidRDefault="00E66BDA" w:rsidP="00E6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147" w:type="pct"/>
          </w:tcPr>
          <w:p w14:paraId="4E3294EE" w14:textId="77777777" w:rsidR="00E66BDA" w:rsidRPr="00D64A2F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058847B4" w14:textId="77777777" w:rsidR="00E66BDA" w:rsidRPr="00D64A2F" w:rsidRDefault="00E66BDA" w:rsidP="00E6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128" w:type="pct"/>
          </w:tcPr>
          <w:p w14:paraId="583384AE" w14:textId="77777777" w:rsidR="00E66BDA" w:rsidRPr="00D64A2F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4B75DB35" w14:textId="77777777" w:rsidR="00E66BDA" w:rsidRPr="00D64A2F" w:rsidRDefault="00E66BDA" w:rsidP="00E6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</w:tr>
      <w:tr w:rsidR="009D2B40" w:rsidRPr="007B4C6A" w14:paraId="32D98482" w14:textId="77777777" w:rsidTr="003B2E3D">
        <w:trPr>
          <w:trHeight w:val="425"/>
        </w:trPr>
        <w:tc>
          <w:tcPr>
            <w:tcW w:w="1556" w:type="pct"/>
          </w:tcPr>
          <w:p w14:paraId="15B6C1D9" w14:textId="77777777" w:rsidR="009D2B40" w:rsidRPr="007B4C6A" w:rsidRDefault="009D2B40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" w:type="pct"/>
          </w:tcPr>
          <w:p w14:paraId="1F377109" w14:textId="77777777" w:rsidR="009D2B40" w:rsidRPr="007B4C6A" w:rsidRDefault="009D2B40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2" w:type="pct"/>
          </w:tcPr>
          <w:p w14:paraId="2CF81986" w14:textId="77777777" w:rsidR="009D2B40" w:rsidRPr="007B4C6A" w:rsidRDefault="009D2B40" w:rsidP="00E6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4F7E672" w14:textId="77777777" w:rsidR="009D2B40" w:rsidRPr="007B4C6A" w:rsidRDefault="009D2B40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6" w:type="pct"/>
          </w:tcPr>
          <w:p w14:paraId="7550892A" w14:textId="7D4B30E2" w:rsidR="009D2B40" w:rsidRPr="00D64A2F" w:rsidRDefault="009D2B4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12" w:right="-179"/>
              <w:jc w:val="center"/>
              <w:rPr>
                <w:rFonts w:ascii="Angsana New" w:hAnsi="Angsana New"/>
                <w:b/>
                <w:spacing w:val="-12"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spacing w:val="-12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7" w:type="pct"/>
          </w:tcPr>
          <w:p w14:paraId="2DAB03B9" w14:textId="77777777" w:rsidR="009D2B40" w:rsidRPr="007B4C6A" w:rsidRDefault="009D2B40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14BAA69A" w14:textId="77777777" w:rsidR="009D2B40" w:rsidRPr="007B4C6A" w:rsidRDefault="009D2B40" w:rsidP="00E6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579625FB" w14:textId="77777777" w:rsidR="009D2B40" w:rsidRPr="007B4C6A" w:rsidRDefault="009D2B40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363BE553" w14:textId="77777777" w:rsidR="009D2B40" w:rsidRPr="007B4C6A" w:rsidRDefault="009D2B40" w:rsidP="00E6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66BDA" w:rsidRPr="007B4C6A" w14:paraId="7F707769" w14:textId="77777777" w:rsidTr="00E66BDA">
        <w:trPr>
          <w:trHeight w:val="344"/>
        </w:trPr>
        <w:tc>
          <w:tcPr>
            <w:tcW w:w="1556" w:type="pct"/>
          </w:tcPr>
          <w:p w14:paraId="2CC7959C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" w:type="pct"/>
          </w:tcPr>
          <w:p w14:paraId="7FC35909" w14:textId="5ECE3D2B" w:rsidR="00E66BDA" w:rsidRPr="00D64A2F" w:rsidRDefault="00875634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64A2F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907" w:type="pct"/>
            <w:gridSpan w:val="7"/>
          </w:tcPr>
          <w:p w14:paraId="043BA689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66BDA" w:rsidRPr="007B4C6A" w14:paraId="0C0FB32A" w14:textId="77777777" w:rsidTr="003B2E3D">
        <w:tc>
          <w:tcPr>
            <w:tcW w:w="1556" w:type="pct"/>
          </w:tcPr>
          <w:p w14:paraId="18A1E657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" w:right="-290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537" w:type="pct"/>
          </w:tcPr>
          <w:p w14:paraId="160E605D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40939193" w14:textId="77777777" w:rsidR="00E66BDA" w:rsidRPr="00D64A2F" w:rsidRDefault="00537A6B" w:rsidP="00E5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36</w:t>
            </w:r>
            <w:r w:rsidR="00E54AEF" w:rsidRPr="00D64A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" w:type="pct"/>
          </w:tcPr>
          <w:p w14:paraId="78447A4F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</w:tcPr>
          <w:p w14:paraId="76151498" w14:textId="77777777" w:rsidR="00E66BDA" w:rsidRPr="00D64A2F" w:rsidRDefault="00E66BDA" w:rsidP="00E5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36</w:t>
            </w:r>
            <w:r w:rsidR="00E54AEF" w:rsidRPr="00D64A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" w:type="pct"/>
          </w:tcPr>
          <w:p w14:paraId="21C3FAA4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76731CF2" w14:textId="77777777" w:rsidR="00E66BDA" w:rsidRPr="00D64A2F" w:rsidRDefault="00CC55AD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" w:type="pct"/>
          </w:tcPr>
          <w:p w14:paraId="392A7909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2D721155" w14:textId="77777777" w:rsidR="00E66BDA" w:rsidRPr="00D64A2F" w:rsidRDefault="00E66BDA" w:rsidP="00E5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1</w:t>
            </w:r>
            <w:r w:rsidR="00E54AEF" w:rsidRPr="00D64A2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66BDA" w:rsidRPr="007B4C6A" w14:paraId="3C9AE8C3" w14:textId="77777777" w:rsidTr="003B2E3D">
        <w:tc>
          <w:tcPr>
            <w:tcW w:w="1556" w:type="pct"/>
          </w:tcPr>
          <w:p w14:paraId="5158F819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9"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537" w:type="pct"/>
          </w:tcPr>
          <w:p w14:paraId="5D32A681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B2A9161" w14:textId="77777777" w:rsidR="00E66BDA" w:rsidRPr="00D64A2F" w:rsidRDefault="00537A6B" w:rsidP="00E5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147" w:type="pct"/>
          </w:tcPr>
          <w:p w14:paraId="2B18335F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A77842C" w14:textId="77777777" w:rsidR="00E66BDA" w:rsidRPr="00D64A2F" w:rsidRDefault="00E66BDA" w:rsidP="00E5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7,933</w:t>
            </w:r>
          </w:p>
        </w:tc>
        <w:tc>
          <w:tcPr>
            <w:tcW w:w="147" w:type="pct"/>
          </w:tcPr>
          <w:p w14:paraId="361682D2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18A58F47" w14:textId="77777777" w:rsidR="00E66BDA" w:rsidRPr="00D64A2F" w:rsidRDefault="00CC55AD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28" w:type="pct"/>
          </w:tcPr>
          <w:p w14:paraId="22765A3B" w14:textId="77777777" w:rsidR="00E66BDA" w:rsidRPr="00D64A2F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1704F31" w14:textId="77777777" w:rsidR="00E66BDA" w:rsidRPr="00D64A2F" w:rsidRDefault="00E66BDA" w:rsidP="00E5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31</w:t>
            </w:r>
            <w:r w:rsidR="00E54AEF" w:rsidRPr="00D64A2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66BDA" w:rsidRPr="007B4C6A" w14:paraId="289ADD71" w14:textId="77777777" w:rsidTr="003B2E3D">
        <w:tc>
          <w:tcPr>
            <w:tcW w:w="1556" w:type="pct"/>
          </w:tcPr>
          <w:p w14:paraId="1DE05224" w14:textId="77777777" w:rsidR="00E66BDA" w:rsidRPr="00D64A2F" w:rsidRDefault="00E66BDA" w:rsidP="00E6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</w:tcPr>
          <w:p w14:paraId="41BBE5A0" w14:textId="77777777" w:rsidR="00E66BDA" w:rsidRPr="00D64A2F" w:rsidRDefault="00E66BDA" w:rsidP="00E6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0650DF4" w14:textId="77777777" w:rsidR="00E66BDA" w:rsidRPr="00D64A2F" w:rsidRDefault="00537A6B" w:rsidP="00E5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7,861</w:t>
            </w:r>
          </w:p>
        </w:tc>
        <w:tc>
          <w:tcPr>
            <w:tcW w:w="147" w:type="pct"/>
          </w:tcPr>
          <w:p w14:paraId="1FD539E3" w14:textId="77777777" w:rsidR="00E66BDA" w:rsidRPr="00D64A2F" w:rsidRDefault="00E66BDA" w:rsidP="00E6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21A70B0" w14:textId="77777777" w:rsidR="00E66BDA" w:rsidRPr="00D64A2F" w:rsidRDefault="00E66BDA" w:rsidP="00E5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8,295</w:t>
            </w:r>
          </w:p>
        </w:tc>
        <w:tc>
          <w:tcPr>
            <w:tcW w:w="147" w:type="pct"/>
          </w:tcPr>
          <w:p w14:paraId="5B61E4C1" w14:textId="77777777" w:rsidR="00E66BDA" w:rsidRPr="00D64A2F" w:rsidRDefault="00E66BDA" w:rsidP="00E6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591B1A1" w14:textId="77777777" w:rsidR="00E66BDA" w:rsidRPr="00D64A2F" w:rsidRDefault="00CC55AD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28" w:type="pct"/>
          </w:tcPr>
          <w:p w14:paraId="51584E72" w14:textId="77777777" w:rsidR="00E66BDA" w:rsidRPr="00D64A2F" w:rsidRDefault="00E66BDA" w:rsidP="00E6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3C646E7" w14:textId="77777777" w:rsidR="00E66BDA" w:rsidRPr="00D64A2F" w:rsidRDefault="00E66BDA" w:rsidP="00E5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0E54AEF" w:rsidRPr="00D64A2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582E0381" w14:textId="77777777" w:rsidR="004C78A4" w:rsidRPr="00D64A2F" w:rsidRDefault="004C78A4" w:rsidP="0019231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494254" w14:textId="290D8F83" w:rsidR="003D1CDC" w:rsidRPr="007B4C6A" w:rsidRDefault="003D1CDC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รายการเคลื่อนไหวของรายได้</w:t>
      </w:r>
      <w:r w:rsidR="003237F5" w:rsidRPr="007B4C6A">
        <w:rPr>
          <w:rFonts w:ascii="Angsana New" w:hAnsi="Angsana New"/>
          <w:sz w:val="30"/>
          <w:szCs w:val="30"/>
          <w:cs/>
        </w:rPr>
        <w:t>ค่าเช่ารับล่วงหน้า</w:t>
      </w:r>
      <w:r w:rsidRPr="007B4C6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7B4C6A">
        <w:rPr>
          <w:rFonts w:ascii="Angsana New" w:hAnsi="Angsana New"/>
          <w:sz w:val="30"/>
          <w:szCs w:val="30"/>
        </w:rPr>
        <w:t>30</w:t>
      </w:r>
      <w:r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7B4C6A">
        <w:rPr>
          <w:rFonts w:ascii="Angsana New" w:hAnsi="Angsana New"/>
          <w:sz w:val="30"/>
          <w:szCs w:val="30"/>
        </w:rPr>
        <w:t>2562</w:t>
      </w:r>
      <w:r w:rsidRPr="007B4C6A">
        <w:rPr>
          <w:rFonts w:ascii="Angsana New" w:hAnsi="Angsana New"/>
          <w:sz w:val="30"/>
          <w:szCs w:val="30"/>
          <w:cs/>
        </w:rPr>
        <w:t xml:space="preserve"> และสำหรับรอบระยะเวลา</w:t>
      </w:r>
      <w:r w:rsidR="003237F5" w:rsidRPr="007B4C6A">
        <w:rPr>
          <w:rFonts w:ascii="Angsana New" w:hAnsi="Angsana New"/>
          <w:sz w:val="30"/>
          <w:szCs w:val="30"/>
          <w:cs/>
        </w:rPr>
        <w:t>บัญชี</w:t>
      </w:r>
      <w:r w:rsidRPr="007B4C6A">
        <w:rPr>
          <w:rFonts w:ascii="Angsana New" w:hAnsi="Angsana New"/>
          <w:sz w:val="30"/>
          <w:szCs w:val="30"/>
          <w:cs/>
        </w:rPr>
        <w:t>ตั้งแต่</w:t>
      </w:r>
      <w:r w:rsidR="003237F5" w:rsidRPr="007B4C6A">
        <w:rPr>
          <w:rFonts w:ascii="Angsana New" w:hAnsi="Angsana New"/>
          <w:sz w:val="30"/>
          <w:szCs w:val="30"/>
          <w:cs/>
        </w:rPr>
        <w:t>วันที่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</w:rPr>
        <w:t xml:space="preserve">1 </w:t>
      </w:r>
      <w:r w:rsidRPr="007B4C6A">
        <w:rPr>
          <w:rFonts w:ascii="Angsana New" w:hAnsi="Angsana New"/>
          <w:sz w:val="30"/>
          <w:szCs w:val="30"/>
          <w:cs/>
        </w:rPr>
        <w:t xml:space="preserve">มกราคม </w:t>
      </w:r>
      <w:r w:rsidRPr="007B4C6A">
        <w:rPr>
          <w:rFonts w:ascii="Angsana New" w:hAnsi="Angsana New"/>
          <w:sz w:val="30"/>
          <w:szCs w:val="30"/>
        </w:rPr>
        <w:t>2561</w:t>
      </w:r>
      <w:r w:rsidRPr="007B4C6A">
        <w:rPr>
          <w:rFonts w:ascii="Angsana New" w:hAnsi="Angsana New"/>
          <w:sz w:val="30"/>
          <w:szCs w:val="30"/>
          <w:cs/>
        </w:rPr>
        <w:t xml:space="preserve">  ถึงวันที่ </w:t>
      </w:r>
      <w:r w:rsidRPr="007B4C6A">
        <w:rPr>
          <w:rFonts w:ascii="Angsana New" w:hAnsi="Angsana New"/>
          <w:sz w:val="30"/>
          <w:szCs w:val="30"/>
        </w:rPr>
        <w:t xml:space="preserve">30 </w:t>
      </w:r>
      <w:r w:rsidRPr="007B4C6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B4C6A">
        <w:rPr>
          <w:rFonts w:ascii="Angsana New" w:hAnsi="Angsana New"/>
          <w:sz w:val="30"/>
          <w:szCs w:val="30"/>
        </w:rPr>
        <w:t>2561</w:t>
      </w:r>
      <w:r w:rsidRPr="007B4C6A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2D8281E2" w14:textId="77777777" w:rsidR="003B2E3D" w:rsidRPr="007B4C6A" w:rsidRDefault="003B2E3D" w:rsidP="003D1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31"/>
        <w:gridCol w:w="252"/>
        <w:gridCol w:w="1347"/>
        <w:gridCol w:w="237"/>
        <w:gridCol w:w="1210"/>
        <w:gridCol w:w="237"/>
        <w:gridCol w:w="1384"/>
        <w:gridCol w:w="237"/>
        <w:gridCol w:w="1215"/>
      </w:tblGrid>
      <w:tr w:rsidR="003B2E3D" w:rsidRPr="007B4C6A" w14:paraId="578B4AF9" w14:textId="77777777" w:rsidTr="00D64A2F">
        <w:trPr>
          <w:tblHeader/>
        </w:trPr>
        <w:tc>
          <w:tcPr>
            <w:tcW w:w="1693" w:type="pct"/>
          </w:tcPr>
          <w:p w14:paraId="02BD8E33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/>
                <w:sz w:val="28"/>
                <w:szCs w:val="28"/>
                <w:cs/>
              </w:rPr>
              <w:br w:type="page"/>
            </w:r>
            <w:r w:rsidRPr="00D64A2F">
              <w:rPr>
                <w:rFonts w:asciiTheme="majorBidi" w:hAnsi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36" w:type="pct"/>
          </w:tcPr>
          <w:p w14:paraId="3D04FEDD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0" w:type="pct"/>
            <w:gridSpan w:val="3"/>
          </w:tcPr>
          <w:p w14:paraId="03B230F1" w14:textId="77777777" w:rsidR="003B2E3D" w:rsidRPr="00D64A2F" w:rsidRDefault="003B2E3D" w:rsidP="00A000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60C510F" w14:textId="77777777" w:rsidR="003B2E3D" w:rsidRPr="00D64A2F" w:rsidRDefault="003B2E3D" w:rsidP="00A000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018E9F8B" w14:textId="77777777" w:rsidR="003B2E3D" w:rsidRPr="00D64A2F" w:rsidRDefault="003B2E3D" w:rsidP="00A000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2E3D" w:rsidRPr="007B4C6A" w14:paraId="0F4CBD09" w14:textId="77777777" w:rsidTr="00D64A2F">
        <w:trPr>
          <w:tblHeader/>
        </w:trPr>
        <w:tc>
          <w:tcPr>
            <w:tcW w:w="1693" w:type="pct"/>
          </w:tcPr>
          <w:p w14:paraId="15C80422" w14:textId="77777777" w:rsidR="003B2E3D" w:rsidRPr="00D64A2F" w:rsidRDefault="003B2E3D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35534AD8" w14:textId="77777777" w:rsidR="003B2E3D" w:rsidRPr="00D64A2F" w:rsidRDefault="003B2E3D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pct"/>
            <w:vAlign w:val="center"/>
          </w:tcPr>
          <w:p w14:paraId="576B06AD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lang w:bidi="th-TH"/>
              </w:rPr>
            </w:pPr>
          </w:p>
        </w:tc>
        <w:tc>
          <w:tcPr>
            <w:tcW w:w="128" w:type="pct"/>
          </w:tcPr>
          <w:p w14:paraId="3FEBFC41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vAlign w:val="center"/>
          </w:tcPr>
          <w:p w14:paraId="5B39288C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>สำหรับรอบระยะ</w:t>
            </w:r>
          </w:p>
        </w:tc>
        <w:tc>
          <w:tcPr>
            <w:tcW w:w="128" w:type="pct"/>
          </w:tcPr>
          <w:p w14:paraId="3AD56205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pacing w:val="-8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271E2785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lang w:bidi="th-TH"/>
              </w:rPr>
            </w:pPr>
          </w:p>
        </w:tc>
        <w:tc>
          <w:tcPr>
            <w:tcW w:w="128" w:type="pct"/>
          </w:tcPr>
          <w:p w14:paraId="4ADEDAA7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pacing w:val="-8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6277217E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>สำหรับรอบระยะ</w:t>
            </w:r>
          </w:p>
        </w:tc>
      </w:tr>
      <w:tr w:rsidR="003B2E3D" w:rsidRPr="007B4C6A" w14:paraId="57658D98" w14:textId="77777777" w:rsidTr="00D64A2F">
        <w:trPr>
          <w:tblHeader/>
        </w:trPr>
        <w:tc>
          <w:tcPr>
            <w:tcW w:w="1693" w:type="pct"/>
          </w:tcPr>
          <w:p w14:paraId="0DFCC915" w14:textId="77777777" w:rsidR="003B2E3D" w:rsidRPr="00D64A2F" w:rsidRDefault="003B2E3D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35BAD0B2" w14:textId="77777777" w:rsidR="003B2E3D" w:rsidRPr="00D64A2F" w:rsidRDefault="003B2E3D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pct"/>
            <w:vAlign w:val="center"/>
          </w:tcPr>
          <w:p w14:paraId="5AE4FAA1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28" w:type="pct"/>
          </w:tcPr>
          <w:p w14:paraId="1D6FD4A6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vAlign w:val="center"/>
          </w:tcPr>
          <w:p w14:paraId="663D95D5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>เวลาบัญชีตั้งแต่</w:t>
            </w:r>
          </w:p>
        </w:tc>
        <w:tc>
          <w:tcPr>
            <w:tcW w:w="128" w:type="pct"/>
          </w:tcPr>
          <w:p w14:paraId="63A9E8B0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pacing w:val="-8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08509FC0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28" w:type="pct"/>
          </w:tcPr>
          <w:p w14:paraId="180D4D3D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pacing w:val="-8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5158D162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>เวลาบัญชีตั้งแต่</w:t>
            </w:r>
          </w:p>
        </w:tc>
      </w:tr>
      <w:tr w:rsidR="003B2E3D" w:rsidRPr="007B4C6A" w14:paraId="0C80C24D" w14:textId="77777777" w:rsidTr="00D64A2F">
        <w:trPr>
          <w:tblHeader/>
        </w:trPr>
        <w:tc>
          <w:tcPr>
            <w:tcW w:w="1693" w:type="pct"/>
          </w:tcPr>
          <w:p w14:paraId="6DF5D6C2" w14:textId="77777777" w:rsidR="003B2E3D" w:rsidRPr="00D64A2F" w:rsidRDefault="003B2E3D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0B3CC8D1" w14:textId="77777777" w:rsidR="003B2E3D" w:rsidRPr="00D64A2F" w:rsidRDefault="003B2E3D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pct"/>
            <w:vAlign w:val="center"/>
          </w:tcPr>
          <w:p w14:paraId="35F0A29D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  <w:tc>
          <w:tcPr>
            <w:tcW w:w="128" w:type="pct"/>
          </w:tcPr>
          <w:p w14:paraId="6B9B2CB6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vAlign w:val="center"/>
          </w:tcPr>
          <w:p w14:paraId="3B0F2D7D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วันที่ </w:t>
            </w:r>
            <w:r w:rsidRPr="00D64A2F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  <w:t>1</w:t>
            </w:r>
            <w:r w:rsidRPr="00D64A2F">
              <w:rPr>
                <w:rFonts w:ascii="Angsana New" w:hAnsi="Angsana New" w:cs="Angsana New"/>
                <w:bCs/>
                <w:spacing w:val="-8"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28" w:type="pct"/>
          </w:tcPr>
          <w:p w14:paraId="5050F97D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pacing w:val="-8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4D800B86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  <w:tc>
          <w:tcPr>
            <w:tcW w:w="128" w:type="pct"/>
          </w:tcPr>
          <w:p w14:paraId="4446E8B9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pacing w:val="-8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6F5AE143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วันที่ </w:t>
            </w:r>
            <w:r w:rsidRPr="00D64A2F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  <w:t>1</w:t>
            </w:r>
            <w:r w:rsidRPr="00D64A2F">
              <w:rPr>
                <w:rFonts w:ascii="Angsana New" w:hAnsi="Angsana New" w:cs="Angsana New"/>
                <w:bCs/>
                <w:spacing w:val="-8"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</w:tr>
      <w:tr w:rsidR="003B2E3D" w:rsidRPr="007B4C6A" w14:paraId="7E3789E4" w14:textId="77777777" w:rsidTr="00D64A2F">
        <w:trPr>
          <w:tblHeader/>
        </w:trPr>
        <w:tc>
          <w:tcPr>
            <w:tcW w:w="1693" w:type="pct"/>
          </w:tcPr>
          <w:p w14:paraId="42AABA4C" w14:textId="77777777" w:rsidR="003B2E3D" w:rsidRPr="00D64A2F" w:rsidRDefault="003B2E3D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2AB9C389" w14:textId="77777777" w:rsidR="003B2E3D" w:rsidRPr="00D64A2F" w:rsidRDefault="003B2E3D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pct"/>
            <w:vAlign w:val="center"/>
          </w:tcPr>
          <w:p w14:paraId="338F3503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28" w:type="pct"/>
          </w:tcPr>
          <w:p w14:paraId="17F1908E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vAlign w:val="center"/>
          </w:tcPr>
          <w:p w14:paraId="2943509C" w14:textId="77777777" w:rsidR="003B2E3D" w:rsidRPr="00D64A2F" w:rsidRDefault="003B2E3D" w:rsidP="003B2E3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bidi="th-TH"/>
              </w:rPr>
              <w:t>2561</w:t>
            </w:r>
            <w:r w:rsidRPr="00D64A2F">
              <w:rPr>
                <w:rFonts w:ascii="Angsana New" w:hAnsi="Angsana New" w:cs="Angsana New"/>
                <w:b w:val="0"/>
                <w:bCs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>ถึงวันที่</w:t>
            </w:r>
          </w:p>
        </w:tc>
        <w:tc>
          <w:tcPr>
            <w:tcW w:w="128" w:type="pct"/>
          </w:tcPr>
          <w:p w14:paraId="16782CEB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pacing w:val="-8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1B5FE859" w14:textId="77777777" w:rsidR="003B2E3D" w:rsidRPr="00D64A2F" w:rsidRDefault="003B2E3D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pacing w:val="-8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28" w:type="pct"/>
          </w:tcPr>
          <w:p w14:paraId="496161EB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pacing w:val="-8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37F64811" w14:textId="77777777" w:rsidR="003B2E3D" w:rsidRPr="00D64A2F" w:rsidRDefault="003B2E3D" w:rsidP="003B2E3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bidi="th-TH"/>
              </w:rPr>
              <w:t>2561</w:t>
            </w:r>
            <w:r w:rsidRPr="00D64A2F">
              <w:rPr>
                <w:rFonts w:ascii="Angsana New" w:hAnsi="Angsana New" w:cs="Angsana New"/>
                <w:b w:val="0"/>
                <w:bCs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>ถึงวันที่</w:t>
            </w:r>
          </w:p>
        </w:tc>
      </w:tr>
      <w:tr w:rsidR="003B2E3D" w:rsidRPr="007B4C6A" w14:paraId="7660195E" w14:textId="77777777" w:rsidTr="00D64A2F">
        <w:trPr>
          <w:tblHeader/>
        </w:trPr>
        <w:tc>
          <w:tcPr>
            <w:tcW w:w="1693" w:type="pct"/>
          </w:tcPr>
          <w:p w14:paraId="33B1E83D" w14:textId="77777777" w:rsidR="003B2E3D" w:rsidRPr="00D64A2F" w:rsidRDefault="003B2E3D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4B27421A" w14:textId="77777777" w:rsidR="003B2E3D" w:rsidRPr="00D64A2F" w:rsidRDefault="003B2E3D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pct"/>
            <w:vAlign w:val="center"/>
          </w:tcPr>
          <w:p w14:paraId="3C1FC666" w14:textId="77777777" w:rsidR="003B2E3D" w:rsidRPr="00D64A2F" w:rsidRDefault="003B2E3D" w:rsidP="003B2E3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pacing w:val="-8"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28" w:type="pct"/>
          </w:tcPr>
          <w:p w14:paraId="2A0B0090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vAlign w:val="center"/>
          </w:tcPr>
          <w:p w14:paraId="03214F0F" w14:textId="77777777" w:rsidR="003B2E3D" w:rsidRPr="00D64A2F" w:rsidRDefault="003B2E3D" w:rsidP="003B2E3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pacing w:val="-8"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28" w:type="pct"/>
          </w:tcPr>
          <w:p w14:paraId="2FE2B583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pacing w:val="-8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275A2BE0" w14:textId="77777777" w:rsidR="003B2E3D" w:rsidRPr="00D64A2F" w:rsidRDefault="003B2E3D" w:rsidP="003B2E3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pacing w:val="-8"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28" w:type="pct"/>
          </w:tcPr>
          <w:p w14:paraId="4951ED37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pacing w:val="-8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670643B3" w14:textId="77777777" w:rsidR="003B2E3D" w:rsidRPr="00D64A2F" w:rsidRDefault="003B2E3D" w:rsidP="003B2E3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pacing w:val="-8"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  <w:t>2561</w:t>
            </w:r>
          </w:p>
        </w:tc>
      </w:tr>
      <w:tr w:rsidR="009D2B40" w:rsidRPr="007B4C6A" w14:paraId="27A8B90C" w14:textId="77777777" w:rsidTr="00875634">
        <w:trPr>
          <w:tblHeader/>
        </w:trPr>
        <w:tc>
          <w:tcPr>
            <w:tcW w:w="1693" w:type="pct"/>
          </w:tcPr>
          <w:p w14:paraId="4EFF16E3" w14:textId="77777777" w:rsidR="009D2B40" w:rsidRPr="007B4C6A" w:rsidRDefault="009D2B40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2B1DE3CC" w14:textId="77777777" w:rsidR="009D2B40" w:rsidRPr="007B4C6A" w:rsidRDefault="009D2B40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pct"/>
            <w:vAlign w:val="center"/>
          </w:tcPr>
          <w:p w14:paraId="34B8E114" w14:textId="77777777" w:rsidR="009D2B40" w:rsidRPr="007B4C6A" w:rsidRDefault="009D2B40" w:rsidP="003B2E3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339F792F" w14:textId="77777777" w:rsidR="009D2B40" w:rsidRPr="007B4C6A" w:rsidRDefault="009D2B40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vAlign w:val="center"/>
          </w:tcPr>
          <w:p w14:paraId="07F8CD67" w14:textId="49D46537" w:rsidR="009D2B40" w:rsidRPr="00D64A2F" w:rsidRDefault="009D2B40" w:rsidP="003B2E3D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pacing w:val="-8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28" w:type="pct"/>
          </w:tcPr>
          <w:p w14:paraId="6EECAD46" w14:textId="77777777" w:rsidR="009D2B40" w:rsidRPr="007B4C6A" w:rsidRDefault="009D2B40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pacing w:val="-8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08C053DD" w14:textId="77777777" w:rsidR="009D2B40" w:rsidRPr="007B4C6A" w:rsidRDefault="009D2B40" w:rsidP="003B2E3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555DFB75" w14:textId="77777777" w:rsidR="009D2B40" w:rsidRPr="007B4C6A" w:rsidRDefault="009D2B40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pacing w:val="-8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11849DDC" w14:textId="77777777" w:rsidR="009D2B40" w:rsidRPr="007B4C6A" w:rsidRDefault="009D2B40" w:rsidP="003B2E3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</w:pPr>
          </w:p>
        </w:tc>
      </w:tr>
      <w:tr w:rsidR="003B2E3D" w:rsidRPr="007B4C6A" w14:paraId="7D9DA5BB" w14:textId="77777777" w:rsidTr="00D64A2F">
        <w:trPr>
          <w:tblHeader/>
        </w:trPr>
        <w:tc>
          <w:tcPr>
            <w:tcW w:w="1693" w:type="pct"/>
          </w:tcPr>
          <w:p w14:paraId="5FBA2834" w14:textId="77777777" w:rsidR="003B2E3D" w:rsidRPr="00D64A2F" w:rsidRDefault="003B2E3D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03A532E1" w14:textId="77777777" w:rsidR="003B2E3D" w:rsidRPr="00D64A2F" w:rsidRDefault="003B2E3D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71" w:type="pct"/>
            <w:gridSpan w:val="7"/>
          </w:tcPr>
          <w:p w14:paraId="739D88FF" w14:textId="77777777" w:rsidR="003B2E3D" w:rsidRPr="00D64A2F" w:rsidRDefault="003B2E3D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B2E3D" w:rsidRPr="007B4C6A" w14:paraId="536434DC" w14:textId="77777777" w:rsidTr="00D64A2F">
        <w:tc>
          <w:tcPr>
            <w:tcW w:w="1693" w:type="pct"/>
          </w:tcPr>
          <w:p w14:paraId="23EBE3F5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" w:type="pct"/>
          </w:tcPr>
          <w:p w14:paraId="2B94EC92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pct"/>
          </w:tcPr>
          <w:p w14:paraId="0B446A38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5AAB9D44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4" w:type="pct"/>
          </w:tcPr>
          <w:p w14:paraId="04BD1904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657563BA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8" w:type="pct"/>
          </w:tcPr>
          <w:p w14:paraId="637FB607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3577141E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pct"/>
          </w:tcPr>
          <w:p w14:paraId="344B9A1E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3B2E3D" w:rsidRPr="007B4C6A" w14:paraId="18EBD295" w14:textId="77777777" w:rsidTr="00D64A2F">
        <w:tc>
          <w:tcPr>
            <w:tcW w:w="1693" w:type="pct"/>
          </w:tcPr>
          <w:p w14:paraId="464CAC18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ตุลาคม</w:t>
            </w:r>
            <w:r w:rsidRPr="00D64A2F">
              <w:rPr>
                <w:rFonts w:asciiTheme="majorBidi" w:hAnsiTheme="majorBidi"/>
                <w:sz w:val="28"/>
                <w:szCs w:val="28"/>
                <w:cs/>
              </w:rPr>
              <w:t xml:space="preserve">/ </w:t>
            </w:r>
            <w:r w:rsidRPr="00D64A2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</w:p>
        </w:tc>
        <w:tc>
          <w:tcPr>
            <w:tcW w:w="136" w:type="pct"/>
          </w:tcPr>
          <w:p w14:paraId="0672FC33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pct"/>
          </w:tcPr>
          <w:p w14:paraId="0441DE16" w14:textId="77777777" w:rsidR="003B2E3D" w:rsidRPr="00D64A2F" w:rsidRDefault="00537A6B" w:rsidP="00600FF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8,295</w:t>
            </w:r>
          </w:p>
        </w:tc>
        <w:tc>
          <w:tcPr>
            <w:tcW w:w="128" w:type="pct"/>
          </w:tcPr>
          <w:p w14:paraId="6DF1B640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4" w:type="pct"/>
          </w:tcPr>
          <w:p w14:paraId="6CE9A14B" w14:textId="77777777" w:rsidR="003B2E3D" w:rsidRPr="00D64A2F" w:rsidRDefault="003B2E3D" w:rsidP="00600FF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8,441</w:t>
            </w:r>
          </w:p>
        </w:tc>
        <w:tc>
          <w:tcPr>
            <w:tcW w:w="128" w:type="pct"/>
          </w:tcPr>
          <w:p w14:paraId="59DDB7C0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748" w:type="pct"/>
          </w:tcPr>
          <w:p w14:paraId="29DF242E" w14:textId="084755DB" w:rsidR="003B2E3D" w:rsidRPr="00D64A2F" w:rsidRDefault="00CC55AD" w:rsidP="0060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</w:rPr>
              <w:t>32</w:t>
            </w:r>
            <w:r w:rsidR="004711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" w:type="pct"/>
          </w:tcPr>
          <w:p w14:paraId="707BD3F9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pct"/>
          </w:tcPr>
          <w:p w14:paraId="597FDA70" w14:textId="77777777" w:rsidR="003B2E3D" w:rsidRPr="00D64A2F" w:rsidRDefault="003B2E3D" w:rsidP="00600FFA">
            <w:pPr>
              <w:pStyle w:val="acctfourfigures"/>
              <w:spacing w:line="240" w:lineRule="atLeast"/>
              <w:ind w:right="-109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39</w:t>
            </w:r>
            <w:r w:rsidR="00600FFA" w:rsidRPr="00D64A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3B2E3D" w:rsidRPr="007B4C6A" w14:paraId="5ADCDBED" w14:textId="77777777" w:rsidTr="00D64A2F">
        <w:tc>
          <w:tcPr>
            <w:tcW w:w="1693" w:type="pct"/>
          </w:tcPr>
          <w:p w14:paraId="29FA5414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รับเงินระหว่างปี/งวด</w:t>
            </w:r>
          </w:p>
        </w:tc>
        <w:tc>
          <w:tcPr>
            <w:tcW w:w="136" w:type="pct"/>
          </w:tcPr>
          <w:p w14:paraId="037854B7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pct"/>
          </w:tcPr>
          <w:p w14:paraId="3A56B4F7" w14:textId="77777777" w:rsidR="003B2E3D" w:rsidRPr="00D64A2F" w:rsidRDefault="00537A6B" w:rsidP="002F26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="002F26B8" w:rsidRPr="00D64A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8" w:type="pct"/>
          </w:tcPr>
          <w:p w14:paraId="2B694252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4" w:type="pct"/>
          </w:tcPr>
          <w:p w14:paraId="00220E6C" w14:textId="77777777" w:rsidR="003B2E3D" w:rsidRPr="00D64A2F" w:rsidRDefault="003B2E3D" w:rsidP="00600FF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23</w:t>
            </w:r>
            <w:r w:rsidR="00600FFA" w:rsidRPr="00D64A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8" w:type="pct"/>
          </w:tcPr>
          <w:p w14:paraId="358FF56A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748" w:type="pct"/>
          </w:tcPr>
          <w:p w14:paraId="6EC6B57A" w14:textId="77777777" w:rsidR="003B2E3D" w:rsidRPr="00D64A2F" w:rsidRDefault="00CC55AD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582D0CF8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pct"/>
          </w:tcPr>
          <w:p w14:paraId="5357657A" w14:textId="77777777" w:rsidR="003B2E3D" w:rsidRPr="00D64A2F" w:rsidRDefault="003B2E3D" w:rsidP="00D64A2F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CC55AD" w:rsidRPr="007B4C6A" w14:paraId="0CCDC6BD" w14:textId="77777777" w:rsidTr="00D64A2F">
        <w:tc>
          <w:tcPr>
            <w:tcW w:w="1693" w:type="pct"/>
          </w:tcPr>
          <w:p w14:paraId="65EDEE6F" w14:textId="33B56E0E" w:rsidR="00CC55AD" w:rsidRPr="00D64A2F" w:rsidRDefault="00CC55AD" w:rsidP="00CC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รับรู้รายได้ในระหว่างปี/งวด</w:t>
            </w:r>
          </w:p>
        </w:tc>
        <w:tc>
          <w:tcPr>
            <w:tcW w:w="136" w:type="pct"/>
          </w:tcPr>
          <w:p w14:paraId="73E10245" w14:textId="77777777" w:rsidR="00CC55AD" w:rsidRPr="00D64A2F" w:rsidRDefault="00CC55AD" w:rsidP="00CC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pct"/>
          </w:tcPr>
          <w:p w14:paraId="1A210B21" w14:textId="77777777" w:rsidR="00CC55AD" w:rsidRPr="00D64A2F" w:rsidRDefault="003237F5" w:rsidP="00600FF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(</w:t>
            </w:r>
            <w:r w:rsidR="00537A6B" w:rsidRPr="00D64A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377</w:t>
            </w:r>
            <w:r w:rsidRPr="00D64A2F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00B4A06C" w14:textId="77777777" w:rsidR="00CC55AD" w:rsidRPr="00D64A2F" w:rsidRDefault="00CC55AD" w:rsidP="00CC5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4" w:type="pct"/>
          </w:tcPr>
          <w:p w14:paraId="2C7B01E3" w14:textId="40BB913E" w:rsidR="00CC55AD" w:rsidRPr="00D64A2F" w:rsidRDefault="003237F5" w:rsidP="00600FF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(</w:t>
            </w:r>
            <w:r w:rsidR="007058A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278</w:t>
            </w:r>
            <w:r w:rsidRPr="00D64A2F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06043337" w14:textId="77777777" w:rsidR="00CC55AD" w:rsidRPr="00D64A2F" w:rsidRDefault="00CC55AD" w:rsidP="00CC55AD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748" w:type="pct"/>
          </w:tcPr>
          <w:p w14:paraId="6A2D8A79" w14:textId="76BFC778" w:rsidR="00CC55AD" w:rsidRPr="00D64A2F" w:rsidRDefault="00CC55AD" w:rsidP="0060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11CB">
              <w:rPr>
                <w:rFonts w:ascii="Angsana New" w:hAnsi="Angsana New"/>
                <w:sz w:val="28"/>
                <w:szCs w:val="28"/>
              </w:rPr>
              <w:t>10</w:t>
            </w:r>
            <w:r w:rsidRPr="00D64A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</w:tcPr>
          <w:p w14:paraId="70264312" w14:textId="77777777" w:rsidR="00CC55AD" w:rsidRPr="00D64A2F" w:rsidRDefault="00CC55AD" w:rsidP="00CC5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pct"/>
          </w:tcPr>
          <w:p w14:paraId="06E7FC7C" w14:textId="77777777" w:rsidR="00CC55AD" w:rsidRPr="00D64A2F" w:rsidRDefault="003237F5" w:rsidP="00600FFA">
            <w:pPr>
              <w:pStyle w:val="acctfourfigures"/>
              <w:spacing w:line="240" w:lineRule="atLeast"/>
              <w:ind w:left="-107" w:right="-109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(</w:t>
            </w:r>
            <w:r w:rsidR="00CC55AD" w:rsidRPr="00D64A2F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70</w:t>
            </w:r>
            <w:r w:rsidRPr="00D64A2F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B2E3D" w:rsidRPr="007B4C6A" w14:paraId="531A28AC" w14:textId="77777777" w:rsidTr="00D64A2F">
        <w:tc>
          <w:tcPr>
            <w:tcW w:w="1693" w:type="pct"/>
          </w:tcPr>
          <w:p w14:paraId="4D4E0226" w14:textId="3BD05F65" w:rsidR="003B2E3D" w:rsidRPr="00D64A2F" w:rsidRDefault="008147D7" w:rsidP="0081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ตัด</w:t>
            </w:r>
            <w:r w:rsidR="003B2E3D" w:rsidRPr="00D64A2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ราย</w:t>
            </w:r>
            <w:r w:rsidRPr="00D64A2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การเป็นการขาย</w:t>
            </w:r>
            <w:r w:rsidR="003B2E3D" w:rsidRPr="00D64A2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ระหว่างปี</w:t>
            </w:r>
            <w:r w:rsidR="003237F5" w:rsidRPr="00D64A2F">
              <w:rPr>
                <w:rFonts w:asciiTheme="majorBidi" w:hAnsiTheme="majorBidi"/>
                <w:spacing w:val="-2"/>
                <w:sz w:val="28"/>
                <w:szCs w:val="28"/>
                <w:cs/>
              </w:rPr>
              <w:t>/</w:t>
            </w:r>
            <w:r w:rsidR="003B2E3D" w:rsidRPr="00D64A2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งวด</w:t>
            </w:r>
          </w:p>
        </w:tc>
        <w:tc>
          <w:tcPr>
            <w:tcW w:w="136" w:type="pct"/>
          </w:tcPr>
          <w:p w14:paraId="44B53C34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0505EE34" w14:textId="77777777" w:rsidR="00537A6B" w:rsidRPr="00D64A2F" w:rsidRDefault="003237F5" w:rsidP="00600FF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(</w:t>
            </w:r>
            <w:r w:rsidR="00537A6B" w:rsidRPr="00D64A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118</w:t>
            </w:r>
            <w:r w:rsidRPr="00D64A2F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4F900659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F6A1671" w14:textId="43E86DB3" w:rsidR="003B2E3D" w:rsidRPr="00D64A2F" w:rsidRDefault="007058A7" w:rsidP="00D64A2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(103)</w:t>
            </w:r>
          </w:p>
        </w:tc>
        <w:tc>
          <w:tcPr>
            <w:tcW w:w="128" w:type="pct"/>
          </w:tcPr>
          <w:p w14:paraId="43EBA21A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12D8F194" w14:textId="77777777" w:rsidR="003B2E3D" w:rsidRPr="00D64A2F" w:rsidRDefault="003237F5" w:rsidP="0060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290"/>
              <w:rPr>
                <w:rFonts w:ascii="Angsana New" w:hAnsi="Angsana New"/>
                <w:sz w:val="28"/>
                <w:szCs w:val="28"/>
              </w:rPr>
            </w:pPr>
            <w:r w:rsidRPr="00D64A2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C55AD" w:rsidRPr="00D64A2F">
              <w:rPr>
                <w:rFonts w:ascii="Angsana New" w:hAnsi="Angsana New"/>
                <w:sz w:val="28"/>
                <w:szCs w:val="28"/>
              </w:rPr>
              <w:t>118</w:t>
            </w:r>
            <w:r w:rsidRPr="00D64A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</w:tcPr>
          <w:p w14:paraId="27B86A7F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B883306" w14:textId="77777777" w:rsidR="003B2E3D" w:rsidRPr="00D64A2F" w:rsidRDefault="00CC55AD" w:rsidP="00D64A2F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3B2E3D" w:rsidRPr="007B4C6A" w14:paraId="1D905B67" w14:textId="77777777" w:rsidTr="00D64A2F">
        <w:tc>
          <w:tcPr>
            <w:tcW w:w="1693" w:type="pct"/>
          </w:tcPr>
          <w:p w14:paraId="2D9730DE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136" w:type="pct"/>
          </w:tcPr>
          <w:p w14:paraId="1C3A7B15" w14:textId="77777777" w:rsidR="003B2E3D" w:rsidRPr="00D64A2F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A90A495" w14:textId="77777777" w:rsidR="003B2E3D" w:rsidRPr="00D64A2F" w:rsidRDefault="00537A6B" w:rsidP="00600FF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7,861</w:t>
            </w:r>
          </w:p>
        </w:tc>
        <w:tc>
          <w:tcPr>
            <w:tcW w:w="128" w:type="pct"/>
          </w:tcPr>
          <w:p w14:paraId="6A069456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9758787" w14:textId="77777777" w:rsidR="003B2E3D" w:rsidRPr="00D64A2F" w:rsidRDefault="003B2E3D" w:rsidP="00600FF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8,295</w:t>
            </w:r>
          </w:p>
        </w:tc>
        <w:tc>
          <w:tcPr>
            <w:tcW w:w="128" w:type="pct"/>
          </w:tcPr>
          <w:p w14:paraId="4CDD092E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56B5F9F5" w14:textId="77777777" w:rsidR="003B2E3D" w:rsidRPr="00D64A2F" w:rsidRDefault="00CC55AD" w:rsidP="0060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2F">
              <w:rPr>
                <w:rFonts w:ascii="Angsana New" w:hAnsi="Angsana New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28" w:type="pct"/>
          </w:tcPr>
          <w:p w14:paraId="1E431A73" w14:textId="77777777" w:rsidR="003B2E3D" w:rsidRPr="00D64A2F" w:rsidRDefault="003B2E3D" w:rsidP="00A00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0F5A7D94" w14:textId="77777777" w:rsidR="003B2E3D" w:rsidRPr="00D64A2F" w:rsidRDefault="003B2E3D" w:rsidP="00600FFA">
            <w:pPr>
              <w:pStyle w:val="acctfourfigures"/>
              <w:spacing w:line="240" w:lineRule="atLeast"/>
              <w:ind w:right="-109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32</w:t>
            </w:r>
            <w:r w:rsidR="00600FFA" w:rsidRPr="00D64A2F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8</w:t>
            </w:r>
          </w:p>
        </w:tc>
      </w:tr>
    </w:tbl>
    <w:p w14:paraId="460F4094" w14:textId="1D3F73DC" w:rsidR="003237F5" w:rsidRPr="007B4C6A" w:rsidRDefault="003237F5" w:rsidP="00323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2D5684" w14:textId="397F6900" w:rsidR="00BE7033" w:rsidRPr="00D64A2F" w:rsidRDefault="00173518" w:rsidP="00D64A2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13"/>
        <w:jc w:val="thaiDistribute"/>
        <w:rPr>
          <w:rFonts w:ascii="Angsana New" w:hAnsi="Angsana New"/>
          <w:spacing w:val="-4"/>
          <w:sz w:val="30"/>
          <w:szCs w:val="30"/>
        </w:rPr>
      </w:pPr>
      <w:r w:rsidRPr="00D64A2F">
        <w:rPr>
          <w:rFonts w:ascii="Angsana New" w:hAnsi="Angsana New"/>
          <w:spacing w:val="-4"/>
          <w:sz w:val="30"/>
          <w:szCs w:val="30"/>
          <w:cs/>
        </w:rPr>
        <w:t>บริษัทและบริษัทย่อยได้ทำสัญญาให้เช่าที่ดินและสิ่งปลูกสร้างหลายฉบับกั</w:t>
      </w:r>
      <w:r w:rsidR="00087CFD" w:rsidRPr="00D64A2F">
        <w:rPr>
          <w:rFonts w:ascii="Angsana New" w:hAnsi="Angsana New"/>
          <w:spacing w:val="-4"/>
          <w:sz w:val="30"/>
          <w:szCs w:val="30"/>
          <w:cs/>
        </w:rPr>
        <w:t>บ</w:t>
      </w:r>
      <w:r w:rsidR="00242D47" w:rsidRPr="00D64A2F">
        <w:rPr>
          <w:rFonts w:ascii="Angsana New" w:hAnsi="Angsana New"/>
          <w:spacing w:val="-4"/>
          <w:sz w:val="30"/>
          <w:szCs w:val="30"/>
        </w:rPr>
        <w:t xml:space="preserve"> </w:t>
      </w:r>
      <w:r w:rsidR="00087CFD" w:rsidRPr="00D64A2F">
        <w:rPr>
          <w:rFonts w:ascii="Angsana New" w:hAnsi="Angsana New"/>
          <w:spacing w:val="-4"/>
          <w:sz w:val="30"/>
          <w:szCs w:val="30"/>
        </w:rPr>
        <w:t>FTREIT</w:t>
      </w:r>
      <w:r w:rsidR="008939E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16B72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="008939E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87CFD" w:rsidRPr="00D64A2F">
        <w:rPr>
          <w:rFonts w:ascii="Angsana New" w:hAnsi="Angsana New"/>
          <w:spacing w:val="-4"/>
          <w:sz w:val="30"/>
          <w:szCs w:val="30"/>
        </w:rPr>
        <w:t>FTREIT</w:t>
      </w:r>
      <w:r w:rsidR="00242D47" w:rsidRPr="00D64A2F">
        <w:rPr>
          <w:rFonts w:ascii="Angsana New" w:hAnsi="Angsana New"/>
          <w:spacing w:val="-4"/>
          <w:sz w:val="30"/>
          <w:szCs w:val="30"/>
        </w:rPr>
        <w:t xml:space="preserve"> 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ตกลงที่จะจ่ายค่าเช่าในอัตราที่ตกลงกันตามสัญญา สัญญามีอายุตั้งแต่ </w:t>
      </w:r>
      <w:r w:rsidRPr="00D64A2F">
        <w:rPr>
          <w:rFonts w:ascii="Angsana New" w:hAnsi="Angsana New"/>
          <w:spacing w:val="-4"/>
          <w:sz w:val="30"/>
          <w:szCs w:val="30"/>
        </w:rPr>
        <w:t>28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ปี ถึง </w:t>
      </w:r>
      <w:r w:rsidRPr="00D64A2F">
        <w:rPr>
          <w:rFonts w:ascii="Angsana New" w:hAnsi="Angsana New"/>
          <w:spacing w:val="-4"/>
          <w:sz w:val="30"/>
          <w:szCs w:val="30"/>
        </w:rPr>
        <w:t xml:space="preserve">30 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3237F5" w:rsidRPr="00D64A2F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จะสิ้นสุดในเดือน สิงหาคม </w:t>
      </w:r>
      <w:r w:rsidR="003237F5" w:rsidRPr="00D64A2F">
        <w:rPr>
          <w:rFonts w:ascii="Angsana New" w:hAnsi="Angsana New"/>
          <w:spacing w:val="-4"/>
          <w:sz w:val="30"/>
          <w:szCs w:val="30"/>
        </w:rPr>
        <w:t>2591</w:t>
      </w:r>
    </w:p>
    <w:p w14:paraId="305CDD3F" w14:textId="77777777" w:rsidR="003E512D" w:rsidRPr="007B4C6A" w:rsidRDefault="003E512D" w:rsidP="003E5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864F26" w14:textId="1CFA903E" w:rsidR="00C74BD3" w:rsidRPr="007B4C6A" w:rsidRDefault="00BE7033" w:rsidP="00C74BD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บริษัทย่อยได้ทำสัญญาให้เช่าที่ดินกับบริษัทแห่งหนึ่ง ผู้เช่าตกลงที่จะจ่ายค่าเช่าในอัตราที่ตกลงกันตามสัญญา สัญญามีอายุ </w:t>
      </w:r>
      <w:r w:rsidR="005756DE" w:rsidRPr="007B4C6A">
        <w:rPr>
          <w:rFonts w:ascii="Angsana New" w:hAnsi="Angsana New"/>
          <w:sz w:val="30"/>
          <w:szCs w:val="30"/>
        </w:rPr>
        <w:t>25</w:t>
      </w:r>
      <w:r w:rsidRPr="007B4C6A">
        <w:rPr>
          <w:rFonts w:ascii="Angsana New" w:hAnsi="Angsana New"/>
          <w:sz w:val="30"/>
          <w:szCs w:val="30"/>
          <w:cs/>
        </w:rPr>
        <w:t xml:space="preserve"> ปี </w:t>
      </w:r>
      <w:r w:rsidR="005756DE" w:rsidRPr="007B4C6A">
        <w:rPr>
          <w:rFonts w:ascii="Angsana New" w:hAnsi="Angsana New"/>
          <w:sz w:val="30"/>
          <w:szCs w:val="30"/>
        </w:rPr>
        <w:t>5</w:t>
      </w:r>
      <w:r w:rsidRPr="007B4C6A">
        <w:rPr>
          <w:rFonts w:ascii="Angsana New" w:hAnsi="Angsana New"/>
          <w:sz w:val="30"/>
          <w:szCs w:val="30"/>
          <w:cs/>
        </w:rPr>
        <w:t xml:space="preserve"> เดือน </w:t>
      </w:r>
      <w:r w:rsidR="005756DE" w:rsidRPr="007B4C6A">
        <w:rPr>
          <w:rFonts w:ascii="Angsana New" w:hAnsi="Angsana New"/>
          <w:sz w:val="30"/>
          <w:szCs w:val="30"/>
          <w:cs/>
        </w:rPr>
        <w:t>และ</w:t>
      </w:r>
      <w:r w:rsidRPr="007B4C6A">
        <w:rPr>
          <w:rFonts w:ascii="Angsana New" w:hAnsi="Angsana New"/>
          <w:sz w:val="30"/>
          <w:szCs w:val="30"/>
          <w:cs/>
        </w:rPr>
        <w:t xml:space="preserve">จะสิ้นสุดในเดือน เมษายน </w:t>
      </w:r>
      <w:r w:rsidR="005756DE" w:rsidRPr="007B4C6A">
        <w:rPr>
          <w:rFonts w:ascii="Angsana New" w:hAnsi="Angsana New"/>
          <w:sz w:val="30"/>
          <w:szCs w:val="30"/>
        </w:rPr>
        <w:t>2587</w:t>
      </w:r>
    </w:p>
    <w:p w14:paraId="537C6B85" w14:textId="77777777" w:rsidR="00C74BD3" w:rsidRPr="00D64A2F" w:rsidRDefault="00C74BD3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F028BBF" w14:textId="698357C4" w:rsidR="003E512D" w:rsidRPr="00D64A2F" w:rsidRDefault="003E512D" w:rsidP="00E07F2E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ในระหว่างปี </w:t>
      </w:r>
      <w:r w:rsidRPr="00D64A2F">
        <w:rPr>
          <w:rFonts w:ascii="Angsana New" w:hAnsi="Angsana New"/>
          <w:spacing w:val="-4"/>
          <w:sz w:val="30"/>
          <w:szCs w:val="30"/>
        </w:rPr>
        <w:t>2550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C1946">
        <w:rPr>
          <w:rFonts w:ascii="Angsana New" w:hAnsi="Angsana New"/>
          <w:spacing w:val="-4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ได้ทำสัญญาร่วมลงทุนกับบริษัทภายนอกแห่งหนึ่งเพื่อพัฒนาโครงการ ดับบลิว โฮเต็ล แบงคอก </w:t>
      </w:r>
      <w:r w:rsidR="007C1946">
        <w:rPr>
          <w:rFonts w:ascii="Angsana New" w:hAnsi="Angsana New"/>
          <w:spacing w:val="-4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4"/>
          <w:sz w:val="30"/>
          <w:szCs w:val="30"/>
          <w:cs/>
        </w:rPr>
        <w:t>ได้ร่วมลงทุนกันจัดตั้งบริษัท นอร์ท สาธร โฮเต็ล จำกัด เพื่อดำเนินโครงการดังกล่าว ซึ่งบริษัท</w:t>
      </w:r>
      <w:r w:rsidR="00D56D47" w:rsidRPr="00D64A2F">
        <w:rPr>
          <w:rFonts w:ascii="Angsana New" w:hAnsi="Angsana New"/>
          <w:spacing w:val="-4"/>
          <w:sz w:val="30"/>
          <w:szCs w:val="30"/>
          <w:cs/>
        </w:rPr>
        <w:t>ย่อย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ถือหุ้นร้อยละ </w:t>
      </w:r>
      <w:r w:rsidRPr="00D64A2F">
        <w:rPr>
          <w:rFonts w:ascii="Angsana New" w:hAnsi="Angsana New"/>
          <w:spacing w:val="-4"/>
          <w:sz w:val="30"/>
          <w:szCs w:val="30"/>
        </w:rPr>
        <w:t>20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และบริษัทภายนอกดังกล่าวถือหุ้นร้อยละ </w:t>
      </w:r>
      <w:r w:rsidRPr="00D64A2F">
        <w:rPr>
          <w:rFonts w:ascii="Angsana New" w:hAnsi="Angsana New"/>
          <w:spacing w:val="-4"/>
          <w:sz w:val="30"/>
          <w:szCs w:val="30"/>
        </w:rPr>
        <w:t>80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ของส่วนได้เสีย </w:t>
      </w:r>
    </w:p>
    <w:p w14:paraId="7FB7F5C0" w14:textId="77777777" w:rsidR="003E512D" w:rsidRPr="00D64A2F" w:rsidRDefault="003E512D" w:rsidP="003E512D">
      <w:pPr>
        <w:pStyle w:val="ListParagraph"/>
        <w:rPr>
          <w:rFonts w:ascii="Angsana New" w:hAnsi="Angsana New"/>
          <w:sz w:val="20"/>
          <w:szCs w:val="20"/>
        </w:rPr>
      </w:pPr>
    </w:p>
    <w:p w14:paraId="4F5BBF02" w14:textId="77777777" w:rsidR="003E512D" w:rsidRPr="00D64A2F" w:rsidRDefault="003E512D" w:rsidP="00D64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7B4C6A">
        <w:rPr>
          <w:rFonts w:ascii="Angsana New" w:hAnsi="Angsana New"/>
          <w:spacing w:val="-4"/>
          <w:sz w:val="30"/>
          <w:szCs w:val="30"/>
          <w:cs/>
        </w:rPr>
        <w:t>ในเดือนสิงหาคม 2550 บริษัท นอร์ท สาธร เรียลตี้ จำกัด ได้ทำสัญญาเช่าช่วงที่ดินในส่วนโรงแรมจำนวน 2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ฉบับ กับบริษัท นอร์ท สาธร โฮเต็ล จำกัด โดยสัญญาเช่าช่วงมีระยะเวลาสิ้นสุดและเงื่อนไขเช่นเดียวกันกับสัญญา</w:t>
      </w:r>
      <w:r w:rsidRPr="007B4C6A">
        <w:rPr>
          <w:rFonts w:ascii="Angsana New" w:hAnsi="Angsana New"/>
          <w:spacing w:val="-4"/>
          <w:sz w:val="30"/>
          <w:szCs w:val="30"/>
          <w:cs/>
        </w:rPr>
        <w:t>เช่าหลัก เว้นแต่เงื่อนไขเพิ่มเติมที่ให้ บริษัท นอร์ท สาธร โฮเต็ล จำกัด ชำระเงินรายปีให้กับบริษัท นอร์ท สา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ธร เรียลตี้ จำกัดในฐานะผู้ให้เช่าซึ่งเป็นอัตราค่าเช่าเช่นเดียวกับที่บริษัท นอร์ท สาธร เรียลตี้ จำกัด ทำสัญญาหลักไว้กับสำนักงานทรัพย์สินส่วนพระมหากษัตริย์ตามสัญญาเช่าช่วง  ฉบับที่ </w:t>
      </w:r>
      <w:r w:rsidRPr="00D64A2F">
        <w:rPr>
          <w:rFonts w:ascii="Angsana New" w:hAnsi="Angsana New"/>
          <w:spacing w:val="-4"/>
          <w:sz w:val="30"/>
          <w:szCs w:val="30"/>
        </w:rPr>
        <w:t>1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กำหนดให้บริษัท นอร์ท สาธร โฮเต็ล จำกัด จ่ายเงินชำระเริ่มแรก เป็นจำนวนเงิน </w:t>
      </w:r>
      <w:r w:rsidRPr="00D64A2F">
        <w:rPr>
          <w:rFonts w:ascii="Angsana New" w:hAnsi="Angsana New"/>
          <w:spacing w:val="-4"/>
          <w:sz w:val="30"/>
          <w:szCs w:val="30"/>
        </w:rPr>
        <w:t>988</w:t>
      </w:r>
      <w:r w:rsidRPr="00D64A2F">
        <w:rPr>
          <w:rFonts w:ascii="Angsana New" w:hAnsi="Angsana New"/>
          <w:spacing w:val="-4"/>
          <w:sz w:val="30"/>
          <w:szCs w:val="30"/>
          <w:cs/>
        </w:rPr>
        <w:t>.</w:t>
      </w:r>
      <w:r w:rsidRPr="00D64A2F">
        <w:rPr>
          <w:rFonts w:ascii="Angsana New" w:hAnsi="Angsana New"/>
          <w:spacing w:val="-4"/>
          <w:sz w:val="30"/>
          <w:szCs w:val="30"/>
        </w:rPr>
        <w:t>60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ล้านบาท ให้แก่บริษัท นอร์ท สาธร เรียลตี้ จำกัด ในการให้บริษัท นอร์ท สาธร เรียลตี้ จำกัด พิจารณาเห็นชอบให้บริษัท นอร์ท สาธร โฮเต็ล จำกัด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บริษัท นอร์ท สาธร โฮเต็ล จำกัด บริษัท นอร์ท สาธร เรียลตี้ จำกัดได้รับเงินชำระเริ่มแรกทั้งหมดแล้ว</w:t>
      </w:r>
    </w:p>
    <w:p w14:paraId="0DBB9E19" w14:textId="77777777" w:rsidR="003E512D" w:rsidRPr="00D64A2F" w:rsidRDefault="003E512D" w:rsidP="003E51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71ACEDE9" w14:textId="76C81512" w:rsidR="003E512D" w:rsidRPr="007B4C6A" w:rsidRDefault="003E512D" w:rsidP="00D64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บริษัทย่อย</w:t>
      </w:r>
      <w:r w:rsidR="007C1946">
        <w:rPr>
          <w:rFonts w:ascii="Angsana New" w:hAnsi="Angsana New" w:hint="cs"/>
          <w:sz w:val="30"/>
          <w:szCs w:val="30"/>
          <w:cs/>
        </w:rPr>
        <w:t xml:space="preserve">ของ </w:t>
      </w:r>
      <w:r w:rsidR="007C1946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 xml:space="preserve">ได้บันทึกเงินค่าเช่าช่วงรับล่วงหน้าจำนวนเงิน </w:t>
      </w:r>
      <w:r w:rsidRPr="007B4C6A">
        <w:rPr>
          <w:rFonts w:ascii="Angsana New" w:hAnsi="Angsana New"/>
          <w:sz w:val="30"/>
          <w:szCs w:val="30"/>
        </w:rPr>
        <w:t>988</w:t>
      </w:r>
      <w:r w:rsidRPr="007B4C6A">
        <w:rPr>
          <w:rFonts w:ascii="Angsana New" w:hAnsi="Angsana New"/>
          <w:sz w:val="30"/>
          <w:szCs w:val="30"/>
          <w:cs/>
        </w:rPr>
        <w:t>.</w:t>
      </w:r>
      <w:r w:rsidRPr="007B4C6A">
        <w:rPr>
          <w:rFonts w:ascii="Angsana New" w:hAnsi="Angsana New"/>
          <w:sz w:val="30"/>
          <w:szCs w:val="30"/>
        </w:rPr>
        <w:t>60</w:t>
      </w:r>
      <w:r w:rsidRPr="007B4C6A">
        <w:rPr>
          <w:rFonts w:ascii="Angsana New" w:hAnsi="Angsana New"/>
          <w:sz w:val="30"/>
          <w:szCs w:val="30"/>
          <w:cs/>
        </w:rPr>
        <w:t xml:space="preserve"> ล้านบาท เป็นรายได้</w:t>
      </w:r>
      <w:r w:rsidR="005756DE" w:rsidRPr="007B4C6A">
        <w:rPr>
          <w:rFonts w:ascii="Angsana New" w:hAnsi="Angsana New"/>
          <w:sz w:val="30"/>
          <w:szCs w:val="30"/>
          <w:cs/>
        </w:rPr>
        <w:t>ค่าเช่ารับล่วงหน้า</w:t>
      </w:r>
      <w:r w:rsidRPr="007B4C6A">
        <w:rPr>
          <w:rFonts w:ascii="Angsana New" w:hAnsi="Angsana New"/>
          <w:sz w:val="30"/>
          <w:szCs w:val="30"/>
          <w:cs/>
        </w:rPr>
        <w:t>และทยอยรับรู้เป็นรายได้ตลอดอายุสัญญาเช่าโดยวิธีเส้นตรง</w:t>
      </w:r>
    </w:p>
    <w:p w14:paraId="122FF2C4" w14:textId="77777777" w:rsidR="003E512D" w:rsidRPr="00D64A2F" w:rsidRDefault="003E512D" w:rsidP="003E51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54810B10" w14:textId="7ED9CAF5" w:rsidR="003E512D" w:rsidRPr="00D64A2F" w:rsidRDefault="003E512D" w:rsidP="00E07F2E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ในวันที่ </w:t>
      </w:r>
      <w:r w:rsidRPr="00D64A2F">
        <w:rPr>
          <w:rFonts w:ascii="Angsana New" w:hAnsi="Angsana New"/>
          <w:spacing w:val="-4"/>
          <w:sz w:val="30"/>
          <w:szCs w:val="30"/>
        </w:rPr>
        <w:t>29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Pr="00D64A2F">
        <w:rPr>
          <w:rFonts w:ascii="Angsana New" w:hAnsi="Angsana New"/>
          <w:spacing w:val="-4"/>
          <w:sz w:val="30"/>
          <w:szCs w:val="30"/>
        </w:rPr>
        <w:t>2559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บริษัท นอร์ท สาธร เรียลตี้ จำกัด ซึ่งเป็นบริษัทย่อย</w:t>
      </w:r>
      <w:r w:rsidR="007C1946">
        <w:rPr>
          <w:rFonts w:ascii="Angsana New" w:hAnsi="Angsana New" w:hint="cs"/>
          <w:spacing w:val="-4"/>
          <w:sz w:val="30"/>
          <w:szCs w:val="30"/>
          <w:cs/>
        </w:rPr>
        <w:t xml:space="preserve">ของ </w:t>
      </w:r>
      <w:r w:rsidR="007C1946">
        <w:rPr>
          <w:rFonts w:ascii="Angsana New" w:hAnsi="Angsana New"/>
          <w:spacing w:val="-4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ได้เข้าทำสัญญาแบ่งเช่าช่วงที่ดิน อาคารพร้อมทั้งส่วนควบและงานระบบของอาคารสำนักงานสาทร สแควร์ เป็นระยะเวลาประมาณ </w:t>
      </w:r>
      <w:r w:rsidRPr="00D64A2F">
        <w:rPr>
          <w:rFonts w:ascii="Angsana New" w:hAnsi="Angsana New"/>
          <w:spacing w:val="-4"/>
          <w:sz w:val="30"/>
          <w:szCs w:val="30"/>
        </w:rPr>
        <w:t xml:space="preserve">25 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ปี สิ้นสุดวันที่ </w:t>
      </w:r>
      <w:r w:rsidRPr="00D64A2F">
        <w:rPr>
          <w:rFonts w:ascii="Angsana New" w:hAnsi="Angsana New"/>
          <w:spacing w:val="-4"/>
          <w:sz w:val="30"/>
          <w:szCs w:val="30"/>
        </w:rPr>
        <w:t>6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ตุลาคม  </w:t>
      </w:r>
      <w:r w:rsidRPr="00D64A2F">
        <w:rPr>
          <w:rFonts w:ascii="Angsana New" w:hAnsi="Angsana New"/>
          <w:spacing w:val="-4"/>
          <w:sz w:val="30"/>
          <w:szCs w:val="30"/>
        </w:rPr>
        <w:t>2583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รวมถึงขายกรรมสิทธิ์ในเฟอร์นิเจอร์ เครื่องมือและอุปกรณ์ ให้แก่</w:t>
      </w:r>
      <w:r w:rsidR="002974CA" w:rsidRPr="00D64A2F">
        <w:rPr>
          <w:rFonts w:ascii="Angsana New" w:hAnsi="Angsana New"/>
          <w:spacing w:val="-4"/>
          <w:sz w:val="30"/>
          <w:szCs w:val="30"/>
        </w:rPr>
        <w:t xml:space="preserve"> GVREIT </w:t>
      </w:r>
      <w:r w:rsidRPr="00D64A2F">
        <w:rPr>
          <w:rFonts w:ascii="Angsana New" w:hAnsi="Angsana New"/>
          <w:spacing w:val="-4"/>
          <w:sz w:val="30"/>
          <w:szCs w:val="30"/>
          <w:cs/>
        </w:rPr>
        <w:t>ซึ่งเป็นบริษัทร่วม</w:t>
      </w:r>
      <w:r w:rsidR="007C1946">
        <w:rPr>
          <w:rFonts w:ascii="Angsana New" w:hAnsi="Angsana New" w:hint="cs"/>
          <w:spacing w:val="-4"/>
          <w:sz w:val="30"/>
          <w:szCs w:val="30"/>
          <w:cs/>
        </w:rPr>
        <w:t xml:space="preserve">ของ </w:t>
      </w:r>
      <w:r w:rsidR="007C1946">
        <w:rPr>
          <w:rFonts w:ascii="Angsana New" w:hAnsi="Angsana New"/>
          <w:spacing w:val="-4"/>
          <w:sz w:val="30"/>
          <w:szCs w:val="30"/>
        </w:rPr>
        <w:t xml:space="preserve">GOLD </w:t>
      </w:r>
      <w:r w:rsidRPr="00D64A2F">
        <w:rPr>
          <w:rFonts w:ascii="Angsana New" w:hAnsi="Angsana New"/>
          <w:spacing w:val="-4"/>
          <w:sz w:val="30"/>
          <w:szCs w:val="30"/>
          <w:cs/>
        </w:rPr>
        <w:t>โดยได้รับชำระเงินจาก</w:t>
      </w:r>
      <w:r w:rsidR="007C1946">
        <w:rPr>
          <w:rFonts w:ascii="Angsana New" w:hAnsi="Angsana New"/>
          <w:spacing w:val="-4"/>
          <w:sz w:val="30"/>
          <w:szCs w:val="30"/>
        </w:rPr>
        <w:t xml:space="preserve"> GVREIT 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สำหรับทรัพย์สินที่เช่าช่วงในส่วนที่เป็นอาคารและส่วนควบและทรัพย์สินที่เช่าช่วงในส่วนที่เป็นงานระบบ เป็นจำนวนเงินประมาณ </w:t>
      </w:r>
      <w:r w:rsidRPr="00D64A2F">
        <w:rPr>
          <w:rFonts w:ascii="Angsana New" w:hAnsi="Angsana New"/>
          <w:spacing w:val="-4"/>
          <w:sz w:val="30"/>
          <w:szCs w:val="30"/>
        </w:rPr>
        <w:t>6,777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ล้านบาท และส่วนที่ขายเฟอร์นิเจอร์ เครื่องมือและอุปกรณ์ เป็นจำนวนเงินประมาณ </w:t>
      </w:r>
      <w:r w:rsidRPr="00D64A2F">
        <w:rPr>
          <w:rFonts w:ascii="Angsana New" w:hAnsi="Angsana New"/>
          <w:spacing w:val="-4"/>
          <w:sz w:val="30"/>
          <w:szCs w:val="30"/>
        </w:rPr>
        <w:t>37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โดยมีกำไรจากการจำหน่ายเป็นจำนวนเงิน </w:t>
      </w:r>
      <w:r w:rsidRPr="00D64A2F">
        <w:rPr>
          <w:rFonts w:ascii="Angsana New" w:hAnsi="Angsana New"/>
          <w:spacing w:val="-4"/>
          <w:sz w:val="30"/>
          <w:szCs w:val="30"/>
        </w:rPr>
        <w:t>1</w:t>
      </w:r>
      <w:r w:rsidRPr="00D64A2F">
        <w:rPr>
          <w:rFonts w:ascii="Angsana New" w:hAnsi="Angsana New"/>
          <w:spacing w:val="-4"/>
          <w:sz w:val="30"/>
          <w:szCs w:val="30"/>
          <w:cs/>
        </w:rPr>
        <w:t>.</w:t>
      </w:r>
      <w:r w:rsidRPr="00D64A2F">
        <w:rPr>
          <w:rFonts w:ascii="Angsana New" w:hAnsi="Angsana New"/>
          <w:spacing w:val="-4"/>
          <w:sz w:val="30"/>
          <w:szCs w:val="30"/>
        </w:rPr>
        <w:t>66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ล้านบาท นอกจากนี้</w:t>
      </w:r>
      <w:r w:rsidR="007C1946">
        <w:rPr>
          <w:rFonts w:ascii="Angsana New" w:hAnsi="Angsana New"/>
          <w:spacing w:val="-4"/>
          <w:sz w:val="30"/>
          <w:szCs w:val="30"/>
        </w:rPr>
        <w:t xml:space="preserve"> GVREIT 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ยังมีภาระผูกพันสำหรับการจ่ายค่าเช่าช่วงเป็นรายปีในส่วนที่เป็นที่ดินเป็นระยะเวลาประมาณ </w:t>
      </w:r>
      <w:r w:rsidRPr="00D64A2F">
        <w:rPr>
          <w:rFonts w:ascii="Angsana New" w:hAnsi="Angsana New"/>
          <w:spacing w:val="-4"/>
          <w:sz w:val="30"/>
          <w:szCs w:val="30"/>
        </w:rPr>
        <w:t>25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ปี โดยงวดสุดท้ายจ่ายในเดือนกันยายน </w:t>
      </w:r>
      <w:r w:rsidRPr="00D64A2F">
        <w:rPr>
          <w:rFonts w:ascii="Angsana New" w:hAnsi="Angsana New"/>
          <w:spacing w:val="-4"/>
          <w:sz w:val="30"/>
          <w:szCs w:val="30"/>
        </w:rPr>
        <w:t>2583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รวมเป็นจำนวนเงินทั้งสิ้น </w:t>
      </w:r>
      <w:r w:rsidRPr="00D64A2F">
        <w:rPr>
          <w:rFonts w:ascii="Angsana New" w:hAnsi="Angsana New"/>
          <w:spacing w:val="-4"/>
          <w:sz w:val="30"/>
          <w:szCs w:val="30"/>
        </w:rPr>
        <w:t>900</w:t>
      </w:r>
      <w:r w:rsidRPr="00D64A2F">
        <w:rPr>
          <w:rFonts w:ascii="Angsana New" w:hAnsi="Angsana New"/>
          <w:spacing w:val="-4"/>
          <w:sz w:val="30"/>
          <w:szCs w:val="30"/>
          <w:cs/>
        </w:rPr>
        <w:t xml:space="preserve"> ล้านบาท ในการให้บริษัท นอร์ท สาธร เรียลตี้ จำกัด พิจารณาเห็นชอบให้</w:t>
      </w:r>
      <w:r w:rsidR="007C1946">
        <w:rPr>
          <w:rFonts w:ascii="Angsana New" w:hAnsi="Angsana New"/>
          <w:spacing w:val="-4"/>
          <w:sz w:val="30"/>
          <w:szCs w:val="30"/>
        </w:rPr>
        <w:t xml:space="preserve"> GVREIT</w:t>
      </w:r>
      <w:r w:rsidR="007C1946" w:rsidRPr="00D64A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pacing w:val="-4"/>
          <w:sz w:val="30"/>
          <w:szCs w:val="30"/>
          <w:cs/>
        </w:rPr>
        <w:t>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</w:t>
      </w:r>
      <w:r w:rsidR="007C1946">
        <w:rPr>
          <w:rFonts w:ascii="Angsana New" w:hAnsi="Angsana New"/>
          <w:spacing w:val="-4"/>
          <w:sz w:val="30"/>
          <w:szCs w:val="30"/>
        </w:rPr>
        <w:t xml:space="preserve"> GVREIT</w:t>
      </w:r>
      <w:r w:rsidR="007C1946" w:rsidRPr="00D64A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64A2F">
        <w:rPr>
          <w:rFonts w:ascii="Angsana New" w:hAnsi="Angsana New"/>
          <w:spacing w:val="-4"/>
          <w:sz w:val="30"/>
          <w:szCs w:val="30"/>
          <w:cs/>
        </w:rPr>
        <w:t>บริษัท นอร์ท สาธร เรียลตี้ จำกัดได้รับเงินชำระเริ่มแรกทั้งหมดแล้ว</w:t>
      </w:r>
    </w:p>
    <w:p w14:paraId="0A48D280" w14:textId="75C35FC2" w:rsidR="003E512D" w:rsidRPr="007B4C6A" w:rsidRDefault="003E512D" w:rsidP="00D64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90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บริษัทย่อย</w:t>
      </w:r>
      <w:r w:rsidR="007C1946">
        <w:rPr>
          <w:rFonts w:ascii="Angsana New" w:hAnsi="Angsana New" w:hint="cs"/>
          <w:sz w:val="30"/>
          <w:szCs w:val="30"/>
          <w:cs/>
        </w:rPr>
        <w:t xml:space="preserve">ของ </w:t>
      </w:r>
      <w:r w:rsidR="007C1946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 xml:space="preserve">ได้บันทึกเงินค่าเช่าช่วงรับล่วงหน้าจำนวนเงิน </w:t>
      </w:r>
      <w:r w:rsidRPr="007B4C6A">
        <w:rPr>
          <w:rFonts w:ascii="Angsana New" w:hAnsi="Angsana New"/>
          <w:sz w:val="30"/>
          <w:szCs w:val="30"/>
        </w:rPr>
        <w:t>6,777</w:t>
      </w:r>
      <w:r w:rsidRPr="007B4C6A">
        <w:rPr>
          <w:rFonts w:ascii="Angsana New" w:hAnsi="Angsana New"/>
          <w:sz w:val="30"/>
          <w:szCs w:val="30"/>
          <w:cs/>
        </w:rPr>
        <w:t xml:space="preserve"> ล้านบาท เป็น</w:t>
      </w:r>
      <w:r w:rsidR="005756DE" w:rsidRPr="007B4C6A">
        <w:rPr>
          <w:rFonts w:ascii="Angsana New" w:hAnsi="Angsana New"/>
          <w:sz w:val="30"/>
          <w:szCs w:val="30"/>
          <w:cs/>
        </w:rPr>
        <w:t>รายได้ค่าเช่ารับล่วงหน้า</w:t>
      </w:r>
      <w:r w:rsidRPr="007B4C6A">
        <w:rPr>
          <w:rFonts w:ascii="Angsana New" w:hAnsi="Angsana New"/>
          <w:sz w:val="30"/>
          <w:szCs w:val="30"/>
          <w:cs/>
        </w:rPr>
        <w:t>และทยอยรับรู้เป็นรายได้ตลอดอายุสัญญาเช่าโดยวิธีเส้นตรง</w:t>
      </w:r>
    </w:p>
    <w:p w14:paraId="26C04202" w14:textId="633D86EB" w:rsidR="003B2E3D" w:rsidRPr="007B4C6A" w:rsidRDefault="003B2E3D" w:rsidP="003E51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8B10179" w14:textId="77777777" w:rsidR="00A836C8" w:rsidRPr="007B4C6A" w:rsidRDefault="00A836C8" w:rsidP="00D64A2F">
      <w:pPr>
        <w:pStyle w:val="Heading6"/>
        <w:numPr>
          <w:ilvl w:val="0"/>
          <w:numId w:val="40"/>
        </w:numPr>
        <w:ind w:left="720" w:hanging="72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79924204" w14:textId="77777777" w:rsidR="003C652C" w:rsidRPr="007B4C6A" w:rsidRDefault="003C652C">
      <w:pPr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260"/>
      </w:tblGrid>
      <w:tr w:rsidR="00AA75EB" w:rsidRPr="007B4C6A" w14:paraId="5F98D4B8" w14:textId="77777777" w:rsidTr="00C631E2">
        <w:trPr>
          <w:tblHeader/>
        </w:trPr>
        <w:tc>
          <w:tcPr>
            <w:tcW w:w="3780" w:type="dxa"/>
            <w:shd w:val="clear" w:color="auto" w:fill="auto"/>
          </w:tcPr>
          <w:p w14:paraId="7AFB8318" w14:textId="77777777" w:rsidR="00AA75EB" w:rsidRPr="007B4C6A" w:rsidRDefault="00AA75EB" w:rsidP="00DA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DE12270" w14:textId="77777777" w:rsidR="00AA75EB" w:rsidRPr="007B4C6A" w:rsidRDefault="00AA75EB" w:rsidP="00DA49B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0F2D9C2" w14:textId="77777777" w:rsidR="00AA75EB" w:rsidRPr="007B4C6A" w:rsidRDefault="00AA75EB" w:rsidP="00DA49B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75EB" w:rsidRPr="007B4C6A" w14:paraId="1FE3382A" w14:textId="77777777" w:rsidTr="00C631E2">
        <w:trPr>
          <w:tblHeader/>
        </w:trPr>
        <w:tc>
          <w:tcPr>
            <w:tcW w:w="3780" w:type="dxa"/>
            <w:shd w:val="clear" w:color="auto" w:fill="auto"/>
          </w:tcPr>
          <w:p w14:paraId="0525909B" w14:textId="77777777" w:rsidR="00AA75EB" w:rsidRPr="007B4C6A" w:rsidRDefault="00AA75EB" w:rsidP="00A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294428" w14:textId="77777777" w:rsidR="00AA75EB" w:rsidRPr="007B4C6A" w:rsidRDefault="006C1E09" w:rsidP="00AA75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286EB4" w14:textId="77777777" w:rsidR="00AA75EB" w:rsidRPr="007B4C6A" w:rsidRDefault="006C1E09" w:rsidP="00AA75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2B9D66" w14:textId="77777777" w:rsidR="00AA75EB" w:rsidRPr="007B4C6A" w:rsidRDefault="006C1E09" w:rsidP="00AA75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4219C3" w14:textId="77777777" w:rsidR="00AA75EB" w:rsidRPr="007B4C6A" w:rsidRDefault="006C1E09" w:rsidP="00AA75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2561</w:t>
            </w:r>
          </w:p>
        </w:tc>
      </w:tr>
      <w:tr w:rsidR="009D2B40" w:rsidRPr="007B4C6A" w14:paraId="3C71C144" w14:textId="77777777" w:rsidTr="00C631E2">
        <w:trPr>
          <w:tblHeader/>
        </w:trPr>
        <w:tc>
          <w:tcPr>
            <w:tcW w:w="3780" w:type="dxa"/>
            <w:shd w:val="clear" w:color="auto" w:fill="auto"/>
          </w:tcPr>
          <w:p w14:paraId="59771BD3" w14:textId="77777777" w:rsidR="009D2B40" w:rsidRPr="007B4C6A" w:rsidRDefault="009D2B40" w:rsidP="00A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735DF8" w14:textId="77777777" w:rsidR="009D2B40" w:rsidRPr="007B4C6A" w:rsidRDefault="009D2B40" w:rsidP="00AA75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E8D7A5" w14:textId="295AB0E9" w:rsidR="009D2B40" w:rsidRPr="007B4C6A" w:rsidRDefault="009D2B40" w:rsidP="00AA75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A5CC01" w14:textId="77777777" w:rsidR="009D2B40" w:rsidRPr="007B4C6A" w:rsidRDefault="009D2B40" w:rsidP="00AA75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900DE5" w14:textId="77777777" w:rsidR="009D2B40" w:rsidRPr="007B4C6A" w:rsidRDefault="009D2B40" w:rsidP="00AA75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</w:p>
        </w:tc>
      </w:tr>
      <w:tr w:rsidR="00AA75EB" w:rsidRPr="007B4C6A" w14:paraId="1E9BDEAF" w14:textId="77777777" w:rsidTr="00C631E2">
        <w:trPr>
          <w:tblHeader/>
        </w:trPr>
        <w:tc>
          <w:tcPr>
            <w:tcW w:w="3780" w:type="dxa"/>
            <w:shd w:val="clear" w:color="auto" w:fill="auto"/>
          </w:tcPr>
          <w:p w14:paraId="6AEE736E" w14:textId="77777777" w:rsidR="00AA75EB" w:rsidRPr="007B4C6A" w:rsidRDefault="00AA75EB" w:rsidP="00DA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58CF2A70" w14:textId="77777777" w:rsidR="00AA75EB" w:rsidRPr="007B4C6A" w:rsidRDefault="006017CC" w:rsidP="00DA49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</w:t>
            </w:r>
            <w:r w:rsidR="00AA75EB" w:rsidRPr="007B4C6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A75EB" w:rsidRPr="007B4C6A" w14:paraId="22B2648E" w14:textId="77777777" w:rsidTr="00C631E2">
        <w:tc>
          <w:tcPr>
            <w:tcW w:w="3780" w:type="dxa"/>
            <w:shd w:val="clear" w:color="auto" w:fill="auto"/>
            <w:vAlign w:val="bottom"/>
          </w:tcPr>
          <w:p w14:paraId="5CBAAACD" w14:textId="77777777" w:rsidR="00AA75EB" w:rsidRPr="007B4C6A" w:rsidRDefault="00AA75EB" w:rsidP="00A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376267" w14:textId="77777777" w:rsidR="00AA75EB" w:rsidRPr="007B4C6A" w:rsidRDefault="00AA75EB" w:rsidP="00AA75E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C6BA6B" w14:textId="77777777" w:rsidR="00AA75EB" w:rsidRPr="007B4C6A" w:rsidRDefault="00AA75EB" w:rsidP="00AA75E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EA9322" w14:textId="77777777" w:rsidR="00AA75EB" w:rsidRPr="007B4C6A" w:rsidRDefault="00AA75EB" w:rsidP="00AA75EB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1B55AB" w14:textId="77777777" w:rsidR="00AA75EB" w:rsidRPr="007B4C6A" w:rsidRDefault="00AA75EB" w:rsidP="00AA75E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A75EB" w:rsidRPr="007B4C6A" w14:paraId="4D53E994" w14:textId="77777777" w:rsidTr="00C631E2">
        <w:tc>
          <w:tcPr>
            <w:tcW w:w="3780" w:type="dxa"/>
            <w:shd w:val="clear" w:color="auto" w:fill="auto"/>
          </w:tcPr>
          <w:p w14:paraId="30C8507D" w14:textId="77777777" w:rsidR="00AA75EB" w:rsidRPr="007B4C6A" w:rsidRDefault="00AA75EB" w:rsidP="00AA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C48808" w14:textId="77777777" w:rsidR="00AA75EB" w:rsidRPr="007B4C6A" w:rsidRDefault="00AA75EB" w:rsidP="00AA75E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A34C5D" w14:textId="77777777" w:rsidR="00AA75EB" w:rsidRPr="007B4C6A" w:rsidRDefault="00AA75EB" w:rsidP="00AA75E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B53AC3" w14:textId="77777777" w:rsidR="00AA75EB" w:rsidRPr="007B4C6A" w:rsidRDefault="00AA75EB" w:rsidP="00AA75EB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9C46C5" w14:textId="77777777" w:rsidR="00AA75EB" w:rsidRPr="007B4C6A" w:rsidRDefault="00AA75EB" w:rsidP="00AA75EB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C1E09" w:rsidRPr="007B4C6A" w14:paraId="75CF1462" w14:textId="77777777" w:rsidTr="00C631E2">
        <w:tc>
          <w:tcPr>
            <w:tcW w:w="3780" w:type="dxa"/>
            <w:shd w:val="clear" w:color="auto" w:fill="auto"/>
          </w:tcPr>
          <w:p w14:paraId="2734AFE7" w14:textId="77777777" w:rsidR="006C1E09" w:rsidRPr="007B4C6A" w:rsidRDefault="00A30A72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6C1E09" w:rsidRPr="007B4C6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4D024B" w14:textId="77777777" w:rsidR="006C1E09" w:rsidRPr="007B4C6A" w:rsidRDefault="00511915" w:rsidP="00FB251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</w:t>
            </w:r>
            <w:r w:rsidR="00FB251E" w:rsidRPr="007B4C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5DB4C3" w14:textId="77777777" w:rsidR="006C1E09" w:rsidRPr="007B4C6A" w:rsidRDefault="00510CB1" w:rsidP="00FB251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11</w:t>
            </w:r>
            <w:r w:rsidR="00FB251E"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EC7B8C" w14:textId="77777777" w:rsidR="006C1E09" w:rsidRPr="007B4C6A" w:rsidRDefault="008147D7" w:rsidP="00FB251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3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="00FB251E"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4C9A7A" w14:textId="77777777" w:rsidR="006C1E09" w:rsidRPr="007B4C6A" w:rsidRDefault="00510CB1" w:rsidP="00FB251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3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23</w:t>
            </w:r>
          </w:p>
        </w:tc>
      </w:tr>
    </w:tbl>
    <w:p w14:paraId="244DDA2E" w14:textId="77777777" w:rsidR="00FB0FB2" w:rsidRPr="00D64A2F" w:rsidRDefault="00FB0FB2">
      <w:pPr>
        <w:rPr>
          <w:sz w:val="20"/>
          <w:szCs w:val="20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440"/>
        <w:gridCol w:w="1530"/>
        <w:gridCol w:w="1440"/>
      </w:tblGrid>
      <w:tr w:rsidR="00C631E2" w:rsidRPr="007B4C6A" w14:paraId="0A9C47F5" w14:textId="77777777" w:rsidTr="0013624F">
        <w:trPr>
          <w:tblHeader/>
        </w:trPr>
        <w:tc>
          <w:tcPr>
            <w:tcW w:w="3150" w:type="dxa"/>
            <w:shd w:val="clear" w:color="auto" w:fill="auto"/>
          </w:tcPr>
          <w:p w14:paraId="7EAB78E0" w14:textId="77777777" w:rsidR="00C631E2" w:rsidRPr="00D64A2F" w:rsidRDefault="00C631E2" w:rsidP="00DA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349332C" w14:textId="77777777" w:rsidR="00C631E2" w:rsidRPr="00D64A2F" w:rsidRDefault="00C631E2" w:rsidP="00DA49B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A3CD3F5" w14:textId="77777777" w:rsidR="00C631E2" w:rsidRPr="00D64A2F" w:rsidRDefault="00C631E2" w:rsidP="00DA49B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F11B2" w:rsidRPr="007B4C6A" w14:paraId="232C4D41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28812F7D" w14:textId="77777777" w:rsidR="00EF11B2" w:rsidRPr="007B4C6A" w:rsidRDefault="00EF11B2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F078BB3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874232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สำหรับรอบระยะ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034EDB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F50778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สำหรับรอบระยะ</w:t>
            </w:r>
          </w:p>
        </w:tc>
      </w:tr>
      <w:tr w:rsidR="00EF11B2" w:rsidRPr="007B4C6A" w14:paraId="25B9CBC0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759C751A" w14:textId="77777777" w:rsidR="00EF11B2" w:rsidRPr="007B4C6A" w:rsidRDefault="00EF11B2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E455305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8EA1F0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เวลาบัญชีตั้งแต่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E733BA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6B8419C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เวลาบัญชีตั้งแต่</w:t>
            </w:r>
          </w:p>
        </w:tc>
      </w:tr>
      <w:tr w:rsidR="00EF11B2" w:rsidRPr="007B4C6A" w14:paraId="3968C2CB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63CA4290" w14:textId="77777777" w:rsidR="00EF11B2" w:rsidRPr="007B4C6A" w:rsidRDefault="00EF11B2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16888E5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589954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วันที่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Pr="00D64A2F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FEE0B8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FFA4FA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วันที่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Pr="00D64A2F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</w:tr>
      <w:tr w:rsidR="00EF11B2" w:rsidRPr="007B4C6A" w14:paraId="58B141EC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0305B387" w14:textId="77777777" w:rsidR="00EF11B2" w:rsidRPr="007B4C6A" w:rsidRDefault="00EF11B2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CC4E3FD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6B1F40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  <w:t>2561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ถึงวันที่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9ACFE1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25BC30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  <w:t>2561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ถึงวันที่</w:t>
            </w:r>
          </w:p>
        </w:tc>
      </w:tr>
      <w:tr w:rsidR="00EF11B2" w:rsidRPr="007B4C6A" w14:paraId="51D75228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233AD553" w14:textId="77777777" w:rsidR="00EF11B2" w:rsidRPr="007B4C6A" w:rsidRDefault="00EF11B2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169BC8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631E33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8A5C80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0B6966" w14:textId="77777777" w:rsidR="00EF11B2" w:rsidRPr="00D64A2F" w:rsidRDefault="00EF11B2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2561</w:t>
            </w:r>
          </w:p>
        </w:tc>
      </w:tr>
      <w:tr w:rsidR="009D2B40" w:rsidRPr="007B4C6A" w14:paraId="474236EC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2BAE2D97" w14:textId="77777777" w:rsidR="009D2B40" w:rsidRPr="007B4C6A" w:rsidRDefault="009D2B40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417D4E4" w14:textId="77777777" w:rsidR="009D2B40" w:rsidRPr="007B4C6A" w:rsidRDefault="009D2B40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14F2345" w14:textId="727E9017" w:rsidR="009D2B40" w:rsidRPr="00D64A2F" w:rsidRDefault="009D2B40" w:rsidP="00EF11B2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08CBE2" w14:textId="77777777" w:rsidR="009D2B40" w:rsidRPr="007B4C6A" w:rsidRDefault="009D2B40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827153" w14:textId="77777777" w:rsidR="009D2B40" w:rsidRPr="007B4C6A" w:rsidRDefault="009D2B40" w:rsidP="00EF11B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EF11B2" w:rsidRPr="007B4C6A" w14:paraId="612276DA" w14:textId="77777777" w:rsidTr="0013624F">
        <w:trPr>
          <w:tblHeader/>
        </w:trPr>
        <w:tc>
          <w:tcPr>
            <w:tcW w:w="3150" w:type="dxa"/>
            <w:shd w:val="clear" w:color="auto" w:fill="auto"/>
          </w:tcPr>
          <w:p w14:paraId="4C77BC25" w14:textId="77777777" w:rsidR="00EF11B2" w:rsidRPr="007B4C6A" w:rsidRDefault="00EF11B2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2879BBB2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F11B2" w:rsidRPr="007B4C6A" w14:paraId="53DB3AF2" w14:textId="77777777" w:rsidTr="0013624F">
        <w:tc>
          <w:tcPr>
            <w:tcW w:w="3150" w:type="dxa"/>
            <w:shd w:val="clear" w:color="auto" w:fill="auto"/>
          </w:tcPr>
          <w:p w14:paraId="02366536" w14:textId="77777777" w:rsidR="00EF11B2" w:rsidRPr="007B4C6A" w:rsidRDefault="00EF11B2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D57E30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6F2C6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AAC5FBC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E185EA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F11B2" w:rsidRPr="007B4C6A" w14:paraId="3BA02E96" w14:textId="77777777" w:rsidTr="0013624F">
        <w:tc>
          <w:tcPr>
            <w:tcW w:w="3150" w:type="dxa"/>
            <w:shd w:val="clear" w:color="auto" w:fill="auto"/>
          </w:tcPr>
          <w:p w14:paraId="1C71470F" w14:textId="77777777" w:rsidR="00EF11B2" w:rsidRPr="007B4C6A" w:rsidRDefault="00EF11B2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BFC891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7E2C68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7A616E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F89605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F11B2" w:rsidRPr="007B4C6A" w14:paraId="5AC386EA" w14:textId="77777777" w:rsidTr="00281F24">
        <w:tc>
          <w:tcPr>
            <w:tcW w:w="3150" w:type="dxa"/>
            <w:shd w:val="clear" w:color="auto" w:fill="auto"/>
          </w:tcPr>
          <w:p w14:paraId="0B27F222" w14:textId="77777777" w:rsidR="00EF11B2" w:rsidRPr="007B4C6A" w:rsidRDefault="00EF11B2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80BA53" w14:textId="77777777" w:rsidR="00EF11B2" w:rsidRPr="007B4C6A" w:rsidRDefault="00E454D5" w:rsidP="00A739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6</w:t>
            </w:r>
            <w:r w:rsidR="00A739D2"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78CFED" w14:textId="77777777" w:rsidR="00EF11B2" w:rsidRPr="007B4C6A" w:rsidRDefault="004E159F" w:rsidP="00A739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="00A739D2"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CDA5C5" w14:textId="77777777" w:rsidR="00EF11B2" w:rsidRPr="007B4C6A" w:rsidRDefault="00E454D5" w:rsidP="00A739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="00A739D2"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D34E8" w14:textId="77777777" w:rsidR="00EF11B2" w:rsidRPr="007B4C6A" w:rsidRDefault="00EF11B2" w:rsidP="00A739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5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F11B2" w:rsidRPr="007B4C6A" w14:paraId="75EEF728" w14:textId="77777777" w:rsidTr="0013624F">
        <w:tc>
          <w:tcPr>
            <w:tcW w:w="3150" w:type="dxa"/>
            <w:shd w:val="clear" w:color="auto" w:fill="auto"/>
          </w:tcPr>
          <w:p w14:paraId="1A1BA8A9" w14:textId="77777777" w:rsidR="00EF11B2" w:rsidRPr="007B4C6A" w:rsidRDefault="00EF11B2" w:rsidP="00EF1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221338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480B2E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6E1DA9F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8CE9B7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11B2" w:rsidRPr="007B4C6A" w14:paraId="630F8BDC" w14:textId="77777777" w:rsidTr="0013624F">
        <w:tc>
          <w:tcPr>
            <w:tcW w:w="3150" w:type="dxa"/>
            <w:shd w:val="clear" w:color="auto" w:fill="auto"/>
          </w:tcPr>
          <w:p w14:paraId="6B8CA606" w14:textId="4A6DBF82" w:rsidR="00EF11B2" w:rsidRPr="007B4C6A" w:rsidRDefault="00960F33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="00EF11B2"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จากการประมาณการ</w:t>
            </w:r>
            <w:r w:rsidR="00EA1438"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br/>
              <w:t xml:space="preserve">   </w:t>
            </w:r>
            <w:r w:rsidR="00EF11B2"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CA34FC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5F6451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9836D0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7BBD06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11B2" w:rsidRPr="007B4C6A" w14:paraId="7D614883" w14:textId="77777777" w:rsidTr="0013624F">
        <w:tc>
          <w:tcPr>
            <w:tcW w:w="3150" w:type="dxa"/>
            <w:shd w:val="clear" w:color="auto" w:fill="auto"/>
          </w:tcPr>
          <w:p w14:paraId="62956F0F" w14:textId="59B0F212" w:rsidR="00EF11B2" w:rsidRPr="007B4C6A" w:rsidRDefault="00EF11B2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960F33"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รับรู้ใน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</w:t>
            </w:r>
            <w:r w:rsidR="00A30A72"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ปี</w:t>
            </w:r>
            <w:r w:rsidR="00A30A72"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/งวด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D270A3" w14:textId="6F58CBC5" w:rsidR="00EF11B2" w:rsidRPr="007B4C6A" w:rsidRDefault="00865164" w:rsidP="00EF11B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7DD0E" w14:textId="77777777" w:rsidR="00EF11B2" w:rsidRPr="007B4C6A" w:rsidRDefault="00F97BEE" w:rsidP="006A19D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2832A3" w14:textId="77777777" w:rsidR="00EF11B2" w:rsidRPr="007B4C6A" w:rsidRDefault="006A19D1" w:rsidP="00EF11B2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B54CF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-    </w:t>
            </w:r>
          </w:p>
        </w:tc>
      </w:tr>
      <w:tr w:rsidR="00EF11B2" w:rsidRPr="007B4C6A" w14:paraId="444E1D8B" w14:textId="77777777" w:rsidTr="0013624F">
        <w:tc>
          <w:tcPr>
            <w:tcW w:w="3150" w:type="dxa"/>
            <w:shd w:val="clear" w:color="auto" w:fill="auto"/>
          </w:tcPr>
          <w:p w14:paraId="1827B617" w14:textId="77777777" w:rsidR="00EF11B2" w:rsidRPr="007B4C6A" w:rsidRDefault="00EF11B2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กำไรสะสมจากการประมาณการตาม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81446E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2B1304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855F3C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A37862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11B2" w:rsidRPr="007B4C6A" w14:paraId="3E1E1466" w14:textId="77777777" w:rsidTr="0013624F">
        <w:tc>
          <w:tcPr>
            <w:tcW w:w="3150" w:type="dxa"/>
            <w:shd w:val="clear" w:color="auto" w:fill="auto"/>
          </w:tcPr>
          <w:p w14:paraId="03D04474" w14:textId="77777777" w:rsidR="00EF11B2" w:rsidRPr="007B4C6A" w:rsidRDefault="00EF11B2" w:rsidP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หลัก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DEB948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76E043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8653C3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484F7C" w14:textId="77777777" w:rsidR="00EF11B2" w:rsidRPr="007B4C6A" w:rsidRDefault="00EF11B2" w:rsidP="00EF11B2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11B2" w:rsidRPr="007B4C6A" w14:paraId="2CA4AB9D" w14:textId="77777777" w:rsidTr="00D64A2F">
        <w:trPr>
          <w:trHeight w:val="506"/>
        </w:trPr>
        <w:tc>
          <w:tcPr>
            <w:tcW w:w="3150" w:type="dxa"/>
            <w:shd w:val="clear" w:color="auto" w:fill="auto"/>
            <w:vAlign w:val="center"/>
          </w:tcPr>
          <w:p w14:paraId="23016A6B" w14:textId="77777777" w:rsidR="00EF11B2" w:rsidRPr="007B4C6A" w:rsidRDefault="00EF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</w:t>
            </w:r>
            <w:r w:rsidR="00A30A72"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ปี</w:t>
            </w:r>
            <w:r w:rsidR="00A30A72"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/งวด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5C4ACA" w14:textId="3C8E33D6" w:rsidR="00EF11B2" w:rsidRPr="00D64A2F" w:rsidRDefault="00511915" w:rsidP="00D64A2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D64A2F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865164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ADD889" w14:textId="77777777" w:rsidR="00EF11B2" w:rsidRPr="00D64A2F" w:rsidRDefault="00EF11B2" w:rsidP="00D64A2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6A19D1"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3</w:t>
            </w: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58DF9A" w14:textId="3667688B" w:rsidR="00EF11B2" w:rsidRPr="00D64A2F" w:rsidRDefault="008147D7" w:rsidP="00D64A2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865164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6FCFF" w14:textId="77777777" w:rsidR="00EF11B2" w:rsidRPr="00D64A2F" w:rsidRDefault="00EF11B2" w:rsidP="00D64A2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D64A2F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44586BDE" w14:textId="77777777" w:rsidR="006D5C3E" w:rsidRPr="007B4C6A" w:rsidRDefault="006D5C3E" w:rsidP="0019231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A68E2F2" w14:textId="77777777" w:rsidR="00291968" w:rsidRPr="007B4C6A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4C6A">
        <w:rPr>
          <w:rFonts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  <w:r w:rsidRPr="007B4C6A">
        <w:rPr>
          <w:b/>
          <w:bCs/>
          <w:i/>
          <w:iCs/>
          <w:sz w:val="30"/>
          <w:szCs w:val="30"/>
          <w:cs/>
        </w:rPr>
        <w:t xml:space="preserve"> </w:t>
      </w:r>
    </w:p>
    <w:p w14:paraId="44D714D6" w14:textId="77777777" w:rsidR="00291968" w:rsidRPr="00D64A2F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2"/>
          <w:szCs w:val="12"/>
        </w:rPr>
      </w:pPr>
    </w:p>
    <w:p w14:paraId="0A47350E" w14:textId="77777777" w:rsidR="00291968" w:rsidRPr="007B4C6A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hint="cs"/>
          <w:sz w:val="30"/>
          <w:szCs w:val="30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Pr="007B4C6A">
        <w:rPr>
          <w:sz w:val="30"/>
          <w:szCs w:val="30"/>
          <w:cs/>
        </w:rPr>
        <w:t xml:space="preserve"> </w:t>
      </w:r>
      <w:r w:rsidRPr="007B4C6A">
        <w:rPr>
          <w:rFonts w:hint="cs"/>
          <w:sz w:val="30"/>
          <w:szCs w:val="30"/>
          <w:cs/>
        </w:rPr>
        <w:t>พ</w:t>
      </w:r>
      <w:r w:rsidRPr="007B4C6A">
        <w:rPr>
          <w:sz w:val="30"/>
          <w:szCs w:val="30"/>
          <w:cs/>
        </w:rPr>
        <w:t>.</w:t>
      </w:r>
      <w:r w:rsidRPr="007B4C6A">
        <w:rPr>
          <w:rFonts w:hint="cs"/>
          <w:sz w:val="30"/>
          <w:szCs w:val="30"/>
          <w:cs/>
        </w:rPr>
        <w:t>ศ</w:t>
      </w:r>
      <w:r w:rsidRPr="007B4C6A">
        <w:rPr>
          <w:sz w:val="30"/>
          <w:szCs w:val="30"/>
          <w:cs/>
        </w:rPr>
        <w:t xml:space="preserve">. </w:t>
      </w:r>
      <w:r w:rsidRPr="007B4C6A">
        <w:rPr>
          <w:rFonts w:ascii="Angsana New" w:hAnsi="Angsana New"/>
          <w:sz w:val="30"/>
          <w:szCs w:val="30"/>
        </w:rPr>
        <w:t xml:space="preserve">2541 </w:t>
      </w:r>
      <w:r w:rsidRPr="007B4C6A">
        <w:rPr>
          <w:rFonts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68CB0F5C" w14:textId="77777777" w:rsidR="00291968" w:rsidRPr="00D64A2F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2"/>
          <w:szCs w:val="12"/>
        </w:rPr>
      </w:pPr>
    </w:p>
    <w:p w14:paraId="51191BE1" w14:textId="77777777" w:rsidR="00291968" w:rsidRPr="007B4C6A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7B4C6A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4B4F7050" w14:textId="77777777" w:rsidR="0013624F" w:rsidRPr="00D64A2F" w:rsidRDefault="0013624F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2"/>
          <w:szCs w:val="12"/>
        </w:rPr>
      </w:pPr>
    </w:p>
    <w:p w14:paraId="41948447" w14:textId="77777777" w:rsidR="00291968" w:rsidRPr="007B4C6A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7B4C6A">
        <w:rPr>
          <w:rFonts w:hint="cs"/>
          <w:sz w:val="30"/>
          <w:szCs w:val="30"/>
          <w:cs/>
        </w:rPr>
        <w:t>การเปลี่ยนแปลงในมูลค่า</w:t>
      </w:r>
      <w:r w:rsidRPr="007B4C6A">
        <w:rPr>
          <w:rFonts w:ascii="Angsana New" w:hAnsi="Angsana New"/>
          <w:sz w:val="30"/>
          <w:szCs w:val="30"/>
          <w:cs/>
        </w:rPr>
        <w:t xml:space="preserve">ปัจจุบันของภาระผูกพันของโครงการผลประโยชน์ </w:t>
      </w:r>
      <w:r w:rsidR="00A30A72" w:rsidRPr="007B4C6A">
        <w:rPr>
          <w:rFonts w:ascii="Angsana New" w:hAnsi="Angsana New"/>
          <w:sz w:val="30"/>
          <w:szCs w:val="30"/>
          <w:cs/>
        </w:rPr>
        <w:t>มีดังนี้</w:t>
      </w:r>
    </w:p>
    <w:p w14:paraId="79A3821D" w14:textId="77777777" w:rsidR="0013624F" w:rsidRPr="00D64A2F" w:rsidRDefault="0013624F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2"/>
          <w:szCs w:val="12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440"/>
        <w:gridCol w:w="1530"/>
        <w:gridCol w:w="1440"/>
      </w:tblGrid>
      <w:tr w:rsidR="0013624F" w:rsidRPr="007B4C6A" w14:paraId="75822AEA" w14:textId="77777777" w:rsidTr="0013624F">
        <w:trPr>
          <w:tblHeader/>
        </w:trPr>
        <w:tc>
          <w:tcPr>
            <w:tcW w:w="3150" w:type="dxa"/>
            <w:shd w:val="clear" w:color="auto" w:fill="auto"/>
          </w:tcPr>
          <w:p w14:paraId="10C38913" w14:textId="77777777" w:rsidR="0013624F" w:rsidRPr="007B4C6A" w:rsidRDefault="0013624F" w:rsidP="00DA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86E5F2A" w14:textId="77777777" w:rsidR="0013624F" w:rsidRPr="007B4C6A" w:rsidRDefault="0013624F" w:rsidP="00DA49B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D45B01C" w14:textId="77777777" w:rsidR="0013624F" w:rsidRPr="007B4C6A" w:rsidRDefault="0013624F" w:rsidP="00DA49B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62A0A" w:rsidRPr="007B4C6A" w14:paraId="5B9B0F81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1DB53FE2" w14:textId="77777777" w:rsidR="00562A0A" w:rsidRPr="007B4C6A" w:rsidRDefault="00562A0A" w:rsidP="0056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D6071BB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F7E85B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สำหรับรอบระยะ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99A13B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CB3AC9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สำหรับรอบระยะ</w:t>
            </w:r>
          </w:p>
        </w:tc>
      </w:tr>
      <w:tr w:rsidR="00562A0A" w:rsidRPr="007B4C6A" w14:paraId="5A1C614E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66AEA393" w14:textId="77777777" w:rsidR="00562A0A" w:rsidRPr="007B4C6A" w:rsidRDefault="00562A0A" w:rsidP="0056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4C624D4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7FBE78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เวลาบัญชีตั้งแต่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BAD92F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2AC6E0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เวลาบัญชีตั้งแต่</w:t>
            </w:r>
          </w:p>
        </w:tc>
      </w:tr>
      <w:tr w:rsidR="00562A0A" w:rsidRPr="007B4C6A" w14:paraId="1B687F4D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0DCDD6B0" w14:textId="77777777" w:rsidR="00562A0A" w:rsidRPr="007B4C6A" w:rsidRDefault="00562A0A" w:rsidP="0056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CB1E040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F4C793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วันที่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Pr="00D64A2F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992173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A52AD2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วันที่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Pr="00D64A2F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</w:tr>
      <w:tr w:rsidR="00562A0A" w:rsidRPr="007B4C6A" w14:paraId="468D784F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12E86B9E" w14:textId="77777777" w:rsidR="00562A0A" w:rsidRPr="007B4C6A" w:rsidRDefault="00562A0A" w:rsidP="0056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9753A2D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45CFE1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  <w:t>2561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ถึงวันที่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44A436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5C6B4E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  <w:t>2561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ถึงวันที่</w:t>
            </w:r>
          </w:p>
        </w:tc>
      </w:tr>
      <w:tr w:rsidR="00562A0A" w:rsidRPr="007B4C6A" w14:paraId="4A8429A3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3C4D5AF9" w14:textId="77777777" w:rsidR="00562A0A" w:rsidRPr="007B4C6A" w:rsidRDefault="00562A0A" w:rsidP="0056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EA7C7FD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B02455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6E8840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6DE202" w14:textId="77777777" w:rsidR="00562A0A" w:rsidRPr="00D64A2F" w:rsidRDefault="00562A0A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2561</w:t>
            </w:r>
          </w:p>
        </w:tc>
      </w:tr>
      <w:tr w:rsidR="009D2B40" w:rsidRPr="007B4C6A" w14:paraId="34151EF4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0F30B7CD" w14:textId="77777777" w:rsidR="009D2B40" w:rsidRPr="007B4C6A" w:rsidRDefault="009D2B40" w:rsidP="0056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B07F82E" w14:textId="77777777" w:rsidR="009D2B40" w:rsidRPr="007B4C6A" w:rsidRDefault="009D2B40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C8EC34" w14:textId="1E81F9C4" w:rsidR="009D2B40" w:rsidRPr="00D64A2F" w:rsidRDefault="009D2B40" w:rsidP="00562A0A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1A6B85" w14:textId="77777777" w:rsidR="009D2B40" w:rsidRPr="007B4C6A" w:rsidRDefault="009D2B40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9BA4FB" w14:textId="77777777" w:rsidR="009D2B40" w:rsidRPr="007B4C6A" w:rsidRDefault="009D2B40" w:rsidP="00562A0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13624F" w:rsidRPr="007B4C6A" w14:paraId="2F7EE863" w14:textId="77777777" w:rsidTr="0013624F">
        <w:trPr>
          <w:tblHeader/>
        </w:trPr>
        <w:tc>
          <w:tcPr>
            <w:tcW w:w="3150" w:type="dxa"/>
            <w:shd w:val="clear" w:color="auto" w:fill="auto"/>
          </w:tcPr>
          <w:p w14:paraId="4B3E33EC" w14:textId="77777777" w:rsidR="0013624F" w:rsidRPr="007B4C6A" w:rsidRDefault="0013624F" w:rsidP="00DA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2C5AB92E" w14:textId="77777777" w:rsidR="0013624F" w:rsidRPr="007B4C6A" w:rsidRDefault="0079417B" w:rsidP="00DA49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</w:t>
            </w:r>
            <w:r w:rsidR="0013624F" w:rsidRPr="007B4C6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B7B7D" w:rsidRPr="007B4C6A" w14:paraId="36488A00" w14:textId="77777777" w:rsidTr="0013624F">
        <w:tc>
          <w:tcPr>
            <w:tcW w:w="3150" w:type="dxa"/>
            <w:shd w:val="clear" w:color="auto" w:fill="auto"/>
          </w:tcPr>
          <w:p w14:paraId="32A5ED2A" w14:textId="77777777" w:rsidR="002B7B7D" w:rsidRPr="007B4C6A" w:rsidRDefault="002B7B7D" w:rsidP="0084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ณ วันที่ 1 </w:t>
            </w:r>
            <w:r w:rsidR="00844E34"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ตุลาคม/ 1 มกราคม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883DE0" w14:textId="77777777" w:rsidR="002B7B7D" w:rsidRPr="007B4C6A" w:rsidRDefault="00511915" w:rsidP="00A87D3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  <w:r w:rsidR="00A87D30"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A7724" w14:textId="77777777" w:rsidR="002B7B7D" w:rsidRPr="007B4C6A" w:rsidRDefault="00562A0A" w:rsidP="00A87D3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105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7985D6" w14:textId="77777777" w:rsidR="002B7B7D" w:rsidRPr="007B4C6A" w:rsidRDefault="006B4511" w:rsidP="00A87D30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10097B" w14:textId="77777777" w:rsidR="002B7B7D" w:rsidRPr="007B4C6A" w:rsidRDefault="00562A0A" w:rsidP="00A87D30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</w:t>
            </w:r>
          </w:p>
        </w:tc>
      </w:tr>
      <w:tr w:rsidR="002B7B7D" w:rsidRPr="007B4C6A" w14:paraId="0FFADCF7" w14:textId="77777777" w:rsidTr="00D64A2F">
        <w:trPr>
          <w:trHeight w:val="173"/>
        </w:trPr>
        <w:tc>
          <w:tcPr>
            <w:tcW w:w="3150" w:type="dxa"/>
            <w:shd w:val="clear" w:color="auto" w:fill="auto"/>
          </w:tcPr>
          <w:p w14:paraId="17E3056F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542838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97F5AF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B938D3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C5F954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</w:tr>
      <w:tr w:rsidR="002B7B7D" w:rsidRPr="007B4C6A" w14:paraId="68E04CD5" w14:textId="77777777" w:rsidTr="0013624F">
        <w:tc>
          <w:tcPr>
            <w:tcW w:w="3150" w:type="dxa"/>
            <w:shd w:val="clear" w:color="auto" w:fill="auto"/>
          </w:tcPr>
          <w:p w14:paraId="25FBB438" w14:textId="77777777" w:rsidR="002B7B7D" w:rsidRPr="007B4C6A" w:rsidRDefault="002B7B7D" w:rsidP="002B7B7D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3D7C92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E0B7AC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F2F1AA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2DD8BB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7B7D" w:rsidRPr="007B4C6A" w14:paraId="6461343B" w14:textId="77777777" w:rsidTr="00DA3953">
        <w:tc>
          <w:tcPr>
            <w:tcW w:w="3150" w:type="dxa"/>
            <w:shd w:val="clear" w:color="auto" w:fill="auto"/>
          </w:tcPr>
          <w:p w14:paraId="7FF06B7B" w14:textId="77777777" w:rsidR="002B7B7D" w:rsidRPr="007B4C6A" w:rsidRDefault="006B4511" w:rsidP="002B7B7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ต้นทุนบริการอดีต</w:t>
            </w:r>
          </w:p>
        </w:tc>
        <w:tc>
          <w:tcPr>
            <w:tcW w:w="1530" w:type="dxa"/>
            <w:shd w:val="clear" w:color="auto" w:fill="auto"/>
          </w:tcPr>
          <w:p w14:paraId="4558414C" w14:textId="77777777" w:rsidR="002B7B7D" w:rsidRPr="007B4C6A" w:rsidRDefault="00511915" w:rsidP="009529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65CDE4F0" w14:textId="77777777" w:rsidR="002B7B7D" w:rsidRPr="007B4C6A" w:rsidRDefault="002D2FEF" w:rsidP="00D64A2F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6D4AD58" w14:textId="77777777" w:rsidR="002B7B7D" w:rsidRPr="007B4C6A" w:rsidRDefault="0095292B" w:rsidP="002B7B7D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480AE0DC" w14:textId="77777777" w:rsidR="002B7B7D" w:rsidRPr="007B4C6A" w:rsidRDefault="002A4400" w:rsidP="00D64A2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B4511" w:rsidRPr="007B4C6A" w14:paraId="26F9A1E4" w14:textId="77777777" w:rsidTr="00DA3953">
        <w:tc>
          <w:tcPr>
            <w:tcW w:w="3150" w:type="dxa"/>
            <w:shd w:val="clear" w:color="auto" w:fill="auto"/>
          </w:tcPr>
          <w:p w14:paraId="001DB340" w14:textId="77777777" w:rsidR="006B4511" w:rsidRPr="007B4C6A" w:rsidRDefault="006B4511" w:rsidP="006B451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30" w:type="dxa"/>
            <w:shd w:val="clear" w:color="auto" w:fill="auto"/>
          </w:tcPr>
          <w:p w14:paraId="0E723C60" w14:textId="77777777" w:rsidR="006B4511" w:rsidRPr="007B4C6A" w:rsidRDefault="0095292B" w:rsidP="006B451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14:paraId="4F82E31A" w14:textId="77777777" w:rsidR="006B4511" w:rsidRPr="007B4C6A" w:rsidRDefault="0095292B" w:rsidP="006B451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17</w:t>
            </w:r>
          </w:p>
        </w:tc>
        <w:tc>
          <w:tcPr>
            <w:tcW w:w="1530" w:type="dxa"/>
            <w:shd w:val="clear" w:color="auto" w:fill="auto"/>
          </w:tcPr>
          <w:p w14:paraId="6B4F3570" w14:textId="77777777" w:rsidR="006B4511" w:rsidRPr="007B4C6A" w:rsidRDefault="002A4400" w:rsidP="0095292B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8C209AA" w14:textId="77777777" w:rsidR="006B4511" w:rsidRPr="007B4C6A" w:rsidRDefault="006B4511" w:rsidP="00D64A2F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95292B"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17453" w:rsidRPr="007B4C6A" w14:paraId="17B95258" w14:textId="77777777" w:rsidTr="00DA3953">
        <w:tc>
          <w:tcPr>
            <w:tcW w:w="3150" w:type="dxa"/>
            <w:shd w:val="clear" w:color="auto" w:fill="auto"/>
          </w:tcPr>
          <w:p w14:paraId="51C46737" w14:textId="77777777" w:rsidR="00217453" w:rsidRPr="007B4C6A" w:rsidRDefault="00217453" w:rsidP="0021745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30" w:type="dxa"/>
            <w:shd w:val="clear" w:color="auto" w:fill="auto"/>
          </w:tcPr>
          <w:p w14:paraId="76B89C71" w14:textId="77777777" w:rsidR="00217453" w:rsidRPr="00D64A2F" w:rsidRDefault="00217453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235697BC" w14:textId="77777777" w:rsidR="00217453" w:rsidRPr="00D64A2F" w:rsidRDefault="00217453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4C07C45D" w14:textId="77777777" w:rsidR="00217453" w:rsidRPr="00D64A2F" w:rsidRDefault="00217453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104FF0C" w14:textId="77777777" w:rsidR="00217453" w:rsidRPr="00D64A2F" w:rsidRDefault="00217453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86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B7B7D" w:rsidRPr="007B4C6A" w14:paraId="385404DA" w14:textId="77777777" w:rsidTr="00DA3953">
        <w:tc>
          <w:tcPr>
            <w:tcW w:w="3150" w:type="dxa"/>
            <w:shd w:val="clear" w:color="auto" w:fill="auto"/>
          </w:tcPr>
          <w:p w14:paraId="3B98AB6C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F52393" w14:textId="77777777" w:rsidR="002B7B7D" w:rsidRPr="00D64A2F" w:rsidRDefault="00511915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="00217453" w:rsidRPr="00D64A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2BA55" w14:textId="77777777" w:rsidR="002B7B7D" w:rsidRPr="00D64A2F" w:rsidRDefault="002B7B7D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217453" w:rsidRPr="00D64A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933981" w14:textId="77777777" w:rsidR="002B7B7D" w:rsidRPr="00D64A2F" w:rsidRDefault="002A4400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="00217453" w:rsidRPr="00D64A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1CF8D" w14:textId="77777777" w:rsidR="002B7B7D" w:rsidRPr="00D64A2F" w:rsidRDefault="002B7B7D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13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B7B7D" w:rsidRPr="007B4C6A" w14:paraId="2DC086A4" w14:textId="77777777" w:rsidTr="00D64A2F">
        <w:trPr>
          <w:trHeight w:val="61"/>
        </w:trPr>
        <w:tc>
          <w:tcPr>
            <w:tcW w:w="3150" w:type="dxa"/>
            <w:shd w:val="clear" w:color="auto" w:fill="auto"/>
          </w:tcPr>
          <w:p w14:paraId="0A4AF49E" w14:textId="77777777" w:rsidR="002B7B7D" w:rsidRPr="007B4C6A" w:rsidRDefault="002B7B7D" w:rsidP="002B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970792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A5264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07A4F7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505B05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2B7B7D" w:rsidRPr="007B4C6A" w14:paraId="65273A87" w14:textId="77777777" w:rsidTr="0013624F">
        <w:tc>
          <w:tcPr>
            <w:tcW w:w="3150" w:type="dxa"/>
            <w:shd w:val="clear" w:color="auto" w:fill="auto"/>
          </w:tcPr>
          <w:p w14:paraId="4DFA016B" w14:textId="77777777" w:rsidR="002B7B7D" w:rsidRPr="007B4C6A" w:rsidRDefault="002B7B7D" w:rsidP="002B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15366C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D58AD3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63BA654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8D104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7B7D" w:rsidRPr="007B4C6A" w14:paraId="0507F199" w14:textId="77777777" w:rsidTr="00DA3953">
        <w:tc>
          <w:tcPr>
            <w:tcW w:w="3150" w:type="dxa"/>
            <w:shd w:val="clear" w:color="auto" w:fill="auto"/>
          </w:tcPr>
          <w:p w14:paraId="2CFD301A" w14:textId="38226122" w:rsidR="002B7B7D" w:rsidRPr="007B4C6A" w:rsidRDefault="00F526C4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="00E35C4F" w:rsidRPr="007B4C6A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(</w:t>
            </w:r>
            <w:r w:rsidR="002B7B7D"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)</w:t>
            </w:r>
            <w:r w:rsidR="00E35C4F" w:rsidRPr="007B4C6A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2B7B7D"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จากการประมาณการ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2B0DDF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BFCEDE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7016F5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2D75AA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7B7D" w:rsidRPr="007B4C6A" w14:paraId="763456B3" w14:textId="77777777" w:rsidTr="00DA3953">
        <w:tc>
          <w:tcPr>
            <w:tcW w:w="3150" w:type="dxa"/>
            <w:shd w:val="clear" w:color="auto" w:fill="auto"/>
          </w:tcPr>
          <w:p w14:paraId="1CCC3135" w14:textId="7ED5CE19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  <w:r w:rsidR="00E35C4F"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8881B0" w14:textId="77777777" w:rsidR="002B7B7D" w:rsidRPr="00D64A2F" w:rsidRDefault="00511915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4290E" w14:textId="77777777" w:rsidR="002B7B7D" w:rsidRPr="00D64A2F" w:rsidRDefault="004F45CA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D64A2F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080269" w14:textId="77777777" w:rsidR="002B7B7D" w:rsidRPr="00D64A2F" w:rsidRDefault="003E02D4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14798" w14:textId="19F51784" w:rsidR="002B7B7D" w:rsidRPr="00D64A2F" w:rsidRDefault="002B7B7D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86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B7B7D" w:rsidRPr="007B4C6A" w14:paraId="670FB10F" w14:textId="77777777" w:rsidTr="00DA3953">
        <w:tc>
          <w:tcPr>
            <w:tcW w:w="3150" w:type="dxa"/>
            <w:shd w:val="clear" w:color="auto" w:fill="auto"/>
          </w:tcPr>
          <w:p w14:paraId="50EF11FA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9194E2" w14:textId="77777777" w:rsidR="002B7B7D" w:rsidRPr="00D64A2F" w:rsidRDefault="00511915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9A5FA" w14:textId="77777777" w:rsidR="002B7B7D" w:rsidRPr="00D64A2F" w:rsidRDefault="004F45CA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3135AC" w14:textId="77777777" w:rsidR="002B7B7D" w:rsidRPr="00D64A2F" w:rsidRDefault="003E02D4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4D6C1" w14:textId="6A93E556" w:rsidR="002B7B7D" w:rsidRPr="00D64A2F" w:rsidRDefault="002B7B7D" w:rsidP="00D64A2F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867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B7B7D" w:rsidRPr="007B4C6A" w14:paraId="0C834B0B" w14:textId="77777777" w:rsidTr="00DA3953">
        <w:tc>
          <w:tcPr>
            <w:tcW w:w="3150" w:type="dxa"/>
            <w:shd w:val="clear" w:color="auto" w:fill="auto"/>
          </w:tcPr>
          <w:p w14:paraId="60086B88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122D81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687352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41CF93C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927AF2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B7B7D" w:rsidRPr="007B4C6A" w14:paraId="7502F668" w14:textId="77777777" w:rsidTr="00DA3953">
        <w:tc>
          <w:tcPr>
            <w:tcW w:w="3150" w:type="dxa"/>
            <w:shd w:val="clear" w:color="auto" w:fill="auto"/>
          </w:tcPr>
          <w:p w14:paraId="23E29028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ผลประโยชน์จ่ายในระหว่าง</w:t>
            </w:r>
            <w:r w:rsidR="00A30A72"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ปี/งวด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C119FC" w14:textId="77777777" w:rsidR="002B7B7D" w:rsidRPr="007B4C6A" w:rsidRDefault="00511915" w:rsidP="003E02D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3E02D4"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2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EAF04" w14:textId="77777777" w:rsidR="002B7B7D" w:rsidRPr="007B4C6A" w:rsidRDefault="002B7B7D" w:rsidP="003E02D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(1)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5CF774" w14:textId="77777777" w:rsidR="002B7B7D" w:rsidRPr="007B4C6A" w:rsidRDefault="002A4400" w:rsidP="003E02D4">
            <w:pPr>
              <w:pStyle w:val="acctfourfigures"/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3E02D4"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E1686" w14:textId="77777777" w:rsidR="002B7B7D" w:rsidRPr="00D64A2F" w:rsidRDefault="002B7B7D" w:rsidP="00D64A2F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  <w:lang w:bidi="th-TH"/>
              </w:rPr>
              <w:t>(1)</w:t>
            </w:r>
          </w:p>
        </w:tc>
      </w:tr>
      <w:tr w:rsidR="002B7B7D" w:rsidRPr="007B4C6A" w14:paraId="5A55F45C" w14:textId="77777777" w:rsidTr="00DA3953">
        <w:tc>
          <w:tcPr>
            <w:tcW w:w="3150" w:type="dxa"/>
            <w:shd w:val="clear" w:color="auto" w:fill="auto"/>
          </w:tcPr>
          <w:p w14:paraId="0DB3EAEC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A480C04" w14:textId="77777777" w:rsidR="002B7B7D" w:rsidRPr="007B4C6A" w:rsidRDefault="00511915" w:rsidP="003E02D4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3E02D4"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1DCB4" w14:textId="77777777" w:rsidR="002B7B7D" w:rsidRPr="007B4C6A" w:rsidRDefault="002B7B7D" w:rsidP="003E02D4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7CCAC4" w14:textId="77777777" w:rsidR="002B7B7D" w:rsidRPr="007B4C6A" w:rsidRDefault="002A4400" w:rsidP="003E02D4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3E02D4"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BB831" w14:textId="77777777" w:rsidR="002B7B7D" w:rsidRPr="00D64A2F" w:rsidRDefault="002B7B7D" w:rsidP="00D64A2F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1137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64A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(1)</w:t>
            </w:r>
          </w:p>
        </w:tc>
      </w:tr>
      <w:tr w:rsidR="002B7B7D" w:rsidRPr="007B4C6A" w14:paraId="7A5260B6" w14:textId="77777777" w:rsidTr="0013624F">
        <w:tc>
          <w:tcPr>
            <w:tcW w:w="3150" w:type="dxa"/>
            <w:shd w:val="clear" w:color="auto" w:fill="auto"/>
          </w:tcPr>
          <w:p w14:paraId="2094BDB3" w14:textId="77777777" w:rsidR="002B7B7D" w:rsidRPr="007B4C6A" w:rsidRDefault="002B7B7D" w:rsidP="0084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3E45FC" w14:textId="77777777" w:rsidR="002B7B7D" w:rsidRPr="007B4C6A" w:rsidRDefault="00511915" w:rsidP="003E02D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</w:t>
            </w:r>
            <w:r w:rsidR="003E02D4"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F92BD" w14:textId="77777777" w:rsidR="002B7B7D" w:rsidRPr="007B4C6A" w:rsidRDefault="00844E34" w:rsidP="003E02D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11</w:t>
            </w:r>
            <w:r w:rsidR="003E02D4"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7D2D5D" w14:textId="77777777" w:rsidR="002B7B7D" w:rsidRPr="007B4C6A" w:rsidRDefault="002A4400" w:rsidP="003E02D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E02D4" w:rsidRPr="007B4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1EDF4" w14:textId="77777777" w:rsidR="002B7B7D" w:rsidRPr="007B4C6A" w:rsidRDefault="00844E34" w:rsidP="003E02D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0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23</w:t>
            </w:r>
          </w:p>
        </w:tc>
      </w:tr>
    </w:tbl>
    <w:p w14:paraId="6BD4AA54" w14:textId="11C44463" w:rsidR="00291968" w:rsidRPr="007B4C6A" w:rsidRDefault="00291968" w:rsidP="0029196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กำไร</w:t>
      </w:r>
      <w:r w:rsidR="008E7363">
        <w:rPr>
          <w:rFonts w:ascii="Angsana New" w:eastAsia="Calibri" w:hAnsi="Angsana New"/>
          <w:sz w:val="30"/>
          <w:szCs w:val="30"/>
        </w:rPr>
        <w:t xml:space="preserve"> (</w:t>
      </w:r>
      <w:r w:rsidR="008E7363">
        <w:rPr>
          <w:rFonts w:ascii="Angsana New" w:eastAsia="Calibri" w:hAnsi="Angsana New" w:hint="cs"/>
          <w:sz w:val="30"/>
          <w:szCs w:val="30"/>
          <w:cs/>
        </w:rPr>
        <w:t>ขาดทุน</w:t>
      </w:r>
      <w:r w:rsidR="008E7363">
        <w:rPr>
          <w:rFonts w:ascii="Angsana New" w:eastAsia="Calibri" w:hAnsi="Angsana New"/>
          <w:sz w:val="30"/>
          <w:szCs w:val="30"/>
        </w:rPr>
        <w:t xml:space="preserve">) </w:t>
      </w:r>
      <w:r w:rsidRPr="007B4C6A">
        <w:rPr>
          <w:rFonts w:ascii="Angsana New" w:eastAsia="Calibri" w:hAnsi="Angsana New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589746A9" w14:textId="77777777" w:rsidR="00AA0918" w:rsidRPr="007B4C6A" w:rsidRDefault="00AA0918" w:rsidP="0029196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440"/>
        <w:gridCol w:w="1530"/>
        <w:gridCol w:w="1440"/>
      </w:tblGrid>
      <w:tr w:rsidR="00AA0918" w:rsidRPr="007B4C6A" w14:paraId="54C3A565" w14:textId="77777777" w:rsidTr="00DA49B8">
        <w:trPr>
          <w:tblHeader/>
        </w:trPr>
        <w:tc>
          <w:tcPr>
            <w:tcW w:w="3150" w:type="dxa"/>
            <w:shd w:val="clear" w:color="auto" w:fill="auto"/>
          </w:tcPr>
          <w:p w14:paraId="3E7E9BD5" w14:textId="77777777" w:rsidR="00AA0918" w:rsidRPr="007B4C6A" w:rsidRDefault="00AA0918" w:rsidP="00DA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A2D1D70" w14:textId="77777777" w:rsidR="00AA0918" w:rsidRPr="007B4C6A" w:rsidRDefault="00AA0918" w:rsidP="00DA49B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4FCF0A1C" w14:textId="77777777" w:rsidR="00AA0918" w:rsidRPr="007B4C6A" w:rsidRDefault="00AA0918" w:rsidP="00DA49B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000A3" w:rsidRPr="007B4C6A" w14:paraId="782C84EB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70ACE9A2" w14:textId="77777777" w:rsidR="00A000A3" w:rsidRPr="007B4C6A" w:rsidRDefault="00A000A3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48BD2CE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22F27D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สำหรับรอบระยะ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BD9475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F50778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สำหรับรอบระยะ</w:t>
            </w:r>
          </w:p>
        </w:tc>
      </w:tr>
      <w:tr w:rsidR="00A000A3" w:rsidRPr="007B4C6A" w14:paraId="2F4805AD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5EF43503" w14:textId="77777777" w:rsidR="00A000A3" w:rsidRPr="007B4C6A" w:rsidRDefault="00A000A3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9A2A7DA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0E4863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เวลาบัญชีตั้งแต่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FBD0E9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8A5768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เวลาบัญชีตั้งแต่</w:t>
            </w:r>
          </w:p>
        </w:tc>
      </w:tr>
      <w:tr w:rsidR="00A000A3" w:rsidRPr="007B4C6A" w14:paraId="530B07C8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790E8FF7" w14:textId="77777777" w:rsidR="00A000A3" w:rsidRPr="007B4C6A" w:rsidRDefault="00A000A3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EB5F9EE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41FB65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วันที่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Pr="00D64A2F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564D07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D5B844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วันที่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Pr="00D64A2F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</w:tr>
      <w:tr w:rsidR="00A000A3" w:rsidRPr="007B4C6A" w14:paraId="09742497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69365FE4" w14:textId="77777777" w:rsidR="00A000A3" w:rsidRPr="007B4C6A" w:rsidRDefault="00A000A3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6099EAB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18F518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  <w:t>2561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ถึงวันที่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7F4D92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CFA831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  <w:t>2561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ถึงวันที่</w:t>
            </w:r>
          </w:p>
        </w:tc>
      </w:tr>
      <w:tr w:rsidR="00A000A3" w:rsidRPr="007B4C6A" w14:paraId="0F6EFDDD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47AC5E97" w14:textId="77777777" w:rsidR="00A000A3" w:rsidRPr="007B4C6A" w:rsidRDefault="00A000A3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AB5A75D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E272D3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5BF2E7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82511F" w14:textId="77777777" w:rsidR="00A000A3" w:rsidRPr="00D64A2F" w:rsidRDefault="00A000A3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D64A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D64A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64A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2561</w:t>
            </w:r>
          </w:p>
        </w:tc>
      </w:tr>
      <w:tr w:rsidR="009D2B40" w:rsidRPr="007B4C6A" w14:paraId="1E227A1E" w14:textId="77777777" w:rsidTr="00A000A3">
        <w:trPr>
          <w:tblHeader/>
        </w:trPr>
        <w:tc>
          <w:tcPr>
            <w:tcW w:w="3150" w:type="dxa"/>
            <w:shd w:val="clear" w:color="auto" w:fill="auto"/>
          </w:tcPr>
          <w:p w14:paraId="54CF0918" w14:textId="77777777" w:rsidR="009D2B40" w:rsidRPr="007B4C6A" w:rsidRDefault="009D2B40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59CAF2B" w14:textId="77777777" w:rsidR="009D2B40" w:rsidRPr="007B4C6A" w:rsidRDefault="009D2B40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F8C91C" w14:textId="1BD2EF7F" w:rsidR="009D2B40" w:rsidRPr="007B4C6A" w:rsidRDefault="00382165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7B4C6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47EB66" w14:textId="77777777" w:rsidR="009D2B40" w:rsidRPr="007B4C6A" w:rsidRDefault="009D2B40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1E72B0" w14:textId="77777777" w:rsidR="009D2B40" w:rsidRPr="007B4C6A" w:rsidRDefault="009D2B40" w:rsidP="00A000A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AA0918" w:rsidRPr="007B4C6A" w14:paraId="2AE0682A" w14:textId="77777777" w:rsidTr="00DA49B8">
        <w:trPr>
          <w:tblHeader/>
        </w:trPr>
        <w:tc>
          <w:tcPr>
            <w:tcW w:w="3150" w:type="dxa"/>
            <w:shd w:val="clear" w:color="auto" w:fill="auto"/>
          </w:tcPr>
          <w:p w14:paraId="300DB478" w14:textId="77777777" w:rsidR="00AA0918" w:rsidRPr="007B4C6A" w:rsidRDefault="00AA0918" w:rsidP="00DA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18D12761" w14:textId="77777777" w:rsidR="00AA0918" w:rsidRPr="007B4C6A" w:rsidRDefault="00CA5A98" w:rsidP="00DA49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7B4C6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</w:t>
            </w:r>
            <w:r w:rsidR="00AA0918" w:rsidRPr="007B4C6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B7B7D" w:rsidRPr="007B4C6A" w14:paraId="4BDDAA3F" w14:textId="77777777" w:rsidTr="00DA49B8">
        <w:tc>
          <w:tcPr>
            <w:tcW w:w="3150" w:type="dxa"/>
            <w:shd w:val="clear" w:color="auto" w:fill="auto"/>
          </w:tcPr>
          <w:p w14:paraId="7E08E85F" w14:textId="77777777" w:rsidR="002B7B7D" w:rsidRPr="007B4C6A" w:rsidRDefault="002B7B7D" w:rsidP="002B7B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ข้อสมมติด้านประชากรศาสตร์ </w:t>
            </w:r>
          </w:p>
        </w:tc>
        <w:tc>
          <w:tcPr>
            <w:tcW w:w="1530" w:type="dxa"/>
            <w:shd w:val="clear" w:color="auto" w:fill="auto"/>
          </w:tcPr>
          <w:p w14:paraId="36C791E7" w14:textId="46D211E6" w:rsidR="002B7B7D" w:rsidRPr="007B4C6A" w:rsidRDefault="00EB0110" w:rsidP="00486D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865164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351B78" w14:textId="77777777" w:rsidR="002B7B7D" w:rsidRPr="007B4C6A" w:rsidRDefault="00A000A3" w:rsidP="003D149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3D1498"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D6B8830" w14:textId="77777777" w:rsidR="002B7B7D" w:rsidRPr="007B4C6A" w:rsidRDefault="00A54E78" w:rsidP="00486D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5458C0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   </w:t>
            </w:r>
          </w:p>
        </w:tc>
      </w:tr>
      <w:tr w:rsidR="002B7B7D" w:rsidRPr="007B4C6A" w14:paraId="6C436C73" w14:textId="77777777" w:rsidTr="00DA49B8">
        <w:tc>
          <w:tcPr>
            <w:tcW w:w="3150" w:type="dxa"/>
            <w:shd w:val="clear" w:color="auto" w:fill="auto"/>
          </w:tcPr>
          <w:p w14:paraId="11D90D54" w14:textId="77777777" w:rsidR="002B7B7D" w:rsidRPr="007B4C6A" w:rsidRDefault="002B7B7D" w:rsidP="002B7B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530" w:type="dxa"/>
            <w:shd w:val="clear" w:color="auto" w:fill="auto"/>
          </w:tcPr>
          <w:p w14:paraId="4EE10C35" w14:textId="77777777" w:rsidR="002B7B7D" w:rsidRPr="007B4C6A" w:rsidRDefault="00EB0110" w:rsidP="00486D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2A9E2C0A" w14:textId="77777777" w:rsidR="002B7B7D" w:rsidRPr="007B4C6A" w:rsidRDefault="00A000A3" w:rsidP="003D149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10C4CDC" w14:textId="77777777" w:rsidR="002B7B7D" w:rsidRPr="007B4C6A" w:rsidRDefault="00A54E78" w:rsidP="00486D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486DAA" w:rsidRPr="007B4C6A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ED4381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   </w:t>
            </w:r>
          </w:p>
        </w:tc>
      </w:tr>
      <w:tr w:rsidR="002B7B7D" w:rsidRPr="007B4C6A" w14:paraId="052D8A59" w14:textId="77777777" w:rsidTr="00DA49B8">
        <w:tc>
          <w:tcPr>
            <w:tcW w:w="3150" w:type="dxa"/>
            <w:shd w:val="clear" w:color="auto" w:fill="auto"/>
          </w:tcPr>
          <w:p w14:paraId="71A467A5" w14:textId="77777777" w:rsidR="002B7B7D" w:rsidRPr="007B4C6A" w:rsidRDefault="002B7B7D" w:rsidP="002B7B7D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530" w:type="dxa"/>
            <w:shd w:val="clear" w:color="auto" w:fill="auto"/>
          </w:tcPr>
          <w:p w14:paraId="4B290620" w14:textId="77777777" w:rsidR="002B7B7D" w:rsidRPr="007B4C6A" w:rsidRDefault="00EB0110" w:rsidP="00486D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486DAA" w:rsidRPr="007B4C6A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7FDCC3BA" w14:textId="77777777" w:rsidR="002B7B7D" w:rsidRPr="007B4C6A" w:rsidRDefault="00A000A3" w:rsidP="00D64A2F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34DA90F" w14:textId="77777777" w:rsidR="002B7B7D" w:rsidRPr="007B4C6A" w:rsidRDefault="00486DAA" w:rsidP="00486D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655B9344" w14:textId="77777777" w:rsidR="002B7B7D" w:rsidRPr="007B4C6A" w:rsidRDefault="002B7B7D" w:rsidP="002B7B7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   </w:t>
            </w:r>
          </w:p>
        </w:tc>
      </w:tr>
      <w:tr w:rsidR="002B7B7D" w:rsidRPr="007B4C6A" w14:paraId="6CD5EBD5" w14:textId="77777777" w:rsidTr="00DA49B8">
        <w:tc>
          <w:tcPr>
            <w:tcW w:w="3150" w:type="dxa"/>
            <w:shd w:val="clear" w:color="auto" w:fill="auto"/>
          </w:tcPr>
          <w:p w14:paraId="3F21285D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76163BD1" w14:textId="04056F7D" w:rsidR="002B7B7D" w:rsidRPr="007B4C6A" w:rsidRDefault="00865164" w:rsidP="002B7B7D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4E01BE6E" w14:textId="77777777" w:rsidR="002B7B7D" w:rsidRPr="007B4C6A" w:rsidRDefault="00A000A3" w:rsidP="00486DAA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3F36564" w14:textId="77777777" w:rsidR="002B7B7D" w:rsidRPr="007B4C6A" w:rsidRDefault="00486DAA" w:rsidP="002B7B7D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B858898" w14:textId="77777777" w:rsidR="002B7B7D" w:rsidRPr="007B4C6A" w:rsidRDefault="002B7B7D" w:rsidP="002B7B7D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2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-    </w:t>
            </w:r>
          </w:p>
        </w:tc>
      </w:tr>
    </w:tbl>
    <w:p w14:paraId="0149D78C" w14:textId="1047EF6B" w:rsidR="0084756A" w:rsidRPr="007B4C6A" w:rsidRDefault="0084756A" w:rsidP="002919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5ABFC7D2" w14:textId="1A140AEF" w:rsidR="0084756A" w:rsidRPr="00D64A2F" w:rsidRDefault="0084756A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23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>เมื่อวันที่</w:t>
      </w:r>
      <w:r w:rsidRPr="00D64A2F">
        <w:rPr>
          <w:rFonts w:ascii="Angsana New" w:hAnsi="Angsana New"/>
          <w:sz w:val="30"/>
          <w:szCs w:val="30"/>
        </w:rPr>
        <w:t> 5 </w:t>
      </w:r>
      <w:r w:rsidRPr="00D64A2F">
        <w:rPr>
          <w:rFonts w:ascii="Angsana New" w:hAnsi="Angsana New"/>
          <w:sz w:val="30"/>
          <w:szCs w:val="30"/>
          <w:cs/>
        </w:rPr>
        <w:t>เมษายน</w:t>
      </w:r>
      <w:r w:rsidRPr="00D64A2F">
        <w:rPr>
          <w:rFonts w:ascii="Angsana New" w:hAnsi="Angsana New"/>
          <w:sz w:val="30"/>
          <w:szCs w:val="30"/>
        </w:rPr>
        <w:t> 2562 </w:t>
      </w:r>
      <w:r w:rsidRPr="00D64A2F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</w:t>
      </w:r>
      <w:r w:rsidRPr="00D64A2F">
        <w:rPr>
          <w:rFonts w:ascii="Angsana New" w:hAnsi="Angsana New"/>
          <w:sz w:val="30"/>
          <w:szCs w:val="30"/>
        </w:rPr>
        <w:t> 20 </w:t>
      </w:r>
      <w:r w:rsidRPr="00D64A2F">
        <w:rPr>
          <w:rFonts w:ascii="Angsana New" w:hAnsi="Angsana New"/>
          <w:sz w:val="30"/>
          <w:szCs w:val="30"/>
          <w:cs/>
        </w:rPr>
        <w:t>ปีขึ้นไป ลูกจ้างมีสิทธิได้รับค่าชดเชยไม่น้อยกว่าค่าจ้างอัตราสุดท้าย</w:t>
      </w:r>
      <w:r w:rsidRPr="00D64A2F">
        <w:rPr>
          <w:rFonts w:ascii="Angsana New" w:hAnsi="Angsana New"/>
          <w:sz w:val="30"/>
          <w:szCs w:val="30"/>
        </w:rPr>
        <w:t> 400 </w:t>
      </w:r>
      <w:r w:rsidRPr="00D64A2F">
        <w:rPr>
          <w:rFonts w:ascii="Angsana New" w:hAnsi="Angsana New"/>
          <w:sz w:val="30"/>
          <w:szCs w:val="30"/>
          <w:cs/>
        </w:rPr>
        <w:t>วัน</w:t>
      </w:r>
      <w:r w:rsidRPr="00D64A2F">
        <w:rPr>
          <w:rFonts w:ascii="Angsana New" w:hAnsi="Angsana New"/>
          <w:sz w:val="30"/>
          <w:szCs w:val="30"/>
        </w:rPr>
        <w:t> </w:t>
      </w:r>
      <w:r w:rsidRPr="00D64A2F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</w:t>
      </w:r>
      <w:r w:rsidRPr="007B4C6A">
        <w:rPr>
          <w:rFonts w:ascii="Angsana New" w:hAnsi="Angsana New"/>
          <w:sz w:val="30"/>
          <w:szCs w:val="30"/>
          <w:cs/>
        </w:rPr>
        <w:t>ระหว่าง</w:t>
      </w:r>
      <w:r w:rsidRPr="00D64A2F">
        <w:rPr>
          <w:rFonts w:ascii="Angsana New" w:hAnsi="Angsana New"/>
          <w:sz w:val="30"/>
          <w:szCs w:val="30"/>
          <w:cs/>
        </w:rPr>
        <w:t>ปี</w:t>
      </w:r>
      <w:r w:rsidRPr="00D64A2F">
        <w:rPr>
          <w:rFonts w:ascii="Angsana New" w:hAnsi="Angsana New"/>
          <w:sz w:val="30"/>
          <w:szCs w:val="30"/>
        </w:rPr>
        <w:t> 2562 </w:t>
      </w:r>
      <w:r w:rsidRPr="00D64A2F">
        <w:rPr>
          <w:rFonts w:ascii="Angsana New" w:hAnsi="Angsana New"/>
          <w:sz w:val="30"/>
          <w:szCs w:val="30"/>
          <w:cs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D64A2F">
        <w:rPr>
          <w:rFonts w:ascii="Angsana New" w:hAnsi="Angsana New"/>
          <w:sz w:val="30"/>
          <w:szCs w:val="30"/>
        </w:rPr>
        <w:t> 30 </w:t>
      </w:r>
      <w:r w:rsidRPr="007B4C6A">
        <w:rPr>
          <w:rFonts w:ascii="Angsana New" w:hAnsi="Angsana New"/>
          <w:sz w:val="30"/>
          <w:szCs w:val="30"/>
          <w:cs/>
        </w:rPr>
        <w:t>กันยายน</w:t>
      </w:r>
      <w:r w:rsidRPr="00D64A2F">
        <w:rPr>
          <w:rFonts w:ascii="Angsana New" w:hAnsi="Angsana New"/>
          <w:sz w:val="30"/>
          <w:szCs w:val="30"/>
        </w:rPr>
        <w:t> 2562 </w:t>
      </w:r>
      <w:r w:rsidRPr="00D64A2F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</w:t>
      </w:r>
      <w:r w:rsidRPr="007B4C6A">
        <w:rPr>
          <w:rFonts w:ascii="Angsana New" w:hAnsi="Angsana New"/>
          <w:sz w:val="30"/>
          <w:szCs w:val="30"/>
          <w:cs/>
        </w:rPr>
        <w:t>ปี</w:t>
      </w:r>
      <w:r w:rsidRPr="00D64A2F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ในงบการเงินรวมและงบการเงินเฉพาะกิจการจำนวน</w:t>
      </w:r>
      <w:r w:rsidRPr="00D64A2F">
        <w:rPr>
          <w:rFonts w:ascii="Angsana New" w:hAnsi="Angsana New"/>
          <w:sz w:val="30"/>
          <w:szCs w:val="30"/>
        </w:rPr>
        <w:t> </w:t>
      </w:r>
      <w:r w:rsidR="00F822BF" w:rsidRPr="00D64A2F">
        <w:rPr>
          <w:rFonts w:ascii="Angsana New" w:hAnsi="Angsana New"/>
          <w:sz w:val="30"/>
          <w:szCs w:val="30"/>
        </w:rPr>
        <w:t>2</w:t>
      </w:r>
      <w:r w:rsidR="00287B81">
        <w:rPr>
          <w:rFonts w:ascii="Angsana New" w:hAnsi="Angsana New"/>
          <w:sz w:val="30"/>
          <w:szCs w:val="30"/>
        </w:rPr>
        <w:t>5</w:t>
      </w:r>
      <w:r w:rsidRPr="00D64A2F">
        <w:rPr>
          <w:rFonts w:ascii="Angsana New" w:hAnsi="Angsana New"/>
          <w:sz w:val="30"/>
          <w:szCs w:val="30"/>
        </w:rPr>
        <w:t>.</w:t>
      </w:r>
      <w:r w:rsidR="00F822BF" w:rsidRPr="00D64A2F">
        <w:rPr>
          <w:rFonts w:ascii="Angsana New" w:hAnsi="Angsana New"/>
          <w:sz w:val="30"/>
          <w:szCs w:val="30"/>
        </w:rPr>
        <w:t>1</w:t>
      </w:r>
      <w:r w:rsidR="00287B81">
        <w:rPr>
          <w:rFonts w:ascii="Angsana New" w:hAnsi="Angsana New"/>
          <w:sz w:val="30"/>
          <w:szCs w:val="30"/>
        </w:rPr>
        <w:t>6</w:t>
      </w:r>
      <w:r w:rsidRPr="00D64A2F">
        <w:rPr>
          <w:rFonts w:ascii="Angsana New" w:hAnsi="Angsana New"/>
          <w:sz w:val="30"/>
          <w:szCs w:val="30"/>
        </w:rPr>
        <w:t> </w:t>
      </w:r>
      <w:r w:rsidRPr="00D64A2F">
        <w:rPr>
          <w:rFonts w:ascii="Angsana New" w:hAnsi="Angsana New"/>
          <w:sz w:val="30"/>
          <w:szCs w:val="30"/>
          <w:cs/>
        </w:rPr>
        <w:t>ล้านบาท</w:t>
      </w:r>
      <w:r w:rsidRPr="00D64A2F">
        <w:rPr>
          <w:rFonts w:ascii="Angsana New" w:hAnsi="Angsana New"/>
          <w:sz w:val="30"/>
          <w:szCs w:val="30"/>
        </w:rPr>
        <w:t> </w:t>
      </w:r>
      <w:r w:rsidRPr="00D64A2F">
        <w:rPr>
          <w:rFonts w:ascii="Angsana New" w:hAnsi="Angsana New"/>
          <w:sz w:val="30"/>
          <w:szCs w:val="30"/>
          <w:cs/>
        </w:rPr>
        <w:t>และ</w:t>
      </w:r>
      <w:r w:rsidRPr="00D64A2F">
        <w:rPr>
          <w:rFonts w:ascii="Angsana New" w:hAnsi="Angsana New"/>
          <w:sz w:val="30"/>
          <w:szCs w:val="30"/>
        </w:rPr>
        <w:t> 5.62 </w:t>
      </w:r>
      <w:r w:rsidRPr="00D64A2F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</w:p>
    <w:p w14:paraId="6D4FB534" w14:textId="77777777" w:rsidR="00B41F72" w:rsidDel="00B41F72" w:rsidRDefault="00B41F72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/>
          <w:sz w:val="20"/>
          <w:szCs w:val="20"/>
        </w:rPr>
      </w:pPr>
      <w:r w:rsidRPr="007B4C6A" w:rsidDel="00B41F72">
        <w:rPr>
          <w:rFonts w:ascii="Angsana New" w:eastAsia="Calibri" w:hAnsi="Angsana New"/>
          <w:sz w:val="20"/>
          <w:szCs w:val="20"/>
        </w:rPr>
        <w:br w:type="page"/>
      </w:r>
    </w:p>
    <w:p w14:paraId="110EA30A" w14:textId="74A5DB0D" w:rsidR="00291968" w:rsidRPr="007B4C6A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7B4C6A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ข้อสมมติในการประมาณการตามหลักคณิตศาสตร์ประกันภัย </w:t>
      </w:r>
    </w:p>
    <w:p w14:paraId="79916E60" w14:textId="77777777" w:rsidR="00291968" w:rsidRPr="00D64A2F" w:rsidRDefault="00291968" w:rsidP="0029196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16"/>
          <w:szCs w:val="16"/>
        </w:rPr>
      </w:pPr>
    </w:p>
    <w:p w14:paraId="5B445E79" w14:textId="77777777" w:rsidR="00291968" w:rsidRPr="007B4C6A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68E91CB3" w14:textId="56C4CDA2" w:rsidR="00F822BF" w:rsidRPr="00D64A2F" w:rsidRDefault="00F8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Cordia New"/>
          <w:b/>
          <w:bCs/>
          <w:i/>
          <w:iCs/>
          <w:color w:val="0000FF"/>
          <w:sz w:val="16"/>
          <w:szCs w:val="16"/>
          <w:cs/>
        </w:rPr>
      </w:pPr>
    </w:p>
    <w:tbl>
      <w:tblPr>
        <w:tblW w:w="8854" w:type="dxa"/>
        <w:tblInd w:w="558" w:type="dxa"/>
        <w:tblLook w:val="01E0" w:firstRow="1" w:lastRow="1" w:firstColumn="1" w:lastColumn="1" w:noHBand="0" w:noVBand="0"/>
      </w:tblPr>
      <w:tblGrid>
        <w:gridCol w:w="3600"/>
        <w:gridCol w:w="1134"/>
        <w:gridCol w:w="236"/>
        <w:gridCol w:w="1181"/>
        <w:gridCol w:w="270"/>
        <w:gridCol w:w="1076"/>
        <w:gridCol w:w="270"/>
        <w:gridCol w:w="1087"/>
      </w:tblGrid>
      <w:tr w:rsidR="00291968" w:rsidRPr="007B4C6A" w14:paraId="3B80493A" w14:textId="77777777" w:rsidTr="00B52E9B">
        <w:tc>
          <w:tcPr>
            <w:tcW w:w="3600" w:type="dxa"/>
          </w:tcPr>
          <w:p w14:paraId="51FEE993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3B53917B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00F6CD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008C528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968" w:rsidRPr="007B4C6A" w14:paraId="186193A7" w14:textId="77777777" w:rsidTr="00B52E9B">
        <w:tc>
          <w:tcPr>
            <w:tcW w:w="3600" w:type="dxa"/>
          </w:tcPr>
          <w:p w14:paraId="43860AAA" w14:textId="77777777" w:rsidR="00291968" w:rsidRPr="007B4C6A" w:rsidRDefault="00291968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853F85F" w14:textId="77777777" w:rsidR="00291968" w:rsidRPr="007B4C6A" w:rsidRDefault="002B7B7D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186C1B79" w14:textId="77777777" w:rsidR="00291968" w:rsidRPr="007B4C6A" w:rsidRDefault="00291968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0666A4F6" w14:textId="77777777" w:rsidR="00291968" w:rsidRPr="007B4C6A" w:rsidRDefault="002B7B7D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AD32718" w14:textId="77777777" w:rsidR="00291968" w:rsidRPr="007B4C6A" w:rsidRDefault="00291968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018F8044" w14:textId="77777777" w:rsidR="00291968" w:rsidRPr="007B4C6A" w:rsidRDefault="002B7B7D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79385B2F" w14:textId="77777777" w:rsidR="00291968" w:rsidRPr="007B4C6A" w:rsidRDefault="00291968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020F19E8" w14:textId="77777777" w:rsidR="00291968" w:rsidRPr="007B4C6A" w:rsidRDefault="002B7B7D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82165" w:rsidRPr="007B4C6A" w14:paraId="4812BFDF" w14:textId="77777777" w:rsidTr="00B52E9B">
        <w:tc>
          <w:tcPr>
            <w:tcW w:w="3600" w:type="dxa"/>
          </w:tcPr>
          <w:p w14:paraId="098614F6" w14:textId="77777777" w:rsidR="00382165" w:rsidRPr="007B4C6A" w:rsidRDefault="00382165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7DEC854" w14:textId="77777777" w:rsidR="00382165" w:rsidRPr="007B4C6A" w:rsidRDefault="00382165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8B829BD" w14:textId="77777777" w:rsidR="00382165" w:rsidRPr="007B4C6A" w:rsidRDefault="00382165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0C260ECE" w14:textId="149DEF16" w:rsidR="00382165" w:rsidRPr="00D64A2F" w:rsidRDefault="00382165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7" w:right="-15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pacing w:val="-4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2B12B1D4" w14:textId="77777777" w:rsidR="00382165" w:rsidRPr="007B4C6A" w:rsidRDefault="00382165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073CE650" w14:textId="77777777" w:rsidR="00382165" w:rsidRPr="007B4C6A" w:rsidRDefault="00382165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65C4BCD" w14:textId="77777777" w:rsidR="00382165" w:rsidRPr="007B4C6A" w:rsidRDefault="00382165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5DD4CEEA" w14:textId="77777777" w:rsidR="00382165" w:rsidRPr="007B4C6A" w:rsidRDefault="00382165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968" w:rsidRPr="007B4C6A" w14:paraId="54D1D657" w14:textId="77777777" w:rsidTr="00B52E9B">
        <w:tc>
          <w:tcPr>
            <w:tcW w:w="3600" w:type="dxa"/>
          </w:tcPr>
          <w:p w14:paraId="726A3440" w14:textId="77777777" w:rsidR="00291968" w:rsidRPr="007B4C6A" w:rsidRDefault="00291968" w:rsidP="00C63E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7"/>
          </w:tcPr>
          <w:p w14:paraId="6F637023" w14:textId="77777777" w:rsidR="00291968" w:rsidRPr="007B4C6A" w:rsidRDefault="00291968" w:rsidP="00C63E7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2B7B7D" w:rsidRPr="007B4C6A" w14:paraId="74FF71EF" w14:textId="77777777" w:rsidTr="00B52E9B">
        <w:tc>
          <w:tcPr>
            <w:tcW w:w="3600" w:type="dxa"/>
          </w:tcPr>
          <w:p w14:paraId="1118A98A" w14:textId="77777777" w:rsidR="002B7B7D" w:rsidRPr="007B4C6A" w:rsidRDefault="002B7B7D" w:rsidP="002B7B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34" w:type="dxa"/>
          </w:tcPr>
          <w:p w14:paraId="7A2CD61E" w14:textId="77777777" w:rsidR="002B7B7D" w:rsidRPr="007B4C6A" w:rsidRDefault="00EB0110" w:rsidP="002B7B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2.01 </w:t>
            </w:r>
            <w:r w:rsidR="00A30A72"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2.91</w:t>
            </w:r>
          </w:p>
        </w:tc>
        <w:tc>
          <w:tcPr>
            <w:tcW w:w="236" w:type="dxa"/>
          </w:tcPr>
          <w:p w14:paraId="251F2593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6F148CD" w14:textId="77777777" w:rsidR="002B7B7D" w:rsidRPr="007B4C6A" w:rsidRDefault="002B7B7D" w:rsidP="00FC4E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13 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="00FC4E49"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="00FC4E49"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6182B67D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E9FC754" w14:textId="77777777" w:rsidR="002B7B7D" w:rsidRPr="007B4C6A" w:rsidRDefault="00A54E78" w:rsidP="002B7B7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02AECD44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070564FA" w14:textId="77777777" w:rsidR="002B7B7D" w:rsidRPr="007B4C6A" w:rsidRDefault="002B7B7D" w:rsidP="002B7B7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2B7B7D" w:rsidRPr="007B4C6A" w14:paraId="18F870B4" w14:textId="77777777" w:rsidTr="00B52E9B">
        <w:tc>
          <w:tcPr>
            <w:tcW w:w="3600" w:type="dxa"/>
          </w:tcPr>
          <w:p w14:paraId="06C2C79E" w14:textId="77777777" w:rsidR="002B7B7D" w:rsidRPr="007B4C6A" w:rsidRDefault="002B7B7D" w:rsidP="002B7B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34" w:type="dxa"/>
          </w:tcPr>
          <w:p w14:paraId="7970AF05" w14:textId="77777777" w:rsidR="002B7B7D" w:rsidRPr="007B4C6A" w:rsidRDefault="00EB0110" w:rsidP="007069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3.0 </w:t>
            </w:r>
            <w:r w:rsidR="00A30A72"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7069B5"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.0 </w:t>
            </w:r>
          </w:p>
        </w:tc>
        <w:tc>
          <w:tcPr>
            <w:tcW w:w="236" w:type="dxa"/>
          </w:tcPr>
          <w:p w14:paraId="72F73C9D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1DD3F29" w14:textId="77777777" w:rsidR="002B7B7D" w:rsidRPr="007B4C6A" w:rsidRDefault="002B7B7D" w:rsidP="00FC4E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 xml:space="preserve">0 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="00FC4E49"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6FCCBF90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1CDDF5F2" w14:textId="77777777" w:rsidR="002B7B7D" w:rsidRPr="007B4C6A" w:rsidRDefault="00A54E78" w:rsidP="002B7B7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 xml:space="preserve">0 </w:t>
            </w:r>
            <w:r w:rsidR="00A30A72"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 xml:space="preserve"> 5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0A30F77F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1393678E" w14:textId="77777777" w:rsidR="002B7B7D" w:rsidRPr="007B4C6A" w:rsidRDefault="002B7B7D" w:rsidP="002B7B7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 xml:space="preserve">0 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 xml:space="preserve"> 5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</w:p>
        </w:tc>
      </w:tr>
      <w:tr w:rsidR="002B7B7D" w:rsidRPr="007B4C6A" w14:paraId="4448A61B" w14:textId="77777777" w:rsidTr="00B52E9B">
        <w:tc>
          <w:tcPr>
            <w:tcW w:w="3600" w:type="dxa"/>
          </w:tcPr>
          <w:p w14:paraId="0E087320" w14:textId="77777777" w:rsidR="002B7B7D" w:rsidRPr="007B4C6A" w:rsidRDefault="002B7B7D" w:rsidP="002B7B7D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</w:t>
            </w:r>
            <w:r w:rsidR="00A30A72"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หมุนเวียนของพนักงาน</w:t>
            </w:r>
          </w:p>
        </w:tc>
        <w:tc>
          <w:tcPr>
            <w:tcW w:w="1134" w:type="dxa"/>
          </w:tcPr>
          <w:p w14:paraId="75353BE8" w14:textId="77777777" w:rsidR="002B7B7D" w:rsidRPr="007B4C6A" w:rsidRDefault="002B7B7D" w:rsidP="002B7B7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64836B5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B67884E" w14:textId="77777777" w:rsidR="002B7B7D" w:rsidRPr="007B4C6A" w:rsidRDefault="002B7B7D" w:rsidP="002B7B7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DE50E45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576169AC" w14:textId="77777777" w:rsidR="002B7B7D" w:rsidRPr="007B4C6A" w:rsidRDefault="002B7B7D" w:rsidP="002B7B7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F1FC805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11494E2C" w14:textId="77777777" w:rsidR="002B7B7D" w:rsidRPr="007B4C6A" w:rsidRDefault="002B7B7D" w:rsidP="002B7B7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B7B7D" w:rsidRPr="007B4C6A" w14:paraId="2340C0C5" w14:textId="77777777" w:rsidTr="00B52E9B">
        <w:tc>
          <w:tcPr>
            <w:tcW w:w="3600" w:type="dxa"/>
          </w:tcPr>
          <w:p w14:paraId="32193586" w14:textId="77777777" w:rsidR="002B7B7D" w:rsidRPr="007B4C6A" w:rsidRDefault="002B7B7D" w:rsidP="00E07F2E">
            <w:pPr>
              <w:numPr>
                <w:ilvl w:val="0"/>
                <w:numId w:val="23"/>
              </w:num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1134" w:type="dxa"/>
          </w:tcPr>
          <w:p w14:paraId="0C2715BF" w14:textId="77777777" w:rsidR="002B7B7D" w:rsidRPr="007B4C6A" w:rsidRDefault="00EB0110" w:rsidP="002D2F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0.0 </w:t>
            </w:r>
            <w:r w:rsidR="00A30A72"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2D2FEF"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30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.0</w:t>
            </w:r>
          </w:p>
        </w:tc>
        <w:tc>
          <w:tcPr>
            <w:tcW w:w="236" w:type="dxa"/>
          </w:tcPr>
          <w:p w14:paraId="5279FF7A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2D4AC2EA" w14:textId="77777777" w:rsidR="002B7B7D" w:rsidRPr="007B4C6A" w:rsidRDefault="002B7B7D" w:rsidP="002D2F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="002D2FEF"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36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8244B73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136F3659" w14:textId="77777777" w:rsidR="002B7B7D" w:rsidRPr="007B4C6A" w:rsidRDefault="00A54E78" w:rsidP="002B7B7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30A72"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 18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C84B752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A798719" w14:textId="77777777" w:rsidR="002B7B7D" w:rsidRPr="007B4C6A" w:rsidRDefault="002B7B7D" w:rsidP="002B7B7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 22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2B7B7D" w:rsidRPr="007B4C6A" w14:paraId="041B44DB" w14:textId="77777777" w:rsidTr="00B52E9B">
        <w:tc>
          <w:tcPr>
            <w:tcW w:w="3600" w:type="dxa"/>
          </w:tcPr>
          <w:p w14:paraId="0630149F" w14:textId="77777777" w:rsidR="002B7B7D" w:rsidRPr="007B4C6A" w:rsidDel="004252BA" w:rsidRDefault="002B7B7D" w:rsidP="00E07F2E">
            <w:pPr>
              <w:numPr>
                <w:ilvl w:val="0"/>
                <w:numId w:val="23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หน่วยงานก่อสร้าง</w:t>
            </w:r>
          </w:p>
        </w:tc>
        <w:tc>
          <w:tcPr>
            <w:tcW w:w="1134" w:type="dxa"/>
          </w:tcPr>
          <w:p w14:paraId="7D93BD13" w14:textId="77777777" w:rsidR="002B7B7D" w:rsidRPr="007B4C6A" w:rsidRDefault="00EB0110" w:rsidP="002B7B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0.0 </w:t>
            </w:r>
            <w:r w:rsidR="00A30A72"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47.0</w:t>
            </w:r>
          </w:p>
        </w:tc>
        <w:tc>
          <w:tcPr>
            <w:tcW w:w="236" w:type="dxa"/>
          </w:tcPr>
          <w:p w14:paraId="27C96D47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7571FB81" w14:textId="77777777" w:rsidR="002B7B7D" w:rsidRPr="007B4C6A" w:rsidRDefault="002B7B7D" w:rsidP="002B7B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 64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0CA8557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646A2FA6" w14:textId="77777777" w:rsidR="002B7B7D" w:rsidRPr="007B4C6A" w:rsidRDefault="00A54E78" w:rsidP="002B7B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30A72"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 47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8B2D35D" w14:textId="77777777" w:rsidR="002B7B7D" w:rsidRPr="007B4C6A" w:rsidRDefault="002B7B7D" w:rsidP="002B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5F636B61" w14:textId="77777777" w:rsidR="002B7B7D" w:rsidRPr="007B4C6A" w:rsidRDefault="002B7B7D" w:rsidP="002B7B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 64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252D2628" w14:textId="77777777" w:rsidR="00291968" w:rsidRPr="00D64A2F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p w14:paraId="501D8088" w14:textId="77777777" w:rsidR="00291968" w:rsidRPr="007B4C6A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6D8BD7F" w14:textId="77777777" w:rsidR="00291968" w:rsidRPr="00D64A2F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p w14:paraId="13EA6DAF" w14:textId="656C2220" w:rsidR="00291968" w:rsidRPr="007B4C6A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Calibri" w:hAnsi="Angsana New"/>
          <w:b/>
          <w:bCs/>
          <w:i/>
          <w:iCs/>
          <w:spacing w:val="-2"/>
          <w:sz w:val="30"/>
          <w:szCs w:val="30"/>
        </w:rPr>
      </w:pPr>
      <w:r w:rsidRPr="007B4C6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7B4C6A">
        <w:rPr>
          <w:rFonts w:ascii="Angsana New" w:hAnsi="Angsana New"/>
          <w:spacing w:val="-2"/>
          <w:sz w:val="30"/>
          <w:szCs w:val="30"/>
        </w:rPr>
        <w:t xml:space="preserve">30 </w:t>
      </w:r>
      <w:r w:rsidRPr="007B4C6A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7B4C6A">
        <w:rPr>
          <w:rFonts w:ascii="Angsana New" w:hAnsi="Angsana New"/>
          <w:spacing w:val="-2"/>
          <w:sz w:val="30"/>
          <w:szCs w:val="30"/>
        </w:rPr>
        <w:t>256</w:t>
      </w:r>
      <w:r w:rsidR="00624E02" w:rsidRPr="007B4C6A">
        <w:rPr>
          <w:rFonts w:ascii="Angsana New" w:hAnsi="Angsana New"/>
          <w:spacing w:val="-2"/>
          <w:sz w:val="30"/>
          <w:szCs w:val="30"/>
        </w:rPr>
        <w:t>2</w:t>
      </w:r>
      <w:r w:rsidRPr="007B4C6A">
        <w:rPr>
          <w:rFonts w:ascii="Angsana New" w:hAnsi="Angsana New"/>
          <w:spacing w:val="-2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</w:t>
      </w:r>
      <w:r w:rsidR="00B45C05" w:rsidRPr="007B4C6A">
        <w:rPr>
          <w:rFonts w:ascii="Angsana New" w:hAnsi="Angsana New"/>
          <w:spacing w:val="-2"/>
          <w:sz w:val="30"/>
          <w:szCs w:val="30"/>
          <w:cs/>
        </w:rPr>
        <w:t>ของกลุ่มบริษัทและบริษัท</w:t>
      </w:r>
      <w:r w:rsidRPr="007B4C6A">
        <w:rPr>
          <w:rFonts w:ascii="Angsana New" w:hAnsi="Angsana New"/>
          <w:spacing w:val="-2"/>
          <w:sz w:val="30"/>
          <w:szCs w:val="30"/>
          <w:cs/>
        </w:rPr>
        <w:t>เป็น</w:t>
      </w:r>
      <w:r w:rsidR="00624E02" w:rsidRPr="007B4C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822BF" w:rsidRPr="007B4C6A">
        <w:rPr>
          <w:rFonts w:ascii="Angsana New" w:hAnsi="Angsana New"/>
          <w:spacing w:val="-2"/>
          <w:sz w:val="30"/>
          <w:szCs w:val="30"/>
        </w:rPr>
        <w:t>6</w:t>
      </w:r>
      <w:r w:rsidR="00BD40CF" w:rsidRPr="007B4C6A">
        <w:rPr>
          <w:rFonts w:ascii="Angsana New" w:hAnsi="Angsana New"/>
          <w:spacing w:val="-2"/>
          <w:sz w:val="30"/>
          <w:szCs w:val="30"/>
          <w:cs/>
        </w:rPr>
        <w:t>.</w:t>
      </w:r>
      <w:r w:rsidR="00F822BF" w:rsidRPr="007B4C6A">
        <w:rPr>
          <w:rFonts w:ascii="Angsana New" w:hAnsi="Angsana New"/>
          <w:spacing w:val="-2"/>
          <w:sz w:val="30"/>
          <w:szCs w:val="30"/>
        </w:rPr>
        <w:t>4</w:t>
      </w:r>
      <w:r w:rsidR="003428E6" w:rsidRPr="007B4C6A">
        <w:rPr>
          <w:rFonts w:ascii="Angsana New" w:hAnsi="Angsana New"/>
          <w:spacing w:val="-2"/>
          <w:sz w:val="30"/>
          <w:szCs w:val="30"/>
          <w:cs/>
        </w:rPr>
        <w:t xml:space="preserve"> - </w:t>
      </w:r>
      <w:r w:rsidR="00BD40CF" w:rsidRPr="007B4C6A">
        <w:rPr>
          <w:rFonts w:ascii="Angsana New" w:hAnsi="Angsana New"/>
          <w:spacing w:val="-2"/>
          <w:sz w:val="30"/>
          <w:szCs w:val="30"/>
        </w:rPr>
        <w:t>15</w:t>
      </w:r>
      <w:r w:rsidR="00BD40CF" w:rsidRPr="007B4C6A">
        <w:rPr>
          <w:rFonts w:ascii="Angsana New" w:hAnsi="Angsana New"/>
          <w:spacing w:val="-2"/>
          <w:sz w:val="30"/>
          <w:szCs w:val="30"/>
          <w:cs/>
        </w:rPr>
        <w:t>.</w:t>
      </w:r>
      <w:r w:rsidR="00BD40CF" w:rsidRPr="007B4C6A">
        <w:rPr>
          <w:rFonts w:ascii="Angsana New" w:hAnsi="Angsana New"/>
          <w:spacing w:val="-2"/>
          <w:sz w:val="30"/>
          <w:szCs w:val="30"/>
        </w:rPr>
        <w:t>6</w:t>
      </w:r>
      <w:r w:rsidR="000911E1" w:rsidRPr="007B4C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pacing w:val="-2"/>
          <w:sz w:val="30"/>
          <w:szCs w:val="30"/>
          <w:cs/>
        </w:rPr>
        <w:t xml:space="preserve"> ปี</w:t>
      </w:r>
      <w:r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B45C05" w:rsidRPr="007B4C6A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A54E78" w:rsidRPr="007B4C6A">
        <w:rPr>
          <w:rFonts w:ascii="Angsana New" w:hAnsi="Angsana New"/>
          <w:spacing w:val="-2"/>
          <w:sz w:val="30"/>
          <w:szCs w:val="30"/>
        </w:rPr>
        <w:t>9</w:t>
      </w:r>
      <w:r w:rsidR="00A54E78" w:rsidRPr="007B4C6A">
        <w:rPr>
          <w:rFonts w:ascii="Angsana New" w:hAnsi="Angsana New"/>
          <w:spacing w:val="-2"/>
          <w:sz w:val="30"/>
          <w:szCs w:val="30"/>
          <w:cs/>
        </w:rPr>
        <w:t>.</w:t>
      </w:r>
      <w:r w:rsidR="00A54E78" w:rsidRPr="007B4C6A">
        <w:rPr>
          <w:rFonts w:ascii="Angsana New" w:hAnsi="Angsana New"/>
          <w:spacing w:val="-2"/>
          <w:sz w:val="30"/>
          <w:szCs w:val="30"/>
        </w:rPr>
        <w:t xml:space="preserve">0 </w:t>
      </w:r>
      <w:r w:rsidR="00B45C05" w:rsidRPr="007B4C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4143" w:rsidRPr="007B4C6A">
        <w:rPr>
          <w:rFonts w:ascii="Angsana New" w:hAnsi="Angsana New"/>
          <w:spacing w:val="-2"/>
          <w:sz w:val="30"/>
          <w:szCs w:val="30"/>
          <w:cs/>
        </w:rPr>
        <w:t>ปี</w:t>
      </w:r>
      <w:r w:rsidR="00051BCD" w:rsidRPr="007B4C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4143" w:rsidRPr="007B4C6A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="00B45C05" w:rsidRPr="007B4C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2B7B7D" w:rsidRPr="007B4C6A">
        <w:rPr>
          <w:rFonts w:ascii="Angsana New" w:hAnsi="Angsana New"/>
          <w:i/>
          <w:iCs/>
          <w:spacing w:val="-2"/>
          <w:sz w:val="30"/>
          <w:szCs w:val="30"/>
        </w:rPr>
        <w:t>2561</w:t>
      </w:r>
      <w:r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="00803B76" w:rsidRPr="007B4C6A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="00B74143"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803B76"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>9</w:t>
      </w:r>
      <w:r w:rsidR="00B74143"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-</w:t>
      </w:r>
      <w:r w:rsidR="00CA68A0" w:rsidRPr="007B4C6A">
        <w:rPr>
          <w:rFonts w:ascii="Angsana New" w:hAnsi="Angsana New"/>
          <w:i/>
          <w:iCs/>
          <w:spacing w:val="-2"/>
          <w:sz w:val="30"/>
          <w:szCs w:val="30"/>
        </w:rPr>
        <w:t xml:space="preserve"> 15</w:t>
      </w:r>
      <w:r w:rsidR="00CA68A0"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CA68A0" w:rsidRPr="007B4C6A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CA68A0"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ปี</w:t>
      </w:r>
      <w:r w:rsidR="00B45C05"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และ </w:t>
      </w:r>
      <w:r w:rsidR="0038277D" w:rsidRPr="007B4C6A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="0038277D"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38277D" w:rsidRPr="007B4C6A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="00B45C05"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ปี</w:t>
      </w:r>
      <w:r w:rsidR="00B74143"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ตามลำดับ</w:t>
      </w:r>
      <w:r w:rsidRPr="007B4C6A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7B4C6A">
        <w:rPr>
          <w:rFonts w:ascii="Angsana New" w:eastAsia="Calibri" w:hAnsi="Angsana New"/>
          <w:b/>
          <w:bCs/>
          <w:i/>
          <w:iCs/>
          <w:spacing w:val="-2"/>
          <w:sz w:val="30"/>
          <w:szCs w:val="30"/>
          <w:cs/>
        </w:rPr>
        <w:t xml:space="preserve"> </w:t>
      </w:r>
    </w:p>
    <w:p w14:paraId="3B952304" w14:textId="77777777" w:rsidR="00E35C4F" w:rsidRPr="00D64A2F" w:rsidRDefault="00E35C4F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color w:val="0000FF"/>
          <w:spacing w:val="-2"/>
          <w:sz w:val="16"/>
          <w:szCs w:val="16"/>
        </w:rPr>
      </w:pPr>
    </w:p>
    <w:p w14:paraId="237E7D10" w14:textId="77777777" w:rsidR="00291968" w:rsidRPr="007B4C6A" w:rsidRDefault="00291968" w:rsidP="00CD191B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7B4C6A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69081EA" w14:textId="77777777" w:rsidR="00291968" w:rsidRPr="00D64A2F" w:rsidRDefault="00291968" w:rsidP="00CD191B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16"/>
          <w:szCs w:val="24"/>
        </w:rPr>
      </w:pPr>
    </w:p>
    <w:p w14:paraId="30D4C334" w14:textId="77777777" w:rsidR="00291968" w:rsidRPr="007B4C6A" w:rsidRDefault="00291968" w:rsidP="00CD1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6D516985" w14:textId="77777777" w:rsidR="00291968" w:rsidRPr="00D64A2F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7" w:type="dxa"/>
        <w:tblInd w:w="558" w:type="dxa"/>
        <w:tblLook w:val="01E0" w:firstRow="1" w:lastRow="1" w:firstColumn="1" w:lastColumn="1" w:noHBand="0" w:noVBand="0"/>
      </w:tblPr>
      <w:tblGrid>
        <w:gridCol w:w="3864"/>
        <w:gridCol w:w="1151"/>
        <w:gridCol w:w="235"/>
        <w:gridCol w:w="1210"/>
        <w:gridCol w:w="265"/>
        <w:gridCol w:w="1144"/>
        <w:gridCol w:w="265"/>
        <w:gridCol w:w="1203"/>
      </w:tblGrid>
      <w:tr w:rsidR="00291968" w:rsidRPr="007B4C6A" w14:paraId="46FDA310" w14:textId="77777777" w:rsidTr="007F47CF">
        <w:trPr>
          <w:tblHeader/>
        </w:trPr>
        <w:tc>
          <w:tcPr>
            <w:tcW w:w="3864" w:type="dxa"/>
          </w:tcPr>
          <w:p w14:paraId="674A0608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1DD63E58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3F227CDA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291C8A98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968" w:rsidRPr="007B4C6A" w14:paraId="3B6ABC34" w14:textId="77777777" w:rsidTr="007F47CF">
        <w:trPr>
          <w:tblHeader/>
        </w:trPr>
        <w:tc>
          <w:tcPr>
            <w:tcW w:w="3864" w:type="dxa"/>
          </w:tcPr>
          <w:p w14:paraId="0B657F59" w14:textId="77777777" w:rsidR="00291968" w:rsidRPr="007B4C6A" w:rsidRDefault="00291968" w:rsidP="00C63E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14:paraId="4FD32756" w14:textId="77777777" w:rsidR="00291968" w:rsidRPr="007B4C6A" w:rsidRDefault="00291968" w:rsidP="00D64A2F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5" w:type="dxa"/>
          </w:tcPr>
          <w:p w14:paraId="7298FC4F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72145C61" w14:textId="77777777" w:rsidR="00291968" w:rsidRPr="007B4C6A" w:rsidRDefault="00291968" w:rsidP="00D64A2F">
            <w:pPr>
              <w:pStyle w:val="acctfourfigures"/>
              <w:tabs>
                <w:tab w:val="clear" w:pos="765"/>
              </w:tabs>
              <w:spacing w:line="240" w:lineRule="atLeast"/>
              <w:ind w:left="-79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5" w:type="dxa"/>
          </w:tcPr>
          <w:p w14:paraId="1228F4D8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4845C2D5" w14:textId="77777777" w:rsidR="00291968" w:rsidRPr="007B4C6A" w:rsidRDefault="00291968" w:rsidP="00D64A2F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5" w:type="dxa"/>
          </w:tcPr>
          <w:p w14:paraId="37504058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1CC13714" w14:textId="77777777" w:rsidR="00291968" w:rsidRPr="007B4C6A" w:rsidRDefault="00291968" w:rsidP="00D64A2F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91968" w:rsidRPr="007B4C6A" w14:paraId="6F218771" w14:textId="77777777" w:rsidTr="007F47CF">
        <w:trPr>
          <w:tblHeader/>
        </w:trPr>
        <w:tc>
          <w:tcPr>
            <w:tcW w:w="3864" w:type="dxa"/>
          </w:tcPr>
          <w:p w14:paraId="08C2EABD" w14:textId="77777777" w:rsidR="00291968" w:rsidRPr="007B4C6A" w:rsidRDefault="00291968" w:rsidP="00C63E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3" w:type="dxa"/>
            <w:gridSpan w:val="7"/>
          </w:tcPr>
          <w:p w14:paraId="38B411F4" w14:textId="77777777" w:rsidR="00291968" w:rsidRPr="007B4C6A" w:rsidRDefault="00291968" w:rsidP="0029196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AE0B5D"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52E9B" w:rsidRPr="007B4C6A" w14:paraId="66572626" w14:textId="77777777" w:rsidTr="007F47CF">
        <w:tc>
          <w:tcPr>
            <w:tcW w:w="3864" w:type="dxa"/>
          </w:tcPr>
          <w:p w14:paraId="7455F707" w14:textId="77777777" w:rsidR="00B52E9B" w:rsidRPr="007B4C6A" w:rsidRDefault="00B52E9B" w:rsidP="00B52E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B7B7D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51" w:type="dxa"/>
            <w:vAlign w:val="center"/>
          </w:tcPr>
          <w:p w14:paraId="20F2C6D9" w14:textId="77777777" w:rsidR="00B52E9B" w:rsidRPr="007B4C6A" w:rsidRDefault="00B52E9B" w:rsidP="00C63E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1CC33DB0" w14:textId="77777777" w:rsidR="00B52E9B" w:rsidRPr="007B4C6A" w:rsidRDefault="00B52E9B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09224E06" w14:textId="77777777" w:rsidR="00B52E9B" w:rsidRPr="007B4C6A" w:rsidRDefault="00B52E9B" w:rsidP="00C63E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041801CB" w14:textId="77777777" w:rsidR="00B52E9B" w:rsidRPr="007B4C6A" w:rsidRDefault="00B52E9B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vAlign w:val="center"/>
          </w:tcPr>
          <w:p w14:paraId="28097268" w14:textId="77777777" w:rsidR="00B52E9B" w:rsidRPr="007B4C6A" w:rsidRDefault="00B52E9B" w:rsidP="00C63E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0D76D953" w14:textId="77777777" w:rsidR="00B52E9B" w:rsidRPr="007B4C6A" w:rsidRDefault="00B52E9B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237BFAF4" w14:textId="77777777" w:rsidR="00B52E9B" w:rsidRPr="007B4C6A" w:rsidRDefault="00B52E9B" w:rsidP="00C63E7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52C" w:rsidRPr="007B4C6A" w14:paraId="0D4CDF11" w14:textId="77777777" w:rsidTr="007F47CF">
        <w:tc>
          <w:tcPr>
            <w:tcW w:w="3864" w:type="dxa"/>
          </w:tcPr>
          <w:p w14:paraId="385F72E5" w14:textId="77777777" w:rsidR="003C652C" w:rsidRPr="007B4C6A" w:rsidRDefault="003C652C" w:rsidP="00370D20">
            <w:pPr>
              <w:ind w:left="234" w:hanging="2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Pr="007B4C6A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51" w:type="dxa"/>
            <w:vAlign w:val="center"/>
          </w:tcPr>
          <w:p w14:paraId="40C79508" w14:textId="77777777" w:rsidR="003C652C" w:rsidRPr="007B4C6A" w:rsidRDefault="003C652C" w:rsidP="00C63E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43AD2594" w14:textId="77777777" w:rsidR="003C652C" w:rsidRPr="007B4C6A" w:rsidRDefault="003C652C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64877827" w14:textId="77777777" w:rsidR="003C652C" w:rsidRPr="007B4C6A" w:rsidRDefault="003C652C" w:rsidP="00C63E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3C1964C2" w14:textId="77777777" w:rsidR="003C652C" w:rsidRPr="007B4C6A" w:rsidRDefault="003C652C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vAlign w:val="center"/>
          </w:tcPr>
          <w:p w14:paraId="353B323B" w14:textId="77777777" w:rsidR="003C652C" w:rsidRPr="007B4C6A" w:rsidRDefault="003C652C" w:rsidP="00C63E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3B02CD69" w14:textId="77777777" w:rsidR="003C652C" w:rsidRPr="007B4C6A" w:rsidRDefault="003C652C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758F1606" w14:textId="77777777" w:rsidR="003C652C" w:rsidRPr="007B4C6A" w:rsidRDefault="003C652C" w:rsidP="00C63E7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968" w:rsidRPr="007B4C6A" w14:paraId="0C754F36" w14:textId="77777777" w:rsidTr="007F47CF">
        <w:tc>
          <w:tcPr>
            <w:tcW w:w="3864" w:type="dxa"/>
          </w:tcPr>
          <w:p w14:paraId="59163E74" w14:textId="77777777" w:rsidR="00291968" w:rsidRPr="007B4C6A" w:rsidRDefault="00EB78CF" w:rsidP="003C652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291968" w:rsidRPr="007B4C6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</w:t>
            </w:r>
          </w:p>
        </w:tc>
        <w:tc>
          <w:tcPr>
            <w:tcW w:w="1151" w:type="dxa"/>
            <w:vAlign w:val="center"/>
          </w:tcPr>
          <w:p w14:paraId="4566D995" w14:textId="77777777" w:rsidR="00291968" w:rsidRPr="007B4C6A" w:rsidRDefault="00EB0110" w:rsidP="003D149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5" w:type="dxa"/>
            <w:vAlign w:val="center"/>
          </w:tcPr>
          <w:p w14:paraId="15B6031F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02A27583" w14:textId="77777777" w:rsidR="00291968" w:rsidRPr="007B4C6A" w:rsidRDefault="00EB0110" w:rsidP="003D149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65" w:type="dxa"/>
            <w:vAlign w:val="center"/>
          </w:tcPr>
          <w:p w14:paraId="2D82CD60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vAlign w:val="center"/>
          </w:tcPr>
          <w:p w14:paraId="0E0DAADB" w14:textId="77777777" w:rsidR="00291968" w:rsidRPr="007B4C6A" w:rsidRDefault="00A740DB" w:rsidP="003D149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3D1498" w:rsidRPr="007B4C6A">
              <w:rPr>
                <w:rFonts w:ascii="Angsana New" w:hAnsi="Angsana New"/>
                <w:sz w:val="30"/>
                <w:szCs w:val="30"/>
              </w:rPr>
              <w:t>3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vAlign w:val="center"/>
          </w:tcPr>
          <w:p w14:paraId="3D6048E8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31D9D2B6" w14:textId="77777777" w:rsidR="00291968" w:rsidRPr="007B4C6A" w:rsidRDefault="003D1498" w:rsidP="00B52E9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1968" w:rsidRPr="007B4C6A" w14:paraId="0E6BB3CA" w14:textId="77777777" w:rsidTr="007F47CF">
        <w:tc>
          <w:tcPr>
            <w:tcW w:w="3864" w:type="dxa"/>
          </w:tcPr>
          <w:p w14:paraId="0B6C7BD9" w14:textId="77777777" w:rsidR="00291968" w:rsidRPr="007B4C6A" w:rsidRDefault="00EB78CF" w:rsidP="003C652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291968" w:rsidRPr="007B4C6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51" w:type="dxa"/>
          </w:tcPr>
          <w:p w14:paraId="5BD7F445" w14:textId="77777777" w:rsidR="00291968" w:rsidRPr="007B4C6A" w:rsidRDefault="00EB0110" w:rsidP="003D149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</w:p>
        </w:tc>
        <w:tc>
          <w:tcPr>
            <w:tcW w:w="235" w:type="dxa"/>
          </w:tcPr>
          <w:p w14:paraId="06C2DD00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7CA50BFC" w14:textId="77777777" w:rsidR="00291968" w:rsidRPr="007B4C6A" w:rsidRDefault="00EB0110" w:rsidP="003D149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19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</w:tcPr>
          <w:p w14:paraId="62C9AB38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6DBA7A1A" w14:textId="77777777" w:rsidR="00291968" w:rsidRPr="007B4C6A" w:rsidRDefault="003D1498" w:rsidP="00B52E9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5" w:type="dxa"/>
          </w:tcPr>
          <w:p w14:paraId="25EB33D4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4B301392" w14:textId="77777777" w:rsidR="00291968" w:rsidRPr="007B4C6A" w:rsidRDefault="00A740DB" w:rsidP="003D149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3D1498" w:rsidRPr="007B4C6A">
              <w:rPr>
                <w:rFonts w:ascii="Angsana New" w:hAnsi="Angsana New"/>
                <w:sz w:val="30"/>
                <w:szCs w:val="30"/>
              </w:rPr>
              <w:t>3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91968" w:rsidRPr="007B4C6A" w14:paraId="1320A961" w14:textId="77777777" w:rsidTr="007F47CF">
        <w:tc>
          <w:tcPr>
            <w:tcW w:w="3864" w:type="dxa"/>
          </w:tcPr>
          <w:p w14:paraId="54DD0780" w14:textId="77777777" w:rsidR="00EB78CF" w:rsidRPr="007B4C6A" w:rsidRDefault="00EB78CF" w:rsidP="00EB78C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55EEF" w:rsidRPr="007B4C6A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51" w:type="dxa"/>
          </w:tcPr>
          <w:p w14:paraId="3E759F67" w14:textId="77777777" w:rsidR="00291968" w:rsidRPr="007B4C6A" w:rsidRDefault="00EB0110" w:rsidP="003D149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20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41710D75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14:paraId="291E0F95" w14:textId="77777777" w:rsidR="00291968" w:rsidRPr="007B4C6A" w:rsidRDefault="003D1498" w:rsidP="00B52E9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5" w:type="dxa"/>
          </w:tcPr>
          <w:p w14:paraId="014884F3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</w:tcPr>
          <w:p w14:paraId="56210C22" w14:textId="77777777" w:rsidR="00291968" w:rsidRPr="007B4C6A" w:rsidRDefault="00A740DB" w:rsidP="003D149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3D1498" w:rsidRPr="007B4C6A">
              <w:rPr>
                <w:rFonts w:ascii="Angsana New" w:hAnsi="Angsana New"/>
                <w:sz w:val="30"/>
                <w:szCs w:val="30"/>
              </w:rPr>
              <w:t>3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</w:tcPr>
          <w:p w14:paraId="4CDB547C" w14:textId="77777777" w:rsidR="00291968" w:rsidRPr="007B4C6A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5450014" w14:textId="77777777" w:rsidR="00291968" w:rsidRPr="007B4C6A" w:rsidRDefault="003D1498" w:rsidP="00B52E9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39F5C43B" w14:textId="77777777" w:rsidR="004E23A0" w:rsidRPr="007B4C6A" w:rsidRDefault="00291968" w:rsidP="00C63E7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  <w:r w:rsidRPr="007B4C6A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56D303AA" w14:textId="77777777" w:rsidR="005516C8" w:rsidRPr="00D64A2F" w:rsidRDefault="005516C8" w:rsidP="00646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</w:rPr>
      </w:pPr>
    </w:p>
    <w:p w14:paraId="78407EE6" w14:textId="77777777" w:rsidR="00D444F0" w:rsidRPr="007B4C6A" w:rsidRDefault="00D444F0" w:rsidP="00D64A2F">
      <w:pPr>
        <w:pStyle w:val="Heading6"/>
        <w:numPr>
          <w:ilvl w:val="0"/>
          <w:numId w:val="40"/>
        </w:numPr>
        <w:ind w:left="540" w:hanging="540"/>
        <w:jc w:val="both"/>
        <w:rPr>
          <w:rFonts w:ascii="Angsana New" w:eastAsia="Times New Roman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ประมาณ</w:t>
      </w:r>
      <w:r w:rsidRPr="007B4C6A">
        <w:rPr>
          <w:rFonts w:ascii="Angsana New" w:eastAsia="Times New Roman" w:hAnsi="Angsana New"/>
          <w:sz w:val="30"/>
          <w:szCs w:val="30"/>
          <w:cs/>
        </w:rPr>
        <w:t>การหนี้สิน</w:t>
      </w:r>
    </w:p>
    <w:p w14:paraId="47B1D85A" w14:textId="77777777" w:rsidR="00F822BF" w:rsidRPr="00D64A2F" w:rsidRDefault="00F822BF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b/>
          <w:bCs/>
          <w:i/>
          <w:iCs/>
        </w:rPr>
      </w:pPr>
    </w:p>
    <w:p w14:paraId="55E1C9C3" w14:textId="77777777" w:rsidR="00D444F0" w:rsidRPr="007B4C6A" w:rsidRDefault="00D444F0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7B4C6A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คดีความ</w:t>
      </w:r>
    </w:p>
    <w:p w14:paraId="52061894" w14:textId="77777777" w:rsidR="00D444F0" w:rsidRPr="00D64A2F" w:rsidRDefault="00D444F0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Times New Roman" w:hAnsi="Angsana New"/>
        </w:rPr>
      </w:pPr>
    </w:p>
    <w:p w14:paraId="4EE9BE55" w14:textId="7DF77F8E" w:rsidR="00D444F0" w:rsidRPr="007B4C6A" w:rsidRDefault="00D444F0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B4C6A">
        <w:rPr>
          <w:rFonts w:ascii="Angsana New" w:eastAsia="Times New Roman" w:hAnsi="Angsana New"/>
          <w:sz w:val="30"/>
          <w:szCs w:val="30"/>
          <w:cs/>
        </w:rPr>
        <w:t xml:space="preserve">ณ วันที่ </w:t>
      </w:r>
      <w:r w:rsidR="00CB6F61" w:rsidRPr="007B4C6A">
        <w:rPr>
          <w:rFonts w:ascii="Angsana New" w:eastAsia="Times New Roman" w:hAnsi="Angsana New"/>
          <w:sz w:val="30"/>
          <w:szCs w:val="30"/>
        </w:rPr>
        <w:t>30</w:t>
      </w:r>
      <w:r w:rsidRPr="007B4C6A">
        <w:rPr>
          <w:rFonts w:ascii="Angsana New" w:eastAsia="Times New Roman" w:hAnsi="Angsana New"/>
          <w:sz w:val="30"/>
          <w:szCs w:val="30"/>
          <w:cs/>
        </w:rPr>
        <w:t xml:space="preserve"> กันยายน </w:t>
      </w:r>
      <w:r w:rsidR="00CB6F61" w:rsidRPr="007B4C6A">
        <w:rPr>
          <w:rFonts w:ascii="Angsana New" w:eastAsia="Times New Roman" w:hAnsi="Angsana New"/>
          <w:sz w:val="30"/>
          <w:szCs w:val="30"/>
        </w:rPr>
        <w:t>2562</w:t>
      </w:r>
      <w:r w:rsidRPr="007B4C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C1946">
        <w:rPr>
          <w:rFonts w:ascii="Angsana New" w:eastAsia="Times New Roman" w:hAnsi="Angsana New"/>
          <w:sz w:val="30"/>
          <w:szCs w:val="30"/>
        </w:rPr>
        <w:t xml:space="preserve">GOLD </w:t>
      </w:r>
      <w:r w:rsidR="007C1946">
        <w:rPr>
          <w:rFonts w:ascii="Angsana New" w:eastAsia="Times New Roman" w:hAnsi="Angsana New" w:hint="cs"/>
          <w:sz w:val="30"/>
          <w:szCs w:val="30"/>
          <w:cs/>
        </w:rPr>
        <w:t xml:space="preserve">และบริษัทย่อยของ </w:t>
      </w:r>
      <w:r w:rsidR="007C1946">
        <w:rPr>
          <w:rFonts w:ascii="Angsana New" w:eastAsia="Times New Roman" w:hAnsi="Angsana New"/>
          <w:sz w:val="30"/>
          <w:szCs w:val="30"/>
        </w:rPr>
        <w:t xml:space="preserve">GOLD </w:t>
      </w:r>
      <w:r w:rsidRPr="007B4C6A">
        <w:rPr>
          <w:rFonts w:ascii="Angsana New" w:eastAsia="Times New Roman" w:hAnsi="Angsana New"/>
          <w:sz w:val="30"/>
          <w:szCs w:val="30"/>
          <w:cs/>
        </w:rPr>
        <w:t>ถูกฟ้องร้องในคดีต่างๆ ที่มีสาระสำคัญดังนี้</w:t>
      </w:r>
    </w:p>
    <w:p w14:paraId="7837912D" w14:textId="77777777" w:rsidR="00D444F0" w:rsidRPr="00D64A2F" w:rsidRDefault="00D444F0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</w:rPr>
      </w:pPr>
    </w:p>
    <w:p w14:paraId="06C96470" w14:textId="6F97899C" w:rsidR="00D444F0" w:rsidRPr="007B4C6A" w:rsidRDefault="00D444F0" w:rsidP="00E07F2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B4C6A">
        <w:rPr>
          <w:rFonts w:ascii="Angsana New" w:eastAsia="Times New Roman" w:hAnsi="Angsana New"/>
          <w:sz w:val="30"/>
          <w:szCs w:val="30"/>
          <w:cs/>
        </w:rPr>
        <w:t xml:space="preserve">ณ วันที่ </w:t>
      </w:r>
      <w:r w:rsidR="00CB6F61" w:rsidRPr="007B4C6A">
        <w:rPr>
          <w:rFonts w:ascii="Angsana New" w:eastAsia="Times New Roman" w:hAnsi="Angsana New"/>
          <w:sz w:val="30"/>
          <w:szCs w:val="30"/>
        </w:rPr>
        <w:t>30</w:t>
      </w:r>
      <w:r w:rsidRPr="007B4C6A">
        <w:rPr>
          <w:rFonts w:ascii="Angsana New" w:eastAsia="Times New Roman" w:hAnsi="Angsana New"/>
          <w:sz w:val="30"/>
          <w:szCs w:val="30"/>
          <w:cs/>
        </w:rPr>
        <w:t xml:space="preserve"> กันยายน </w:t>
      </w:r>
      <w:r w:rsidR="00CB6F61" w:rsidRPr="007B4C6A">
        <w:rPr>
          <w:rFonts w:ascii="Angsana New" w:eastAsia="Times New Roman" w:hAnsi="Angsana New"/>
          <w:sz w:val="30"/>
          <w:szCs w:val="30"/>
        </w:rPr>
        <w:t>2562</w:t>
      </w:r>
      <w:r w:rsidRPr="007B4C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C1946">
        <w:rPr>
          <w:rFonts w:ascii="Angsana New" w:eastAsia="Times New Roman" w:hAnsi="Angsana New"/>
          <w:sz w:val="30"/>
          <w:szCs w:val="30"/>
        </w:rPr>
        <w:t xml:space="preserve">GOLD </w:t>
      </w:r>
      <w:r w:rsidRPr="007B4C6A">
        <w:rPr>
          <w:rFonts w:ascii="Angsana New" w:eastAsia="Times New Roman" w:hAnsi="Angsana New"/>
          <w:sz w:val="30"/>
          <w:szCs w:val="30"/>
          <w:cs/>
        </w:rPr>
        <w:t xml:space="preserve">ตั้งประมาณการหนี้สินจากคดีความที่ถูกฟ้องร้องจากโครงการอสังหาริมทรัพย์ที่พัฒนาในอดีต โดยพิจารณาจากเงินต้นพร้อมดอกเบี้ยอัตราร้อยละ </w:t>
      </w:r>
      <w:r w:rsidRPr="007B4C6A">
        <w:rPr>
          <w:rFonts w:ascii="Angsana New" w:eastAsia="Times New Roman" w:hAnsi="Angsana New"/>
          <w:sz w:val="30"/>
          <w:szCs w:val="30"/>
        </w:rPr>
        <w:t>7</w:t>
      </w:r>
      <w:r w:rsidRPr="007B4C6A">
        <w:rPr>
          <w:rFonts w:ascii="Angsana New" w:eastAsia="Times New Roman" w:hAnsi="Angsana New"/>
          <w:sz w:val="30"/>
          <w:szCs w:val="30"/>
          <w:cs/>
        </w:rPr>
        <w:t>.</w:t>
      </w:r>
      <w:r w:rsidRPr="007B4C6A">
        <w:rPr>
          <w:rFonts w:ascii="Angsana New" w:eastAsia="Times New Roman" w:hAnsi="Angsana New"/>
          <w:sz w:val="30"/>
          <w:szCs w:val="30"/>
        </w:rPr>
        <w:t>50</w:t>
      </w:r>
      <w:r w:rsidRPr="007B4C6A">
        <w:rPr>
          <w:rFonts w:ascii="Angsana New" w:eastAsia="Times New Roman" w:hAnsi="Angsana New"/>
          <w:sz w:val="30"/>
          <w:szCs w:val="30"/>
          <w:cs/>
        </w:rPr>
        <w:t xml:space="preserve"> ต่อปี รวมทั้งสิ้นเป็นจำนวนเงิน</w:t>
      </w:r>
      <w:r w:rsidR="00E3225D" w:rsidRPr="007B4C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E3225D" w:rsidRPr="007B4C6A">
        <w:rPr>
          <w:rFonts w:ascii="Angsana New" w:eastAsia="Times New Roman" w:hAnsi="Angsana New"/>
          <w:sz w:val="30"/>
          <w:szCs w:val="30"/>
        </w:rPr>
        <w:t>78</w:t>
      </w:r>
      <w:r w:rsidR="00E3225D" w:rsidRPr="007B4C6A">
        <w:rPr>
          <w:rFonts w:ascii="Angsana New" w:eastAsia="Times New Roman" w:hAnsi="Angsana New"/>
          <w:sz w:val="30"/>
          <w:szCs w:val="30"/>
          <w:cs/>
        </w:rPr>
        <w:t>.</w:t>
      </w:r>
      <w:r w:rsidR="00E3225D" w:rsidRPr="007B4C6A">
        <w:rPr>
          <w:rFonts w:ascii="Angsana New" w:eastAsia="Times New Roman" w:hAnsi="Angsana New"/>
          <w:sz w:val="30"/>
          <w:szCs w:val="30"/>
        </w:rPr>
        <w:t>94</w:t>
      </w:r>
      <w:r w:rsidRPr="007B4C6A">
        <w:rPr>
          <w:rFonts w:ascii="Angsana New" w:eastAsia="Times New Roman" w:hAnsi="Angsana New"/>
          <w:sz w:val="30"/>
          <w:szCs w:val="30"/>
          <w:cs/>
        </w:rPr>
        <w:t xml:space="preserve"> ล้านบาท </w:t>
      </w:r>
      <w:r w:rsidR="00CB6F61" w:rsidRPr="007B4C6A">
        <w:rPr>
          <w:rFonts w:ascii="Angsana New" w:eastAsia="Times New Roman" w:hAnsi="Angsana New"/>
          <w:i/>
          <w:iCs/>
          <w:sz w:val="30"/>
          <w:szCs w:val="30"/>
          <w:cs/>
        </w:rPr>
        <w:t>(</w:t>
      </w:r>
      <w:r w:rsidRPr="007B4C6A">
        <w:rPr>
          <w:rFonts w:ascii="Angsana New" w:eastAsia="Times New Roman" w:hAnsi="Angsana New"/>
          <w:i/>
          <w:iCs/>
          <w:sz w:val="30"/>
          <w:szCs w:val="30"/>
        </w:rPr>
        <w:t xml:space="preserve">30 </w:t>
      </w:r>
      <w:r w:rsidRPr="007B4C6A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กันยายน </w:t>
      </w:r>
      <w:r w:rsidRPr="007B4C6A">
        <w:rPr>
          <w:rFonts w:ascii="Angsana New" w:eastAsia="Times New Roman" w:hAnsi="Angsana New"/>
          <w:i/>
          <w:iCs/>
          <w:sz w:val="30"/>
          <w:szCs w:val="30"/>
        </w:rPr>
        <w:t>256</w:t>
      </w:r>
      <w:r w:rsidR="005C7877" w:rsidRPr="007B4C6A">
        <w:rPr>
          <w:rFonts w:ascii="Angsana New" w:eastAsia="Times New Roman" w:hAnsi="Angsana New"/>
          <w:i/>
          <w:iCs/>
          <w:sz w:val="30"/>
          <w:szCs w:val="30"/>
        </w:rPr>
        <w:t>1</w:t>
      </w:r>
      <w:r w:rsidRPr="007B4C6A">
        <w:rPr>
          <w:rFonts w:ascii="Angsana New" w:eastAsia="Times New Roman" w:hAnsi="Angsana New"/>
          <w:i/>
          <w:iCs/>
          <w:sz w:val="30"/>
          <w:szCs w:val="30"/>
          <w:cs/>
        </w:rPr>
        <w:t xml:space="preserve">: </w:t>
      </w:r>
      <w:r w:rsidR="00232065" w:rsidRPr="007B4C6A">
        <w:rPr>
          <w:rFonts w:ascii="Angsana New" w:eastAsia="Times New Roman" w:hAnsi="Angsana New"/>
          <w:i/>
          <w:iCs/>
          <w:sz w:val="30"/>
          <w:szCs w:val="30"/>
        </w:rPr>
        <w:t>78</w:t>
      </w:r>
      <w:r w:rsidR="00232065" w:rsidRPr="007B4C6A">
        <w:rPr>
          <w:rFonts w:ascii="Angsana New" w:eastAsia="Times New Roman" w:hAnsi="Angsana New"/>
          <w:i/>
          <w:iCs/>
          <w:sz w:val="30"/>
          <w:szCs w:val="30"/>
          <w:cs/>
        </w:rPr>
        <w:t>.</w:t>
      </w:r>
      <w:r w:rsidR="00232065" w:rsidRPr="007B4C6A">
        <w:rPr>
          <w:rFonts w:ascii="Angsana New" w:eastAsia="Times New Roman" w:hAnsi="Angsana New"/>
          <w:i/>
          <w:iCs/>
          <w:sz w:val="30"/>
          <w:szCs w:val="30"/>
        </w:rPr>
        <w:t>94</w:t>
      </w:r>
      <w:r w:rsidRPr="007B4C6A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ล้านบาท)</w:t>
      </w:r>
    </w:p>
    <w:p w14:paraId="771EBE2D" w14:textId="77777777" w:rsidR="00D444F0" w:rsidRPr="00D64A2F" w:rsidRDefault="00D444F0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eastAsia="Times New Roman" w:hAnsi="Angsana New"/>
        </w:rPr>
      </w:pPr>
    </w:p>
    <w:p w14:paraId="7172CBF7" w14:textId="709531EF" w:rsidR="00D444F0" w:rsidRPr="007B4C6A" w:rsidRDefault="00D444F0" w:rsidP="00E07F2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eastAsia="Times New Roman" w:hAnsi="Angsana New"/>
          <w:sz w:val="30"/>
          <w:szCs w:val="30"/>
        </w:rPr>
      </w:pPr>
      <w:r w:rsidRPr="007B4C6A">
        <w:rPr>
          <w:rFonts w:ascii="Angsana New" w:eastAsia="Times New Roman" w:hAnsi="Angsana New"/>
          <w:sz w:val="30"/>
          <w:szCs w:val="30"/>
          <w:cs/>
        </w:rPr>
        <w:t xml:space="preserve">ณ วันที่ </w:t>
      </w:r>
      <w:r w:rsidRPr="007B4C6A">
        <w:rPr>
          <w:rFonts w:ascii="Angsana New" w:eastAsia="Times New Roman" w:hAnsi="Angsana New"/>
          <w:sz w:val="30"/>
          <w:szCs w:val="30"/>
        </w:rPr>
        <w:t xml:space="preserve">30 </w:t>
      </w:r>
      <w:r w:rsidRPr="007B4C6A">
        <w:rPr>
          <w:rFonts w:ascii="Angsana New" w:eastAsia="Times New Roman" w:hAnsi="Angsana New"/>
          <w:sz w:val="30"/>
          <w:szCs w:val="30"/>
          <w:cs/>
        </w:rPr>
        <w:t xml:space="preserve">กันยายน </w:t>
      </w:r>
      <w:r w:rsidRPr="007B4C6A">
        <w:rPr>
          <w:rFonts w:ascii="Angsana New" w:eastAsia="Times New Roman" w:hAnsi="Angsana New"/>
          <w:sz w:val="30"/>
          <w:szCs w:val="30"/>
        </w:rPr>
        <w:t>256</w:t>
      </w:r>
      <w:r w:rsidR="005C7877" w:rsidRPr="007B4C6A">
        <w:rPr>
          <w:rFonts w:ascii="Angsana New" w:eastAsia="Times New Roman" w:hAnsi="Angsana New"/>
          <w:sz w:val="30"/>
          <w:szCs w:val="30"/>
        </w:rPr>
        <w:t>2</w:t>
      </w:r>
      <w:r w:rsidRPr="007B4C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C1946">
        <w:rPr>
          <w:rFonts w:ascii="Angsana New" w:eastAsia="Times New Roman" w:hAnsi="Angsana New"/>
          <w:sz w:val="30"/>
          <w:szCs w:val="30"/>
        </w:rPr>
        <w:t xml:space="preserve">GOLD </w:t>
      </w:r>
      <w:r w:rsidR="007C1946">
        <w:rPr>
          <w:rFonts w:ascii="Angsana New" w:eastAsia="Times New Roman" w:hAnsi="Angsana New" w:hint="cs"/>
          <w:sz w:val="30"/>
          <w:szCs w:val="30"/>
          <w:cs/>
        </w:rPr>
        <w:t xml:space="preserve">และบริษัทย่อยของ </w:t>
      </w:r>
      <w:r w:rsidR="007C1946">
        <w:rPr>
          <w:rFonts w:ascii="Angsana New" w:eastAsia="Times New Roman" w:hAnsi="Angsana New"/>
          <w:sz w:val="30"/>
          <w:szCs w:val="30"/>
        </w:rPr>
        <w:t xml:space="preserve">GOLD </w:t>
      </w:r>
      <w:r w:rsidRPr="007B4C6A">
        <w:rPr>
          <w:rFonts w:ascii="Angsana New" w:eastAsia="Times New Roman" w:hAnsi="Angsana New"/>
          <w:sz w:val="30"/>
          <w:szCs w:val="30"/>
          <w:cs/>
        </w:rPr>
        <w:t>หลายแห่งตั้งประมาณการหนี้สินจากคดีอื่นๆ รวมทั้งสิ้นเป็นจำนวนเงิน</w:t>
      </w:r>
      <w:r w:rsidR="00E3225D" w:rsidRPr="007B4C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E3225D" w:rsidRPr="007B4C6A">
        <w:rPr>
          <w:rFonts w:ascii="Angsana New" w:eastAsia="Times New Roman" w:hAnsi="Angsana New"/>
          <w:sz w:val="30"/>
          <w:szCs w:val="30"/>
        </w:rPr>
        <w:t>6</w:t>
      </w:r>
      <w:r w:rsidR="00E3225D" w:rsidRPr="007B4C6A">
        <w:rPr>
          <w:rFonts w:ascii="Angsana New" w:eastAsia="Times New Roman" w:hAnsi="Angsana New"/>
          <w:sz w:val="30"/>
          <w:szCs w:val="30"/>
          <w:cs/>
        </w:rPr>
        <w:t>.</w:t>
      </w:r>
      <w:r w:rsidR="00E3225D" w:rsidRPr="007B4C6A">
        <w:rPr>
          <w:rFonts w:ascii="Angsana New" w:eastAsia="Times New Roman" w:hAnsi="Angsana New"/>
          <w:sz w:val="30"/>
          <w:szCs w:val="30"/>
        </w:rPr>
        <w:t>50</w:t>
      </w:r>
      <w:r w:rsidRPr="007B4C6A">
        <w:rPr>
          <w:rFonts w:ascii="Angsana New" w:eastAsia="Times New Roman" w:hAnsi="Angsana New"/>
          <w:sz w:val="30"/>
          <w:szCs w:val="30"/>
          <w:cs/>
        </w:rPr>
        <w:t xml:space="preserve"> ล้านบาท </w:t>
      </w:r>
      <w:r w:rsidRPr="007B4C6A">
        <w:rPr>
          <w:rFonts w:ascii="Angsana New" w:eastAsia="Times New Roman" w:hAnsi="Angsana New"/>
          <w:i/>
          <w:iCs/>
          <w:sz w:val="30"/>
          <w:szCs w:val="30"/>
          <w:cs/>
        </w:rPr>
        <w:t>(</w:t>
      </w:r>
      <w:r w:rsidRPr="007B4C6A">
        <w:rPr>
          <w:rFonts w:ascii="Angsana New" w:eastAsia="Times New Roman" w:hAnsi="Angsana New"/>
          <w:i/>
          <w:iCs/>
          <w:sz w:val="30"/>
          <w:szCs w:val="30"/>
        </w:rPr>
        <w:t xml:space="preserve">30 </w:t>
      </w:r>
      <w:r w:rsidRPr="007B4C6A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กันยายน </w:t>
      </w:r>
      <w:r w:rsidRPr="007B4C6A">
        <w:rPr>
          <w:rFonts w:ascii="Angsana New" w:eastAsia="Times New Roman" w:hAnsi="Angsana New"/>
          <w:i/>
          <w:iCs/>
          <w:sz w:val="30"/>
          <w:szCs w:val="30"/>
        </w:rPr>
        <w:t>256</w:t>
      </w:r>
      <w:r w:rsidR="005C7877" w:rsidRPr="007B4C6A">
        <w:rPr>
          <w:rFonts w:ascii="Angsana New" w:eastAsia="Times New Roman" w:hAnsi="Angsana New"/>
          <w:i/>
          <w:iCs/>
          <w:sz w:val="30"/>
          <w:szCs w:val="30"/>
        </w:rPr>
        <w:t>1</w:t>
      </w:r>
      <w:r w:rsidRPr="007B4C6A">
        <w:rPr>
          <w:rFonts w:ascii="Angsana New" w:eastAsia="Times New Roman" w:hAnsi="Angsana New"/>
          <w:i/>
          <w:iCs/>
          <w:sz w:val="30"/>
          <w:szCs w:val="30"/>
          <w:cs/>
        </w:rPr>
        <w:t xml:space="preserve">: </w:t>
      </w:r>
      <w:r w:rsidRPr="007B4C6A">
        <w:rPr>
          <w:rFonts w:ascii="Angsana New" w:eastAsia="Times New Roman" w:hAnsi="Angsana New"/>
          <w:i/>
          <w:iCs/>
          <w:sz w:val="30"/>
          <w:szCs w:val="30"/>
        </w:rPr>
        <w:t>5</w:t>
      </w:r>
      <w:r w:rsidR="007C1946">
        <w:rPr>
          <w:rFonts w:ascii="Angsana New" w:eastAsia="Times New Roman" w:hAnsi="Angsana New"/>
          <w:i/>
          <w:iCs/>
          <w:sz w:val="30"/>
          <w:szCs w:val="30"/>
        </w:rPr>
        <w:t>7</w:t>
      </w:r>
      <w:r w:rsidR="00232065" w:rsidRPr="007B4C6A">
        <w:rPr>
          <w:rFonts w:ascii="Angsana New" w:eastAsia="Times New Roman" w:hAnsi="Angsana New"/>
          <w:i/>
          <w:iCs/>
          <w:sz w:val="30"/>
          <w:szCs w:val="30"/>
          <w:cs/>
        </w:rPr>
        <w:t>.</w:t>
      </w:r>
      <w:r w:rsidR="007C1946">
        <w:rPr>
          <w:rFonts w:ascii="Angsana New" w:eastAsia="Times New Roman" w:hAnsi="Angsana New"/>
          <w:i/>
          <w:iCs/>
          <w:sz w:val="30"/>
          <w:szCs w:val="30"/>
        </w:rPr>
        <w:t>36</w:t>
      </w:r>
      <w:r w:rsidRPr="007B4C6A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ล้านบาท)</w:t>
      </w:r>
    </w:p>
    <w:p w14:paraId="5C07BA3D" w14:textId="26A98BD2" w:rsidR="007C1946" w:rsidRPr="00D64A2F" w:rsidRDefault="007C1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</w:rPr>
      </w:pPr>
    </w:p>
    <w:p w14:paraId="21E3564C" w14:textId="77777777" w:rsidR="0010750E" w:rsidRPr="007B4C6A" w:rsidRDefault="00214B3A" w:rsidP="00D64A2F">
      <w:pPr>
        <w:pStyle w:val="Heading6"/>
        <w:numPr>
          <w:ilvl w:val="0"/>
          <w:numId w:val="41"/>
        </w:numPr>
        <w:tabs>
          <w:tab w:val="left" w:pos="540"/>
        </w:tabs>
        <w:ind w:left="630" w:hanging="63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ทุนเรือนหุ้น</w:t>
      </w:r>
      <w:r w:rsidR="00A451C6" w:rsidRPr="007B4C6A">
        <w:rPr>
          <w:rFonts w:ascii="Angsana New" w:hAnsi="Angsana New"/>
          <w:sz w:val="30"/>
          <w:szCs w:val="30"/>
          <w:cs/>
        </w:rPr>
        <w:t xml:space="preserve"> </w:t>
      </w:r>
    </w:p>
    <w:p w14:paraId="2972565D" w14:textId="77777777" w:rsidR="00B679D9" w:rsidRPr="00D64A2F" w:rsidRDefault="00B679D9" w:rsidP="00B679D9">
      <w:pPr>
        <w:rPr>
          <w:rFonts w:ascii="Angsana New" w:hAnsi="Angsana New"/>
          <w:color w:val="2E74B5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812"/>
        <w:gridCol w:w="273"/>
        <w:gridCol w:w="1075"/>
        <w:gridCol w:w="264"/>
        <w:gridCol w:w="994"/>
        <w:gridCol w:w="262"/>
        <w:gridCol w:w="1078"/>
        <w:gridCol w:w="271"/>
        <w:gridCol w:w="1091"/>
      </w:tblGrid>
      <w:tr w:rsidR="00C63E79" w:rsidRPr="007B4C6A" w14:paraId="19B1DA8F" w14:textId="77777777" w:rsidTr="00B74143">
        <w:trPr>
          <w:trHeight w:val="70"/>
          <w:tblHeader/>
        </w:trPr>
        <w:tc>
          <w:tcPr>
            <w:tcW w:w="1566" w:type="pct"/>
          </w:tcPr>
          <w:p w14:paraId="2267E7F8" w14:textId="77777777" w:rsidR="00C63E79" w:rsidRPr="007B4C6A" w:rsidRDefault="00C63E79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073ADD71" w14:textId="77777777" w:rsidR="00C63E79" w:rsidRPr="007B4C6A" w:rsidRDefault="00C63E79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53" w:type="pct"/>
          </w:tcPr>
          <w:p w14:paraId="784DE6B1" w14:textId="77777777" w:rsidR="00C63E79" w:rsidRPr="007B4C6A" w:rsidRDefault="00C63E79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5F98040E" w14:textId="77777777" w:rsidR="00C63E79" w:rsidRPr="007B4C6A" w:rsidRDefault="002B7B7D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65E076F5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6F408817" w14:textId="77777777" w:rsidR="00C63E79" w:rsidRPr="007B4C6A" w:rsidRDefault="002B7B7D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63E79" w:rsidRPr="007B4C6A" w14:paraId="69648C70" w14:textId="77777777" w:rsidTr="00B74143">
        <w:trPr>
          <w:trHeight w:val="70"/>
          <w:tblHeader/>
        </w:trPr>
        <w:tc>
          <w:tcPr>
            <w:tcW w:w="1566" w:type="pct"/>
          </w:tcPr>
          <w:p w14:paraId="571A71B2" w14:textId="77777777" w:rsidR="00C63E79" w:rsidRPr="007B4C6A" w:rsidRDefault="00C63E79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2C889A06" w14:textId="77777777" w:rsidR="00C63E79" w:rsidRPr="007B4C6A" w:rsidRDefault="00C63E79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3" w:type="pct"/>
          </w:tcPr>
          <w:p w14:paraId="0F89A249" w14:textId="77777777" w:rsidR="00C63E79" w:rsidRPr="007B4C6A" w:rsidRDefault="00C63E79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2E2396A6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</w:tcPr>
          <w:p w14:paraId="265726C3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7876D31D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018DFC4B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F148D5B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2" w:type="pct"/>
          </w:tcPr>
          <w:p w14:paraId="127FBA2C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915EE52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63E79" w:rsidRPr="007B4C6A" w14:paraId="56706B85" w14:textId="77777777" w:rsidTr="00B74143">
        <w:trPr>
          <w:trHeight w:val="80"/>
          <w:tblHeader/>
        </w:trPr>
        <w:tc>
          <w:tcPr>
            <w:tcW w:w="1566" w:type="pct"/>
          </w:tcPr>
          <w:p w14:paraId="516C9DEC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pct"/>
          </w:tcPr>
          <w:p w14:paraId="4EF33C87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3" w:type="pct"/>
          </w:tcPr>
          <w:p w14:paraId="6465E00E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5" w:type="pct"/>
            <w:gridSpan w:val="7"/>
          </w:tcPr>
          <w:p w14:paraId="33517132" w14:textId="77777777" w:rsidR="00C63E79" w:rsidRPr="007B4C6A" w:rsidRDefault="00C63E79" w:rsidP="001A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A6CEC"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</w:t>
            </w: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="001A6CEC"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</w:t>
            </w: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63E79" w:rsidRPr="007B4C6A" w14:paraId="7EE6D218" w14:textId="77777777" w:rsidTr="00B74143">
        <w:tc>
          <w:tcPr>
            <w:tcW w:w="1566" w:type="pct"/>
          </w:tcPr>
          <w:p w14:paraId="31D9BDC9" w14:textId="77777777" w:rsidR="00C63E79" w:rsidRPr="007B4C6A" w:rsidRDefault="00C63E79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56" w:type="pct"/>
          </w:tcPr>
          <w:p w14:paraId="09529426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" w:type="pct"/>
          </w:tcPr>
          <w:p w14:paraId="400A3E43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4035C9D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04EFCA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087002C9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2789CC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3DE3A77" w14:textId="77777777" w:rsidR="00C63E79" w:rsidRPr="007B4C6A" w:rsidRDefault="00C63E79" w:rsidP="001A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1F75BB87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A7EAC9" w14:textId="77777777" w:rsidR="00C63E79" w:rsidRPr="007B4C6A" w:rsidRDefault="00C63E79" w:rsidP="001A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E79" w:rsidRPr="007B4C6A" w14:paraId="06BFC4C8" w14:textId="77777777" w:rsidTr="00B74143">
        <w:tc>
          <w:tcPr>
            <w:tcW w:w="1566" w:type="pct"/>
          </w:tcPr>
          <w:p w14:paraId="7816E1F2" w14:textId="77777777" w:rsidR="00C63E79" w:rsidRPr="007B4C6A" w:rsidRDefault="00C63E79" w:rsidP="001A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1A6CEC" w:rsidRPr="007B4C6A">
              <w:rPr>
                <w:rFonts w:ascii="Angsana New" w:hAnsi="Angsana New"/>
                <w:sz w:val="30"/>
                <w:szCs w:val="30"/>
                <w:cs/>
              </w:rPr>
              <w:t xml:space="preserve">ตุลาคม/ </w:t>
            </w:r>
            <w:r w:rsidR="001A6CEC"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1A6CEC" w:rsidRPr="007B4C6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56" w:type="pct"/>
          </w:tcPr>
          <w:p w14:paraId="20E7022B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" w:type="pct"/>
          </w:tcPr>
          <w:p w14:paraId="594AEBD5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A463DC5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BC7DEA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5137618F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A685D6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369493F" w14:textId="77777777" w:rsidR="00C63E79" w:rsidRPr="007B4C6A" w:rsidRDefault="00C63E79" w:rsidP="001A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492BBBF2" w14:textId="77777777" w:rsidR="00C63E79" w:rsidRPr="007B4C6A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DD60663" w14:textId="77777777" w:rsidR="00C63E79" w:rsidRPr="007B4C6A" w:rsidRDefault="00C63E79" w:rsidP="001A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A20" w:rsidRPr="007B4C6A" w14:paraId="73170E13" w14:textId="77777777" w:rsidTr="00E337F8">
        <w:tc>
          <w:tcPr>
            <w:tcW w:w="1566" w:type="pct"/>
          </w:tcPr>
          <w:p w14:paraId="05ECE4B5" w14:textId="24ECEAE9" w:rsidR="00846A20" w:rsidRPr="00D64A2F" w:rsidRDefault="00770C4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846A20" w:rsidRPr="00D64A2F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56" w:type="pct"/>
          </w:tcPr>
          <w:p w14:paraId="6C0EA222" w14:textId="77777777" w:rsidR="00846A20" w:rsidRPr="007B4C6A" w:rsidRDefault="00846A20" w:rsidP="0084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086EDCE7" w14:textId="77777777" w:rsidR="00846A20" w:rsidRPr="007B4C6A" w:rsidRDefault="00846A20" w:rsidP="0084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01D48C9" w14:textId="77777777" w:rsidR="00846A20" w:rsidRPr="007B4C6A" w:rsidRDefault="00846A20" w:rsidP="008B4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2,751</w:t>
            </w:r>
          </w:p>
        </w:tc>
        <w:tc>
          <w:tcPr>
            <w:tcW w:w="148" w:type="pct"/>
          </w:tcPr>
          <w:p w14:paraId="1E7E09B5" w14:textId="77777777" w:rsidR="00846A20" w:rsidRPr="007B4C6A" w:rsidRDefault="00846A20" w:rsidP="00846A20">
            <w:pPr>
              <w:pStyle w:val="acctfourfigures"/>
              <w:tabs>
                <w:tab w:val="clear" w:pos="765"/>
                <w:tab w:val="decimal" w:pos="428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6447318E" w14:textId="77777777" w:rsidR="00846A20" w:rsidRPr="007B4C6A" w:rsidRDefault="00846A20" w:rsidP="008B4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2,751</w:t>
            </w:r>
          </w:p>
        </w:tc>
        <w:tc>
          <w:tcPr>
            <w:tcW w:w="147" w:type="pct"/>
          </w:tcPr>
          <w:p w14:paraId="1A44F565" w14:textId="77777777" w:rsidR="00846A20" w:rsidRPr="007B4C6A" w:rsidRDefault="00846A20" w:rsidP="00846A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5" w:type="pct"/>
            <w:vAlign w:val="bottom"/>
          </w:tcPr>
          <w:p w14:paraId="6286F13E" w14:textId="77777777" w:rsidR="00846A20" w:rsidRPr="007B4C6A" w:rsidRDefault="00846A20" w:rsidP="008B4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2,751</w:t>
            </w:r>
          </w:p>
        </w:tc>
        <w:tc>
          <w:tcPr>
            <w:tcW w:w="152" w:type="pct"/>
          </w:tcPr>
          <w:p w14:paraId="6DE1B149" w14:textId="77777777" w:rsidR="00846A20" w:rsidRPr="007B4C6A" w:rsidRDefault="00846A20" w:rsidP="00846A20">
            <w:pPr>
              <w:pStyle w:val="acctfourfigures"/>
              <w:tabs>
                <w:tab w:val="clear" w:pos="765"/>
                <w:tab w:val="decimal" w:pos="428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vAlign w:val="bottom"/>
          </w:tcPr>
          <w:p w14:paraId="065B2E97" w14:textId="77777777" w:rsidR="00846A20" w:rsidRPr="007B4C6A" w:rsidRDefault="00846A20" w:rsidP="008B4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2,751</w:t>
            </w:r>
          </w:p>
        </w:tc>
      </w:tr>
      <w:tr w:rsidR="00225744" w:rsidRPr="007B4C6A" w14:paraId="174EB281" w14:textId="77777777" w:rsidTr="00E337F8">
        <w:tc>
          <w:tcPr>
            <w:tcW w:w="1566" w:type="pct"/>
          </w:tcPr>
          <w:p w14:paraId="5683EA15" w14:textId="77777777" w:rsidR="00225744" w:rsidRPr="007B4C6A" w:rsidRDefault="00225744" w:rsidP="0022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ลดหุ้นสามัญ</w:t>
            </w:r>
          </w:p>
        </w:tc>
        <w:tc>
          <w:tcPr>
            <w:tcW w:w="456" w:type="pct"/>
          </w:tcPr>
          <w:p w14:paraId="1DB81926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3AA98166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13D6018C" w14:textId="77777777" w:rsidR="00225744" w:rsidRPr="007B4C6A" w:rsidRDefault="00225744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917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14060305" w14:textId="77777777" w:rsidR="00225744" w:rsidRPr="007B4C6A" w:rsidRDefault="00225744" w:rsidP="00225744">
            <w:pPr>
              <w:pStyle w:val="acctfourfigures"/>
              <w:tabs>
                <w:tab w:val="clear" w:pos="765"/>
                <w:tab w:val="decimal" w:pos="428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45AEA245" w14:textId="032C8832" w:rsidR="00225744" w:rsidRPr="007B4C6A" w:rsidRDefault="00225744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6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917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57940788" w14:textId="77777777" w:rsidR="00225744" w:rsidRPr="007B4C6A" w:rsidRDefault="00225744" w:rsidP="002257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5" w:type="pct"/>
            <w:vAlign w:val="bottom"/>
          </w:tcPr>
          <w:p w14:paraId="64F1DDC5" w14:textId="5E718675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152" w:type="pct"/>
          </w:tcPr>
          <w:p w14:paraId="2DD5C7F4" w14:textId="77777777" w:rsidR="00225744" w:rsidRPr="007B4C6A" w:rsidRDefault="00225744" w:rsidP="00225744">
            <w:pPr>
              <w:pStyle w:val="acctfourfigures"/>
              <w:tabs>
                <w:tab w:val="clear" w:pos="765"/>
                <w:tab w:val="decimal" w:pos="428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vAlign w:val="bottom"/>
          </w:tcPr>
          <w:p w14:paraId="7D649901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</w:tr>
      <w:tr w:rsidR="00225744" w:rsidRPr="007B4C6A" w14:paraId="648DA4EE" w14:textId="77777777" w:rsidTr="00B74143">
        <w:tc>
          <w:tcPr>
            <w:tcW w:w="1566" w:type="pct"/>
          </w:tcPr>
          <w:p w14:paraId="4122AB25" w14:textId="77777777" w:rsidR="00225744" w:rsidRPr="007B4C6A" w:rsidRDefault="00225744" w:rsidP="0022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456" w:type="pct"/>
          </w:tcPr>
          <w:p w14:paraId="6A0C91B1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7F3E18AD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C459BD6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1,101</w:t>
            </w:r>
          </w:p>
        </w:tc>
        <w:tc>
          <w:tcPr>
            <w:tcW w:w="148" w:type="pct"/>
          </w:tcPr>
          <w:p w14:paraId="6578254D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4D3BDC87" w14:textId="44401B5C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1,101</w:t>
            </w:r>
          </w:p>
        </w:tc>
        <w:tc>
          <w:tcPr>
            <w:tcW w:w="147" w:type="pct"/>
          </w:tcPr>
          <w:p w14:paraId="0C8813EB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B70CEEC" w14:textId="6A6675A1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152" w:type="pct"/>
          </w:tcPr>
          <w:p w14:paraId="11BF288D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D836384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</w:tr>
      <w:tr w:rsidR="00225744" w:rsidRPr="007B4C6A" w14:paraId="03B79AC0" w14:textId="77777777" w:rsidTr="00B74143">
        <w:tc>
          <w:tcPr>
            <w:tcW w:w="1566" w:type="pct"/>
          </w:tcPr>
          <w:p w14:paraId="28FD208B" w14:textId="77777777" w:rsidR="00225744" w:rsidRPr="007B4C6A" w:rsidRDefault="00225744" w:rsidP="0022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56" w:type="pct"/>
          </w:tcPr>
          <w:p w14:paraId="11D6456C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6431FA4D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6C5C5368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CF8AB27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5ACAC012" w14:textId="77777777" w:rsidR="00225744" w:rsidRPr="007B4C6A" w:rsidRDefault="00225744" w:rsidP="00225744">
            <w:pPr>
              <w:tabs>
                <w:tab w:val="decimal" w:pos="77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3768A1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BB5A627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02B412D1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1429E16" w14:textId="77777777" w:rsidR="00225744" w:rsidRPr="007B4C6A" w:rsidRDefault="00225744" w:rsidP="00225744">
            <w:pPr>
              <w:tabs>
                <w:tab w:val="decimal" w:pos="777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744" w:rsidRPr="007B4C6A" w14:paraId="281BF230" w14:textId="77777777" w:rsidTr="00B74143">
        <w:tc>
          <w:tcPr>
            <w:tcW w:w="1566" w:type="pct"/>
          </w:tcPr>
          <w:p w14:paraId="35B85952" w14:textId="0DF951A5" w:rsidR="00225744" w:rsidRPr="00D64A2F" w:rsidRDefault="00225744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D64A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56" w:type="pct"/>
          </w:tcPr>
          <w:p w14:paraId="7C4760A6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5953B38B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7B1BC36B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2,935</w:t>
            </w:r>
          </w:p>
        </w:tc>
        <w:tc>
          <w:tcPr>
            <w:tcW w:w="148" w:type="pct"/>
          </w:tcPr>
          <w:p w14:paraId="7324DD99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68562EFD" w14:textId="77BBA030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2,935</w:t>
            </w:r>
          </w:p>
        </w:tc>
        <w:tc>
          <w:tcPr>
            <w:tcW w:w="147" w:type="pct"/>
          </w:tcPr>
          <w:p w14:paraId="4D559C37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6856D0EE" w14:textId="73FD578E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2,751</w:t>
            </w:r>
          </w:p>
        </w:tc>
        <w:tc>
          <w:tcPr>
            <w:tcW w:w="152" w:type="pct"/>
          </w:tcPr>
          <w:p w14:paraId="659A2A54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6656B99F" w14:textId="77777777" w:rsidR="00225744" w:rsidRPr="007B4C6A" w:rsidRDefault="00225744" w:rsidP="00225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2,751</w:t>
            </w:r>
          </w:p>
        </w:tc>
      </w:tr>
    </w:tbl>
    <w:p w14:paraId="5BFA9364" w14:textId="77777777" w:rsidR="00C42D97" w:rsidRPr="007B4C6A" w:rsidRDefault="00C42D97" w:rsidP="00AC5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19E3F5A" w14:textId="29BC83CF" w:rsidR="00B41F72" w:rsidRDefault="00B41F72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19754A" w14:textId="77777777" w:rsidR="00B41F72" w:rsidRDefault="00B41F72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812"/>
        <w:gridCol w:w="273"/>
        <w:gridCol w:w="1075"/>
        <w:gridCol w:w="264"/>
        <w:gridCol w:w="994"/>
        <w:gridCol w:w="262"/>
        <w:gridCol w:w="1078"/>
        <w:gridCol w:w="271"/>
        <w:gridCol w:w="1091"/>
      </w:tblGrid>
      <w:tr w:rsidR="00B41F72" w:rsidRPr="007B4C6A" w14:paraId="324E7682" w14:textId="77777777" w:rsidTr="000E0DE6">
        <w:trPr>
          <w:trHeight w:val="70"/>
          <w:tblHeader/>
        </w:trPr>
        <w:tc>
          <w:tcPr>
            <w:tcW w:w="1566" w:type="pct"/>
          </w:tcPr>
          <w:p w14:paraId="7EF11D0F" w14:textId="77777777" w:rsidR="00B41F72" w:rsidRPr="007B4C6A" w:rsidRDefault="00B41F72" w:rsidP="000E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02F4BF97" w14:textId="77777777" w:rsidR="00B41F72" w:rsidRPr="007B4C6A" w:rsidRDefault="00B41F72" w:rsidP="000E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53" w:type="pct"/>
          </w:tcPr>
          <w:p w14:paraId="0266B024" w14:textId="77777777" w:rsidR="00B41F72" w:rsidRPr="007B4C6A" w:rsidRDefault="00B41F72" w:rsidP="000E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388015F8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24D7A11C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7F4C6F15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41F72" w:rsidRPr="007B4C6A" w14:paraId="13B8F1A9" w14:textId="77777777" w:rsidTr="000E0DE6">
        <w:trPr>
          <w:trHeight w:val="70"/>
          <w:tblHeader/>
        </w:trPr>
        <w:tc>
          <w:tcPr>
            <w:tcW w:w="1566" w:type="pct"/>
          </w:tcPr>
          <w:p w14:paraId="07253910" w14:textId="77777777" w:rsidR="00B41F72" w:rsidRPr="007B4C6A" w:rsidRDefault="00B41F72" w:rsidP="000E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A0ADA81" w14:textId="77777777" w:rsidR="00B41F72" w:rsidRPr="007B4C6A" w:rsidRDefault="00B41F72" w:rsidP="000E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3" w:type="pct"/>
          </w:tcPr>
          <w:p w14:paraId="4D6D4979" w14:textId="77777777" w:rsidR="00B41F72" w:rsidRPr="007B4C6A" w:rsidRDefault="00B41F72" w:rsidP="000E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74A89327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</w:tcPr>
          <w:p w14:paraId="0222241A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72CFA055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2246C123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F6C279F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2" w:type="pct"/>
          </w:tcPr>
          <w:p w14:paraId="4338B250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11D7FB3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41F72" w:rsidRPr="007B4C6A" w14:paraId="186BDAF2" w14:textId="77777777" w:rsidTr="000E0DE6">
        <w:trPr>
          <w:trHeight w:val="80"/>
          <w:tblHeader/>
        </w:trPr>
        <w:tc>
          <w:tcPr>
            <w:tcW w:w="1566" w:type="pct"/>
          </w:tcPr>
          <w:p w14:paraId="391BAF25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pct"/>
          </w:tcPr>
          <w:p w14:paraId="761AF49B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3" w:type="pct"/>
          </w:tcPr>
          <w:p w14:paraId="0326DA2B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5" w:type="pct"/>
            <w:gridSpan w:val="7"/>
          </w:tcPr>
          <w:p w14:paraId="048C60D7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(ล้านหุ้น / ล้านบาท)</w:t>
            </w:r>
          </w:p>
        </w:tc>
      </w:tr>
      <w:tr w:rsidR="00B41F72" w:rsidRPr="007B4C6A" w14:paraId="7F27F470" w14:textId="77777777" w:rsidTr="000E0DE6">
        <w:tc>
          <w:tcPr>
            <w:tcW w:w="1566" w:type="pct"/>
          </w:tcPr>
          <w:p w14:paraId="7AE4A329" w14:textId="77777777" w:rsidR="00B41F72" w:rsidRPr="007B4C6A" w:rsidRDefault="00B41F72" w:rsidP="000E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56" w:type="pct"/>
          </w:tcPr>
          <w:p w14:paraId="3054556E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" w:type="pct"/>
          </w:tcPr>
          <w:p w14:paraId="2E5E286A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4140F9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B6681D2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268F4EC0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CCE028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8C05883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6108EB4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43F658F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77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F72" w:rsidRPr="007B4C6A" w14:paraId="4D0E1183" w14:textId="77777777" w:rsidTr="000E0DE6">
        <w:tc>
          <w:tcPr>
            <w:tcW w:w="1566" w:type="pct"/>
          </w:tcPr>
          <w:p w14:paraId="3AD9768E" w14:textId="77777777" w:rsidR="00B41F72" w:rsidRPr="007B4C6A" w:rsidRDefault="00B41F72" w:rsidP="000E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ตุลาคม/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56" w:type="pct"/>
          </w:tcPr>
          <w:p w14:paraId="43A607D1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" w:type="pct"/>
          </w:tcPr>
          <w:p w14:paraId="5386BBC9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2DEE635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327770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671CEB03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70BE82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F497B10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1102D5A1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4CA3989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77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F72" w:rsidRPr="007B4C6A" w14:paraId="3BEB0EE9" w14:textId="77777777" w:rsidTr="000E0DE6">
        <w:tc>
          <w:tcPr>
            <w:tcW w:w="1566" w:type="pct"/>
          </w:tcPr>
          <w:p w14:paraId="2FC2B924" w14:textId="77777777" w:rsidR="00B41F72" w:rsidRPr="00414F78" w:rsidRDefault="00B41F72" w:rsidP="000E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14F7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56" w:type="pct"/>
          </w:tcPr>
          <w:p w14:paraId="5C4558CB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6B6C3EDB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32B452F7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1,834</w:t>
            </w:r>
          </w:p>
        </w:tc>
        <w:tc>
          <w:tcPr>
            <w:tcW w:w="148" w:type="pct"/>
          </w:tcPr>
          <w:p w14:paraId="4ADFADDD" w14:textId="77777777" w:rsidR="00B41F72" w:rsidRPr="007B4C6A" w:rsidRDefault="00B41F72" w:rsidP="000E0DE6">
            <w:pPr>
              <w:pStyle w:val="acctfourfigures"/>
              <w:tabs>
                <w:tab w:val="clear" w:pos="765"/>
                <w:tab w:val="decimal" w:pos="428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021DD2DA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1,834</w:t>
            </w:r>
          </w:p>
        </w:tc>
        <w:tc>
          <w:tcPr>
            <w:tcW w:w="147" w:type="pct"/>
            <w:vAlign w:val="bottom"/>
          </w:tcPr>
          <w:p w14:paraId="4D2EA752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11D5E27D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1,834</w:t>
            </w:r>
          </w:p>
        </w:tc>
        <w:tc>
          <w:tcPr>
            <w:tcW w:w="152" w:type="pct"/>
          </w:tcPr>
          <w:p w14:paraId="555E9CE4" w14:textId="77777777" w:rsidR="00B41F72" w:rsidRPr="007B4C6A" w:rsidRDefault="00B41F72" w:rsidP="000E0DE6">
            <w:pPr>
              <w:pStyle w:val="acctfourfigures"/>
              <w:tabs>
                <w:tab w:val="clear" w:pos="765"/>
                <w:tab w:val="decimal" w:pos="428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vAlign w:val="bottom"/>
          </w:tcPr>
          <w:p w14:paraId="29B5BB9C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1,834</w:t>
            </w:r>
          </w:p>
        </w:tc>
      </w:tr>
      <w:tr w:rsidR="00B41F72" w:rsidRPr="007B4C6A" w14:paraId="72B27ED2" w14:textId="77777777" w:rsidTr="000E0DE6">
        <w:tc>
          <w:tcPr>
            <w:tcW w:w="1566" w:type="pct"/>
          </w:tcPr>
          <w:p w14:paraId="43A7E62C" w14:textId="77777777" w:rsidR="00B41F72" w:rsidRPr="007B4C6A" w:rsidRDefault="00B41F72" w:rsidP="000E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56" w:type="pct"/>
          </w:tcPr>
          <w:p w14:paraId="1B36048C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02592B2E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31DA3FA8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48" w:type="pct"/>
          </w:tcPr>
          <w:p w14:paraId="1CC8CF80" w14:textId="77777777" w:rsidR="00B41F72" w:rsidRPr="007B4C6A" w:rsidRDefault="00B41F72" w:rsidP="000E0DE6">
            <w:pPr>
              <w:pStyle w:val="acctfourfigures"/>
              <w:tabs>
                <w:tab w:val="clear" w:pos="765"/>
                <w:tab w:val="decimal" w:pos="428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5ECD2635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47" w:type="pct"/>
            <w:vAlign w:val="bottom"/>
          </w:tcPr>
          <w:p w14:paraId="7F3FAEBE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491FBA04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152" w:type="pct"/>
          </w:tcPr>
          <w:p w14:paraId="61300331" w14:textId="77777777" w:rsidR="00B41F72" w:rsidRPr="007B4C6A" w:rsidRDefault="00B41F72" w:rsidP="000E0DE6">
            <w:pPr>
              <w:pStyle w:val="acctfourfigures"/>
              <w:tabs>
                <w:tab w:val="clear" w:pos="765"/>
                <w:tab w:val="decimal" w:pos="428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vAlign w:val="bottom"/>
          </w:tcPr>
          <w:p w14:paraId="09F7638B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</w:tr>
      <w:tr w:rsidR="00B41F72" w:rsidRPr="007B4C6A" w14:paraId="702AF5B4" w14:textId="77777777" w:rsidTr="000E0DE6">
        <w:tc>
          <w:tcPr>
            <w:tcW w:w="1566" w:type="pct"/>
          </w:tcPr>
          <w:p w14:paraId="44B82863" w14:textId="77777777" w:rsidR="00B41F72" w:rsidRPr="007B4C6A" w:rsidRDefault="00B41F72" w:rsidP="000E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56" w:type="pct"/>
          </w:tcPr>
          <w:p w14:paraId="67F23F98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537E9E0F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3B82783F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74BD7B7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14:paraId="539F3E41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F2414FD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14:paraId="4645EB6D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03659350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6AD107F3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F72" w:rsidRPr="007B4C6A" w14:paraId="1E7671B6" w14:textId="77777777" w:rsidTr="000E0DE6">
        <w:tc>
          <w:tcPr>
            <w:tcW w:w="1566" w:type="pct"/>
          </w:tcPr>
          <w:p w14:paraId="3B20E11E" w14:textId="77777777" w:rsidR="00B41F72" w:rsidRPr="00414F78" w:rsidRDefault="00B41F72" w:rsidP="000E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414F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56" w:type="pct"/>
          </w:tcPr>
          <w:p w14:paraId="776916EF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15A1C344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79CCC5AA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2,017</w:t>
            </w:r>
          </w:p>
        </w:tc>
        <w:tc>
          <w:tcPr>
            <w:tcW w:w="148" w:type="pct"/>
            <w:vAlign w:val="bottom"/>
          </w:tcPr>
          <w:p w14:paraId="3FC81347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vAlign w:val="bottom"/>
          </w:tcPr>
          <w:p w14:paraId="799862D5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2,017</w:t>
            </w:r>
          </w:p>
        </w:tc>
        <w:tc>
          <w:tcPr>
            <w:tcW w:w="147" w:type="pct"/>
            <w:vAlign w:val="bottom"/>
          </w:tcPr>
          <w:p w14:paraId="66146FA0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390B3CD8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1,834</w:t>
            </w:r>
          </w:p>
        </w:tc>
        <w:tc>
          <w:tcPr>
            <w:tcW w:w="152" w:type="pct"/>
            <w:vAlign w:val="bottom"/>
          </w:tcPr>
          <w:p w14:paraId="7F29FDA3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08F447E2" w14:textId="77777777" w:rsidR="00B41F72" w:rsidRPr="007B4C6A" w:rsidRDefault="00B41F72" w:rsidP="000E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1,834</w:t>
            </w:r>
          </w:p>
        </w:tc>
      </w:tr>
    </w:tbl>
    <w:p w14:paraId="6AAD79D1" w14:textId="77777777" w:rsidR="00B41F72" w:rsidRDefault="00B41F72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F553DF" w14:textId="2BB57099" w:rsidR="00206926" w:rsidRPr="007B4C6A" w:rsidRDefault="00206926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 </w:t>
      </w:r>
    </w:p>
    <w:p w14:paraId="2677B55A" w14:textId="77777777" w:rsidR="00F822BF" w:rsidRPr="00D64A2F" w:rsidRDefault="00F822BF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5E348C3" w14:textId="5D24467D" w:rsidR="00F822BF" w:rsidRPr="00D64A2F" w:rsidRDefault="00F822BF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 w:rsidRPr="00D64A2F">
        <w:rPr>
          <w:rFonts w:ascii="Angsana New" w:hAnsi="Angsana New"/>
          <w:b/>
          <w:bCs/>
          <w:sz w:val="30"/>
          <w:szCs w:val="30"/>
          <w:u w:val="single"/>
          <w:cs/>
        </w:rPr>
        <w:t xml:space="preserve">ปี </w:t>
      </w:r>
      <w:r w:rsidRPr="00D64A2F">
        <w:rPr>
          <w:rFonts w:ascii="Angsana New" w:hAnsi="Angsana New"/>
          <w:b/>
          <w:bCs/>
          <w:sz w:val="30"/>
          <w:szCs w:val="30"/>
          <w:u w:val="single"/>
        </w:rPr>
        <w:t>2562</w:t>
      </w:r>
    </w:p>
    <w:p w14:paraId="5684F2E1" w14:textId="77777777" w:rsidR="00206926" w:rsidRPr="007B4C6A" w:rsidRDefault="00206926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45F6040" w14:textId="77777777" w:rsidR="00BF05C8" w:rsidRPr="007B4C6A" w:rsidRDefault="00BF05C8" w:rsidP="00BF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B4C6A">
        <w:rPr>
          <w:rFonts w:ascii="Angsana New" w:eastAsia="MS Mincho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7B4C6A">
        <w:rPr>
          <w:rFonts w:ascii="Angsana New" w:eastAsia="MS Mincho" w:hAnsi="Angsana New"/>
          <w:sz w:val="30"/>
          <w:szCs w:val="30"/>
        </w:rPr>
        <w:t> 25 </w:t>
      </w:r>
      <w:r w:rsidRPr="007B4C6A">
        <w:rPr>
          <w:rFonts w:ascii="Angsana New" w:eastAsia="MS Mincho" w:hAnsi="Angsana New"/>
          <w:sz w:val="30"/>
          <w:szCs w:val="30"/>
          <w:cs/>
        </w:rPr>
        <w:t>มกราคม</w:t>
      </w:r>
      <w:r w:rsidRPr="007B4C6A">
        <w:rPr>
          <w:rFonts w:ascii="Angsana New" w:eastAsia="MS Mincho" w:hAnsi="Angsana New"/>
          <w:sz w:val="30"/>
          <w:szCs w:val="30"/>
        </w:rPr>
        <w:t> 2562 </w:t>
      </w:r>
      <w:r w:rsidRPr="007B4C6A">
        <w:rPr>
          <w:rFonts w:ascii="Angsana New" w:eastAsia="MS Mincho" w:hAnsi="Angsana New"/>
          <w:sz w:val="30"/>
          <w:szCs w:val="30"/>
          <w:cs/>
        </w:rPr>
        <w:t>ผู้ถือหุ้นมีมติอนุมัติดังต่อไปนี้</w:t>
      </w:r>
    </w:p>
    <w:p w14:paraId="59FC22A2" w14:textId="77777777" w:rsidR="00BF05C8" w:rsidRPr="007B4C6A" w:rsidRDefault="00BF05C8" w:rsidP="00E07F2E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  <w:r w:rsidRPr="007B4C6A">
        <w:rPr>
          <w:rFonts w:ascii="Angsana New" w:eastAsia="MS Mincho" w:hAnsi="Angsana New"/>
          <w:sz w:val="30"/>
          <w:szCs w:val="30"/>
          <w:cs/>
        </w:rPr>
        <w:t xml:space="preserve">การลดทุนจดทะเบียนจาก </w:t>
      </w:r>
      <w:r w:rsidR="00E64434" w:rsidRPr="007B4C6A">
        <w:rPr>
          <w:rFonts w:ascii="Angsana New" w:eastAsia="MS Mincho" w:hAnsi="Angsana New"/>
          <w:sz w:val="30"/>
          <w:szCs w:val="30"/>
        </w:rPr>
        <w:t>2,751</w:t>
      </w:r>
      <w:r w:rsidR="00E64434" w:rsidRPr="007B4C6A">
        <w:rPr>
          <w:rFonts w:ascii="Angsana New" w:eastAsia="MS Mincho" w:hAnsi="Angsana New"/>
          <w:sz w:val="30"/>
          <w:szCs w:val="30"/>
          <w:cs/>
        </w:rPr>
        <w:t>.</w:t>
      </w:r>
      <w:r w:rsidR="00E64434" w:rsidRPr="007B4C6A">
        <w:rPr>
          <w:rFonts w:ascii="Angsana New" w:eastAsia="MS Mincho" w:hAnsi="Angsana New"/>
          <w:sz w:val="30"/>
          <w:szCs w:val="30"/>
        </w:rPr>
        <w:t>21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ล้านบาท เป็น </w:t>
      </w:r>
      <w:r w:rsidRPr="007B4C6A">
        <w:rPr>
          <w:rFonts w:ascii="Angsana New" w:eastAsia="MS Mincho" w:hAnsi="Angsana New"/>
          <w:sz w:val="30"/>
          <w:szCs w:val="30"/>
        </w:rPr>
        <w:t>1,</w:t>
      </w:r>
      <w:r w:rsidRPr="007B4C6A">
        <w:rPr>
          <w:rFonts w:ascii="Angsana New" w:eastAsia="MS Mincho" w:hAnsi="Angsana New"/>
          <w:sz w:val="30"/>
          <w:szCs w:val="30"/>
          <w:cs/>
        </w:rPr>
        <w:t>834</w:t>
      </w:r>
      <w:r w:rsidR="00E64434" w:rsidRPr="007B4C6A">
        <w:rPr>
          <w:rFonts w:ascii="Angsana New" w:eastAsia="MS Mincho" w:hAnsi="Angsana New"/>
          <w:sz w:val="30"/>
          <w:szCs w:val="30"/>
          <w:cs/>
        </w:rPr>
        <w:t>.</w:t>
      </w:r>
      <w:r w:rsidR="00E64434" w:rsidRPr="007B4C6A">
        <w:rPr>
          <w:rFonts w:ascii="Angsana New" w:eastAsia="MS Mincho" w:hAnsi="Angsana New"/>
          <w:sz w:val="30"/>
          <w:szCs w:val="30"/>
        </w:rPr>
        <w:t>14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ล้านบาท โดยการยกเลิกหุ้นสามัญที่ยังไม่ได้จำหน่ายจำนวน </w:t>
      </w:r>
      <w:r w:rsidR="00E64434" w:rsidRPr="007B4C6A">
        <w:rPr>
          <w:rFonts w:ascii="Angsana New" w:eastAsia="MS Mincho" w:hAnsi="Angsana New"/>
          <w:sz w:val="30"/>
          <w:szCs w:val="30"/>
        </w:rPr>
        <w:t>917</w:t>
      </w:r>
      <w:r w:rsidR="00E64434" w:rsidRPr="007B4C6A">
        <w:rPr>
          <w:rFonts w:ascii="Angsana New" w:eastAsia="MS Mincho" w:hAnsi="Angsana New"/>
          <w:sz w:val="30"/>
          <w:szCs w:val="30"/>
          <w:cs/>
        </w:rPr>
        <w:t>.</w:t>
      </w:r>
      <w:r w:rsidR="00E64434" w:rsidRPr="007B4C6A">
        <w:rPr>
          <w:rFonts w:ascii="Angsana New" w:eastAsia="MS Mincho" w:hAnsi="Angsana New"/>
          <w:sz w:val="30"/>
          <w:szCs w:val="30"/>
        </w:rPr>
        <w:t>07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ล้านหุ้น มูลค่าหุ้นละ </w:t>
      </w:r>
      <w:r w:rsidR="00E64434" w:rsidRPr="007B4C6A">
        <w:rPr>
          <w:rFonts w:ascii="Angsana New" w:eastAsia="MS Mincho" w:hAnsi="Angsana New"/>
          <w:sz w:val="30"/>
          <w:szCs w:val="30"/>
        </w:rPr>
        <w:t>1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บาท</w:t>
      </w:r>
    </w:p>
    <w:p w14:paraId="38C98136" w14:textId="5C860957" w:rsidR="00BF05C8" w:rsidRDefault="00BF05C8" w:rsidP="00E07F2E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  <w:r w:rsidRPr="007B4C6A">
        <w:rPr>
          <w:rFonts w:ascii="Angsana New" w:eastAsia="MS Mincho" w:hAnsi="Angsana New"/>
          <w:sz w:val="30"/>
          <w:szCs w:val="30"/>
          <w:cs/>
        </w:rPr>
        <w:t xml:space="preserve">การเพิ่มทุนจดทะเบียนจาก </w:t>
      </w:r>
      <w:r w:rsidR="00E64434" w:rsidRPr="007B4C6A">
        <w:rPr>
          <w:rFonts w:ascii="Angsana New" w:eastAsia="MS Mincho" w:hAnsi="Angsana New"/>
          <w:sz w:val="30"/>
          <w:szCs w:val="30"/>
        </w:rPr>
        <w:t>1,834</w:t>
      </w:r>
      <w:r w:rsidR="00E64434" w:rsidRPr="007B4C6A">
        <w:rPr>
          <w:rFonts w:ascii="Angsana New" w:eastAsia="MS Mincho" w:hAnsi="Angsana New"/>
          <w:sz w:val="30"/>
          <w:szCs w:val="30"/>
          <w:cs/>
        </w:rPr>
        <w:t>.</w:t>
      </w:r>
      <w:r w:rsidR="00E64434" w:rsidRPr="007B4C6A">
        <w:rPr>
          <w:rFonts w:ascii="Angsana New" w:eastAsia="MS Mincho" w:hAnsi="Angsana New"/>
          <w:sz w:val="30"/>
          <w:szCs w:val="30"/>
        </w:rPr>
        <w:t>14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ล้านบาท เป็น </w:t>
      </w:r>
      <w:r w:rsidR="00E64434" w:rsidRPr="007B4C6A">
        <w:rPr>
          <w:rFonts w:ascii="Angsana New" w:eastAsia="MS Mincho" w:hAnsi="Angsana New"/>
          <w:sz w:val="30"/>
          <w:szCs w:val="30"/>
        </w:rPr>
        <w:t>2,934</w:t>
      </w:r>
      <w:r w:rsidR="00E64434" w:rsidRPr="007B4C6A">
        <w:rPr>
          <w:rFonts w:ascii="Angsana New" w:eastAsia="MS Mincho" w:hAnsi="Angsana New"/>
          <w:sz w:val="30"/>
          <w:szCs w:val="30"/>
          <w:cs/>
        </w:rPr>
        <w:t>.</w:t>
      </w:r>
      <w:r w:rsidR="00E64434" w:rsidRPr="007B4C6A">
        <w:rPr>
          <w:rFonts w:ascii="Angsana New" w:eastAsia="MS Mincho" w:hAnsi="Angsana New"/>
          <w:sz w:val="30"/>
          <w:szCs w:val="30"/>
        </w:rPr>
        <w:t>63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ล้านบาท โดยการออกหุ้นสามัญจำนวน </w:t>
      </w:r>
      <w:r w:rsidR="00E64434" w:rsidRPr="007B4C6A">
        <w:rPr>
          <w:rFonts w:ascii="Angsana New" w:eastAsia="MS Mincho" w:hAnsi="Angsana New"/>
          <w:sz w:val="30"/>
          <w:szCs w:val="30"/>
        </w:rPr>
        <w:t>1,100</w:t>
      </w:r>
      <w:r w:rsidR="00E64434" w:rsidRPr="007B4C6A">
        <w:rPr>
          <w:rFonts w:ascii="Angsana New" w:eastAsia="MS Mincho" w:hAnsi="Angsana New"/>
          <w:sz w:val="30"/>
          <w:szCs w:val="30"/>
          <w:cs/>
        </w:rPr>
        <w:t>.</w:t>
      </w:r>
      <w:r w:rsidR="00E64434" w:rsidRPr="007B4C6A">
        <w:rPr>
          <w:rFonts w:ascii="Angsana New" w:eastAsia="MS Mincho" w:hAnsi="Angsana New"/>
          <w:sz w:val="30"/>
          <w:szCs w:val="30"/>
        </w:rPr>
        <w:t>49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ล้านหุ้น มูลค่าหุ้นละ </w:t>
      </w:r>
      <w:r w:rsidR="00E64434" w:rsidRPr="007B4C6A">
        <w:rPr>
          <w:rFonts w:ascii="Angsana New" w:eastAsia="MS Mincho" w:hAnsi="Angsana New"/>
          <w:sz w:val="30"/>
          <w:szCs w:val="30"/>
        </w:rPr>
        <w:t>1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บาท</w:t>
      </w:r>
    </w:p>
    <w:p w14:paraId="256EBEB9" w14:textId="24FE720A" w:rsidR="00BF05C8" w:rsidRPr="007B4C6A" w:rsidRDefault="00BF05C8" w:rsidP="00E07F2E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96"/>
        <w:jc w:val="thaiDistribute"/>
        <w:rPr>
          <w:rFonts w:ascii="Angsana New" w:eastAsia="MS Mincho" w:hAnsi="Angsana New"/>
          <w:sz w:val="30"/>
          <w:szCs w:val="30"/>
        </w:rPr>
      </w:pPr>
      <w:r w:rsidRPr="007B4C6A">
        <w:rPr>
          <w:rFonts w:ascii="Angsana New" w:eastAsia="MS Mincho" w:hAnsi="Angsana New"/>
          <w:sz w:val="30"/>
          <w:szCs w:val="30"/>
          <w:cs/>
        </w:rPr>
        <w:t>การจัดสรรหุ้นสามัญเพิ่มทุนของบริษัทแบบมอบอำนาจทั่วไป เพื่อเสนอขายให้แก่ผู้ถือหุ้นเดิมตามสัดส่วนการถือหุ้น และ/หรือเพื่อเสนอขายให้แก่ประชาชนทั่วไป และ/หรือเพื่อเสนอขายให้แก่บุคคลในวงจำกัด ทั้งนี้ให้ทำการจัดสรรหุ้นสามัญเพิ่มทุนดังกล่าวให้แล้วเสร็จภายใน</w:t>
      </w:r>
      <w:bookmarkStart w:id="6" w:name="_Hlk23970022"/>
      <w:r w:rsidR="00865164">
        <w:rPr>
          <w:rFonts w:ascii="Angsana New" w:eastAsia="MS Mincho" w:hAnsi="Angsana New" w:hint="cs"/>
          <w:sz w:val="30"/>
          <w:szCs w:val="30"/>
          <w:cs/>
        </w:rPr>
        <w:t>วันที่บริษัทจัดให้มีการประชุมผู้ถือหุ้นในครั้งถัดไป หรือภายในวันที่กฎหมายกำหนดให้ต้องจัดการประชุมสามัญผู้ถือหุ้นประจำปีในครั้งถัดไป แล้วแต่วันใดจะถึงก่อน</w:t>
      </w:r>
      <w:bookmarkEnd w:id="6"/>
    </w:p>
    <w:p w14:paraId="24978B56" w14:textId="77777777" w:rsidR="00BF05C8" w:rsidRPr="00D64A2F" w:rsidRDefault="00BF05C8" w:rsidP="00BF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p w14:paraId="64C92AB2" w14:textId="77777777" w:rsidR="00BF05C8" w:rsidRPr="007B4C6A" w:rsidRDefault="00BF05C8" w:rsidP="00BF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B4C6A">
        <w:rPr>
          <w:rFonts w:ascii="Angsana New" w:eastAsia="MS Mincho" w:hAnsi="Angsana New"/>
          <w:sz w:val="30"/>
          <w:szCs w:val="30"/>
          <w:cs/>
        </w:rPr>
        <w:t xml:space="preserve">บริษัทได้จดทะเบียนการลดทุนและการเพิ่มทุนจดทะเบียนดังกล่าวกับกระทรวงพาณิชย์เมื่อวันที่ </w:t>
      </w:r>
      <w:r w:rsidR="009846AB" w:rsidRPr="007B4C6A">
        <w:rPr>
          <w:rFonts w:ascii="Angsana New" w:eastAsia="MS Mincho" w:hAnsi="Angsana New"/>
          <w:sz w:val="30"/>
          <w:szCs w:val="30"/>
        </w:rPr>
        <w:t>8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กุมภาพันธ์ </w:t>
      </w:r>
      <w:r w:rsidR="009846AB" w:rsidRPr="007B4C6A">
        <w:rPr>
          <w:rFonts w:ascii="Angsana New" w:eastAsia="MS Mincho" w:hAnsi="Angsana New"/>
          <w:sz w:val="30"/>
          <w:szCs w:val="30"/>
        </w:rPr>
        <w:t>2562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และ</w:t>
      </w:r>
      <w:r w:rsidR="009846AB" w:rsidRPr="007B4C6A">
        <w:rPr>
          <w:rFonts w:ascii="Angsana New" w:eastAsia="MS Mincho" w:hAnsi="Angsana New"/>
          <w:sz w:val="30"/>
          <w:szCs w:val="30"/>
          <w:cs/>
        </w:rPr>
        <w:t>วันที่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9846AB" w:rsidRPr="007B4C6A">
        <w:rPr>
          <w:rFonts w:ascii="Angsana New" w:eastAsia="MS Mincho" w:hAnsi="Angsana New"/>
          <w:sz w:val="30"/>
          <w:szCs w:val="30"/>
        </w:rPr>
        <w:t>11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กุมภาพันธ์ </w:t>
      </w:r>
      <w:r w:rsidR="009846AB" w:rsidRPr="007B4C6A">
        <w:rPr>
          <w:rFonts w:ascii="Angsana New" w:eastAsia="MS Mincho" w:hAnsi="Angsana New"/>
          <w:sz w:val="30"/>
          <w:szCs w:val="30"/>
        </w:rPr>
        <w:t>2562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ตามลำดับ</w:t>
      </w:r>
    </w:p>
    <w:p w14:paraId="1477E14F" w14:textId="77777777" w:rsidR="00BF05C8" w:rsidRPr="00D64A2F" w:rsidRDefault="00BF05C8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793492C" w14:textId="77777777" w:rsidR="00B41F72" w:rsidRDefault="00B4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60B43BA" w14:textId="79EEB310" w:rsidR="00A56E41" w:rsidRPr="007B4C6A" w:rsidRDefault="00A56E41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เมื่อวันที่</w:t>
      </w:r>
      <w:r w:rsidRPr="007B4C6A">
        <w:rPr>
          <w:rFonts w:ascii="Angsana New" w:hAnsi="Angsana New"/>
          <w:sz w:val="30"/>
          <w:szCs w:val="30"/>
        </w:rPr>
        <w:t xml:space="preserve"> 19 </w:t>
      </w:r>
      <w:r w:rsidRPr="007B4C6A">
        <w:rPr>
          <w:rFonts w:ascii="Angsana New" w:hAnsi="Angsana New"/>
          <w:sz w:val="30"/>
          <w:szCs w:val="30"/>
          <w:cs/>
        </w:rPr>
        <w:t>กรกฎาคม</w:t>
      </w:r>
      <w:r w:rsidRPr="007B4C6A">
        <w:rPr>
          <w:rFonts w:ascii="Angsana New" w:hAnsi="Angsana New"/>
          <w:sz w:val="30"/>
          <w:szCs w:val="30"/>
        </w:rPr>
        <w:t xml:space="preserve"> 2562</w:t>
      </w:r>
      <w:r w:rsidRPr="007B4C6A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ที่ประชุมคณะกรรมการของบริษัทได้มีมติให้ออกและเสนอขายหุ้นสามัญ</w:t>
      </w:r>
      <w:r w:rsidR="002402F1" w:rsidRPr="007B4C6A">
        <w:rPr>
          <w:rFonts w:ascii="Angsana New" w:hAnsi="Angsana New"/>
          <w:sz w:val="30"/>
          <w:szCs w:val="30"/>
          <w:cs/>
        </w:rPr>
        <w:t xml:space="preserve">เพิ่มทุนจำนวนไม่เกิน </w:t>
      </w:r>
      <w:r w:rsidR="002402F1" w:rsidRPr="007B4C6A">
        <w:rPr>
          <w:rFonts w:ascii="Angsana New" w:hAnsi="Angsana New"/>
          <w:sz w:val="30"/>
          <w:szCs w:val="30"/>
        </w:rPr>
        <w:t xml:space="preserve">182,620,600 </w:t>
      </w:r>
      <w:r w:rsidR="002402F1" w:rsidRPr="007B4C6A">
        <w:rPr>
          <w:rFonts w:ascii="Angsana New" w:hAnsi="Angsana New"/>
          <w:sz w:val="30"/>
          <w:szCs w:val="30"/>
          <w:cs/>
        </w:rPr>
        <w:t xml:space="preserve">หุ้น (มูลค่าที่ตราไว้หุ้นละ </w:t>
      </w:r>
      <w:r w:rsidR="002402F1" w:rsidRPr="007B4C6A">
        <w:rPr>
          <w:rFonts w:ascii="Angsana New" w:hAnsi="Angsana New"/>
          <w:sz w:val="30"/>
          <w:szCs w:val="30"/>
        </w:rPr>
        <w:t>1</w:t>
      </w:r>
      <w:r w:rsidR="002402F1" w:rsidRPr="007B4C6A">
        <w:rPr>
          <w:rFonts w:ascii="Angsana New" w:hAnsi="Angsana New"/>
          <w:sz w:val="30"/>
          <w:szCs w:val="30"/>
          <w:cs/>
        </w:rPr>
        <w:t xml:space="preserve"> บาท) ให้แก่บุคคลในวงจำกัด ราคาเสนอขายหุ้นละ </w:t>
      </w:r>
      <w:r w:rsidR="002402F1" w:rsidRPr="007B4C6A">
        <w:rPr>
          <w:rFonts w:ascii="Angsana New" w:hAnsi="Angsana New"/>
          <w:sz w:val="30"/>
          <w:szCs w:val="30"/>
        </w:rPr>
        <w:t>17</w:t>
      </w:r>
      <w:r w:rsidR="002402F1" w:rsidRPr="007B4C6A">
        <w:rPr>
          <w:rFonts w:ascii="Angsana New" w:hAnsi="Angsana New"/>
          <w:sz w:val="30"/>
          <w:szCs w:val="30"/>
          <w:cs/>
        </w:rPr>
        <w:t>.</w:t>
      </w:r>
      <w:r w:rsidR="002402F1" w:rsidRPr="007B4C6A">
        <w:rPr>
          <w:rFonts w:ascii="Angsana New" w:hAnsi="Angsana New"/>
          <w:sz w:val="30"/>
          <w:szCs w:val="30"/>
        </w:rPr>
        <w:t xml:space="preserve">90 </w:t>
      </w:r>
      <w:r w:rsidR="002402F1" w:rsidRPr="007B4C6A">
        <w:rPr>
          <w:rFonts w:ascii="Angsana New" w:hAnsi="Angsana New"/>
          <w:sz w:val="30"/>
          <w:szCs w:val="30"/>
          <w:cs/>
        </w:rPr>
        <w:t xml:space="preserve">บาท ราคาดังกล่าวเป็นราคาที่มีส่วนลดร้อยละ </w:t>
      </w:r>
      <w:r w:rsidR="002402F1" w:rsidRPr="007B4C6A">
        <w:rPr>
          <w:rFonts w:ascii="Angsana New" w:hAnsi="Angsana New"/>
          <w:sz w:val="30"/>
          <w:szCs w:val="30"/>
        </w:rPr>
        <w:t>4</w:t>
      </w:r>
      <w:r w:rsidR="002402F1" w:rsidRPr="007B4C6A">
        <w:rPr>
          <w:rFonts w:ascii="Angsana New" w:hAnsi="Angsana New"/>
          <w:sz w:val="30"/>
          <w:szCs w:val="30"/>
          <w:cs/>
        </w:rPr>
        <w:t>.</w:t>
      </w:r>
      <w:r w:rsidR="002402F1" w:rsidRPr="007B4C6A">
        <w:rPr>
          <w:rFonts w:ascii="Angsana New" w:hAnsi="Angsana New"/>
          <w:sz w:val="30"/>
          <w:szCs w:val="30"/>
        </w:rPr>
        <w:t xml:space="preserve">50 </w:t>
      </w:r>
      <w:r w:rsidR="002402F1" w:rsidRPr="007B4C6A">
        <w:rPr>
          <w:rFonts w:ascii="Angsana New" w:hAnsi="Angsana New"/>
          <w:sz w:val="30"/>
          <w:szCs w:val="30"/>
          <w:cs/>
        </w:rPr>
        <w:t>ของราคาตลาด โดยราคาตลาดคำนวณ</w:t>
      </w:r>
      <w:r w:rsidR="005E0E00" w:rsidRPr="007B4C6A">
        <w:rPr>
          <w:rFonts w:ascii="Angsana New" w:hAnsi="Angsana New"/>
          <w:sz w:val="30"/>
          <w:szCs w:val="30"/>
          <w:cs/>
        </w:rPr>
        <w:t xml:space="preserve">จากราคาถัวเฉลี่ยถ่วงน้ำหนักของหุ้นของบริษัทในตลาดหลักทรัพย์แห่งประเทศไทย ย้อนหลัง </w:t>
      </w:r>
      <w:r w:rsidR="005E0E00" w:rsidRPr="007B4C6A">
        <w:rPr>
          <w:rFonts w:ascii="Angsana New" w:hAnsi="Angsana New"/>
          <w:sz w:val="30"/>
          <w:szCs w:val="30"/>
        </w:rPr>
        <w:t xml:space="preserve">15 </w:t>
      </w:r>
      <w:r w:rsidR="005E0E00" w:rsidRPr="007B4C6A">
        <w:rPr>
          <w:rFonts w:ascii="Angsana New" w:hAnsi="Angsana New"/>
          <w:sz w:val="30"/>
          <w:szCs w:val="30"/>
          <w:cs/>
        </w:rPr>
        <w:t xml:space="preserve">วันทำการติดต่อกันก่อนวันประชุมคณะกรรมการบริษัท </w:t>
      </w:r>
      <w:r w:rsidR="008228CD" w:rsidRPr="007B4C6A">
        <w:rPr>
          <w:rFonts w:ascii="Angsana New" w:hAnsi="Angsana New"/>
          <w:sz w:val="30"/>
          <w:szCs w:val="30"/>
          <w:cs/>
        </w:rPr>
        <w:t>ซึ่งเป็นไปตามมติที่ประชุม</w:t>
      </w:r>
      <w:r w:rsidR="003B3337" w:rsidRPr="007B4C6A">
        <w:rPr>
          <w:rFonts w:ascii="Angsana New" w:hAnsi="Angsana New"/>
          <w:sz w:val="30"/>
          <w:szCs w:val="30"/>
          <w:cs/>
        </w:rPr>
        <w:t xml:space="preserve">สามัญผู้ถือหุ้นประจำปี </w:t>
      </w:r>
      <w:r w:rsidR="003B3337" w:rsidRPr="007B4C6A">
        <w:rPr>
          <w:rFonts w:ascii="Angsana New" w:hAnsi="Angsana New"/>
          <w:sz w:val="30"/>
          <w:szCs w:val="30"/>
        </w:rPr>
        <w:t>2562</w:t>
      </w:r>
      <w:r w:rsidR="003B3337" w:rsidRPr="007B4C6A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3B3337" w:rsidRPr="007B4C6A">
        <w:rPr>
          <w:rFonts w:ascii="Angsana New" w:hAnsi="Angsana New"/>
          <w:sz w:val="30"/>
          <w:szCs w:val="30"/>
        </w:rPr>
        <w:t xml:space="preserve">25 </w:t>
      </w:r>
      <w:r w:rsidR="003B3337" w:rsidRPr="007B4C6A">
        <w:rPr>
          <w:rFonts w:ascii="Angsana New" w:hAnsi="Angsana New"/>
          <w:sz w:val="30"/>
          <w:szCs w:val="30"/>
          <w:cs/>
        </w:rPr>
        <w:t xml:space="preserve">มกราคม </w:t>
      </w:r>
      <w:r w:rsidR="003B3337" w:rsidRPr="007B4C6A">
        <w:rPr>
          <w:rFonts w:ascii="Angsana New" w:hAnsi="Angsana New"/>
          <w:sz w:val="30"/>
          <w:szCs w:val="30"/>
        </w:rPr>
        <w:t xml:space="preserve">2562 </w:t>
      </w:r>
      <w:r w:rsidR="003B3337" w:rsidRPr="007B4C6A">
        <w:rPr>
          <w:rFonts w:ascii="Angsana New" w:hAnsi="Angsana New"/>
          <w:sz w:val="30"/>
          <w:szCs w:val="30"/>
          <w:cs/>
        </w:rPr>
        <w:t xml:space="preserve">โดยบริษัทได้รับชำระเงินเพิ่มทุนดังกล่าวเป็นจำนวนเงิน </w:t>
      </w:r>
      <w:r w:rsidR="003B3337" w:rsidRPr="007B4C6A">
        <w:rPr>
          <w:rFonts w:ascii="Angsana New" w:hAnsi="Angsana New"/>
          <w:sz w:val="30"/>
          <w:szCs w:val="30"/>
        </w:rPr>
        <w:t>3,</w:t>
      </w:r>
      <w:r w:rsidR="008E7363" w:rsidRPr="007B4C6A">
        <w:rPr>
          <w:rFonts w:ascii="Angsana New" w:hAnsi="Angsana New"/>
          <w:sz w:val="30"/>
          <w:szCs w:val="30"/>
        </w:rPr>
        <w:t>2</w:t>
      </w:r>
      <w:r w:rsidR="008E7363">
        <w:rPr>
          <w:rFonts w:ascii="Angsana New" w:hAnsi="Angsana New"/>
          <w:sz w:val="30"/>
          <w:szCs w:val="30"/>
        </w:rPr>
        <w:t>59</w:t>
      </w:r>
      <w:r w:rsidR="003B3337" w:rsidRPr="007B4C6A">
        <w:rPr>
          <w:rFonts w:ascii="Angsana New" w:hAnsi="Angsana New"/>
          <w:sz w:val="30"/>
          <w:szCs w:val="30"/>
          <w:cs/>
        </w:rPr>
        <w:t>.</w:t>
      </w:r>
      <w:r w:rsidR="003B3337" w:rsidRPr="007B4C6A">
        <w:rPr>
          <w:rFonts w:ascii="Angsana New" w:hAnsi="Angsana New"/>
          <w:sz w:val="30"/>
          <w:szCs w:val="30"/>
        </w:rPr>
        <w:t>1</w:t>
      </w:r>
      <w:r w:rsidR="008E7363">
        <w:rPr>
          <w:rFonts w:ascii="Angsana New" w:hAnsi="Angsana New"/>
          <w:sz w:val="30"/>
          <w:szCs w:val="30"/>
        </w:rPr>
        <w:t>6</w:t>
      </w:r>
      <w:r w:rsidR="003B3337" w:rsidRPr="007B4C6A">
        <w:rPr>
          <w:rFonts w:ascii="Angsana New" w:hAnsi="Angsana New"/>
          <w:sz w:val="30"/>
          <w:szCs w:val="30"/>
        </w:rPr>
        <w:t xml:space="preserve"> </w:t>
      </w:r>
      <w:r w:rsidR="003B3337" w:rsidRPr="007B4C6A">
        <w:rPr>
          <w:rFonts w:ascii="Angsana New" w:hAnsi="Angsana New"/>
          <w:sz w:val="30"/>
          <w:szCs w:val="30"/>
          <w:cs/>
        </w:rPr>
        <w:t xml:space="preserve">ล้านบาท ในเดือนกรกฎาคม </w:t>
      </w:r>
      <w:r w:rsidR="003B3337" w:rsidRPr="007B4C6A">
        <w:rPr>
          <w:rFonts w:ascii="Angsana New" w:hAnsi="Angsana New"/>
          <w:sz w:val="30"/>
          <w:szCs w:val="30"/>
        </w:rPr>
        <w:t xml:space="preserve">2562 </w:t>
      </w:r>
      <w:r w:rsidR="003B3337" w:rsidRPr="007B4C6A">
        <w:rPr>
          <w:rFonts w:ascii="Angsana New" w:hAnsi="Angsana New"/>
          <w:sz w:val="30"/>
          <w:szCs w:val="30"/>
          <w:cs/>
        </w:rPr>
        <w:t xml:space="preserve">และจดทะเบียนเพิ่มทุนชำระแล้วดังกล่าวกับกระทรวงพาณิชย์เมื่อวันที่ </w:t>
      </w:r>
      <w:r w:rsidR="003B3337" w:rsidRPr="007B4C6A">
        <w:rPr>
          <w:rFonts w:ascii="Angsana New" w:hAnsi="Angsana New"/>
          <w:sz w:val="30"/>
          <w:szCs w:val="30"/>
        </w:rPr>
        <w:t xml:space="preserve">24 </w:t>
      </w:r>
      <w:r w:rsidR="003B3337" w:rsidRPr="007B4C6A">
        <w:rPr>
          <w:rFonts w:ascii="Angsana New" w:hAnsi="Angsana New"/>
          <w:sz w:val="30"/>
          <w:szCs w:val="30"/>
          <w:cs/>
        </w:rPr>
        <w:t xml:space="preserve">กรกฎาคม </w:t>
      </w:r>
      <w:r w:rsidR="003B3337" w:rsidRPr="007B4C6A">
        <w:rPr>
          <w:rFonts w:ascii="Angsana New" w:hAnsi="Angsana New"/>
          <w:sz w:val="30"/>
          <w:szCs w:val="30"/>
        </w:rPr>
        <w:t xml:space="preserve">2562  </w:t>
      </w:r>
      <w:r w:rsidR="003B3337" w:rsidRPr="007B4C6A">
        <w:rPr>
          <w:rFonts w:ascii="Angsana New" w:hAnsi="Angsana New"/>
          <w:sz w:val="30"/>
          <w:szCs w:val="30"/>
          <w:cs/>
        </w:rPr>
        <w:t xml:space="preserve">ทำให้ทุนชำระแล้วของบริษัทเพิ่มขึ้นจาก </w:t>
      </w:r>
      <w:r w:rsidR="003B3337" w:rsidRPr="007B4C6A">
        <w:rPr>
          <w:rFonts w:ascii="Angsana New" w:hAnsi="Angsana New"/>
          <w:sz w:val="30"/>
          <w:szCs w:val="30"/>
        </w:rPr>
        <w:t>1,834</w:t>
      </w:r>
      <w:r w:rsidR="003B3337" w:rsidRPr="007B4C6A">
        <w:rPr>
          <w:rFonts w:ascii="Angsana New" w:hAnsi="Angsana New"/>
          <w:sz w:val="30"/>
          <w:szCs w:val="30"/>
          <w:cs/>
        </w:rPr>
        <w:t>.</w:t>
      </w:r>
      <w:r w:rsidR="003B3337" w:rsidRPr="007B4C6A">
        <w:rPr>
          <w:rFonts w:ascii="Angsana New" w:hAnsi="Angsana New"/>
          <w:sz w:val="30"/>
          <w:szCs w:val="30"/>
        </w:rPr>
        <w:t xml:space="preserve">14 </w:t>
      </w:r>
      <w:r w:rsidR="003B3337" w:rsidRPr="007B4C6A">
        <w:rPr>
          <w:rFonts w:ascii="Angsana New" w:hAnsi="Angsana New"/>
          <w:sz w:val="30"/>
          <w:szCs w:val="30"/>
          <w:cs/>
        </w:rPr>
        <w:t xml:space="preserve">ล้านบาทเป็น </w:t>
      </w:r>
      <w:r w:rsidR="003B3337" w:rsidRPr="007B4C6A">
        <w:rPr>
          <w:rFonts w:ascii="Angsana New" w:hAnsi="Angsana New"/>
          <w:sz w:val="30"/>
          <w:szCs w:val="30"/>
        </w:rPr>
        <w:t>2,016</w:t>
      </w:r>
      <w:r w:rsidR="003B3337" w:rsidRPr="007B4C6A">
        <w:rPr>
          <w:rFonts w:ascii="Angsana New" w:hAnsi="Angsana New"/>
          <w:sz w:val="30"/>
          <w:szCs w:val="30"/>
          <w:cs/>
        </w:rPr>
        <w:t>.</w:t>
      </w:r>
      <w:r w:rsidR="003B3337" w:rsidRPr="007B4C6A">
        <w:rPr>
          <w:rFonts w:ascii="Angsana New" w:hAnsi="Angsana New"/>
          <w:sz w:val="30"/>
          <w:szCs w:val="30"/>
        </w:rPr>
        <w:t xml:space="preserve">76 </w:t>
      </w:r>
      <w:r w:rsidR="003B3337" w:rsidRPr="007B4C6A">
        <w:rPr>
          <w:rFonts w:ascii="Angsana New" w:hAnsi="Angsana New"/>
          <w:sz w:val="30"/>
          <w:szCs w:val="30"/>
          <w:cs/>
        </w:rPr>
        <w:t>ล้านบาท</w:t>
      </w:r>
    </w:p>
    <w:p w14:paraId="093220F9" w14:textId="71F73A42" w:rsidR="00A56E41" w:rsidRPr="007B4C6A" w:rsidRDefault="00A56E41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FE94DF9" w14:textId="77777777" w:rsidR="00EB78CF" w:rsidRPr="007B4C6A" w:rsidRDefault="00EB78CF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14612672" w14:textId="77777777" w:rsidR="00EB78CF" w:rsidRPr="007B4C6A" w:rsidRDefault="00EB78CF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16"/>
          <w:szCs w:val="16"/>
        </w:rPr>
      </w:pPr>
    </w:p>
    <w:p w14:paraId="6E0CA6D9" w14:textId="77777777" w:rsidR="00EB78CF" w:rsidRPr="007B4C6A" w:rsidRDefault="00EB78CF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B4C6A">
        <w:rPr>
          <w:rFonts w:ascii="Angsana New" w:hAnsi="Angsana New"/>
          <w:sz w:val="30"/>
          <w:szCs w:val="30"/>
        </w:rPr>
        <w:t>2535</w:t>
      </w:r>
      <w:r w:rsidRPr="007B4C6A">
        <w:rPr>
          <w:rFonts w:ascii="Angsana New" w:hAnsi="Angsana New"/>
          <w:sz w:val="30"/>
          <w:szCs w:val="30"/>
          <w:cs/>
        </w:rPr>
        <w:t xml:space="preserve"> มาตรา </w:t>
      </w:r>
      <w:r w:rsidRPr="007B4C6A">
        <w:rPr>
          <w:rFonts w:ascii="Angsana New" w:hAnsi="Angsana New"/>
          <w:sz w:val="30"/>
          <w:szCs w:val="30"/>
        </w:rPr>
        <w:t>51</w:t>
      </w:r>
      <w:r w:rsidRPr="007B4C6A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B4C6A">
        <w:rPr>
          <w:rFonts w:ascii="Angsana New" w:hAnsi="Angsana New"/>
          <w:sz w:val="30"/>
          <w:szCs w:val="30"/>
        </w:rPr>
        <w:t>“</w:t>
      </w:r>
      <w:r w:rsidRPr="007B4C6A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7B4C6A">
        <w:rPr>
          <w:rFonts w:ascii="Angsana New" w:hAnsi="Angsana New"/>
          <w:sz w:val="30"/>
          <w:szCs w:val="30"/>
        </w:rPr>
        <w:t>”</w:t>
      </w:r>
      <w:r w:rsidRPr="007B4C6A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1CF74AD" w14:textId="5B4DB2FF" w:rsidR="00F822BF" w:rsidRPr="007B4C6A" w:rsidRDefault="00F8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EBBE931" w14:textId="77777777" w:rsidR="000761DA" w:rsidRPr="007B4C6A" w:rsidRDefault="000761DA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สำรอง</w:t>
      </w:r>
    </w:p>
    <w:p w14:paraId="29EDB633" w14:textId="77777777" w:rsidR="00C63E79" w:rsidRPr="00D64A2F" w:rsidRDefault="00C63E79" w:rsidP="00C63E79">
      <w:pPr>
        <w:rPr>
          <w:sz w:val="16"/>
          <w:szCs w:val="16"/>
        </w:rPr>
      </w:pPr>
    </w:p>
    <w:p w14:paraId="1F737B40" w14:textId="77777777" w:rsidR="00C63E79" w:rsidRPr="007B4C6A" w:rsidRDefault="00C63E79" w:rsidP="00C63E79">
      <w:pPr>
        <w:ind w:left="540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2C4C0CFC" w14:textId="77777777" w:rsidR="00C63E79" w:rsidRPr="007B4C6A" w:rsidRDefault="00C63E79" w:rsidP="00C63E79">
      <w:pPr>
        <w:tabs>
          <w:tab w:val="clear" w:pos="454"/>
          <w:tab w:val="left" w:pos="540"/>
        </w:tabs>
        <w:ind w:left="540"/>
        <w:rPr>
          <w:rFonts w:ascii="Angsana New" w:hAnsi="Angsana New"/>
          <w:sz w:val="16"/>
          <w:szCs w:val="16"/>
        </w:rPr>
      </w:pPr>
    </w:p>
    <w:p w14:paraId="7C9AE501" w14:textId="77777777" w:rsidR="00C63E79" w:rsidRPr="007B4C6A" w:rsidRDefault="00C63E79" w:rsidP="00C63E79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</w:t>
      </w:r>
    </w:p>
    <w:p w14:paraId="5D503FD0" w14:textId="77777777" w:rsidR="00C63E79" w:rsidRPr="00D64A2F" w:rsidRDefault="00C63E79" w:rsidP="00C6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16"/>
          <w:szCs w:val="16"/>
        </w:rPr>
      </w:pPr>
    </w:p>
    <w:p w14:paraId="6AACF07E" w14:textId="266C44C3" w:rsidR="00C63E79" w:rsidRDefault="00C63E79" w:rsidP="00C6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7B4C6A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2296B7FF" w14:textId="77777777" w:rsidR="00F81176" w:rsidRPr="007B4C6A" w:rsidRDefault="00F81176" w:rsidP="00C6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0792FB20" w14:textId="0B1D6C3C" w:rsidR="00C63E79" w:rsidRDefault="00C63E79" w:rsidP="00C6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B4C6A">
        <w:rPr>
          <w:rFonts w:ascii="Angsana New" w:hAnsi="Angsana New"/>
          <w:sz w:val="30"/>
          <w:szCs w:val="30"/>
        </w:rPr>
        <w:t>2535</w:t>
      </w:r>
      <w:r w:rsidRPr="007B4C6A">
        <w:rPr>
          <w:rFonts w:ascii="Angsana New" w:hAnsi="Angsana New"/>
          <w:sz w:val="30"/>
          <w:szCs w:val="30"/>
          <w:cs/>
        </w:rPr>
        <w:t xml:space="preserve"> มาตรา </w:t>
      </w:r>
      <w:r w:rsidRPr="007B4C6A">
        <w:rPr>
          <w:rFonts w:ascii="Angsana New" w:hAnsi="Angsana New"/>
          <w:sz w:val="30"/>
          <w:szCs w:val="30"/>
        </w:rPr>
        <w:t>116</w:t>
      </w:r>
      <w:r w:rsidRPr="007B4C6A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7B4C6A">
        <w:rPr>
          <w:rFonts w:ascii="Angsana New" w:hAnsi="Angsana New"/>
          <w:sz w:val="30"/>
          <w:szCs w:val="30"/>
        </w:rPr>
        <w:t>“</w:t>
      </w:r>
      <w:r w:rsidRPr="007B4C6A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B4C6A">
        <w:rPr>
          <w:rFonts w:ascii="Angsana New" w:hAnsi="Angsana New"/>
          <w:sz w:val="30"/>
          <w:szCs w:val="30"/>
        </w:rPr>
        <w:t>”</w:t>
      </w:r>
      <w:r w:rsidRPr="007B4C6A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7B4C6A">
        <w:rPr>
          <w:rFonts w:ascii="Angsana New" w:hAnsi="Angsana New"/>
          <w:sz w:val="30"/>
          <w:szCs w:val="30"/>
        </w:rPr>
        <w:t xml:space="preserve">5 </w:t>
      </w:r>
      <w:r w:rsidRPr="007B4C6A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B4C6A">
        <w:rPr>
          <w:rFonts w:ascii="Angsana New" w:hAnsi="Angsana New"/>
          <w:sz w:val="30"/>
          <w:szCs w:val="30"/>
        </w:rPr>
        <w:t xml:space="preserve">10 </w:t>
      </w:r>
      <w:r w:rsidRPr="007B4C6A">
        <w:rPr>
          <w:rFonts w:ascii="Angsana New" w:hAnsi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02CDEEED" w14:textId="77777777" w:rsidR="00F81176" w:rsidRPr="007B4C6A" w:rsidRDefault="00F81176" w:rsidP="00C6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1323B46" w14:textId="4ED8BEAC" w:rsidR="005318C3" w:rsidRPr="007B4C6A" w:rsidRDefault="00C63E79" w:rsidP="00C6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05AC4E6" w14:textId="77777777" w:rsidR="006350D2" w:rsidRPr="00D64A2F" w:rsidRDefault="006350D2" w:rsidP="00F8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7D3A57A3" w14:textId="7E134FBF" w:rsidR="00C63E79" w:rsidRPr="007B4C6A" w:rsidRDefault="00C63E79" w:rsidP="00A50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08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7B4C6A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45E74B2C" w14:textId="77777777" w:rsidR="00AC6564" w:rsidRPr="00D64A2F" w:rsidRDefault="00AC6564" w:rsidP="00A50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08"/>
        </w:tabs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4240FA42" w14:textId="30E1F701" w:rsidR="00C63E79" w:rsidRDefault="00C63E79" w:rsidP="00C6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และการแปลงค่าหนี้สินจากการป้องกันความเสี่ยงในเงินลงทุนสุทธิของบริษัท </w:t>
      </w:r>
    </w:p>
    <w:p w14:paraId="29358882" w14:textId="77777777" w:rsidR="007C1946" w:rsidRPr="00D64A2F" w:rsidRDefault="007C1946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08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D64A2F">
        <w:rPr>
          <w:rFonts w:ascii="Angsana New" w:hAnsi="Angsana New"/>
          <w:b/>
          <w:bCs/>
          <w:sz w:val="30"/>
          <w:szCs w:val="30"/>
          <w:cs/>
        </w:rPr>
        <w:t>ผลแตกต่างที่เกิดจากรายการที่มีการควบคุมเดียวกัน</w:t>
      </w:r>
    </w:p>
    <w:p w14:paraId="05C2A5B1" w14:textId="77777777" w:rsidR="007C1946" w:rsidRPr="00D64A2F" w:rsidRDefault="007C1946" w:rsidP="007C1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16"/>
          <w:szCs w:val="16"/>
        </w:rPr>
      </w:pPr>
    </w:p>
    <w:p w14:paraId="7B55BD06" w14:textId="175B2F33" w:rsidR="007C1946" w:rsidRPr="00D64A2F" w:rsidRDefault="007C1946" w:rsidP="007C1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>ผลแตกต่างที่เกิดจากรายการรวมธุรกิจภายใต้การควบคุมเดียวกันเป็นการแสดงถึงส่วนต่างระหว่างมูลค่าตามบัญชีของสินทรัพย์สุทธิของกิจการหรือธุรกิจที่ได้มาจากการควบคุมเดียวกันกับต้นทุนที่จ่าย ณ วันที่ได้มาและถูกบันทึกเป็นสำรองในส่วนของผู้ถือหุ้น ซึ่งจะไม่จำหน่ายและจะคงอยู่จนกระทั่งบริษัทย่อยหรือธุรกิจดังกล่าวจะถูกขายหรือจำหน่ายออกไป</w:t>
      </w:r>
    </w:p>
    <w:p w14:paraId="3A0E0D74" w14:textId="4826DEF3" w:rsidR="006350D2" w:rsidRPr="007B4C6A" w:rsidRDefault="006350D2" w:rsidP="00C63E79"/>
    <w:p w14:paraId="516C9B26" w14:textId="77777777" w:rsidR="009A45B0" w:rsidRPr="007B4C6A" w:rsidRDefault="0070308B" w:rsidP="00D64A2F">
      <w:pPr>
        <w:pStyle w:val="Heading6"/>
        <w:numPr>
          <w:ilvl w:val="0"/>
          <w:numId w:val="41"/>
        </w:numPr>
        <w:tabs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4E88DAB8" w14:textId="77777777" w:rsidR="009A45B0" w:rsidRPr="00D64A2F" w:rsidRDefault="009A45B0" w:rsidP="00C74202">
      <w:pPr>
        <w:spacing w:line="240" w:lineRule="auto"/>
        <w:rPr>
          <w:rFonts w:ascii="Angsana New" w:hAnsi="Angsana New"/>
          <w:color w:val="2E74B5"/>
        </w:rPr>
      </w:pPr>
    </w:p>
    <w:p w14:paraId="733B9D7B" w14:textId="77777777" w:rsidR="0070308B" w:rsidRPr="007B4C6A" w:rsidRDefault="00CB6CF4" w:rsidP="0070308B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กลุ่มบริษัทมี</w:t>
      </w:r>
      <w:r w:rsidR="0070308B" w:rsidRPr="007B4C6A">
        <w:rPr>
          <w:rFonts w:ascii="Angsana New" w:hAnsi="Angsana New"/>
          <w:sz w:val="30"/>
          <w:szCs w:val="30"/>
          <w:cs/>
        </w:rPr>
        <w:t xml:space="preserve"> </w:t>
      </w:r>
      <w:r w:rsidR="00927D36" w:rsidRPr="007B4C6A">
        <w:rPr>
          <w:rFonts w:ascii="Angsana New" w:hAnsi="Angsana New"/>
          <w:sz w:val="30"/>
          <w:szCs w:val="30"/>
          <w:cs/>
        </w:rPr>
        <w:t>6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="0070308B" w:rsidRPr="007B4C6A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51157351" w14:textId="77777777" w:rsidR="0070308B" w:rsidRPr="007B4C6A" w:rsidRDefault="0070308B" w:rsidP="0070308B">
      <w:pPr>
        <w:ind w:left="518"/>
        <w:jc w:val="thaiDistribute"/>
        <w:rPr>
          <w:rFonts w:ascii="Angsana New" w:hAnsi="Angsana New"/>
          <w:sz w:val="20"/>
          <w:szCs w:val="20"/>
        </w:rPr>
      </w:pPr>
    </w:p>
    <w:p w14:paraId="3EF5B92D" w14:textId="77777777" w:rsidR="00927D36" w:rsidRPr="007B4C6A" w:rsidRDefault="0070308B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B4C6A">
        <w:rPr>
          <w:rFonts w:ascii="Angsana New" w:hAnsi="Angsana New"/>
          <w:sz w:val="30"/>
          <w:szCs w:val="30"/>
        </w:rPr>
        <w:t>1</w:t>
      </w:r>
      <w:r w:rsidRPr="007B4C6A">
        <w:rPr>
          <w:rFonts w:ascii="Angsana New" w:hAnsi="Angsana New"/>
          <w:sz w:val="30"/>
          <w:szCs w:val="30"/>
          <w:cs/>
        </w:rPr>
        <w:t xml:space="preserve">  </w:t>
      </w:r>
      <w:r w:rsidRPr="007B4C6A">
        <w:rPr>
          <w:rFonts w:ascii="Angsana New" w:hAnsi="Angsana New"/>
          <w:sz w:val="30"/>
          <w:szCs w:val="30"/>
          <w:cs/>
        </w:rPr>
        <w:tab/>
      </w:r>
      <w:r w:rsidR="00927D36" w:rsidRPr="007B4C6A">
        <w:rPr>
          <w:rFonts w:ascii="Angsana New" w:hAnsi="Angsana New"/>
          <w:sz w:val="30"/>
          <w:szCs w:val="30"/>
          <w:cs/>
        </w:rPr>
        <w:t>ธุรกิจพัฒนาอสังหาริมทรัพย์เพื่อขาย</w:t>
      </w:r>
    </w:p>
    <w:p w14:paraId="73CDC983" w14:textId="77777777" w:rsidR="00927D36" w:rsidRPr="007B4C6A" w:rsidRDefault="0070308B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B4C6A">
        <w:rPr>
          <w:rFonts w:ascii="Angsana New" w:hAnsi="Angsana New"/>
          <w:sz w:val="30"/>
          <w:szCs w:val="30"/>
        </w:rPr>
        <w:t>2</w:t>
      </w:r>
      <w:r w:rsidRPr="007B4C6A">
        <w:rPr>
          <w:rFonts w:ascii="Angsana New" w:hAnsi="Angsana New"/>
          <w:sz w:val="30"/>
          <w:szCs w:val="30"/>
          <w:cs/>
        </w:rPr>
        <w:tab/>
        <w:t xml:space="preserve">    </w:t>
      </w:r>
      <w:r w:rsidRPr="007B4C6A">
        <w:rPr>
          <w:rFonts w:ascii="Angsana New" w:hAnsi="Angsana New"/>
          <w:sz w:val="30"/>
          <w:szCs w:val="30"/>
          <w:cs/>
        </w:rPr>
        <w:tab/>
      </w:r>
      <w:r w:rsidR="00927D36" w:rsidRPr="007B4C6A">
        <w:rPr>
          <w:rFonts w:ascii="Angsana New" w:hAnsi="Angsana New"/>
          <w:sz w:val="30"/>
          <w:szCs w:val="30"/>
          <w:cs/>
        </w:rPr>
        <w:t>ธุรกิจให้เช่าและบริการอาคารเพื่อการพาณิชย์</w:t>
      </w:r>
    </w:p>
    <w:p w14:paraId="38B8A272" w14:textId="77777777" w:rsidR="0070308B" w:rsidRPr="007B4C6A" w:rsidRDefault="0070308B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B4C6A">
        <w:rPr>
          <w:rFonts w:ascii="Angsana New" w:hAnsi="Angsana New"/>
          <w:sz w:val="30"/>
          <w:szCs w:val="30"/>
        </w:rPr>
        <w:t>3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ab/>
      </w:r>
      <w:r w:rsidR="00927D36" w:rsidRPr="007B4C6A">
        <w:rPr>
          <w:rFonts w:ascii="Angsana New" w:hAnsi="Angsana New"/>
          <w:sz w:val="30"/>
          <w:szCs w:val="30"/>
          <w:cs/>
        </w:rPr>
        <w:t>ธุรกิจโรงแรม</w:t>
      </w:r>
    </w:p>
    <w:p w14:paraId="1E3CD2FF" w14:textId="77777777" w:rsidR="0070308B" w:rsidRPr="007B4C6A" w:rsidRDefault="0070308B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B4C6A">
        <w:rPr>
          <w:rFonts w:ascii="Angsana New" w:hAnsi="Angsana New"/>
          <w:sz w:val="30"/>
          <w:szCs w:val="30"/>
        </w:rPr>
        <w:t>4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ab/>
      </w:r>
      <w:r w:rsidR="00927D36" w:rsidRPr="007B4C6A">
        <w:rPr>
          <w:rFonts w:ascii="Angsana New" w:hAnsi="Angsana New"/>
          <w:sz w:val="30"/>
          <w:szCs w:val="30"/>
          <w:cs/>
        </w:rPr>
        <w:t>พัฒนาอสังหาริมทรัพย์เพื่อการลงทุนโดยการสร้างโรงงาน</w:t>
      </w:r>
    </w:p>
    <w:p w14:paraId="1E77437A" w14:textId="77777777" w:rsidR="00927D36" w:rsidRPr="007B4C6A" w:rsidRDefault="00927D36" w:rsidP="0092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ส่วนงาน 5 </w:t>
      </w:r>
      <w:r w:rsidRPr="007B4C6A">
        <w:rPr>
          <w:rFonts w:ascii="Angsana New" w:hAnsi="Angsana New"/>
          <w:sz w:val="30"/>
          <w:szCs w:val="30"/>
          <w:cs/>
        </w:rPr>
        <w:tab/>
        <w:t>พัฒนาอสังหาริมทรัพย์เพื่อการลงทุนโ</w:t>
      </w:r>
      <w:r w:rsidR="006A29CD" w:rsidRPr="007B4C6A">
        <w:rPr>
          <w:rFonts w:ascii="Angsana New" w:hAnsi="Angsana New"/>
          <w:sz w:val="30"/>
          <w:szCs w:val="30"/>
          <w:cs/>
        </w:rPr>
        <w:t>ดยการสร้างคลังสินค้า</w:t>
      </w:r>
    </w:p>
    <w:p w14:paraId="606453B2" w14:textId="6C17A4BF" w:rsidR="00927D36" w:rsidRPr="007B4C6A" w:rsidRDefault="00927D36" w:rsidP="0092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ส่วนงาน 6 </w:t>
      </w:r>
      <w:r w:rsidRPr="007B4C6A">
        <w:rPr>
          <w:rFonts w:ascii="Angsana New" w:hAnsi="Angsana New"/>
          <w:sz w:val="30"/>
          <w:szCs w:val="30"/>
          <w:cs/>
        </w:rPr>
        <w:tab/>
      </w:r>
      <w:r w:rsidR="006A29CD" w:rsidRPr="007B4C6A">
        <w:rPr>
          <w:rFonts w:ascii="Angsana New" w:hAnsi="Angsana New"/>
          <w:sz w:val="30"/>
          <w:szCs w:val="30"/>
          <w:cs/>
        </w:rPr>
        <w:t>ธุรกิจอื่นๆ</w:t>
      </w:r>
    </w:p>
    <w:p w14:paraId="03EBAC3C" w14:textId="77777777" w:rsidR="006A29CD" w:rsidRPr="00D64A2F" w:rsidRDefault="006A29CD" w:rsidP="0092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33B21BD" w14:textId="77777777" w:rsidR="006A29CD" w:rsidRPr="007B4C6A" w:rsidRDefault="006A29CD" w:rsidP="006A2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ธุรกิจอื่นได้รวมหน่วยธุรกิจที่หยุดดำเนินธุรกิจแล้วและอื่นๆไม่มีส่วนงานใดที่เข้าเกณฑ์เชิงปริมาณเพื่อกำหนดส่วนงานที่รายงานในปี </w:t>
      </w:r>
      <w:r w:rsidRPr="007B4C6A">
        <w:rPr>
          <w:rFonts w:ascii="Angsana New" w:hAnsi="Angsana New"/>
          <w:sz w:val="30"/>
          <w:szCs w:val="30"/>
        </w:rPr>
        <w:t>2562</w:t>
      </w:r>
      <w:r w:rsidRPr="007B4C6A">
        <w:rPr>
          <w:rFonts w:ascii="Angsana New" w:hAnsi="Angsana New"/>
          <w:sz w:val="30"/>
          <w:szCs w:val="30"/>
          <w:cs/>
        </w:rPr>
        <w:t xml:space="preserve"> หรือ </w:t>
      </w:r>
      <w:r w:rsidRPr="007B4C6A">
        <w:rPr>
          <w:rFonts w:ascii="Angsana New" w:hAnsi="Angsana New"/>
          <w:sz w:val="30"/>
          <w:szCs w:val="30"/>
        </w:rPr>
        <w:t>2561</w:t>
      </w:r>
    </w:p>
    <w:p w14:paraId="0E89FC05" w14:textId="77777777" w:rsidR="006A29CD" w:rsidRPr="007B4C6A" w:rsidRDefault="006A29CD" w:rsidP="006A29CD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5E9613AC" w14:textId="238C8179" w:rsidR="006A29CD" w:rsidRDefault="006A29CD" w:rsidP="006A29CD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 </w:t>
      </w:r>
    </w:p>
    <w:p w14:paraId="604FD533" w14:textId="77777777" w:rsidR="005318C3" w:rsidRPr="00D64A2F" w:rsidRDefault="005318C3" w:rsidP="006A29CD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754C5851" w14:textId="77777777" w:rsidR="009B0DBC" w:rsidRPr="007B4C6A" w:rsidRDefault="0070308B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4F16816" w14:textId="77777777" w:rsidR="00C7520A" w:rsidRPr="00D64A2F" w:rsidRDefault="00C7520A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8C9EA9E" w14:textId="77777777" w:rsidR="005B427C" w:rsidRPr="007B4C6A" w:rsidRDefault="005B427C" w:rsidP="005B427C">
      <w:pPr>
        <w:ind w:left="540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7B4C6A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ส่วนงานภูมิศาสตร์ </w:t>
      </w:r>
    </w:p>
    <w:p w14:paraId="053A9E25" w14:textId="77777777" w:rsidR="005B427C" w:rsidRPr="007B4C6A" w:rsidRDefault="005B427C" w:rsidP="005B427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4D1B6C0" w14:textId="6218328A" w:rsidR="005B427C" w:rsidRPr="007B4C6A" w:rsidRDefault="005B427C" w:rsidP="005B427C">
      <w:pPr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7B4C6A">
        <w:rPr>
          <w:rFonts w:ascii="Angsana New" w:hAnsi="Angsana New"/>
          <w:sz w:val="30"/>
          <w:szCs w:val="30"/>
          <w:cs/>
        </w:rPr>
        <w:t>กลุ่มบริษัท</w:t>
      </w:r>
      <w:r w:rsidRPr="007B4C6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ดำเนินธุรกิจ</w:t>
      </w:r>
      <w:r w:rsidR="0061289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หลัก</w:t>
      </w:r>
      <w:r w:rsidRPr="007B4C6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ในประเทศเท่านั้น ไม่มีรายได้จากต่างประเทศที่มีสาระสำคัญ</w:t>
      </w:r>
    </w:p>
    <w:p w14:paraId="5D41993E" w14:textId="44F68C3B" w:rsidR="005B427C" w:rsidRPr="007B4C6A" w:rsidRDefault="005B427C" w:rsidP="005B427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A0D430" w14:textId="77777777" w:rsidR="005B427C" w:rsidRPr="007B4C6A" w:rsidRDefault="005B427C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F90829" w14:textId="77777777" w:rsidR="00237620" w:rsidRPr="007B4C6A" w:rsidRDefault="00237620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237620" w:rsidRPr="007B4C6A" w:rsidSect="003B2E3D">
          <w:headerReference w:type="default" r:id="rId16"/>
          <w:pgSz w:w="11909" w:h="16834" w:code="9"/>
          <w:pgMar w:top="691" w:right="1152" w:bottom="426" w:left="1440" w:header="720" w:footer="720" w:gutter="0"/>
          <w:paperSrc w:first="7" w:other="7"/>
          <w:cols w:space="720"/>
          <w:docGrid w:linePitch="245"/>
        </w:sectPr>
      </w:pPr>
    </w:p>
    <w:p w14:paraId="48BAD4C0" w14:textId="77777777" w:rsidR="003B4A77" w:rsidRPr="007B4C6A" w:rsidRDefault="0091537F" w:rsidP="00E41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4280AB02" w14:textId="77777777" w:rsidR="00987C47" w:rsidRPr="007B4C6A" w:rsidRDefault="00987C47" w:rsidP="001618A0">
      <w:pPr>
        <w:spacing w:line="240" w:lineRule="auto"/>
        <w:rPr>
          <w:rFonts w:ascii="Angsana New" w:hAnsi="Angsana New"/>
          <w:color w:val="2E74B5"/>
          <w:sz w:val="14"/>
          <w:szCs w:val="14"/>
        </w:rPr>
      </w:pPr>
    </w:p>
    <w:tbl>
      <w:tblPr>
        <w:tblW w:w="16118" w:type="dxa"/>
        <w:tblInd w:w="-993" w:type="dxa"/>
        <w:tblLayout w:type="fixed"/>
        <w:tblLook w:val="00A0" w:firstRow="1" w:lastRow="0" w:firstColumn="1" w:lastColumn="0" w:noHBand="0" w:noVBand="0"/>
      </w:tblPr>
      <w:tblGrid>
        <w:gridCol w:w="1618"/>
        <w:gridCol w:w="990"/>
        <w:gridCol w:w="900"/>
        <w:gridCol w:w="990"/>
        <w:gridCol w:w="900"/>
        <w:gridCol w:w="900"/>
        <w:gridCol w:w="900"/>
        <w:gridCol w:w="900"/>
        <w:gridCol w:w="900"/>
        <w:gridCol w:w="900"/>
        <w:gridCol w:w="900"/>
        <w:gridCol w:w="827"/>
        <w:gridCol w:w="888"/>
        <w:gridCol w:w="900"/>
        <w:gridCol w:w="900"/>
        <w:gridCol w:w="900"/>
        <w:gridCol w:w="905"/>
      </w:tblGrid>
      <w:tr w:rsidR="00115759" w:rsidRPr="007B4C6A" w14:paraId="7A323B61" w14:textId="77777777" w:rsidTr="00D64A2F">
        <w:trPr>
          <w:trHeight w:val="73"/>
          <w:tblHeader/>
        </w:trPr>
        <w:tc>
          <w:tcPr>
            <w:tcW w:w="16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2D3CB9" w14:textId="77777777" w:rsidR="00115759" w:rsidRPr="007B4C6A" w:rsidRDefault="00115759" w:rsidP="0047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6C9C" w14:textId="77777777" w:rsidR="00115759" w:rsidRPr="007B4C6A" w:rsidRDefault="00115759" w:rsidP="00475D73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699F" w14:textId="77777777" w:rsidR="00115759" w:rsidRPr="007B4C6A" w:rsidRDefault="00115759" w:rsidP="00475D73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EE782" w14:textId="77777777" w:rsidR="00115759" w:rsidRPr="007B4C6A" w:rsidRDefault="00115759" w:rsidP="00475D73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2B88" w14:textId="77777777" w:rsidR="00115759" w:rsidRPr="007B4C6A" w:rsidRDefault="00115759" w:rsidP="00475D73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0" w:type="dxa"/>
            <w:gridSpan w:val="2"/>
            <w:vAlign w:val="bottom"/>
          </w:tcPr>
          <w:p w14:paraId="19C70149" w14:textId="77777777" w:rsidR="00115759" w:rsidRPr="007B4C6A" w:rsidRDefault="00115759" w:rsidP="00475D73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715" w:type="dxa"/>
            <w:gridSpan w:val="2"/>
          </w:tcPr>
          <w:p w14:paraId="0289112F" w14:textId="77777777" w:rsidR="00115759" w:rsidRPr="007B4C6A" w:rsidRDefault="001D49A2" w:rsidP="00475D73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 6</w:t>
            </w:r>
          </w:p>
        </w:tc>
        <w:tc>
          <w:tcPr>
            <w:tcW w:w="1800" w:type="dxa"/>
            <w:gridSpan w:val="2"/>
            <w:vAlign w:val="bottom"/>
          </w:tcPr>
          <w:p w14:paraId="5F64EC5F" w14:textId="77777777" w:rsidR="00115759" w:rsidRPr="007B4C6A" w:rsidRDefault="00115759" w:rsidP="00475D73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05" w:type="dxa"/>
            <w:gridSpan w:val="2"/>
            <w:vAlign w:val="bottom"/>
          </w:tcPr>
          <w:p w14:paraId="3DCCF07A" w14:textId="77777777" w:rsidR="00115759" w:rsidRPr="007B4C6A" w:rsidRDefault="00115759" w:rsidP="00475D73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D1FF1" w:rsidRPr="007B4C6A" w14:paraId="5A788C2B" w14:textId="77777777" w:rsidTr="00D64A2F">
        <w:trPr>
          <w:trHeight w:val="73"/>
          <w:tblHeader/>
        </w:trPr>
        <w:tc>
          <w:tcPr>
            <w:tcW w:w="16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CE7E1" w14:textId="77777777" w:rsidR="00DD1FF1" w:rsidRPr="007B4C6A" w:rsidRDefault="00DD1FF1" w:rsidP="00DD1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5698" w14:textId="77777777" w:rsidR="00806570" w:rsidRDefault="00225744" w:rsidP="0022574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  <w:r w:rsidR="001D2213">
              <w:rPr>
                <w:rFonts w:ascii="Angsana New" w:hAnsi="Angsana New" w:hint="cs"/>
                <w:sz w:val="24"/>
                <w:szCs w:val="24"/>
                <w:cs/>
              </w:rPr>
              <w:t>สิ้นสุด</w:t>
            </w:r>
          </w:p>
          <w:p w14:paraId="09B03DB2" w14:textId="77777777" w:rsidR="00806570" w:rsidRDefault="00806570" w:rsidP="0022574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</w:p>
          <w:p w14:paraId="412C6E42" w14:textId="002AEC19" w:rsidR="00806570" w:rsidRDefault="00806570" w:rsidP="0022574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  <w:p w14:paraId="157FEA8F" w14:textId="1BE1D170" w:rsidR="00225744" w:rsidRPr="007B4C6A" w:rsidRDefault="00806570" w:rsidP="0022574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  <w:p w14:paraId="428A6094" w14:textId="35321E8A" w:rsidR="00DD1FF1" w:rsidRPr="007B4C6A" w:rsidRDefault="00225744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7D4A6" w14:textId="77777777" w:rsidR="00DD1FF1" w:rsidRPr="007B4C6A" w:rsidRDefault="00F26A8D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สำหรับรอบระยะเวลาบัญชีตั้งแต่วันที่ 1 มกราคม 2561 ถึง 30 กันยายน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6218" w14:textId="77777777" w:rsidR="00806570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  <w:p w14:paraId="23EEEE83" w14:textId="77777777" w:rsidR="00806570" w:rsidRPr="007B4C6A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  <w:p w14:paraId="40B52E3C" w14:textId="0A355C25" w:rsidR="00DD1FF1" w:rsidRPr="007B4C6A" w:rsidRDefault="00806570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B9655" w14:textId="77777777" w:rsidR="00DD1FF1" w:rsidRPr="007B4C6A" w:rsidRDefault="00F26A8D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สำหรับรอบระยะเวลาบัญชีตั้งแต่วันที่ 1 มกราคม 2561 ถึง 30 กันยายน 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C4EB" w14:textId="77777777" w:rsidR="00806570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</w:p>
          <w:p w14:paraId="1370B9E7" w14:textId="16D3958B" w:rsidR="00806570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  <w:p w14:paraId="66988E56" w14:textId="77777777" w:rsidR="00806570" w:rsidRPr="007B4C6A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  <w:p w14:paraId="7D2D142C" w14:textId="2B68122B" w:rsidR="00DD1FF1" w:rsidRPr="007B4C6A" w:rsidRDefault="00806570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C64F" w14:textId="77777777" w:rsidR="00DD1FF1" w:rsidRPr="007B4C6A" w:rsidRDefault="00F26A8D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สำหรับรอบระยะเวลาบัญชีตั้งแต่วันที่ 1 มกราคม 2561 ถึง 30 กันยายน 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5CB43" w14:textId="77777777" w:rsidR="00806570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</w:p>
          <w:p w14:paraId="53404097" w14:textId="291F9437" w:rsidR="00806570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  <w:p w14:paraId="62FAC87B" w14:textId="77777777" w:rsidR="00806570" w:rsidRPr="007B4C6A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  <w:p w14:paraId="6895F65B" w14:textId="78F14A5F" w:rsidR="00DD1FF1" w:rsidRPr="007B4C6A" w:rsidRDefault="00806570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8F738" w14:textId="77777777" w:rsidR="00DD1FF1" w:rsidRPr="007B4C6A" w:rsidRDefault="00F26A8D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สำหรับรอบระยะเวลาบัญชีตั้งแต่วันที่ 1 มกราคม 2561 ถึง 30 กันยายน 2561</w:t>
            </w:r>
          </w:p>
        </w:tc>
        <w:tc>
          <w:tcPr>
            <w:tcW w:w="900" w:type="dxa"/>
            <w:vAlign w:val="bottom"/>
          </w:tcPr>
          <w:p w14:paraId="2ED7D553" w14:textId="77777777" w:rsidR="00806570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</w:p>
          <w:p w14:paraId="41119A94" w14:textId="1F6633A4" w:rsidR="00806570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  <w:p w14:paraId="5B640032" w14:textId="77777777" w:rsidR="00806570" w:rsidRPr="007B4C6A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  <w:p w14:paraId="22869422" w14:textId="7DB835AE" w:rsidR="00DD1FF1" w:rsidRPr="007B4C6A" w:rsidRDefault="00806570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  <w:vAlign w:val="bottom"/>
          </w:tcPr>
          <w:p w14:paraId="1FED9EBE" w14:textId="77777777" w:rsidR="00DD1FF1" w:rsidRPr="007B4C6A" w:rsidRDefault="00F26A8D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สำหรับรอบระยะเวลาบัญชีตั้งแต่วันที่ 1 มกราคม 2561 ถึง 30 กันยายน 2561</w:t>
            </w:r>
          </w:p>
        </w:tc>
        <w:tc>
          <w:tcPr>
            <w:tcW w:w="827" w:type="dxa"/>
            <w:vAlign w:val="bottom"/>
          </w:tcPr>
          <w:p w14:paraId="2813EC8A" w14:textId="77777777" w:rsidR="00806570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</w:p>
          <w:p w14:paraId="49B8DD44" w14:textId="1260D68F" w:rsidR="00806570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  <w:p w14:paraId="540D65F9" w14:textId="77777777" w:rsidR="00806570" w:rsidRPr="007B4C6A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  <w:p w14:paraId="76724E91" w14:textId="3F652231" w:rsidR="00DD1FF1" w:rsidRPr="007B4C6A" w:rsidRDefault="00806570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88" w:type="dxa"/>
            <w:vAlign w:val="bottom"/>
          </w:tcPr>
          <w:p w14:paraId="1A3D0318" w14:textId="25DD7B28" w:rsidR="00DD1FF1" w:rsidRPr="007B4C6A" w:rsidRDefault="00225744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4C19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="00F26A8D" w:rsidRPr="00564C19">
              <w:rPr>
                <w:rFonts w:ascii="Angsana New" w:hAnsi="Angsana New"/>
                <w:sz w:val="24"/>
                <w:szCs w:val="24"/>
                <w:cs/>
              </w:rPr>
              <w:t>รอบระยะเวลาบัญชีตั้งแต่วันที่ 1 มกราคม 2561 ถึง 30</w:t>
            </w:r>
            <w:r w:rsidR="00F26A8D" w:rsidRPr="007B4C6A">
              <w:rPr>
                <w:rFonts w:ascii="Angsana New" w:hAnsi="Angsana New"/>
                <w:sz w:val="24"/>
                <w:szCs w:val="24"/>
                <w:cs/>
              </w:rPr>
              <w:t xml:space="preserve"> กันยายน 2561</w:t>
            </w:r>
          </w:p>
        </w:tc>
        <w:tc>
          <w:tcPr>
            <w:tcW w:w="900" w:type="dxa"/>
            <w:vAlign w:val="bottom"/>
          </w:tcPr>
          <w:p w14:paraId="28E91F41" w14:textId="77777777" w:rsidR="00806570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</w:p>
          <w:p w14:paraId="262BA6B0" w14:textId="203B95A8" w:rsidR="00806570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  <w:p w14:paraId="73A681C8" w14:textId="77777777" w:rsidR="00806570" w:rsidRPr="007B4C6A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  <w:p w14:paraId="3F82AE86" w14:textId="1B302932" w:rsidR="00DD1FF1" w:rsidRPr="007B4C6A" w:rsidRDefault="00806570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  <w:vAlign w:val="bottom"/>
          </w:tcPr>
          <w:p w14:paraId="136E1C94" w14:textId="77777777" w:rsidR="00DD1FF1" w:rsidRPr="007B4C6A" w:rsidRDefault="00F26A8D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สำหรับรอบระยะเวลาบัญชีตั้งแต่วันที่ 1 มกราคม 2561 ถึง 30 กันยายน 2561</w:t>
            </w:r>
          </w:p>
        </w:tc>
        <w:tc>
          <w:tcPr>
            <w:tcW w:w="900" w:type="dxa"/>
            <w:vAlign w:val="bottom"/>
          </w:tcPr>
          <w:p w14:paraId="5092866B" w14:textId="77777777" w:rsidR="00806570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</w:p>
          <w:p w14:paraId="7123841F" w14:textId="52A9A101" w:rsidR="00806570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  <w:p w14:paraId="7A909D0F" w14:textId="77777777" w:rsidR="00806570" w:rsidRPr="007B4C6A" w:rsidRDefault="00806570" w:rsidP="008065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  <w:p w14:paraId="175891E4" w14:textId="5649C948" w:rsidR="00DD1FF1" w:rsidRPr="007B4C6A" w:rsidRDefault="00806570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5" w:type="dxa"/>
            <w:vAlign w:val="bottom"/>
          </w:tcPr>
          <w:p w14:paraId="3BE1A4B5" w14:textId="35EF2956" w:rsidR="00DD1FF1" w:rsidRPr="007B4C6A" w:rsidRDefault="00F26A8D" w:rsidP="00DD1F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สำหรับรอบระยะเวลาบัญชี</w:t>
            </w:r>
            <w:r w:rsidR="00F81176">
              <w:rPr>
                <w:rFonts w:ascii="Angsana New" w:hAnsi="Angsana New"/>
                <w:sz w:val="24"/>
                <w:szCs w:val="24"/>
              </w:rPr>
              <w:br/>
            </w:r>
            <w:r w:rsidRPr="007B4C6A">
              <w:rPr>
                <w:rFonts w:ascii="Angsana New" w:hAnsi="Angsana New"/>
                <w:sz w:val="24"/>
                <w:szCs w:val="24"/>
                <w:cs/>
              </w:rPr>
              <w:t>ตั้งแต่วันที่ 1 มกราคม 2561 ถึง 30 กันยายน 2561</w:t>
            </w:r>
          </w:p>
        </w:tc>
      </w:tr>
      <w:tr w:rsidR="00AC6564" w:rsidRPr="007B4C6A" w14:paraId="65439FD7" w14:textId="77777777" w:rsidTr="00D64A2F">
        <w:trPr>
          <w:trHeight w:val="73"/>
          <w:tblHeader/>
        </w:trPr>
        <w:tc>
          <w:tcPr>
            <w:tcW w:w="16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D9B7A1" w14:textId="77777777" w:rsidR="00AC6564" w:rsidRPr="00D64A2F" w:rsidRDefault="00AC6564" w:rsidP="00DD1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4DC4" w14:textId="77777777" w:rsidR="00AC6564" w:rsidRPr="00D64A2F" w:rsidRDefault="00AC6564" w:rsidP="00DD1FF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22D78" w14:textId="55197ECC" w:rsidR="00AC6564" w:rsidRPr="00225744" w:rsidRDefault="00AC6564" w:rsidP="00D64A2F">
            <w:pPr>
              <w:ind w:lef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5744">
              <w:rPr>
                <w:rFonts w:ascii="Angsana New" w:hAnsi="Angsana New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7498E" w14:textId="77777777" w:rsidR="00AC6564" w:rsidRPr="00225744" w:rsidRDefault="00AC6564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BB41" w14:textId="78A7D249" w:rsidR="00AC6564" w:rsidRPr="00225744" w:rsidRDefault="00F822BF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64A2F">
              <w:rPr>
                <w:rFonts w:ascii="Angsana New" w:hAnsi="Angsana New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9152" w14:textId="77777777" w:rsidR="00AC6564" w:rsidRPr="00225744" w:rsidRDefault="00AC6564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AF10" w14:textId="05575EA0" w:rsidR="00AC6564" w:rsidRPr="00225744" w:rsidRDefault="00F822BF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64A2F">
              <w:rPr>
                <w:rFonts w:ascii="Angsana New" w:hAnsi="Angsana New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BC19" w14:textId="77777777" w:rsidR="00AC6564" w:rsidRPr="00225744" w:rsidRDefault="00AC6564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8E944" w14:textId="4E9296A6" w:rsidR="00AC6564" w:rsidRPr="00225744" w:rsidRDefault="00F822BF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64A2F">
              <w:rPr>
                <w:rFonts w:ascii="Angsana New" w:hAnsi="Angsana New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vAlign w:val="bottom"/>
          </w:tcPr>
          <w:p w14:paraId="7079BBE7" w14:textId="77777777" w:rsidR="00AC6564" w:rsidRPr="00225744" w:rsidRDefault="00AC6564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92A83D5" w14:textId="07E91433" w:rsidR="00AC6564" w:rsidRPr="00225744" w:rsidRDefault="00F822BF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64A2F">
              <w:rPr>
                <w:rFonts w:ascii="Angsana New" w:hAnsi="Angsana New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827" w:type="dxa"/>
            <w:vAlign w:val="bottom"/>
          </w:tcPr>
          <w:p w14:paraId="3F10400C" w14:textId="77777777" w:rsidR="00AC6564" w:rsidRPr="00225744" w:rsidRDefault="00AC6564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8" w:type="dxa"/>
            <w:vAlign w:val="bottom"/>
          </w:tcPr>
          <w:p w14:paraId="6D75D2A4" w14:textId="1E99F2F2" w:rsidR="00AC6564" w:rsidRPr="00225744" w:rsidRDefault="00F822BF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64A2F">
              <w:rPr>
                <w:rFonts w:ascii="Angsana New" w:hAnsi="Angsana New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vAlign w:val="bottom"/>
          </w:tcPr>
          <w:p w14:paraId="5C1EC5F4" w14:textId="77777777" w:rsidR="00AC6564" w:rsidRPr="00225744" w:rsidRDefault="00AC6564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39CFC88" w14:textId="0C4FDC2C" w:rsidR="00AC6564" w:rsidRPr="00225744" w:rsidRDefault="00F822BF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64A2F">
              <w:rPr>
                <w:rFonts w:ascii="Angsana New" w:hAnsi="Angsana New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vAlign w:val="bottom"/>
          </w:tcPr>
          <w:p w14:paraId="5890AD8B" w14:textId="77777777" w:rsidR="00AC6564" w:rsidRPr="00225744" w:rsidRDefault="00AC6564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5" w:type="dxa"/>
            <w:vAlign w:val="bottom"/>
          </w:tcPr>
          <w:p w14:paraId="415E99EB" w14:textId="45E5C2CE" w:rsidR="00AC6564" w:rsidRPr="00225744" w:rsidRDefault="00F822BF" w:rsidP="00DD1FF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64A2F">
              <w:rPr>
                <w:rFonts w:ascii="Angsana New" w:hAnsi="Angsana New"/>
                <w:sz w:val="24"/>
                <w:szCs w:val="24"/>
                <w:cs/>
              </w:rPr>
              <w:t>(ปรับปรุงใหม่)</w:t>
            </w:r>
          </w:p>
        </w:tc>
      </w:tr>
      <w:tr w:rsidR="00AC747C" w:rsidRPr="007B4C6A" w14:paraId="5EC4CBB7" w14:textId="77777777" w:rsidTr="00D64A2F">
        <w:trPr>
          <w:trHeight w:val="73"/>
          <w:tblHeader/>
        </w:trPr>
        <w:tc>
          <w:tcPr>
            <w:tcW w:w="16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A63459" w14:textId="77777777" w:rsidR="00AC747C" w:rsidRPr="007B4C6A" w:rsidRDefault="00AC747C" w:rsidP="00DD1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0" w:type="dxa"/>
            <w:gridSpan w:val="16"/>
            <w:tcBorders>
              <w:top w:val="nil"/>
              <w:left w:val="nil"/>
            </w:tcBorders>
          </w:tcPr>
          <w:p w14:paraId="4C33154B" w14:textId="77777777" w:rsidR="00AC747C" w:rsidRPr="007B4C6A" w:rsidRDefault="00AC747C" w:rsidP="00DD1FF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B4C6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D1FF1" w:rsidRPr="007B4C6A" w14:paraId="314D593E" w14:textId="77777777" w:rsidTr="00D64A2F">
        <w:trPr>
          <w:trHeight w:val="73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13C8" w14:textId="77777777" w:rsidR="00DD1FF1" w:rsidRPr="007B4C6A" w:rsidRDefault="00DD1FF1" w:rsidP="00DD1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5"/>
                <w:szCs w:val="25"/>
                <w:lang w:val="en-GB"/>
              </w:rPr>
            </w:pPr>
            <w:r w:rsidRPr="007B4C6A"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  <w:t>รายได้จากลูกค้า</w:t>
            </w:r>
          </w:p>
          <w:p w14:paraId="1CABB381" w14:textId="77777777" w:rsidR="00DD1FF1" w:rsidRPr="007B4C6A" w:rsidRDefault="00DD1FF1" w:rsidP="00DD1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  <w:r w:rsidRPr="007B4C6A"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  <w:t xml:space="preserve">   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121929" w14:textId="77777777" w:rsidR="00DD1FF1" w:rsidRPr="007B4C6A" w:rsidRDefault="00A425D1" w:rsidP="009F4BEF">
            <w:pPr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7B4C6A">
              <w:rPr>
                <w:rFonts w:ascii="Angsana New" w:hAnsi="Angsana New"/>
                <w:sz w:val="25"/>
                <w:szCs w:val="25"/>
                <w:lang w:val="en-GB"/>
              </w:rPr>
              <w:t>15,515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B5BDD57" w14:textId="77777777" w:rsidR="00DD1FF1" w:rsidRPr="007B4C6A" w:rsidRDefault="00DD1FF1" w:rsidP="009F4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10,28</w:t>
            </w:r>
            <w:r w:rsidR="009F4BEF" w:rsidRPr="007B4C6A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E4702DC" w14:textId="77777777" w:rsidR="00DD1FF1" w:rsidRPr="007B4C6A" w:rsidRDefault="00A425D1" w:rsidP="009F4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960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545A1DA" w14:textId="77777777" w:rsidR="00DD1FF1" w:rsidRPr="007B4C6A" w:rsidRDefault="00DD1FF1" w:rsidP="009F4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714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B5F2759" w14:textId="77777777" w:rsidR="00DD1FF1" w:rsidRPr="007B4C6A" w:rsidRDefault="00A425D1" w:rsidP="009F4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56</w:t>
            </w:r>
            <w:r w:rsidR="009F4BEF" w:rsidRPr="007B4C6A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C756489" w14:textId="77777777" w:rsidR="00DD1FF1" w:rsidRPr="007B4C6A" w:rsidRDefault="00DD1FF1" w:rsidP="009F4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41</w:t>
            </w:r>
            <w:r w:rsidR="009F4BEF" w:rsidRPr="007B4C6A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E9EC87D" w14:textId="77777777" w:rsidR="00DD1FF1" w:rsidRPr="007B4C6A" w:rsidRDefault="00A425D1" w:rsidP="009F4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1,190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C7E52C1" w14:textId="77777777" w:rsidR="00DD1FF1" w:rsidRPr="007B4C6A" w:rsidRDefault="00DD1FF1" w:rsidP="009F4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445</w:t>
            </w:r>
          </w:p>
        </w:tc>
        <w:tc>
          <w:tcPr>
            <w:tcW w:w="900" w:type="dxa"/>
            <w:vAlign w:val="bottom"/>
          </w:tcPr>
          <w:p w14:paraId="55398CCE" w14:textId="77777777" w:rsidR="00DD1FF1" w:rsidRPr="007B4C6A" w:rsidRDefault="00A425D1" w:rsidP="009F4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2,3</w:t>
            </w:r>
            <w:r w:rsidR="004313CF" w:rsidRPr="00D64A2F"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900" w:type="dxa"/>
            <w:vAlign w:val="bottom"/>
          </w:tcPr>
          <w:p w14:paraId="1BDB9ABF" w14:textId="77777777" w:rsidR="00DD1FF1" w:rsidRPr="007B4C6A" w:rsidRDefault="00DD1FF1" w:rsidP="009F4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1,4</w:t>
            </w:r>
            <w:r w:rsidR="004313CF" w:rsidRPr="00D64A2F"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827" w:type="dxa"/>
            <w:vAlign w:val="bottom"/>
          </w:tcPr>
          <w:p w14:paraId="52CC580B" w14:textId="77777777" w:rsidR="00DD1FF1" w:rsidRPr="007B4C6A" w:rsidRDefault="00A425D1" w:rsidP="009F4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57</w:t>
            </w:r>
            <w:r w:rsidR="009F4BEF" w:rsidRPr="007B4C6A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888" w:type="dxa"/>
            <w:vAlign w:val="bottom"/>
          </w:tcPr>
          <w:p w14:paraId="045A82DB" w14:textId="77777777" w:rsidR="00DD1FF1" w:rsidRPr="007B4C6A" w:rsidRDefault="001D49A2" w:rsidP="009F4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35</w:t>
            </w:r>
            <w:r w:rsidR="009F4BEF" w:rsidRPr="007B4C6A">
              <w:rPr>
                <w:rFonts w:ascii="Angsana New" w:hAnsi="Angsana New"/>
                <w:sz w:val="25"/>
                <w:szCs w:val="25"/>
                <w:cs/>
              </w:rPr>
              <w:t>4</w:t>
            </w:r>
          </w:p>
        </w:tc>
        <w:tc>
          <w:tcPr>
            <w:tcW w:w="900" w:type="dxa"/>
            <w:vAlign w:val="bottom"/>
          </w:tcPr>
          <w:p w14:paraId="1F5AAB68" w14:textId="77777777" w:rsidR="00DD1FF1" w:rsidRPr="007B4C6A" w:rsidRDefault="00A425D1" w:rsidP="00AC747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46E6FD2" w14:textId="77777777" w:rsidR="00DD1FF1" w:rsidRPr="007B4C6A" w:rsidRDefault="001D49A2" w:rsidP="00AC747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BC4D096" w14:textId="77777777" w:rsidR="00DD1FF1" w:rsidRPr="007B4C6A" w:rsidRDefault="00A425D1" w:rsidP="009F4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21,12</w:t>
            </w:r>
            <w:r w:rsidR="004313CF" w:rsidRPr="00D64A2F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05" w:type="dxa"/>
            <w:vAlign w:val="bottom"/>
          </w:tcPr>
          <w:p w14:paraId="5882E9BA" w14:textId="77777777" w:rsidR="00DD1FF1" w:rsidRPr="007B4C6A" w:rsidRDefault="001D49A2" w:rsidP="009F4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13,6</w:t>
            </w:r>
            <w:r w:rsidR="004313CF" w:rsidRPr="00D64A2F">
              <w:rPr>
                <w:rFonts w:ascii="Angsana New" w:hAnsi="Angsana New"/>
                <w:sz w:val="25"/>
                <w:szCs w:val="25"/>
              </w:rPr>
              <w:t>28</w:t>
            </w:r>
          </w:p>
        </w:tc>
      </w:tr>
      <w:tr w:rsidR="009F4BEF" w:rsidRPr="007B4C6A" w14:paraId="68BDC90D" w14:textId="77777777" w:rsidTr="00D64A2F">
        <w:trPr>
          <w:trHeight w:val="63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55CBC" w14:textId="77777777" w:rsidR="009F4BEF" w:rsidRPr="007B4C6A" w:rsidRDefault="009F4BEF" w:rsidP="009F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  <w:lang w:val="en-GB"/>
              </w:rPr>
            </w:pPr>
            <w:r w:rsidRPr="007B4C6A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A3A7DB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6B7DAA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C0950A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224F8A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522FBB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FE0788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73A3C7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5EEC0D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4</w:t>
            </w:r>
          </w:p>
        </w:tc>
        <w:tc>
          <w:tcPr>
            <w:tcW w:w="900" w:type="dxa"/>
            <w:vAlign w:val="bottom"/>
          </w:tcPr>
          <w:p w14:paraId="0D9271A3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900" w:type="dxa"/>
            <w:vAlign w:val="bottom"/>
          </w:tcPr>
          <w:p w14:paraId="461E358F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827" w:type="dxa"/>
          </w:tcPr>
          <w:p w14:paraId="0FF98366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207</w:t>
            </w:r>
          </w:p>
        </w:tc>
        <w:tc>
          <w:tcPr>
            <w:tcW w:w="888" w:type="dxa"/>
          </w:tcPr>
          <w:p w14:paraId="7232885D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158</w:t>
            </w:r>
          </w:p>
        </w:tc>
        <w:tc>
          <w:tcPr>
            <w:tcW w:w="900" w:type="dxa"/>
          </w:tcPr>
          <w:p w14:paraId="17A64D5A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7B4C6A">
              <w:rPr>
                <w:rFonts w:ascii="Angsana New" w:hAnsi="Angsana New"/>
                <w:sz w:val="25"/>
                <w:szCs w:val="25"/>
              </w:rPr>
              <w:t>221</w:t>
            </w:r>
            <w:r w:rsidRPr="007B4C6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</w:tcPr>
          <w:p w14:paraId="61F22905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7B4C6A">
              <w:rPr>
                <w:rFonts w:ascii="Angsana New" w:hAnsi="Angsana New"/>
                <w:sz w:val="25"/>
                <w:szCs w:val="25"/>
                <w:lang w:val="en-GB"/>
              </w:rPr>
              <w:t>169</w:t>
            </w:r>
            <w:r w:rsidRPr="007B4C6A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900" w:type="dxa"/>
          </w:tcPr>
          <w:p w14:paraId="221C8EEB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05" w:type="dxa"/>
          </w:tcPr>
          <w:p w14:paraId="3CA388A4" w14:textId="77777777" w:rsidR="009F4BEF" w:rsidRPr="007B4C6A" w:rsidRDefault="009F4BEF" w:rsidP="009F4B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DD1FF1" w:rsidRPr="007B4C6A" w14:paraId="2422F526" w14:textId="77777777" w:rsidTr="00D64A2F">
        <w:trPr>
          <w:trHeight w:val="63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F0E1" w14:textId="77777777" w:rsidR="00DD1FF1" w:rsidRPr="007B4C6A" w:rsidRDefault="00DD1FF1" w:rsidP="00DD1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E3DCEC" w14:textId="77777777" w:rsidR="00DD1FF1" w:rsidRPr="007B4C6A" w:rsidRDefault="00A425D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15,515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9F4D3B" w14:textId="77777777" w:rsidR="00DD1FF1" w:rsidRPr="007B4C6A" w:rsidRDefault="00DD1FF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10,28</w:t>
            </w:r>
            <w:r w:rsidR="009F4BEF" w:rsidRPr="007B4C6A">
              <w:rPr>
                <w:rFonts w:ascii="Angsana New" w:hAnsi="Angsana New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62C83F" w14:textId="77777777" w:rsidR="00DD1FF1" w:rsidRPr="007B4C6A" w:rsidRDefault="00A425D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966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A8DD72" w14:textId="77777777" w:rsidR="00DD1FF1" w:rsidRPr="007B4C6A" w:rsidRDefault="00DD1FF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721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443FF8" w14:textId="77777777" w:rsidR="00DD1FF1" w:rsidRPr="007B4C6A" w:rsidRDefault="00A425D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566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56F9F6" w14:textId="77777777" w:rsidR="00DD1FF1" w:rsidRPr="007B4C6A" w:rsidRDefault="00DD1FF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41</w:t>
            </w:r>
            <w:r w:rsidR="009F4BEF" w:rsidRPr="007B4C6A">
              <w:rPr>
                <w:rFonts w:ascii="Angsana New" w:hAnsi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C04FA5" w14:textId="77777777" w:rsidR="00DD1FF1" w:rsidRPr="007B4C6A" w:rsidRDefault="00A425D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1,19</w:t>
            </w:r>
            <w:r w:rsidR="009F4BEF" w:rsidRPr="007B4C6A">
              <w:rPr>
                <w:rFonts w:ascii="Angsana New" w:hAnsi="Angsana New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BC61C1" w14:textId="77777777" w:rsidR="00DD1FF1" w:rsidRPr="007B4C6A" w:rsidRDefault="00DD1FF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44</w:t>
            </w:r>
            <w:r w:rsidR="009F4BEF" w:rsidRPr="007B4C6A">
              <w:rPr>
                <w:rFonts w:ascii="Angsana New" w:hAnsi="Angsana New"/>
                <w:b/>
                <w:bCs/>
                <w:sz w:val="25"/>
                <w:szCs w:val="25"/>
              </w:rPr>
              <w:t>9</w:t>
            </w:r>
          </w:p>
        </w:tc>
        <w:tc>
          <w:tcPr>
            <w:tcW w:w="900" w:type="dxa"/>
            <w:vAlign w:val="bottom"/>
          </w:tcPr>
          <w:p w14:paraId="37FF09D9" w14:textId="77777777" w:rsidR="00DD1FF1" w:rsidRPr="007B4C6A" w:rsidRDefault="00A425D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64A2F">
              <w:rPr>
                <w:rFonts w:ascii="Angsana New" w:hAnsi="Angsana New"/>
                <w:b/>
                <w:bCs/>
                <w:sz w:val="25"/>
                <w:szCs w:val="25"/>
              </w:rPr>
              <w:t>2,32</w:t>
            </w:r>
            <w:r w:rsidR="004313CF" w:rsidRPr="00D64A2F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900" w:type="dxa"/>
            <w:vAlign w:val="bottom"/>
          </w:tcPr>
          <w:p w14:paraId="4E29906A" w14:textId="77777777" w:rsidR="00DD1FF1" w:rsidRPr="007B4C6A" w:rsidRDefault="00DD1FF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64A2F">
              <w:rPr>
                <w:rFonts w:ascii="Angsana New" w:hAnsi="Angsana New"/>
                <w:b/>
                <w:bCs/>
                <w:sz w:val="25"/>
                <w:szCs w:val="25"/>
              </w:rPr>
              <w:t>1,4</w:t>
            </w:r>
            <w:r w:rsidR="004313CF" w:rsidRPr="00D64A2F">
              <w:rPr>
                <w:rFonts w:ascii="Angsana New" w:hAnsi="Angsana New"/>
                <w:b/>
                <w:bCs/>
                <w:sz w:val="25"/>
                <w:szCs w:val="25"/>
              </w:rPr>
              <w:t>18</w:t>
            </w:r>
          </w:p>
        </w:tc>
        <w:tc>
          <w:tcPr>
            <w:tcW w:w="827" w:type="dxa"/>
          </w:tcPr>
          <w:p w14:paraId="2B961065" w14:textId="77777777" w:rsidR="00DD1FF1" w:rsidRPr="007B4C6A" w:rsidRDefault="00A425D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780</w:t>
            </w:r>
          </w:p>
        </w:tc>
        <w:tc>
          <w:tcPr>
            <w:tcW w:w="888" w:type="dxa"/>
          </w:tcPr>
          <w:p w14:paraId="36FFBD05" w14:textId="77777777" w:rsidR="00DD1FF1" w:rsidRPr="007B4C6A" w:rsidRDefault="001D49A2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51</w:t>
            </w:r>
            <w:r w:rsidR="009F4BEF" w:rsidRPr="007B4C6A">
              <w:rPr>
                <w:rFonts w:ascii="Angsana New" w:hAnsi="Angsana New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900" w:type="dxa"/>
          </w:tcPr>
          <w:p w14:paraId="0C0349DA" w14:textId="77777777" w:rsidR="00DD1FF1" w:rsidRPr="007B4C6A" w:rsidRDefault="00A425D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(</w:t>
            </w: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22</w:t>
            </w:r>
            <w:r w:rsidR="009F4BEF" w:rsidRPr="007B4C6A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7B4C6A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</w:tcPr>
          <w:p w14:paraId="7534EC49" w14:textId="77777777" w:rsidR="00DD1FF1" w:rsidRPr="007B4C6A" w:rsidRDefault="00DD1FF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(</w:t>
            </w:r>
            <w:r w:rsidR="001D49A2" w:rsidRPr="007B4C6A">
              <w:rPr>
                <w:rFonts w:ascii="Angsana New" w:hAnsi="Angsana New"/>
                <w:b/>
                <w:bCs/>
                <w:sz w:val="25"/>
                <w:szCs w:val="25"/>
              </w:rPr>
              <w:t>169</w:t>
            </w:r>
            <w:r w:rsidRPr="007B4C6A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</w:tcPr>
          <w:p w14:paraId="0A59A04A" w14:textId="77777777" w:rsidR="00DD1FF1" w:rsidRPr="007B4C6A" w:rsidRDefault="00A425D1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64A2F">
              <w:rPr>
                <w:rFonts w:ascii="Angsana New" w:hAnsi="Angsana New"/>
                <w:b/>
                <w:bCs/>
                <w:sz w:val="25"/>
                <w:szCs w:val="25"/>
              </w:rPr>
              <w:t>21,12</w:t>
            </w:r>
            <w:r w:rsidR="004313CF" w:rsidRPr="00D64A2F">
              <w:rPr>
                <w:rFonts w:ascii="Angsana New" w:hAnsi="Angsana New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905" w:type="dxa"/>
          </w:tcPr>
          <w:p w14:paraId="2B66DC6C" w14:textId="77777777" w:rsidR="00DD1FF1" w:rsidRPr="007B4C6A" w:rsidRDefault="001D49A2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64A2F">
              <w:rPr>
                <w:rFonts w:ascii="Angsana New" w:hAnsi="Angsana New"/>
                <w:b/>
                <w:bCs/>
                <w:sz w:val="25"/>
                <w:szCs w:val="25"/>
              </w:rPr>
              <w:t>13</w:t>
            </w:r>
            <w:r w:rsidR="00DD1FF1" w:rsidRPr="00D64A2F">
              <w:rPr>
                <w:rFonts w:ascii="Angsana New" w:hAnsi="Angsana New"/>
                <w:b/>
                <w:bCs/>
                <w:sz w:val="25"/>
                <w:szCs w:val="25"/>
              </w:rPr>
              <w:t>,6</w:t>
            </w:r>
            <w:r w:rsidR="004313CF" w:rsidRPr="00D64A2F">
              <w:rPr>
                <w:rFonts w:ascii="Angsana New" w:hAnsi="Angsana New"/>
                <w:b/>
                <w:bCs/>
                <w:sz w:val="25"/>
                <w:szCs w:val="25"/>
              </w:rPr>
              <w:t>28</w:t>
            </w:r>
          </w:p>
        </w:tc>
      </w:tr>
      <w:tr w:rsidR="00BA7E08" w:rsidRPr="007B4C6A" w14:paraId="6FDC7B8E" w14:textId="77777777" w:rsidTr="00D64A2F">
        <w:trPr>
          <w:trHeight w:val="63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8B71" w14:textId="77777777" w:rsidR="00BA7E08" w:rsidRPr="007B4C6A" w:rsidRDefault="00BA7E08" w:rsidP="00BA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7B4C6A"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A969AF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482D53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FF9F52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8FE249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E8C7AA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4080A1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9358FC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C993BD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3358B7C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834D503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27" w:type="dxa"/>
          </w:tcPr>
          <w:p w14:paraId="0DDC9A14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88" w:type="dxa"/>
          </w:tcPr>
          <w:p w14:paraId="630F9767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683035B7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1C898B85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63BA1F38" w14:textId="77777777" w:rsidR="00BA7E08" w:rsidRPr="007B4C6A" w:rsidRDefault="00543044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423</w:t>
            </w:r>
          </w:p>
        </w:tc>
        <w:tc>
          <w:tcPr>
            <w:tcW w:w="905" w:type="dxa"/>
          </w:tcPr>
          <w:p w14:paraId="764C8021" w14:textId="77777777" w:rsidR="00BA7E08" w:rsidRPr="007B4C6A" w:rsidRDefault="00543044" w:rsidP="009F4B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178</w:t>
            </w:r>
          </w:p>
        </w:tc>
      </w:tr>
      <w:tr w:rsidR="00BA7E08" w:rsidRPr="007B4C6A" w14:paraId="7655F9F7" w14:textId="77777777" w:rsidTr="00D64A2F">
        <w:trPr>
          <w:trHeight w:val="63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E34E" w14:textId="77777777" w:rsidR="00BA7E08" w:rsidRPr="007B4C6A" w:rsidRDefault="00BA7E08" w:rsidP="00BA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2916C1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5AC7D9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B1B296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1D0DC5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A5F9E9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713416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E82509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E17341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A0F6C2A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CB5624C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27" w:type="dxa"/>
          </w:tcPr>
          <w:p w14:paraId="7588CBAF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88" w:type="dxa"/>
          </w:tcPr>
          <w:p w14:paraId="1BFADCC2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01F3AC69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7C29F8E1" w14:textId="77777777" w:rsidR="00BA7E08" w:rsidRPr="007B4C6A" w:rsidRDefault="00BA7E08" w:rsidP="00BA7E08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713DCD8B" w14:textId="77777777" w:rsidR="00BA7E08" w:rsidRPr="007B4C6A" w:rsidRDefault="00BA7E08" w:rsidP="009F4BE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64A2F">
              <w:rPr>
                <w:rFonts w:ascii="Angsana New" w:hAnsi="Angsana New"/>
                <w:b/>
                <w:bCs/>
                <w:sz w:val="25"/>
                <w:szCs w:val="25"/>
              </w:rPr>
              <w:t>21,5</w:t>
            </w:r>
            <w:r w:rsidR="00543044" w:rsidRPr="00D64A2F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  <w:r w:rsidR="004313CF" w:rsidRPr="00D64A2F">
              <w:rPr>
                <w:rFonts w:ascii="Angsana New" w:hAnsi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905" w:type="dxa"/>
          </w:tcPr>
          <w:p w14:paraId="6B033D5D" w14:textId="77777777" w:rsidR="00BA7E08" w:rsidRPr="007B4C6A" w:rsidRDefault="00BA7E08" w:rsidP="009F4BE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64A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13</w:t>
            </w:r>
            <w:r w:rsidRPr="00D64A2F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D64A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8</w:t>
            </w:r>
            <w:r w:rsidR="004313CF" w:rsidRPr="00D64A2F">
              <w:rPr>
                <w:rFonts w:ascii="Angsana New" w:hAnsi="Angsana New"/>
                <w:b/>
                <w:bCs/>
                <w:sz w:val="25"/>
                <w:szCs w:val="25"/>
              </w:rPr>
              <w:t>06</w:t>
            </w:r>
          </w:p>
        </w:tc>
      </w:tr>
      <w:tr w:rsidR="00BA7E08" w:rsidRPr="007B4C6A" w14:paraId="7AEEF3F3" w14:textId="77777777" w:rsidTr="00D64A2F">
        <w:trPr>
          <w:trHeight w:val="43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A8D5" w14:textId="77777777" w:rsidR="00865164" w:rsidRDefault="00865164" w:rsidP="00BA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2AE5F06" w14:textId="73336F95" w:rsidR="00BA7E08" w:rsidRPr="007B4C6A" w:rsidRDefault="00BA7E08" w:rsidP="00BA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7B4C6A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รวมกำไร (ขาดทุน)    </w:t>
            </w:r>
          </w:p>
          <w:p w14:paraId="768013F6" w14:textId="77777777" w:rsidR="00BA7E08" w:rsidRPr="007B4C6A" w:rsidRDefault="00BA7E08" w:rsidP="00BA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7B4C6A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  จากส่วนงานที่    </w:t>
            </w:r>
          </w:p>
          <w:p w14:paraId="2A8AB9B5" w14:textId="77777777" w:rsidR="00BA7E08" w:rsidRPr="007B4C6A" w:rsidRDefault="00BA7E08" w:rsidP="00BA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7B4C6A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  รายงานก่อนต้นทุน                 </w:t>
            </w:r>
          </w:p>
          <w:p w14:paraId="2703308B" w14:textId="77777777" w:rsidR="00BA7E08" w:rsidRPr="007B4C6A" w:rsidRDefault="00BA7E08" w:rsidP="00BA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7B4C6A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  ทางการเงินและภาษี    </w:t>
            </w:r>
          </w:p>
          <w:p w14:paraId="406A0B87" w14:textId="77777777" w:rsidR="00BA7E08" w:rsidRPr="007B4C6A" w:rsidRDefault="00BA7E08" w:rsidP="00BA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7B4C6A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  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491B60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2AC09D7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D026063" w14:textId="16262FFA" w:rsidR="00AC747C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20B55F2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F38835D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61478F9" w14:textId="77777777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2,47</w:t>
            </w:r>
            <w:r w:rsidR="004F5433" w:rsidRPr="007B4C6A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71E1C4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DEEF8F7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3D1F0A1" w14:textId="17ED13BC" w:rsidR="00AC747C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D1ADF92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808FC3E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BC1D9BA" w14:textId="77777777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1,64</w:t>
            </w:r>
            <w:r w:rsidR="004F5433" w:rsidRPr="007B4C6A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CA6A25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E56E269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638AF3C" w14:textId="0AFFE0CC" w:rsidR="00AC747C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55FB639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7A76983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C87A2D4" w14:textId="77777777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27</w:t>
            </w:r>
            <w:r w:rsidR="004F5433" w:rsidRPr="007B4C6A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7E697F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EA1F5BD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65D543D" w14:textId="13DE6075" w:rsidR="00AC747C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5272160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575764F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6489FD8" w14:textId="77777777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288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2917EF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287E5F8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28E3322" w14:textId="5938348B" w:rsidR="00AC747C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C449C13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44C8999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747A24E" w14:textId="77777777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7B4C6A">
              <w:rPr>
                <w:rFonts w:ascii="Angsana New" w:hAnsi="Angsana New"/>
                <w:sz w:val="25"/>
                <w:szCs w:val="25"/>
              </w:rPr>
              <w:t>1</w:t>
            </w:r>
            <w:r w:rsidRPr="007B4C6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2A3725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89251BF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056D4EB" w14:textId="4F246E1A" w:rsidR="00AC747C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3A0B62F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E330E9D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7C495AB" w14:textId="77777777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2</w:t>
            </w:r>
            <w:r w:rsidR="004F5433" w:rsidRPr="007B4C6A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AEABE4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70543CF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0075150" w14:textId="077A01A5" w:rsidR="00AC747C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E9DBEE0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3C7404E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DFACCCD" w14:textId="24635AEA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7</w:t>
            </w:r>
            <w:r w:rsidR="0001433C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8F8D7E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333FD61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C8C4D94" w14:textId="34B09076" w:rsidR="00AC747C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4A2C6B8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D88EA59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8935265" w14:textId="77777777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10</w:t>
            </w:r>
            <w:r w:rsidR="00F97151" w:rsidRPr="00D64A2F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00" w:type="dxa"/>
            <w:vAlign w:val="bottom"/>
          </w:tcPr>
          <w:p w14:paraId="16CC9C20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28E2A47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2F8B78A" w14:textId="23AE8877" w:rsidR="00AC747C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9B60E60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AA6097D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EC6F0E0" w14:textId="12A3950F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1,5</w:t>
            </w:r>
            <w:r w:rsidR="004313CF" w:rsidRPr="00D64A2F">
              <w:rPr>
                <w:rFonts w:ascii="Angsana New" w:hAnsi="Angsana New"/>
                <w:sz w:val="25"/>
                <w:szCs w:val="25"/>
              </w:rPr>
              <w:t>3</w:t>
            </w:r>
            <w:r w:rsidR="0001433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00" w:type="dxa"/>
            <w:vAlign w:val="bottom"/>
          </w:tcPr>
          <w:p w14:paraId="4113B3F1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BEAF3FA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F9E85F9" w14:textId="58526E36" w:rsidR="00AC747C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D5AF8D6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F869E97" w14:textId="77777777" w:rsidR="00AC747C" w:rsidRPr="007B4C6A" w:rsidRDefault="00AC747C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A7EC784" w14:textId="77777777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84</w:t>
            </w:r>
            <w:r w:rsidR="00DB119D" w:rsidRPr="00D64A2F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827" w:type="dxa"/>
          </w:tcPr>
          <w:p w14:paraId="4CB909CA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1B9675E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0BF6AF2" w14:textId="5609272C" w:rsidR="00BA7E08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8309F86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A76B208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698E14E" w14:textId="77777777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24</w:t>
            </w:r>
            <w:r w:rsidR="004F5433" w:rsidRPr="007B4C6A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888" w:type="dxa"/>
          </w:tcPr>
          <w:p w14:paraId="220845AE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265DD9B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8F36265" w14:textId="3C6497AB" w:rsidR="00BA7E08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A1B599A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C12836C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D48B20E" w14:textId="77777777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73</w:t>
            </w:r>
          </w:p>
        </w:tc>
        <w:tc>
          <w:tcPr>
            <w:tcW w:w="900" w:type="dxa"/>
          </w:tcPr>
          <w:p w14:paraId="18E3AB9D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13B687E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F24AE66" w14:textId="06496B06" w:rsidR="00BA7E08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99B853E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D434604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8E1BB74" w14:textId="77777777" w:rsidR="00BA7E08" w:rsidRPr="007B4C6A" w:rsidRDefault="00F97151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900" w:type="dxa"/>
          </w:tcPr>
          <w:p w14:paraId="36E12D3A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790ECF9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DE003AC" w14:textId="6E5380F9" w:rsidR="00BA7E08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487CE6A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5F990A9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22F7F8F" w14:textId="77777777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D64A2F">
              <w:rPr>
                <w:rFonts w:ascii="Angsana New" w:hAnsi="Angsana New"/>
                <w:sz w:val="25"/>
                <w:szCs w:val="25"/>
              </w:rPr>
              <w:t>5</w:t>
            </w:r>
            <w:r w:rsidR="00F97151" w:rsidRPr="00D64A2F">
              <w:rPr>
                <w:rFonts w:ascii="Angsana New" w:hAnsi="Angsana New"/>
                <w:sz w:val="25"/>
                <w:szCs w:val="25"/>
              </w:rPr>
              <w:t>6</w:t>
            </w:r>
            <w:r w:rsidRPr="00D64A2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</w:tcPr>
          <w:p w14:paraId="633D5475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2DDFF98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9A3440E" w14:textId="39067906" w:rsidR="00BA7E08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85D9DB7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776C51E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2750FA6" w14:textId="21C33EC1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5,</w:t>
            </w:r>
            <w:r w:rsidR="0001433C">
              <w:rPr>
                <w:rFonts w:ascii="Angsana New" w:hAnsi="Angsana New"/>
                <w:sz w:val="25"/>
                <w:szCs w:val="25"/>
              </w:rPr>
              <w:t>270</w:t>
            </w:r>
          </w:p>
        </w:tc>
        <w:tc>
          <w:tcPr>
            <w:tcW w:w="905" w:type="dxa"/>
          </w:tcPr>
          <w:p w14:paraId="6FE647E4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060E7F1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0AEFAF7" w14:textId="4A785AB5" w:rsidR="00BA7E08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63CBACF" w14:textId="77777777" w:rsidR="00B2123E" w:rsidRPr="007B4C6A" w:rsidRDefault="00B2123E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3DEBDA7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31EAD65" w14:textId="77777777" w:rsidR="00BA7E08" w:rsidRPr="007B4C6A" w:rsidRDefault="00BA7E08" w:rsidP="00D64A2F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2,9</w:t>
            </w:r>
            <w:r w:rsidR="00DB119D" w:rsidRPr="00D64A2F">
              <w:rPr>
                <w:rFonts w:ascii="Angsana New" w:hAnsi="Angsana New"/>
                <w:sz w:val="25"/>
                <w:szCs w:val="25"/>
              </w:rPr>
              <w:t>14</w:t>
            </w:r>
          </w:p>
        </w:tc>
      </w:tr>
      <w:tr w:rsidR="00BA7E08" w:rsidRPr="007B4C6A" w14:paraId="28232CDA" w14:textId="77777777" w:rsidTr="00D64A2F">
        <w:trPr>
          <w:trHeight w:val="43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19FA6" w14:textId="77777777" w:rsidR="00BA7E08" w:rsidRPr="007B4C6A" w:rsidRDefault="00BA7E08" w:rsidP="00BA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7B4C6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266C37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122357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EE2A4A3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D2C780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3C3B84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C3EB66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2AADF3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6033E5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5B3B241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9CA4E31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</w:tcPr>
          <w:p w14:paraId="21267AD4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</w:tcPr>
          <w:p w14:paraId="5C42E65D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0D8C6557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5E186F21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6A6C2B7D" w14:textId="77777777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7B4C6A">
              <w:rPr>
                <w:rFonts w:ascii="Angsana New" w:hAnsi="Angsana New"/>
                <w:sz w:val="25"/>
                <w:szCs w:val="25"/>
              </w:rPr>
              <w:t>80</w:t>
            </w:r>
            <w:r w:rsidR="004F5433" w:rsidRPr="007B4C6A">
              <w:rPr>
                <w:rFonts w:ascii="Angsana New" w:hAnsi="Angsana New"/>
                <w:sz w:val="25"/>
                <w:szCs w:val="25"/>
              </w:rPr>
              <w:t>7</w:t>
            </w:r>
            <w:r w:rsidRPr="007B4C6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05" w:type="dxa"/>
          </w:tcPr>
          <w:p w14:paraId="52CD46D5" w14:textId="77777777" w:rsidR="00BA7E08" w:rsidRPr="007B4C6A" w:rsidRDefault="00BA7E08" w:rsidP="004F543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7B4C6A">
              <w:rPr>
                <w:rFonts w:ascii="Angsana New" w:hAnsi="Angsana New"/>
                <w:sz w:val="25"/>
                <w:szCs w:val="25"/>
              </w:rPr>
              <w:t>465</w:t>
            </w:r>
            <w:r w:rsidRPr="007B4C6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B41F72" w:rsidRPr="007B4C6A" w14:paraId="3589BA2E" w14:textId="77777777" w:rsidTr="00564C19">
        <w:trPr>
          <w:trHeight w:val="43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89BFE" w14:textId="77777777" w:rsidR="00B41F72" w:rsidRPr="007B4C6A" w:rsidRDefault="00B41F72" w:rsidP="00BA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F53D63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40B7D6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D9616A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7ADCB9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728E68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CE0685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DCF4E2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AB5067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F385223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EB3F6EF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</w:tcPr>
          <w:p w14:paraId="19151015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</w:tcPr>
          <w:p w14:paraId="5816C6A0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7CCECF86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24FC3AFF" w14:textId="77777777" w:rsidR="00B41F72" w:rsidRPr="007B4C6A" w:rsidRDefault="00B41F72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7B701117" w14:textId="77777777" w:rsidR="00B41F72" w:rsidRPr="007B4C6A" w:rsidRDefault="00B41F72" w:rsidP="004F5433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5" w:type="dxa"/>
          </w:tcPr>
          <w:p w14:paraId="154C9200" w14:textId="77777777" w:rsidR="00B41F72" w:rsidRPr="007B4C6A" w:rsidRDefault="00B41F72" w:rsidP="004F5433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746F86" w:rsidRPr="007B4C6A" w14:paraId="3011052D" w14:textId="77777777" w:rsidTr="00564C19">
        <w:trPr>
          <w:trHeight w:val="43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90A3" w14:textId="77777777" w:rsidR="00746F86" w:rsidRPr="007B4C6A" w:rsidRDefault="00746F86" w:rsidP="00BA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5CA55D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40CD35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0D3DB9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05C961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0B9303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13AED6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270BEE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01682D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E066176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5D5C0EA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</w:tcPr>
          <w:p w14:paraId="44568AB4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</w:tcPr>
          <w:p w14:paraId="4713EFFC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62EA7328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5750B2DA" w14:textId="77777777" w:rsidR="00746F86" w:rsidRPr="007B4C6A" w:rsidRDefault="00746F86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4DEA2F8F" w14:textId="77777777" w:rsidR="00746F86" w:rsidRPr="007B4C6A" w:rsidRDefault="00746F86" w:rsidP="004F5433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5" w:type="dxa"/>
          </w:tcPr>
          <w:p w14:paraId="2C2F5D0A" w14:textId="77777777" w:rsidR="00746F86" w:rsidRPr="007B4C6A" w:rsidRDefault="00746F86" w:rsidP="004F5433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BA7E08" w:rsidRPr="007B4C6A" w14:paraId="62E4CE48" w14:textId="77777777" w:rsidTr="00D64A2F">
        <w:trPr>
          <w:trHeight w:val="43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C6802" w14:textId="3B643660" w:rsidR="00BA7E08" w:rsidRPr="007B4C6A" w:rsidRDefault="00BA7E0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 w:right="-117" w:hanging="85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746F86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7B4C6A">
              <w:rPr>
                <w:rFonts w:ascii="Angsana New" w:hAnsi="Angsana New"/>
                <w:sz w:val="24"/>
                <w:szCs w:val="24"/>
                <w:cs/>
              </w:rPr>
              <w:t>จากเงินลงทุนในบริษัทร่วมและการร่วมค้า</w:t>
            </w:r>
            <w:r w:rsidR="00A437F0">
              <w:rPr>
                <w:rFonts w:ascii="Angsana New" w:hAnsi="Angsana New" w:hint="cs"/>
                <w:sz w:val="24"/>
                <w:szCs w:val="24"/>
                <w:cs/>
              </w:rPr>
              <w:t>สุทธิจากกำไรที่ยังไม่เกิดขึ้นจากการขายอสังหาริมทรัพย์ให้บริษัทร่วมและร่วมค้า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AEF324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B25A75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45250E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AB48CD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14BB97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6D3E8A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04EDD3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24B29C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9E4E749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D89A27A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</w:tcPr>
          <w:p w14:paraId="342AFCAF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</w:tcPr>
          <w:p w14:paraId="702CA1A9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7B42B34C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48E561D2" w14:textId="77777777" w:rsidR="00BA7E08" w:rsidRPr="007B4C6A" w:rsidRDefault="00BA7E08" w:rsidP="00BA7E0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22E68ED5" w14:textId="77777777" w:rsidR="00BA7E08" w:rsidRPr="00D64A2F" w:rsidRDefault="00BA7E08" w:rsidP="00D64A2F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202372E" w14:textId="18006033" w:rsidR="00BA7E08" w:rsidRPr="00D64A2F" w:rsidRDefault="00BA7E08" w:rsidP="00D64A2F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17737A0" w14:textId="40C952FA" w:rsidR="00746F86" w:rsidRDefault="00746F86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6811F9C" w14:textId="22A64E88" w:rsidR="00D962A0" w:rsidRDefault="00D962A0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11F8D59" w14:textId="127E7649" w:rsidR="00D962A0" w:rsidRDefault="00D962A0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88C9807" w14:textId="64B0FF49" w:rsidR="00D962A0" w:rsidRDefault="00D962A0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53E7CF1" w14:textId="77777777" w:rsidR="00D962A0" w:rsidRPr="00D64A2F" w:rsidRDefault="00D962A0" w:rsidP="00D64A2F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A0BA339" w14:textId="10F657A2" w:rsidR="00BA7E08" w:rsidRPr="00D64A2F" w:rsidRDefault="00B41F72" w:rsidP="00D64A2F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(279)</w:t>
            </w:r>
          </w:p>
        </w:tc>
        <w:tc>
          <w:tcPr>
            <w:tcW w:w="905" w:type="dxa"/>
          </w:tcPr>
          <w:p w14:paraId="1B818E70" w14:textId="77777777" w:rsidR="00BA7E08" w:rsidRPr="00D64A2F" w:rsidRDefault="00BA7E08" w:rsidP="00D64A2F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442292A" w14:textId="359DF0AF" w:rsidR="00BA7E08" w:rsidRPr="00D64A2F" w:rsidRDefault="00BA7E08" w:rsidP="00D64A2F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7273136" w14:textId="794C1931" w:rsidR="00746F86" w:rsidRDefault="00746F86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76F5F83" w14:textId="06B02864" w:rsidR="00D962A0" w:rsidRDefault="00D962A0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F0A4B49" w14:textId="38F709E2" w:rsidR="00D962A0" w:rsidRDefault="00D962A0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842FF2F" w14:textId="3D44B758" w:rsidR="00D962A0" w:rsidRDefault="00D962A0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03A7BD2" w14:textId="2EACDA64" w:rsidR="00D962A0" w:rsidRDefault="00D962A0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9321F3B" w14:textId="558C995F" w:rsidR="00BA7E08" w:rsidRPr="00D64A2F" w:rsidRDefault="00B41F72" w:rsidP="00D64A2F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157</w:t>
            </w:r>
          </w:p>
        </w:tc>
      </w:tr>
      <w:tr w:rsidR="00AB3B83" w:rsidRPr="007B4C6A" w14:paraId="01E879AF" w14:textId="77777777" w:rsidTr="00D64A2F">
        <w:trPr>
          <w:trHeight w:val="43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453C" w14:textId="77777777" w:rsidR="00AB3B83" w:rsidRPr="007B4C6A" w:rsidRDefault="00AB3B83" w:rsidP="00AB3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3BEDBB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1BFE17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EFAC6B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B66CA6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72E5BD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E43770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2F8ADE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EF55EB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1BFE819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A37C4BF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27" w:type="dxa"/>
          </w:tcPr>
          <w:p w14:paraId="2883C009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88" w:type="dxa"/>
          </w:tcPr>
          <w:p w14:paraId="616ADB48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5B6B33F8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3AB590A1" w14:textId="77777777" w:rsidR="00AB3B83" w:rsidRPr="007B4C6A" w:rsidRDefault="00AB3B83" w:rsidP="00AB3B83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627A3AAA" w14:textId="1BFB25ED" w:rsidR="00AB3B83" w:rsidRPr="007B4C6A" w:rsidRDefault="00AB3B83" w:rsidP="00D64A2F">
            <w:pPr>
              <w:pBdr>
                <w:bottom w:val="double" w:sz="4" w:space="1" w:color="auto"/>
              </w:pBd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4,</w:t>
            </w:r>
            <w:r w:rsidR="0001433C">
              <w:rPr>
                <w:rFonts w:ascii="Angsana New" w:hAnsi="Angsana New"/>
                <w:b/>
                <w:bCs/>
                <w:sz w:val="25"/>
                <w:szCs w:val="25"/>
              </w:rPr>
              <w:t>184</w:t>
            </w:r>
          </w:p>
        </w:tc>
        <w:tc>
          <w:tcPr>
            <w:tcW w:w="905" w:type="dxa"/>
          </w:tcPr>
          <w:p w14:paraId="06298538" w14:textId="77777777" w:rsidR="00AB3B83" w:rsidRPr="007B4C6A" w:rsidRDefault="00AB3B83" w:rsidP="00542FC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2,60</w:t>
            </w:r>
            <w:r w:rsidR="00542FC7" w:rsidRPr="007B4C6A">
              <w:rPr>
                <w:rFonts w:ascii="Angsana New" w:hAnsi="Angsana New"/>
                <w:b/>
                <w:bCs/>
                <w:sz w:val="25"/>
                <w:szCs w:val="25"/>
              </w:rPr>
              <w:t>6</w:t>
            </w:r>
          </w:p>
        </w:tc>
      </w:tr>
    </w:tbl>
    <w:p w14:paraId="4E90D4DD" w14:textId="562B70AD" w:rsidR="00EB78CF" w:rsidRDefault="00EB78CF">
      <w:pPr>
        <w:rPr>
          <w:rFonts w:ascii="Angsana New" w:hAnsi="Angsana New"/>
          <w:sz w:val="20"/>
          <w:szCs w:val="20"/>
        </w:rPr>
      </w:pPr>
    </w:p>
    <w:tbl>
      <w:tblPr>
        <w:tblW w:w="16254" w:type="dxa"/>
        <w:tblInd w:w="-1134" w:type="dxa"/>
        <w:tblLayout w:type="fixed"/>
        <w:tblLook w:val="00A0" w:firstRow="1" w:lastRow="0" w:firstColumn="1" w:lastColumn="0" w:noHBand="0" w:noVBand="0"/>
      </w:tblPr>
      <w:tblGrid>
        <w:gridCol w:w="1617"/>
        <w:gridCol w:w="989"/>
        <w:gridCol w:w="899"/>
        <w:gridCol w:w="990"/>
        <w:gridCol w:w="900"/>
        <w:gridCol w:w="900"/>
        <w:gridCol w:w="900"/>
        <w:gridCol w:w="900"/>
        <w:gridCol w:w="900"/>
        <w:gridCol w:w="900"/>
        <w:gridCol w:w="900"/>
        <w:gridCol w:w="827"/>
        <w:gridCol w:w="850"/>
        <w:gridCol w:w="992"/>
        <w:gridCol w:w="993"/>
        <w:gridCol w:w="897"/>
        <w:gridCol w:w="900"/>
      </w:tblGrid>
      <w:tr w:rsidR="00DE312C" w:rsidRPr="007B4C6A" w14:paraId="11CC2671" w14:textId="77777777" w:rsidTr="00D64A2F">
        <w:trPr>
          <w:trHeight w:val="73"/>
        </w:trPr>
        <w:tc>
          <w:tcPr>
            <w:tcW w:w="16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74BC05" w14:textId="77777777" w:rsidR="00DE312C" w:rsidRPr="007B4C6A" w:rsidRDefault="00DE312C" w:rsidP="00B0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DF458" w14:textId="77777777" w:rsidR="00DE312C" w:rsidRPr="007B4C6A" w:rsidRDefault="00DE312C" w:rsidP="00B0797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3965A" w14:textId="77777777" w:rsidR="00DE312C" w:rsidRPr="007B4C6A" w:rsidRDefault="00DE312C" w:rsidP="00B0797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F85A" w14:textId="77777777" w:rsidR="00DE312C" w:rsidRPr="007B4C6A" w:rsidRDefault="00DE312C" w:rsidP="00B0797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35FB3" w14:textId="77777777" w:rsidR="00DE312C" w:rsidRPr="007B4C6A" w:rsidRDefault="00DE312C" w:rsidP="00B0797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0" w:type="dxa"/>
            <w:gridSpan w:val="2"/>
            <w:vAlign w:val="bottom"/>
          </w:tcPr>
          <w:p w14:paraId="208B290D" w14:textId="77777777" w:rsidR="00DE312C" w:rsidRPr="007B4C6A" w:rsidRDefault="00DE312C" w:rsidP="00B0797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677" w:type="dxa"/>
            <w:gridSpan w:val="2"/>
          </w:tcPr>
          <w:p w14:paraId="15B29518" w14:textId="77777777" w:rsidR="00DE312C" w:rsidRPr="007B4C6A" w:rsidRDefault="00DE312C" w:rsidP="00B0797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 6</w:t>
            </w:r>
          </w:p>
        </w:tc>
        <w:tc>
          <w:tcPr>
            <w:tcW w:w="1985" w:type="dxa"/>
            <w:gridSpan w:val="2"/>
            <w:vAlign w:val="bottom"/>
          </w:tcPr>
          <w:p w14:paraId="7F0E6420" w14:textId="77777777" w:rsidR="00DE312C" w:rsidRPr="007B4C6A" w:rsidRDefault="00DE312C" w:rsidP="00B0797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797" w:type="dxa"/>
            <w:gridSpan w:val="2"/>
            <w:vAlign w:val="bottom"/>
          </w:tcPr>
          <w:p w14:paraId="6624187B" w14:textId="77777777" w:rsidR="00DE312C" w:rsidRPr="007B4C6A" w:rsidRDefault="00DE312C" w:rsidP="00B0797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26A8D" w:rsidRPr="007B4C6A" w14:paraId="753899C7" w14:textId="77777777" w:rsidTr="00D64A2F">
        <w:trPr>
          <w:trHeight w:val="73"/>
        </w:trPr>
        <w:tc>
          <w:tcPr>
            <w:tcW w:w="16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EB64E9" w14:textId="77777777" w:rsidR="00F26A8D" w:rsidRPr="007B4C6A" w:rsidRDefault="00F26A8D" w:rsidP="00F2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30C2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A74D1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056CF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17B8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DC37C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5D7D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C5E8C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40E68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900" w:type="dxa"/>
            <w:vAlign w:val="bottom"/>
          </w:tcPr>
          <w:p w14:paraId="3F6974B0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900" w:type="dxa"/>
            <w:vAlign w:val="bottom"/>
          </w:tcPr>
          <w:p w14:paraId="4BAE53A9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827" w:type="dxa"/>
            <w:vAlign w:val="bottom"/>
          </w:tcPr>
          <w:p w14:paraId="79CC5E6C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850" w:type="dxa"/>
            <w:vAlign w:val="bottom"/>
          </w:tcPr>
          <w:p w14:paraId="304F41E2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992" w:type="dxa"/>
            <w:vAlign w:val="bottom"/>
          </w:tcPr>
          <w:p w14:paraId="6B9F3D43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993" w:type="dxa"/>
            <w:vAlign w:val="bottom"/>
          </w:tcPr>
          <w:p w14:paraId="56FE1C17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897" w:type="dxa"/>
            <w:vAlign w:val="bottom"/>
          </w:tcPr>
          <w:p w14:paraId="6D8875CB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900" w:type="dxa"/>
            <w:vAlign w:val="bottom"/>
          </w:tcPr>
          <w:p w14:paraId="271BEBFA" w14:textId="77777777" w:rsidR="00F26A8D" w:rsidRPr="007B4C6A" w:rsidRDefault="00F26A8D" w:rsidP="00F26A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</w:tr>
      <w:tr w:rsidR="00AC747C" w:rsidRPr="007B4C6A" w14:paraId="5AC9F66F" w14:textId="77777777" w:rsidTr="00D64A2F">
        <w:trPr>
          <w:trHeight w:val="73"/>
        </w:trPr>
        <w:tc>
          <w:tcPr>
            <w:tcW w:w="16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705DD5" w14:textId="77777777" w:rsidR="00AC747C" w:rsidRPr="007B4C6A" w:rsidRDefault="00AC747C" w:rsidP="00B0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637" w:type="dxa"/>
            <w:gridSpan w:val="16"/>
            <w:tcBorders>
              <w:top w:val="nil"/>
              <w:left w:val="nil"/>
            </w:tcBorders>
          </w:tcPr>
          <w:p w14:paraId="4CCC75A4" w14:textId="77777777" w:rsidR="00AC747C" w:rsidRPr="007B4C6A" w:rsidRDefault="00AC747C" w:rsidP="00B0797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B4C6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E312C" w:rsidRPr="007B4C6A" w14:paraId="3D78870B" w14:textId="77777777" w:rsidTr="00D64A2F">
        <w:trPr>
          <w:trHeight w:val="73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10FFE2B5" w14:textId="77777777" w:rsidR="00DE312C" w:rsidRPr="007B4C6A" w:rsidRDefault="00DE312C" w:rsidP="00DE312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43A90030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45790163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E370589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FDC390E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E859139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52107F4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F3B0A15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6FEBDCA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5C3D975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57A26A3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  <w:vAlign w:val="bottom"/>
          </w:tcPr>
          <w:p w14:paraId="2A28F97B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  <w:vAlign w:val="bottom"/>
          </w:tcPr>
          <w:p w14:paraId="00F7BB5B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3ADB331A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06444A43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7" w:type="dxa"/>
            <w:vAlign w:val="bottom"/>
          </w:tcPr>
          <w:p w14:paraId="04E194CE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D16599B" w14:textId="77777777" w:rsidR="00DE312C" w:rsidRPr="007B4C6A" w:rsidRDefault="00DE312C" w:rsidP="00DE312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E312C" w:rsidRPr="007B4C6A" w14:paraId="0BF4D12C" w14:textId="77777777" w:rsidTr="00D64A2F">
        <w:trPr>
          <w:trHeight w:val="63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53E194E0" w14:textId="77777777" w:rsidR="00DE312C" w:rsidRPr="007B4C6A" w:rsidRDefault="00DE312C" w:rsidP="00DE312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สินทรัพย์ตามส่วนงาน  </w:t>
            </w:r>
          </w:p>
          <w:p w14:paraId="10193416" w14:textId="77777777" w:rsidR="00DE312C" w:rsidRPr="007B4C6A" w:rsidRDefault="00DE312C" w:rsidP="00DE312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   ที่รายงาน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31EFFA3F" w14:textId="3AE665CA" w:rsidR="00DE312C" w:rsidRPr="007B4C6A" w:rsidRDefault="00B0797B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33</w:t>
            </w:r>
            <w:r w:rsidR="0001433C">
              <w:rPr>
                <w:rFonts w:ascii="Angsana New" w:hAnsi="Angsana New"/>
                <w:sz w:val="25"/>
                <w:szCs w:val="25"/>
              </w:rPr>
              <w:t>,472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5E601CF3" w14:textId="77777777" w:rsidR="00DE312C" w:rsidRPr="007B4C6A" w:rsidRDefault="00175A54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24,99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437CDB" w14:textId="77777777" w:rsidR="00DE312C" w:rsidRPr="007B4C6A" w:rsidRDefault="00B0797B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7,652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19AA96" w14:textId="77777777" w:rsidR="00DE312C" w:rsidRPr="007B4C6A" w:rsidRDefault="00175A54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7,599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B20BD8" w14:textId="77777777" w:rsidR="00DE312C" w:rsidRPr="007B4C6A" w:rsidRDefault="00B0797B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1,809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7D1EA8" w14:textId="77777777" w:rsidR="00DE312C" w:rsidRPr="007B4C6A" w:rsidRDefault="00175A54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1,905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0DEDEB" w14:textId="33DBD325" w:rsidR="00DE312C" w:rsidRPr="007B4C6A" w:rsidRDefault="00B0797B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19,</w:t>
            </w:r>
            <w:r w:rsidR="00F97151" w:rsidRPr="00D64A2F">
              <w:rPr>
                <w:rFonts w:ascii="Angsana New" w:hAnsi="Angsana New"/>
                <w:sz w:val="25"/>
                <w:szCs w:val="25"/>
              </w:rPr>
              <w:t>40</w:t>
            </w:r>
            <w:r w:rsidR="0001433C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6D36E0" w14:textId="77777777" w:rsidR="00DE312C" w:rsidRPr="007B4C6A" w:rsidRDefault="00175A54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24,419</w:t>
            </w:r>
          </w:p>
        </w:tc>
        <w:tc>
          <w:tcPr>
            <w:tcW w:w="900" w:type="dxa"/>
            <w:vAlign w:val="bottom"/>
          </w:tcPr>
          <w:p w14:paraId="48DEF56F" w14:textId="77777777" w:rsidR="00DE312C" w:rsidRPr="007B4C6A" w:rsidRDefault="00B0797B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24,25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00" w:type="dxa"/>
            <w:vAlign w:val="bottom"/>
          </w:tcPr>
          <w:p w14:paraId="2C7A76CC" w14:textId="77777777" w:rsidR="00DE312C" w:rsidRPr="007B4C6A" w:rsidRDefault="00175A54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24,86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827" w:type="dxa"/>
            <w:vAlign w:val="bottom"/>
          </w:tcPr>
          <w:p w14:paraId="712C30EB" w14:textId="77777777" w:rsidR="00DE312C" w:rsidRPr="007B4C6A" w:rsidRDefault="00B0797B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3,32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850" w:type="dxa"/>
            <w:vAlign w:val="bottom"/>
          </w:tcPr>
          <w:p w14:paraId="475DAC25" w14:textId="77777777" w:rsidR="00DE312C" w:rsidRPr="007B4C6A" w:rsidRDefault="00175A54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1,70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92" w:type="dxa"/>
            <w:vAlign w:val="bottom"/>
          </w:tcPr>
          <w:p w14:paraId="6FA1DC2F" w14:textId="77777777" w:rsidR="00DE312C" w:rsidRPr="007B4C6A" w:rsidRDefault="00B0797B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D64A2F">
              <w:rPr>
                <w:rFonts w:ascii="Angsana New" w:hAnsi="Angsana New"/>
                <w:sz w:val="25"/>
                <w:szCs w:val="25"/>
              </w:rPr>
              <w:t>10,3</w:t>
            </w:r>
            <w:r w:rsidR="00F97151" w:rsidRPr="00D64A2F">
              <w:rPr>
                <w:rFonts w:ascii="Angsana New" w:hAnsi="Angsana New"/>
                <w:sz w:val="25"/>
                <w:szCs w:val="25"/>
              </w:rPr>
              <w:t>20</w:t>
            </w:r>
            <w:r w:rsidRPr="00D64A2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3" w:type="dxa"/>
            <w:vAlign w:val="bottom"/>
          </w:tcPr>
          <w:p w14:paraId="2F88E1A0" w14:textId="77777777" w:rsidR="00DE312C" w:rsidRPr="007B4C6A" w:rsidRDefault="00175A54" w:rsidP="007751EF">
            <w:pPr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7B4C6A">
              <w:rPr>
                <w:rFonts w:ascii="Angsana New" w:hAnsi="Angsana New"/>
                <w:sz w:val="25"/>
                <w:szCs w:val="25"/>
                <w:lang w:val="en-GB"/>
              </w:rPr>
              <w:t>10,93</w:t>
            </w:r>
            <w:r w:rsidR="007751EF" w:rsidRPr="007B4C6A">
              <w:rPr>
                <w:rFonts w:ascii="Angsana New" w:hAnsi="Angsana New"/>
                <w:sz w:val="25"/>
                <w:szCs w:val="25"/>
                <w:lang w:val="en-GB"/>
              </w:rPr>
              <w:t>9</w:t>
            </w:r>
            <w:r w:rsidRPr="007B4C6A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897" w:type="dxa"/>
            <w:vAlign w:val="bottom"/>
          </w:tcPr>
          <w:p w14:paraId="314475FE" w14:textId="13400757" w:rsidR="00DE312C" w:rsidRPr="007B4C6A" w:rsidRDefault="00B0797B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79,</w:t>
            </w:r>
            <w:r w:rsidR="0064374F" w:rsidRPr="007B4C6A">
              <w:rPr>
                <w:rFonts w:ascii="Angsana New" w:hAnsi="Angsana New"/>
                <w:sz w:val="25"/>
                <w:szCs w:val="25"/>
                <w:cs/>
              </w:rPr>
              <w:t>5</w:t>
            </w:r>
            <w:r w:rsidR="0001433C">
              <w:rPr>
                <w:rFonts w:ascii="Angsana New" w:hAnsi="Angsana New"/>
                <w:sz w:val="25"/>
                <w:szCs w:val="25"/>
              </w:rPr>
              <w:t>9</w:t>
            </w:r>
            <w:r w:rsidR="0064374F" w:rsidRPr="007B4C6A">
              <w:rPr>
                <w:rFonts w:ascii="Angsana New" w:hAnsi="Angsana New"/>
                <w:sz w:val="25"/>
                <w:szCs w:val="25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2A6F53F6" w14:textId="77777777" w:rsidR="00DE312C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74,55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DD7157" w:rsidRPr="007B4C6A" w14:paraId="4FF09CF6" w14:textId="77777777" w:rsidTr="00D64A2F">
        <w:trPr>
          <w:trHeight w:val="63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4A093F6E" w14:textId="77777777" w:rsidR="00DD7157" w:rsidRPr="007B4C6A" w:rsidRDefault="00DD7157" w:rsidP="00DD715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5FD32C83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35F775B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72A8C3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C11E5B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B6308C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713A21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D00AF0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4051E9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0931E60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70134B3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  <w:vAlign w:val="bottom"/>
          </w:tcPr>
          <w:p w14:paraId="544F791D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  <w:vAlign w:val="bottom"/>
          </w:tcPr>
          <w:p w14:paraId="07E62F52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24B211D7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5E632FA8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7" w:type="dxa"/>
            <w:vAlign w:val="bottom"/>
          </w:tcPr>
          <w:p w14:paraId="1E2835F9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9,54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900" w:type="dxa"/>
            <w:vAlign w:val="bottom"/>
          </w:tcPr>
          <w:p w14:paraId="07AB4131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5,79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  <w:tr w:rsidR="00DD7157" w:rsidRPr="007B4C6A" w14:paraId="4FB9E12D" w14:textId="77777777" w:rsidTr="00D64A2F">
        <w:trPr>
          <w:trHeight w:val="43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5CC270FE" w14:textId="77777777" w:rsidR="00DD7157" w:rsidRPr="007B4C6A" w:rsidRDefault="00DD7157" w:rsidP="00DD715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2A75A222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7DD9AE5E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0338F2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AC6BDD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B2CFDB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DCE4D7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43F59A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320B8F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1F2351B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3EC2393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</w:tcPr>
          <w:p w14:paraId="751DA547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</w:tcPr>
          <w:p w14:paraId="0D5A7DB2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6394D487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</w:tcPr>
          <w:p w14:paraId="5FAA2817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7" w:type="dxa"/>
          </w:tcPr>
          <w:p w14:paraId="1DD0ED86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2,66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900" w:type="dxa"/>
          </w:tcPr>
          <w:p w14:paraId="7334E81F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1,76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AB3B83" w:rsidRPr="007B4C6A" w14:paraId="601F91B6" w14:textId="77777777" w:rsidTr="00D64A2F">
        <w:trPr>
          <w:trHeight w:val="43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29005530" w14:textId="77777777" w:rsidR="00AB3B83" w:rsidRPr="007B4C6A" w:rsidRDefault="00AB3B83" w:rsidP="00AB3B8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0CD0E41D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4CBDF90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4C6589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E02AE2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DA1272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025A14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46BA16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5DAB8B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98ACD43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CF14E0B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</w:tcPr>
          <w:p w14:paraId="604BD981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</w:tcPr>
          <w:p w14:paraId="58E41E13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4262B48A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</w:tcPr>
          <w:p w14:paraId="5FB4F2B7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7" w:type="dxa"/>
          </w:tcPr>
          <w:p w14:paraId="3BD0357D" w14:textId="77777777" w:rsidR="00AB3B83" w:rsidRPr="007B4C6A" w:rsidRDefault="00AB3B83" w:rsidP="007751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58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900" w:type="dxa"/>
          </w:tcPr>
          <w:p w14:paraId="3DA0E28A" w14:textId="77777777" w:rsidR="00AB3B83" w:rsidRPr="007B4C6A" w:rsidRDefault="00AB3B83" w:rsidP="007751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540</w:t>
            </w:r>
          </w:p>
        </w:tc>
      </w:tr>
      <w:tr w:rsidR="00AB3B83" w:rsidRPr="007B4C6A" w14:paraId="6E53E96F" w14:textId="77777777" w:rsidTr="00D64A2F">
        <w:trPr>
          <w:trHeight w:val="43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3625DB32" w14:textId="77777777" w:rsidR="00AB3B83" w:rsidRPr="007B4C6A" w:rsidRDefault="00AB3B83" w:rsidP="00AB3B8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6556CC1A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DE0F176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9C2AE9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270DD5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4A480D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BAB985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6BEFE5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EFE7A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2D589CD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5146481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</w:tcPr>
          <w:p w14:paraId="4A6052F9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</w:tcPr>
          <w:p w14:paraId="6C5BF771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1F3093DA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</w:tcPr>
          <w:p w14:paraId="25A4D7F5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7" w:type="dxa"/>
          </w:tcPr>
          <w:p w14:paraId="3FFD899A" w14:textId="1A66405E" w:rsidR="00AB3B83" w:rsidRPr="007B4C6A" w:rsidRDefault="00AB3B83" w:rsidP="007751E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92,</w:t>
            </w:r>
            <w:r w:rsidR="0064374F" w:rsidRPr="007B4C6A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3</w:t>
            </w:r>
            <w:r w:rsidR="0001433C">
              <w:rPr>
                <w:rFonts w:ascii="Angsana New" w:hAnsi="Angsana New"/>
                <w:b/>
                <w:bCs/>
                <w:sz w:val="25"/>
                <w:szCs w:val="25"/>
              </w:rPr>
              <w:t>90</w:t>
            </w:r>
          </w:p>
        </w:tc>
        <w:tc>
          <w:tcPr>
            <w:tcW w:w="900" w:type="dxa"/>
          </w:tcPr>
          <w:p w14:paraId="7C94AA3D" w14:textId="77777777" w:rsidR="00AB3B83" w:rsidRPr="007B4C6A" w:rsidRDefault="00AB3B83" w:rsidP="007751E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82,6</w:t>
            </w:r>
            <w:r w:rsidR="007751EF" w:rsidRPr="007B4C6A">
              <w:rPr>
                <w:rFonts w:ascii="Angsana New" w:hAnsi="Angsana New"/>
                <w:b/>
                <w:bCs/>
                <w:sz w:val="25"/>
                <w:szCs w:val="25"/>
              </w:rPr>
              <w:t>50</w:t>
            </w:r>
          </w:p>
        </w:tc>
      </w:tr>
      <w:tr w:rsidR="00DD7157" w:rsidRPr="007B4C6A" w14:paraId="454AF830" w14:textId="77777777" w:rsidTr="00D64A2F">
        <w:trPr>
          <w:trHeight w:val="43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242F2A28" w14:textId="77777777" w:rsidR="00DD7157" w:rsidRPr="007B4C6A" w:rsidRDefault="00DD7157" w:rsidP="00DD715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40710A7C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BAC1B9A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ABB3A5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178C78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74B508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51BACA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77AAC7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DF7480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2853507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B504847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</w:tcPr>
          <w:p w14:paraId="41F19380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</w:tcPr>
          <w:p w14:paraId="6BB468D1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03261988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</w:tcPr>
          <w:p w14:paraId="67AE36C4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7" w:type="dxa"/>
          </w:tcPr>
          <w:p w14:paraId="2177FE89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136C8585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7157" w:rsidRPr="007B4C6A" w14:paraId="022A2105" w14:textId="77777777" w:rsidTr="00D64A2F">
        <w:trPr>
          <w:trHeight w:val="43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68201E1B" w14:textId="77777777" w:rsidR="00DD7157" w:rsidRPr="007B4C6A" w:rsidRDefault="00DD7157" w:rsidP="00DD715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332FD564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D1A202A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50C5FE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C8A033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B6B957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F11F57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4C132F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88F653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95E988E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D0F6796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</w:tcPr>
          <w:p w14:paraId="6305C3D3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</w:tcPr>
          <w:p w14:paraId="6F3669CA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1585590E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</w:tcPr>
          <w:p w14:paraId="37B62C81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7" w:type="dxa"/>
          </w:tcPr>
          <w:p w14:paraId="62D6101A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49349AF9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7157" w:rsidRPr="007B4C6A" w14:paraId="6F05F7BD" w14:textId="77777777" w:rsidTr="00D64A2F">
        <w:trPr>
          <w:trHeight w:val="43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25417923" w14:textId="77777777" w:rsidR="00DD7157" w:rsidRPr="007B4C6A" w:rsidRDefault="00DD7157" w:rsidP="00DD7157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หนี้สินตามส่วนงานที่   รายงาน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5BD0EFA9" w14:textId="5FC00C9F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18,</w:t>
            </w:r>
            <w:r w:rsidR="00DD1CDF">
              <w:rPr>
                <w:rFonts w:ascii="Angsana New" w:hAnsi="Angsana New"/>
                <w:sz w:val="25"/>
                <w:szCs w:val="25"/>
              </w:rPr>
              <w:t>131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7986FCDC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11,746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9F754A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6,97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636AFA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7,218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0BE385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93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2431F8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1,00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9DC9F7" w14:textId="2F3EF3D6" w:rsidR="00DD7157" w:rsidRPr="007B4C6A" w:rsidRDefault="00E9519D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</w:rPr>
              <w:t>16</w:t>
            </w:r>
            <w:r w:rsidR="00DD7157" w:rsidRPr="00D64A2F">
              <w:rPr>
                <w:rFonts w:ascii="Angsana New" w:hAnsi="Angsana New"/>
                <w:sz w:val="25"/>
                <w:szCs w:val="25"/>
              </w:rPr>
              <w:t>,5</w:t>
            </w:r>
            <w:r w:rsidR="0001433C">
              <w:rPr>
                <w:rFonts w:ascii="Angsana New" w:hAnsi="Angsana New"/>
                <w:sz w:val="25"/>
                <w:szCs w:val="25"/>
              </w:rPr>
              <w:t>36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59DE87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15,17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00" w:type="dxa"/>
            <w:vAlign w:val="bottom"/>
          </w:tcPr>
          <w:p w14:paraId="4BBA93B2" w14:textId="1D1D3116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2</w:t>
            </w:r>
            <w:r w:rsidRPr="007B4C6A">
              <w:rPr>
                <w:rFonts w:ascii="Angsana New" w:hAnsi="Angsana New"/>
                <w:sz w:val="25"/>
                <w:szCs w:val="25"/>
              </w:rPr>
              <w:t>,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00</w:t>
            </w:r>
            <w:r w:rsidR="0001433C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00" w:type="dxa"/>
            <w:vAlign w:val="bottom"/>
          </w:tcPr>
          <w:p w14:paraId="4FC0E569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13,08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827" w:type="dxa"/>
          </w:tcPr>
          <w:p w14:paraId="362DCD81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63197F8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4,77</w:t>
            </w:r>
            <w:r w:rsidR="007751EF" w:rsidRPr="007B4C6A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850" w:type="dxa"/>
          </w:tcPr>
          <w:p w14:paraId="079FD13A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92A402A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3,400</w:t>
            </w:r>
          </w:p>
        </w:tc>
        <w:tc>
          <w:tcPr>
            <w:tcW w:w="992" w:type="dxa"/>
          </w:tcPr>
          <w:p w14:paraId="04EC578A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9E6F929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2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D64A2F">
              <w:rPr>
                <w:rFonts w:ascii="Angsana New" w:hAnsi="Angsana New"/>
                <w:sz w:val="25"/>
                <w:szCs w:val="25"/>
              </w:rPr>
              <w:t>10,1</w:t>
            </w:r>
            <w:r w:rsidR="00F97151" w:rsidRPr="00D64A2F">
              <w:rPr>
                <w:rFonts w:ascii="Angsana New" w:hAnsi="Angsana New"/>
                <w:sz w:val="25"/>
                <w:szCs w:val="25"/>
              </w:rPr>
              <w:t>21</w:t>
            </w:r>
            <w:r w:rsidRPr="00D64A2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3" w:type="dxa"/>
          </w:tcPr>
          <w:p w14:paraId="2CF1844B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86D0863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7B4C6A">
              <w:rPr>
                <w:rFonts w:ascii="Angsana New" w:hAnsi="Angsana New"/>
                <w:sz w:val="25"/>
                <w:szCs w:val="25"/>
              </w:rPr>
              <w:t>10,676</w:t>
            </w:r>
            <w:r w:rsidRPr="007B4C6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97" w:type="dxa"/>
          </w:tcPr>
          <w:p w14:paraId="19E7A153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6249B15" w14:textId="221C5C75" w:rsidR="00DD7157" w:rsidRPr="007B4C6A" w:rsidRDefault="00E9519D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49</w:t>
            </w:r>
            <w:r w:rsidR="00DD7157" w:rsidRPr="007B4C6A">
              <w:rPr>
                <w:rFonts w:ascii="Angsana New" w:hAnsi="Angsana New"/>
                <w:sz w:val="25"/>
                <w:szCs w:val="25"/>
              </w:rPr>
              <w:t>,</w:t>
            </w:r>
            <w:r w:rsidR="0001433C">
              <w:rPr>
                <w:rFonts w:ascii="Angsana New" w:hAnsi="Angsana New"/>
                <w:sz w:val="25"/>
                <w:szCs w:val="25"/>
              </w:rPr>
              <w:t>242</w:t>
            </w:r>
          </w:p>
        </w:tc>
        <w:tc>
          <w:tcPr>
            <w:tcW w:w="900" w:type="dxa"/>
          </w:tcPr>
          <w:p w14:paraId="255E5BBB" w14:textId="77777777" w:rsidR="00DD7157" w:rsidRPr="007B4C6A" w:rsidRDefault="00DD7157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FF1EC60" w14:textId="77777777" w:rsidR="00DD7157" w:rsidRPr="007B4C6A" w:rsidRDefault="00DD7157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40,957</w:t>
            </w:r>
          </w:p>
        </w:tc>
      </w:tr>
      <w:tr w:rsidR="00CE5B31" w:rsidRPr="007B4C6A" w14:paraId="4A24C6B8" w14:textId="77777777" w:rsidTr="00D64A2F">
        <w:trPr>
          <w:trHeight w:val="43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481868BE" w14:textId="503F71B9" w:rsidR="00CE5B31" w:rsidRPr="007B4C6A" w:rsidRDefault="00CE5B31" w:rsidP="00DD7157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6B7712D8" w14:textId="77777777" w:rsidR="00CE5B31" w:rsidRPr="007B4C6A" w:rsidRDefault="00CE5B31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521ACFCB" w14:textId="77777777" w:rsidR="00CE5B31" w:rsidRPr="007B4C6A" w:rsidRDefault="00CE5B31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A28B2A" w14:textId="77777777" w:rsidR="00CE5B31" w:rsidRPr="007B4C6A" w:rsidRDefault="00CE5B31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C1C418" w14:textId="77777777" w:rsidR="00CE5B31" w:rsidRPr="007B4C6A" w:rsidRDefault="00CE5B31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8C8D87" w14:textId="77777777" w:rsidR="00CE5B31" w:rsidRPr="007B4C6A" w:rsidRDefault="00CE5B31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1E78D0" w14:textId="77777777" w:rsidR="00CE5B31" w:rsidRPr="007B4C6A" w:rsidRDefault="00CE5B31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0DBEAC" w14:textId="77777777" w:rsidR="00CE5B31" w:rsidRPr="00D64A2F" w:rsidRDefault="00CE5B31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5890BF" w14:textId="77777777" w:rsidR="00CE5B31" w:rsidRPr="007B4C6A" w:rsidRDefault="00CE5B31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8B5B511" w14:textId="77777777" w:rsidR="00CE5B31" w:rsidRPr="007B4C6A" w:rsidRDefault="00CE5B31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DF04A89" w14:textId="77777777" w:rsidR="00CE5B31" w:rsidRPr="007B4C6A" w:rsidRDefault="00CE5B31" w:rsidP="007751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</w:tcPr>
          <w:p w14:paraId="266818D4" w14:textId="77777777" w:rsidR="00CE5B31" w:rsidRPr="007B4C6A" w:rsidRDefault="00CE5B31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</w:tcPr>
          <w:p w14:paraId="028D3331" w14:textId="77777777" w:rsidR="00CE5B31" w:rsidRPr="007B4C6A" w:rsidRDefault="00CE5B31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7DF19EC9" w14:textId="77777777" w:rsidR="00CE5B31" w:rsidRPr="007B4C6A" w:rsidRDefault="00CE5B31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</w:tcPr>
          <w:p w14:paraId="396589DF" w14:textId="77777777" w:rsidR="00CE5B31" w:rsidRPr="007B4C6A" w:rsidRDefault="00CE5B31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7" w:type="dxa"/>
          </w:tcPr>
          <w:p w14:paraId="0766FC5E" w14:textId="2BE4E54C" w:rsidR="00CE5B31" w:rsidRPr="007B4C6A" w:rsidRDefault="00E9519D" w:rsidP="00DD715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15,000</w:t>
            </w:r>
          </w:p>
        </w:tc>
        <w:tc>
          <w:tcPr>
            <w:tcW w:w="900" w:type="dxa"/>
          </w:tcPr>
          <w:p w14:paraId="14EC5926" w14:textId="42367D43" w:rsidR="00CE5B31" w:rsidRPr="007B4C6A" w:rsidRDefault="00E9519D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B3B83" w:rsidRPr="007B4C6A" w14:paraId="20BFC607" w14:textId="77777777" w:rsidTr="00D64A2F">
        <w:trPr>
          <w:trHeight w:val="43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52FDF7D5" w14:textId="77777777" w:rsidR="00AB3B83" w:rsidRPr="007B4C6A" w:rsidRDefault="00AB3B83" w:rsidP="00AB3B8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7B4C6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74198F0D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1391DC69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C17731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0684D7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23177B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488852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A2AC4C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B8B8D9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998437C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161C00A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</w:tcPr>
          <w:p w14:paraId="2E11313A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</w:tcPr>
          <w:p w14:paraId="649A3FA1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0C880139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</w:tcPr>
          <w:p w14:paraId="58A3933D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7" w:type="dxa"/>
          </w:tcPr>
          <w:p w14:paraId="16547975" w14:textId="77777777" w:rsidR="00AB3B83" w:rsidRPr="007B4C6A" w:rsidRDefault="00AB3B83" w:rsidP="007751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277</w:t>
            </w:r>
          </w:p>
        </w:tc>
        <w:tc>
          <w:tcPr>
            <w:tcW w:w="900" w:type="dxa"/>
          </w:tcPr>
          <w:p w14:paraId="41C43F5E" w14:textId="77777777" w:rsidR="00AB3B83" w:rsidRPr="007B4C6A" w:rsidRDefault="00AB3B83" w:rsidP="007751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B4C6A">
              <w:rPr>
                <w:rFonts w:ascii="Angsana New" w:hAnsi="Angsana New"/>
                <w:sz w:val="25"/>
                <w:szCs w:val="25"/>
              </w:rPr>
              <w:t>296</w:t>
            </w:r>
          </w:p>
        </w:tc>
      </w:tr>
      <w:tr w:rsidR="00AB3B83" w:rsidRPr="007B4C6A" w14:paraId="0303D278" w14:textId="77777777" w:rsidTr="00D64A2F">
        <w:trPr>
          <w:trHeight w:val="499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781CBBF4" w14:textId="77777777" w:rsidR="00AB3B83" w:rsidRPr="007B4C6A" w:rsidRDefault="00AB3B83" w:rsidP="00AB3B8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7B4C6A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01636F70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5EB6CF76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41CF6A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BEE9E1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1F2472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C5FCBB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7D9189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451B7E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93CB219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88956B4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7" w:type="dxa"/>
          </w:tcPr>
          <w:p w14:paraId="07D00745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</w:tcPr>
          <w:p w14:paraId="52B3874E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14:paraId="4C5A9FBD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</w:tcPr>
          <w:p w14:paraId="4BAEFEC9" w14:textId="77777777" w:rsidR="00AB3B83" w:rsidRPr="007B4C6A" w:rsidRDefault="00AB3B83" w:rsidP="00AB3B8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7" w:type="dxa"/>
          </w:tcPr>
          <w:p w14:paraId="137138CB" w14:textId="3513B9F7" w:rsidR="00AB3B83" w:rsidRPr="007B4C6A" w:rsidRDefault="00AB3B83" w:rsidP="007751E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64,</w:t>
            </w:r>
            <w:r w:rsidR="0001433C">
              <w:rPr>
                <w:rFonts w:ascii="Angsana New" w:hAnsi="Angsana New"/>
                <w:b/>
                <w:bCs/>
                <w:sz w:val="25"/>
                <w:szCs w:val="25"/>
              </w:rPr>
              <w:t>519</w:t>
            </w:r>
          </w:p>
        </w:tc>
        <w:tc>
          <w:tcPr>
            <w:tcW w:w="900" w:type="dxa"/>
          </w:tcPr>
          <w:p w14:paraId="799C7A11" w14:textId="77777777" w:rsidR="00AB3B83" w:rsidRPr="007B4C6A" w:rsidRDefault="00AB3B83" w:rsidP="007751E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B4C6A">
              <w:rPr>
                <w:rFonts w:ascii="Angsana New" w:hAnsi="Angsana New"/>
                <w:b/>
                <w:bCs/>
                <w:sz w:val="25"/>
                <w:szCs w:val="25"/>
              </w:rPr>
              <w:t>41,253</w:t>
            </w:r>
          </w:p>
        </w:tc>
      </w:tr>
    </w:tbl>
    <w:p w14:paraId="3489A242" w14:textId="77777777" w:rsidR="00DE312C" w:rsidRPr="007B4C6A" w:rsidRDefault="00DE312C">
      <w:pPr>
        <w:rPr>
          <w:rFonts w:ascii="Angsana New" w:hAnsi="Angsana New"/>
          <w:sz w:val="20"/>
          <w:szCs w:val="20"/>
        </w:rPr>
      </w:pPr>
    </w:p>
    <w:p w14:paraId="1F229785" w14:textId="77777777" w:rsidR="009C5E31" w:rsidRPr="007B4C6A" w:rsidRDefault="009C5E31" w:rsidP="001618A0">
      <w:pPr>
        <w:spacing w:line="240" w:lineRule="auto"/>
        <w:rPr>
          <w:rFonts w:ascii="Angsana New" w:hAnsi="Angsana New"/>
          <w:color w:val="2E74B5"/>
          <w:sz w:val="30"/>
          <w:szCs w:val="30"/>
          <w:cs/>
        </w:rPr>
        <w:sectPr w:rsidR="009C5E31" w:rsidRPr="007B4C6A" w:rsidSect="00CD191B">
          <w:pgSz w:w="16834" w:h="11909" w:orient="landscape" w:code="9"/>
          <w:pgMar w:top="691" w:right="1152" w:bottom="576" w:left="1440" w:header="720" w:footer="720" w:gutter="0"/>
          <w:paperSrc w:first="7" w:other="7"/>
          <w:cols w:space="720"/>
          <w:docGrid w:linePitch="245"/>
        </w:sectPr>
      </w:pPr>
    </w:p>
    <w:p w14:paraId="0D1B7F1E" w14:textId="77777777" w:rsidR="00E76E16" w:rsidRPr="007B4C6A" w:rsidRDefault="00E76E16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รายได้จากการลงทุน</w:t>
      </w:r>
    </w:p>
    <w:p w14:paraId="72E86568" w14:textId="77777777" w:rsidR="00E76E16" w:rsidRPr="007B4C6A" w:rsidRDefault="00E76E16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b/>
          <w:bCs/>
        </w:rPr>
      </w:pPr>
    </w:p>
    <w:tbl>
      <w:tblPr>
        <w:tblW w:w="990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09"/>
        <w:gridCol w:w="822"/>
        <w:gridCol w:w="1189"/>
        <w:gridCol w:w="238"/>
        <w:gridCol w:w="1474"/>
        <w:gridCol w:w="242"/>
        <w:gridCol w:w="1200"/>
        <w:gridCol w:w="238"/>
        <w:gridCol w:w="1393"/>
      </w:tblGrid>
      <w:tr w:rsidR="00E76E16" w:rsidRPr="007B4C6A" w14:paraId="6819FFAC" w14:textId="77777777" w:rsidTr="00D64A2F">
        <w:trPr>
          <w:trHeight w:val="155"/>
        </w:trPr>
        <w:tc>
          <w:tcPr>
            <w:tcW w:w="1570" w:type="pct"/>
          </w:tcPr>
          <w:p w14:paraId="588739DF" w14:textId="77777777" w:rsidR="00E76E16" w:rsidRPr="007B4C6A" w:rsidRDefault="00E76E16" w:rsidP="00E76E16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15" w:type="pct"/>
            <w:tcBorders>
              <w:left w:val="nil"/>
            </w:tcBorders>
          </w:tcPr>
          <w:p w14:paraId="56C3F9DA" w14:textId="77777777" w:rsidR="00E76E16" w:rsidRPr="007B4C6A" w:rsidRDefault="00E76E16" w:rsidP="00E76E16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4" w:type="pct"/>
            <w:gridSpan w:val="3"/>
          </w:tcPr>
          <w:p w14:paraId="3754F1DE" w14:textId="77777777" w:rsidR="00E76E16" w:rsidRPr="007B4C6A" w:rsidRDefault="00E76E16" w:rsidP="00E76E16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2" w:type="pct"/>
          </w:tcPr>
          <w:p w14:paraId="50CFAB0A" w14:textId="77777777" w:rsidR="00E76E16" w:rsidRPr="007B4C6A" w:rsidRDefault="00E76E16" w:rsidP="00E76E16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8" w:type="pct"/>
            <w:gridSpan w:val="3"/>
          </w:tcPr>
          <w:p w14:paraId="49E16CDC" w14:textId="77777777" w:rsidR="00E76E16" w:rsidRPr="007B4C6A" w:rsidRDefault="00E76E16" w:rsidP="00E76E16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750" w:rsidRPr="007B4C6A" w14:paraId="11788B89" w14:textId="77777777" w:rsidTr="00AC6564">
        <w:tc>
          <w:tcPr>
            <w:tcW w:w="1570" w:type="pct"/>
          </w:tcPr>
          <w:p w14:paraId="48725BD3" w14:textId="77777777" w:rsidR="00E76E16" w:rsidRPr="007B4C6A" w:rsidRDefault="00E76E16" w:rsidP="00E76E16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15" w:type="pct"/>
            <w:tcBorders>
              <w:left w:val="nil"/>
            </w:tcBorders>
          </w:tcPr>
          <w:p w14:paraId="66398E88" w14:textId="77777777" w:rsidR="00E76E16" w:rsidRPr="007B4C6A" w:rsidRDefault="00E76E16" w:rsidP="00E76E16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center"/>
          </w:tcPr>
          <w:p w14:paraId="491DF24A" w14:textId="77777777" w:rsidR="00E76E16" w:rsidRPr="00D64A2F" w:rsidRDefault="00E76E16" w:rsidP="00E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0" w:type="pct"/>
          </w:tcPr>
          <w:p w14:paraId="1CE4D687" w14:textId="77777777" w:rsidR="00E76E16" w:rsidRPr="00D64A2F" w:rsidRDefault="00E76E16" w:rsidP="00E76E16">
            <w:pPr>
              <w:ind w:right="-3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4" w:type="pct"/>
            <w:vAlign w:val="center"/>
          </w:tcPr>
          <w:p w14:paraId="1206C420" w14:textId="77777777" w:rsidR="00E76E16" w:rsidRPr="00D64A2F" w:rsidRDefault="00E76E16" w:rsidP="00E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สำหรับรอบระยะ</w:t>
            </w:r>
          </w:p>
        </w:tc>
        <w:tc>
          <w:tcPr>
            <w:tcW w:w="122" w:type="pct"/>
          </w:tcPr>
          <w:p w14:paraId="289EB341" w14:textId="77777777" w:rsidR="00E76E16" w:rsidRPr="00D64A2F" w:rsidRDefault="00E76E16" w:rsidP="00E76E16">
            <w:pPr>
              <w:ind w:right="-3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6B4F7DDB" w14:textId="77777777" w:rsidR="00E76E16" w:rsidRPr="00D64A2F" w:rsidRDefault="00E76E16" w:rsidP="00E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0" w:type="pct"/>
          </w:tcPr>
          <w:p w14:paraId="639C3211" w14:textId="77777777" w:rsidR="00E76E16" w:rsidRPr="00D64A2F" w:rsidRDefault="00E76E16" w:rsidP="00E76E16">
            <w:pPr>
              <w:ind w:right="-3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  <w:vAlign w:val="center"/>
          </w:tcPr>
          <w:p w14:paraId="7A39AB96" w14:textId="77777777" w:rsidR="00E76E16" w:rsidRPr="00D64A2F" w:rsidRDefault="00E76E16" w:rsidP="00E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สำหรับรอบระยะ</w:t>
            </w:r>
          </w:p>
        </w:tc>
      </w:tr>
      <w:tr w:rsidR="00B52750" w:rsidRPr="007B4C6A" w14:paraId="577D2DA2" w14:textId="77777777" w:rsidTr="00AC6564">
        <w:tc>
          <w:tcPr>
            <w:tcW w:w="1570" w:type="pct"/>
          </w:tcPr>
          <w:p w14:paraId="588DCBED" w14:textId="77777777" w:rsidR="00B52750" w:rsidRPr="007B4C6A" w:rsidRDefault="00B52750" w:rsidP="00B5275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15" w:type="pct"/>
            <w:tcBorders>
              <w:left w:val="nil"/>
            </w:tcBorders>
          </w:tcPr>
          <w:p w14:paraId="52D53609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center"/>
          </w:tcPr>
          <w:p w14:paraId="5886E989" w14:textId="7B370A1A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0" w:type="pct"/>
          </w:tcPr>
          <w:p w14:paraId="4ABA06AF" w14:textId="77777777" w:rsidR="00B52750" w:rsidRPr="00D64A2F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4" w:type="pct"/>
            <w:vAlign w:val="center"/>
          </w:tcPr>
          <w:p w14:paraId="5D9F4037" w14:textId="50D1FAD1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  <w:tc>
          <w:tcPr>
            <w:tcW w:w="122" w:type="pct"/>
          </w:tcPr>
          <w:p w14:paraId="416F5340" w14:textId="77777777" w:rsidR="00B52750" w:rsidRPr="00D64A2F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66D98CD9" w14:textId="1B9CD325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0" w:type="pct"/>
          </w:tcPr>
          <w:p w14:paraId="42FD4F6D" w14:textId="77777777" w:rsidR="00B52750" w:rsidRPr="00D64A2F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  <w:vAlign w:val="center"/>
          </w:tcPr>
          <w:p w14:paraId="0ADCE656" w14:textId="229005B6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</w:tr>
      <w:tr w:rsidR="00B52750" w:rsidRPr="007B4C6A" w14:paraId="16F0620A" w14:textId="77777777" w:rsidTr="00AC6564">
        <w:tc>
          <w:tcPr>
            <w:tcW w:w="1570" w:type="pct"/>
          </w:tcPr>
          <w:p w14:paraId="784C891F" w14:textId="77777777" w:rsidR="00B52750" w:rsidRPr="007B4C6A" w:rsidRDefault="00B52750" w:rsidP="00B5275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15" w:type="pct"/>
            <w:tcBorders>
              <w:left w:val="nil"/>
            </w:tcBorders>
          </w:tcPr>
          <w:p w14:paraId="2B357255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center"/>
          </w:tcPr>
          <w:p w14:paraId="3C6FFB53" w14:textId="0A37CC2C" w:rsidR="00B52750" w:rsidRPr="00D64A2F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20" w:type="pct"/>
          </w:tcPr>
          <w:p w14:paraId="2F096DD4" w14:textId="77777777" w:rsidR="00B52750" w:rsidRPr="00D64A2F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4" w:type="pct"/>
            <w:vAlign w:val="center"/>
          </w:tcPr>
          <w:p w14:paraId="17C72D38" w14:textId="19A0582D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="00565CBE"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D64A2F">
              <w:rPr>
                <w:rFonts w:asciiTheme="majorBidi" w:eastAsia="Times New Roman" w:hAnsiTheme="majorBidi"/>
                <w:b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2" w:type="pct"/>
          </w:tcPr>
          <w:p w14:paraId="4F1E7098" w14:textId="77777777" w:rsidR="00B52750" w:rsidRPr="00D64A2F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5DD25A59" w14:textId="376385EC" w:rsidR="00B52750" w:rsidRPr="00D64A2F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20" w:type="pct"/>
          </w:tcPr>
          <w:p w14:paraId="69E0EE15" w14:textId="77777777" w:rsidR="00B52750" w:rsidRPr="00D64A2F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  <w:vAlign w:val="center"/>
          </w:tcPr>
          <w:p w14:paraId="751A8F17" w14:textId="001584D5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D64A2F">
              <w:rPr>
                <w:rFonts w:asciiTheme="majorBidi" w:eastAsia="Times New Roman" w:hAnsiTheme="majorBidi"/>
                <w:b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</w:tr>
      <w:tr w:rsidR="00B52750" w:rsidRPr="007B4C6A" w14:paraId="491E5833" w14:textId="77777777" w:rsidTr="00AC6564">
        <w:tc>
          <w:tcPr>
            <w:tcW w:w="1570" w:type="pct"/>
          </w:tcPr>
          <w:p w14:paraId="1EEDD6B4" w14:textId="77777777" w:rsidR="00B52750" w:rsidRPr="007B4C6A" w:rsidRDefault="00B52750" w:rsidP="00B5275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15" w:type="pct"/>
            <w:tcBorders>
              <w:left w:val="nil"/>
            </w:tcBorders>
          </w:tcPr>
          <w:p w14:paraId="25526C4B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center"/>
          </w:tcPr>
          <w:p w14:paraId="661135DC" w14:textId="5495878A" w:rsidR="00B52750" w:rsidRPr="00D64A2F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20" w:type="pct"/>
          </w:tcPr>
          <w:p w14:paraId="3D4C371A" w14:textId="77777777" w:rsidR="00B52750" w:rsidRPr="00D64A2F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4" w:type="pct"/>
            <w:vAlign w:val="center"/>
          </w:tcPr>
          <w:p w14:paraId="2FEAB5CA" w14:textId="00998F99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2561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  <w:tc>
          <w:tcPr>
            <w:tcW w:w="122" w:type="pct"/>
          </w:tcPr>
          <w:p w14:paraId="5A4CDBF3" w14:textId="77777777" w:rsidR="00B52750" w:rsidRPr="00D64A2F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519EE3C0" w14:textId="077DA0C4" w:rsidR="00B52750" w:rsidRPr="00D64A2F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30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" w:type="pct"/>
          </w:tcPr>
          <w:p w14:paraId="57941ADC" w14:textId="77777777" w:rsidR="00B52750" w:rsidRPr="00D64A2F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  <w:vAlign w:val="center"/>
          </w:tcPr>
          <w:p w14:paraId="67D74927" w14:textId="24E0798C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2561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</w:tr>
      <w:tr w:rsidR="00B52750" w:rsidRPr="007B4C6A" w14:paraId="060F1E1E" w14:textId="77777777" w:rsidTr="00AC6564">
        <w:tc>
          <w:tcPr>
            <w:tcW w:w="1570" w:type="pct"/>
          </w:tcPr>
          <w:p w14:paraId="2C2A801C" w14:textId="77777777" w:rsidR="00B52750" w:rsidRPr="00D64A2F" w:rsidRDefault="00B52750" w:rsidP="00B5275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15" w:type="pct"/>
            <w:tcBorders>
              <w:left w:val="nil"/>
            </w:tcBorders>
          </w:tcPr>
          <w:p w14:paraId="75817501" w14:textId="77777777" w:rsidR="00B52750" w:rsidRPr="00D64A2F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0" w:type="pct"/>
          </w:tcPr>
          <w:p w14:paraId="0272A878" w14:textId="365D0BB9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2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20" w:type="pct"/>
          </w:tcPr>
          <w:p w14:paraId="03B5B5E0" w14:textId="77777777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4" w:type="pct"/>
          </w:tcPr>
          <w:p w14:paraId="6D0F0148" w14:textId="77777777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30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กันยายน </w:t>
            </w: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22" w:type="pct"/>
          </w:tcPr>
          <w:p w14:paraId="73B10CBF" w14:textId="77777777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6A42F824" w14:textId="50E97F5B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2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20" w:type="pct"/>
          </w:tcPr>
          <w:p w14:paraId="2636678E" w14:textId="77777777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102F6A56" w14:textId="77777777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30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กันยายน </w:t>
            </w: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AC6564" w:rsidRPr="007B4C6A" w14:paraId="38D71610" w14:textId="77777777" w:rsidTr="00AC6564">
        <w:tc>
          <w:tcPr>
            <w:tcW w:w="1570" w:type="pct"/>
          </w:tcPr>
          <w:p w14:paraId="7AEFEA79" w14:textId="77777777" w:rsidR="00AC6564" w:rsidRPr="007B4C6A" w:rsidRDefault="00AC6564" w:rsidP="00AC6564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15" w:type="pct"/>
            <w:tcBorders>
              <w:left w:val="nil"/>
            </w:tcBorders>
          </w:tcPr>
          <w:p w14:paraId="61032D73" w14:textId="77777777" w:rsidR="00AC6564" w:rsidRPr="007B4C6A" w:rsidRDefault="00AC6564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1F37A9B" w14:textId="77777777" w:rsidR="00AC6564" w:rsidRPr="00D64A2F" w:rsidDel="00B52750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2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" w:type="pct"/>
          </w:tcPr>
          <w:p w14:paraId="04B36062" w14:textId="77777777" w:rsidR="00AC6564" w:rsidRPr="00D64A2F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4" w:type="pct"/>
          </w:tcPr>
          <w:p w14:paraId="70853B6F" w14:textId="12A3789A" w:rsidR="00AC6564" w:rsidRPr="00D64A2F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2" w:type="pct"/>
          </w:tcPr>
          <w:p w14:paraId="4245F521" w14:textId="77777777" w:rsidR="00AC6564" w:rsidRPr="00D64A2F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10D9CABC" w14:textId="77777777" w:rsidR="00AC6564" w:rsidRPr="00D64A2F" w:rsidDel="00B52750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2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" w:type="pct"/>
          </w:tcPr>
          <w:p w14:paraId="0E433650" w14:textId="77777777" w:rsidR="00AC6564" w:rsidRPr="00D64A2F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43874E63" w14:textId="1915F06A" w:rsidR="00AC6564" w:rsidRPr="00D64A2F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</w:tr>
      <w:tr w:rsidR="00AC6564" w:rsidRPr="007B4C6A" w14:paraId="35D6177C" w14:textId="77777777" w:rsidTr="00D64A2F">
        <w:trPr>
          <w:trHeight w:val="335"/>
        </w:trPr>
        <w:tc>
          <w:tcPr>
            <w:tcW w:w="1570" w:type="pct"/>
          </w:tcPr>
          <w:p w14:paraId="0D031335" w14:textId="77777777" w:rsidR="00AC6564" w:rsidRPr="007B4C6A" w:rsidRDefault="00AC6564" w:rsidP="00AC6564">
            <w:pPr>
              <w:ind w:left="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15" w:type="pct"/>
            <w:tcBorders>
              <w:left w:val="nil"/>
            </w:tcBorders>
          </w:tcPr>
          <w:p w14:paraId="4A049578" w14:textId="77777777" w:rsidR="00AC6564" w:rsidRPr="007B4C6A" w:rsidRDefault="00AC6564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15" w:type="pct"/>
            <w:gridSpan w:val="7"/>
          </w:tcPr>
          <w:p w14:paraId="2CE705CB" w14:textId="77777777" w:rsidR="00AC6564" w:rsidRPr="007B4C6A" w:rsidRDefault="00AC6564" w:rsidP="00AC6564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6564" w:rsidRPr="007B4C6A" w14:paraId="5BB1333F" w14:textId="77777777" w:rsidTr="00AC6564">
        <w:trPr>
          <w:trHeight w:val="155"/>
        </w:trPr>
        <w:tc>
          <w:tcPr>
            <w:tcW w:w="1570" w:type="pct"/>
            <w:vAlign w:val="bottom"/>
          </w:tcPr>
          <w:p w14:paraId="714FC89C" w14:textId="77777777" w:rsidR="00AC6564" w:rsidRPr="007B4C6A" w:rsidRDefault="00AC6564" w:rsidP="00AC6564">
            <w:pPr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15" w:type="pct"/>
            <w:tcBorders>
              <w:left w:val="nil"/>
            </w:tcBorders>
          </w:tcPr>
          <w:p w14:paraId="1CCFFD56" w14:textId="28C7B029" w:rsidR="00AC6564" w:rsidRPr="007B4C6A" w:rsidRDefault="00AC6564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2369F09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" w:type="pct"/>
          </w:tcPr>
          <w:p w14:paraId="34801175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302A92A4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2" w:type="pct"/>
          </w:tcPr>
          <w:p w14:paraId="6C486EF3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31D54428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" w:type="pct"/>
          </w:tcPr>
          <w:p w14:paraId="5DA49150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0D67A1A7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C6564" w:rsidRPr="007B4C6A" w14:paraId="6A34F3B1" w14:textId="77777777" w:rsidTr="00AC6564">
        <w:trPr>
          <w:trHeight w:val="155"/>
        </w:trPr>
        <w:tc>
          <w:tcPr>
            <w:tcW w:w="1570" w:type="pct"/>
            <w:vAlign w:val="bottom"/>
          </w:tcPr>
          <w:p w14:paraId="3807DED7" w14:textId="77777777" w:rsidR="00AC6564" w:rsidRPr="007B4C6A" w:rsidRDefault="00AC6564" w:rsidP="00AC6564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15" w:type="pct"/>
            <w:tcBorders>
              <w:left w:val="nil"/>
            </w:tcBorders>
          </w:tcPr>
          <w:p w14:paraId="20FCA79D" w14:textId="2A9D7B94" w:rsidR="00AC6564" w:rsidRPr="007B4C6A" w:rsidRDefault="00564C19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5, 13</w:t>
            </w:r>
          </w:p>
        </w:tc>
        <w:tc>
          <w:tcPr>
            <w:tcW w:w="600" w:type="pct"/>
          </w:tcPr>
          <w:p w14:paraId="17B6ECC8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0" w:type="pct"/>
          </w:tcPr>
          <w:p w14:paraId="5FA677B7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104B9720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2" w:type="pct"/>
          </w:tcPr>
          <w:p w14:paraId="3EF172D4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4FCEFE70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20" w:type="pct"/>
          </w:tcPr>
          <w:p w14:paraId="5303FD35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5B15B105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</w:p>
        </w:tc>
      </w:tr>
      <w:tr w:rsidR="00AC6564" w:rsidRPr="007B4C6A" w14:paraId="1C541FCC" w14:textId="77777777" w:rsidTr="00AC6564">
        <w:trPr>
          <w:trHeight w:val="155"/>
        </w:trPr>
        <w:tc>
          <w:tcPr>
            <w:tcW w:w="1570" w:type="pct"/>
            <w:vAlign w:val="bottom"/>
          </w:tcPr>
          <w:p w14:paraId="0C75B634" w14:textId="77777777" w:rsidR="00AC6564" w:rsidRPr="007B4C6A" w:rsidRDefault="00AC6564" w:rsidP="00AC6564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15" w:type="pct"/>
            <w:tcBorders>
              <w:left w:val="nil"/>
            </w:tcBorders>
          </w:tcPr>
          <w:p w14:paraId="1ADBA7C2" w14:textId="278493AF" w:rsidR="00AC6564" w:rsidRPr="007B4C6A" w:rsidRDefault="00AC6564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5, 12</w:t>
            </w:r>
          </w:p>
        </w:tc>
        <w:tc>
          <w:tcPr>
            <w:tcW w:w="600" w:type="pct"/>
          </w:tcPr>
          <w:p w14:paraId="77BF8029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0" w:type="pct"/>
          </w:tcPr>
          <w:p w14:paraId="08A49810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2D6A5855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2" w:type="pct"/>
          </w:tcPr>
          <w:p w14:paraId="63CB8965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262E3B3" w14:textId="242255DA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64CD0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0" w:type="pct"/>
          </w:tcPr>
          <w:p w14:paraId="76C6151A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82486CD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AC6564" w:rsidRPr="007B4C6A" w14:paraId="5EB0B6FB" w14:textId="77777777" w:rsidTr="00AC6564">
        <w:trPr>
          <w:trHeight w:val="155"/>
        </w:trPr>
        <w:tc>
          <w:tcPr>
            <w:tcW w:w="1570" w:type="pct"/>
            <w:vAlign w:val="bottom"/>
          </w:tcPr>
          <w:p w14:paraId="625486DC" w14:textId="77777777" w:rsidR="00AC6564" w:rsidRPr="007B4C6A" w:rsidRDefault="00AC6564" w:rsidP="00AC6564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" w:type="pct"/>
            <w:tcBorders>
              <w:left w:val="nil"/>
            </w:tcBorders>
          </w:tcPr>
          <w:p w14:paraId="5FC69723" w14:textId="77777777" w:rsidR="00AC6564" w:rsidRPr="007B4C6A" w:rsidRDefault="00AC6564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60A10529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0" w:type="pct"/>
          </w:tcPr>
          <w:p w14:paraId="1C4FE1DE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</w:tcPr>
          <w:p w14:paraId="3F98D1AC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2" w:type="pct"/>
          </w:tcPr>
          <w:p w14:paraId="64B08D06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641EFB57" w14:textId="5444454A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F64C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0" w:type="pct"/>
          </w:tcPr>
          <w:p w14:paraId="139D227B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0E40956A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</w:tr>
      <w:tr w:rsidR="00AC6564" w:rsidRPr="007B4C6A" w14:paraId="3A6F97A9" w14:textId="77777777" w:rsidTr="00AC6564">
        <w:trPr>
          <w:trHeight w:val="155"/>
        </w:trPr>
        <w:tc>
          <w:tcPr>
            <w:tcW w:w="1570" w:type="pct"/>
            <w:vAlign w:val="bottom"/>
          </w:tcPr>
          <w:p w14:paraId="3C68B338" w14:textId="77777777" w:rsidR="00AC6564" w:rsidRPr="007B4C6A" w:rsidRDefault="00AC6564" w:rsidP="00AC6564">
            <w:pPr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15" w:type="pct"/>
            <w:tcBorders>
              <w:left w:val="nil"/>
            </w:tcBorders>
          </w:tcPr>
          <w:p w14:paraId="17B044BC" w14:textId="77777777" w:rsidR="00AC6564" w:rsidRPr="007B4C6A" w:rsidRDefault="00AC6564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6049AE85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" w:type="pct"/>
          </w:tcPr>
          <w:p w14:paraId="05B91670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289E6C4E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2" w:type="pct"/>
          </w:tcPr>
          <w:p w14:paraId="60ADA6DA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00E6F415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" w:type="pct"/>
          </w:tcPr>
          <w:p w14:paraId="372E78E9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CE14DBA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C6564" w:rsidRPr="007B4C6A" w14:paraId="2D8FC374" w14:textId="77777777" w:rsidTr="00AC6564">
        <w:trPr>
          <w:trHeight w:val="155"/>
        </w:trPr>
        <w:tc>
          <w:tcPr>
            <w:tcW w:w="1570" w:type="pct"/>
          </w:tcPr>
          <w:p w14:paraId="661A05FC" w14:textId="77777777" w:rsidR="00AC6564" w:rsidRPr="007B4C6A" w:rsidRDefault="00AC6564" w:rsidP="00AC6564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15" w:type="pct"/>
            <w:tcBorders>
              <w:left w:val="nil"/>
            </w:tcBorders>
          </w:tcPr>
          <w:p w14:paraId="0F647B5A" w14:textId="5A231175" w:rsidR="00AC6564" w:rsidRPr="007B4C6A" w:rsidRDefault="00AC6564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00" w:type="pct"/>
          </w:tcPr>
          <w:p w14:paraId="1CDCE744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0" w:type="pct"/>
          </w:tcPr>
          <w:p w14:paraId="61A0DEB0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738BEE9C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2" w:type="pct"/>
          </w:tcPr>
          <w:p w14:paraId="5A4DCD5B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75CC1178" w14:textId="0E618CB9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20" w:type="pct"/>
          </w:tcPr>
          <w:p w14:paraId="30C71AA3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6155A45F" w14:textId="4F60592B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41</w:t>
            </w:r>
            <w:r w:rsidR="00F64CD0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AC6564" w:rsidRPr="007B4C6A" w14:paraId="32E510CF" w14:textId="77777777" w:rsidTr="00AC6564">
        <w:trPr>
          <w:trHeight w:val="155"/>
        </w:trPr>
        <w:tc>
          <w:tcPr>
            <w:tcW w:w="1570" w:type="pct"/>
          </w:tcPr>
          <w:p w14:paraId="7F4A050A" w14:textId="77777777" w:rsidR="00AC6564" w:rsidRPr="007B4C6A" w:rsidRDefault="00AC6564" w:rsidP="00AC6564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15" w:type="pct"/>
            <w:tcBorders>
              <w:left w:val="nil"/>
            </w:tcBorders>
          </w:tcPr>
          <w:p w14:paraId="55B050E9" w14:textId="3E4996CB" w:rsidR="00AC6564" w:rsidRPr="007B4C6A" w:rsidRDefault="00AC6564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00" w:type="pct"/>
            <w:shd w:val="clear" w:color="auto" w:fill="auto"/>
          </w:tcPr>
          <w:p w14:paraId="681CD348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0" w:type="pct"/>
            <w:shd w:val="clear" w:color="auto" w:fill="auto"/>
          </w:tcPr>
          <w:p w14:paraId="34E26CCA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shd w:val="clear" w:color="auto" w:fill="auto"/>
          </w:tcPr>
          <w:p w14:paraId="6D744FFB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22" w:type="pct"/>
          </w:tcPr>
          <w:p w14:paraId="222D3EC8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3CCE3607" w14:textId="282AD139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/>
                <w:sz w:val="30"/>
                <w:szCs w:val="30"/>
              </w:rPr>
              <w:t>14</w:t>
            </w:r>
          </w:p>
        </w:tc>
        <w:tc>
          <w:tcPr>
            <w:tcW w:w="120" w:type="pct"/>
          </w:tcPr>
          <w:p w14:paraId="4DFB8D4C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466885E2" w14:textId="77777777" w:rsidR="00AC6564" w:rsidRPr="007B4C6A" w:rsidRDefault="00AC6564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C6564" w:rsidRPr="007B4C6A" w14:paraId="494CFA7C" w14:textId="77777777" w:rsidTr="00AC6564">
        <w:trPr>
          <w:trHeight w:val="155"/>
        </w:trPr>
        <w:tc>
          <w:tcPr>
            <w:tcW w:w="1570" w:type="pct"/>
          </w:tcPr>
          <w:p w14:paraId="18C2A9A5" w14:textId="77777777" w:rsidR="00AC6564" w:rsidRPr="007B4C6A" w:rsidRDefault="00AC6564" w:rsidP="00AC6564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15" w:type="pct"/>
            <w:tcBorders>
              <w:left w:val="nil"/>
            </w:tcBorders>
          </w:tcPr>
          <w:p w14:paraId="7EF2ED9D" w14:textId="77777777" w:rsidR="00AC6564" w:rsidRPr="007B4C6A" w:rsidRDefault="00AC6564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48929599" w14:textId="0DA94BA1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" w:type="pct"/>
            <w:shd w:val="clear" w:color="auto" w:fill="auto"/>
          </w:tcPr>
          <w:p w14:paraId="3A81E846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shd w:val="clear" w:color="auto" w:fill="auto"/>
          </w:tcPr>
          <w:p w14:paraId="24B8892B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22" w:type="pct"/>
          </w:tcPr>
          <w:p w14:paraId="5672F1E3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2B6854F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" w:type="pct"/>
          </w:tcPr>
          <w:p w14:paraId="7F24D421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42EAEB2D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AC6564" w:rsidRPr="007B4C6A" w14:paraId="1590CCC7" w14:textId="77777777" w:rsidTr="00AC6564">
        <w:trPr>
          <w:trHeight w:val="155"/>
        </w:trPr>
        <w:tc>
          <w:tcPr>
            <w:tcW w:w="1570" w:type="pct"/>
          </w:tcPr>
          <w:p w14:paraId="2932386C" w14:textId="77777777" w:rsidR="00AC6564" w:rsidRPr="007B4C6A" w:rsidRDefault="00AC6564" w:rsidP="00AC6564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15" w:type="pct"/>
            <w:tcBorders>
              <w:left w:val="nil"/>
            </w:tcBorders>
          </w:tcPr>
          <w:p w14:paraId="06AB44C1" w14:textId="77777777" w:rsidR="00AC6564" w:rsidRPr="007B4C6A" w:rsidRDefault="00AC6564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3795875" w14:textId="32C723C0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0" w:type="pct"/>
            <w:shd w:val="clear" w:color="auto" w:fill="auto"/>
          </w:tcPr>
          <w:p w14:paraId="11437120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shd w:val="clear" w:color="auto" w:fill="auto"/>
          </w:tcPr>
          <w:p w14:paraId="63578C66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15</w:t>
            </w:r>
          </w:p>
        </w:tc>
        <w:tc>
          <w:tcPr>
            <w:tcW w:w="122" w:type="pct"/>
          </w:tcPr>
          <w:p w14:paraId="30B2129A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3A8066DA" w14:textId="77777777" w:rsidR="00AC6564" w:rsidRPr="007B4C6A" w:rsidRDefault="00AC6564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2" w:right="336" w:hanging="16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0" w:type="pct"/>
          </w:tcPr>
          <w:p w14:paraId="6AF688EB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0EEF8367" w14:textId="77777777" w:rsidR="00AC6564" w:rsidRPr="007B4C6A" w:rsidRDefault="00AC6564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C6564" w:rsidRPr="007B4C6A" w14:paraId="0A07333D" w14:textId="77777777" w:rsidTr="00AC6564">
        <w:trPr>
          <w:trHeight w:val="155"/>
        </w:trPr>
        <w:tc>
          <w:tcPr>
            <w:tcW w:w="1570" w:type="pct"/>
          </w:tcPr>
          <w:p w14:paraId="6F0CB745" w14:textId="77777777" w:rsidR="00AC6564" w:rsidRPr="007B4C6A" w:rsidRDefault="00AC6564" w:rsidP="00AC6564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15" w:type="pct"/>
            <w:tcBorders>
              <w:left w:val="nil"/>
            </w:tcBorders>
          </w:tcPr>
          <w:p w14:paraId="55DFCF1F" w14:textId="77777777" w:rsidR="00AC6564" w:rsidRPr="007B4C6A" w:rsidRDefault="00AC6564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619B840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20" w:type="pct"/>
            <w:shd w:val="clear" w:color="auto" w:fill="auto"/>
          </w:tcPr>
          <w:p w14:paraId="23BE1684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4E728052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45</w:t>
            </w:r>
          </w:p>
        </w:tc>
        <w:tc>
          <w:tcPr>
            <w:tcW w:w="122" w:type="pct"/>
          </w:tcPr>
          <w:p w14:paraId="19B1B6BD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1BC282E" w14:textId="1CB34270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F64CD0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0" w:type="pct"/>
          </w:tcPr>
          <w:p w14:paraId="3A5E5D67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51321973" w14:textId="24087351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</w:t>
            </w:r>
            <w:r w:rsidR="00F64CD0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AC6564" w:rsidRPr="007B4C6A" w14:paraId="1DFD7B81" w14:textId="77777777" w:rsidTr="00AC6564">
        <w:trPr>
          <w:trHeight w:val="155"/>
        </w:trPr>
        <w:tc>
          <w:tcPr>
            <w:tcW w:w="1570" w:type="pct"/>
          </w:tcPr>
          <w:p w14:paraId="51455232" w14:textId="77777777" w:rsidR="00AC6564" w:rsidRPr="007B4C6A" w:rsidRDefault="00AC6564" w:rsidP="00AC6564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15" w:type="pct"/>
            <w:tcBorders>
              <w:left w:val="nil"/>
            </w:tcBorders>
          </w:tcPr>
          <w:p w14:paraId="6B6F3A5A" w14:textId="77777777" w:rsidR="00AC6564" w:rsidRPr="007B4C6A" w:rsidRDefault="00AC6564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E8802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120" w:type="pct"/>
            <w:shd w:val="clear" w:color="auto" w:fill="auto"/>
          </w:tcPr>
          <w:p w14:paraId="1F546B34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15F65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70</w:t>
            </w:r>
          </w:p>
        </w:tc>
        <w:tc>
          <w:tcPr>
            <w:tcW w:w="122" w:type="pct"/>
          </w:tcPr>
          <w:p w14:paraId="3DD54D54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3B046CBA" w14:textId="733CBFD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</w:t>
            </w:r>
            <w:r w:rsidR="00F64C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0" w:type="pct"/>
          </w:tcPr>
          <w:p w14:paraId="33CBF3E9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2591167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460</w:t>
            </w:r>
          </w:p>
        </w:tc>
      </w:tr>
      <w:tr w:rsidR="00AC6564" w:rsidRPr="007B4C6A" w14:paraId="3654CD64" w14:textId="77777777" w:rsidTr="00AC6564">
        <w:trPr>
          <w:trHeight w:val="155"/>
        </w:trPr>
        <w:tc>
          <w:tcPr>
            <w:tcW w:w="1570" w:type="pct"/>
          </w:tcPr>
          <w:p w14:paraId="2077CA99" w14:textId="77777777" w:rsidR="00AC6564" w:rsidRPr="00D64A2F" w:rsidRDefault="00AC6564" w:rsidP="00AC6564">
            <w:pPr>
              <w:spacing w:line="80" w:lineRule="exact"/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15" w:type="pct"/>
            <w:tcBorders>
              <w:left w:val="nil"/>
            </w:tcBorders>
          </w:tcPr>
          <w:p w14:paraId="2EA4150B" w14:textId="77777777" w:rsidR="00AC6564" w:rsidRPr="00D64A2F" w:rsidRDefault="00AC6564" w:rsidP="00AC6564">
            <w:pPr>
              <w:tabs>
                <w:tab w:val="clear" w:pos="680"/>
              </w:tabs>
              <w:spacing w:line="80" w:lineRule="exact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67C80915" w14:textId="77777777" w:rsidR="00AC6564" w:rsidRPr="00D64A2F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  <w:shd w:val="clear" w:color="auto" w:fill="auto"/>
          </w:tcPr>
          <w:p w14:paraId="00114C6A" w14:textId="77777777" w:rsidR="00AC6564" w:rsidRPr="00D64A2F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32AD338F" w14:textId="77777777" w:rsidR="00AC6564" w:rsidRPr="00D64A2F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" w:type="pct"/>
          </w:tcPr>
          <w:p w14:paraId="399FBF81" w14:textId="77777777" w:rsidR="00AC6564" w:rsidRPr="00D64A2F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40829513" w14:textId="77777777" w:rsidR="00AC6564" w:rsidRPr="00D64A2F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14:paraId="6C9DD23E" w14:textId="77777777" w:rsidR="00AC6564" w:rsidRPr="00D64A2F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7D977447" w14:textId="77777777" w:rsidR="00AC6564" w:rsidRPr="00D64A2F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6564" w:rsidRPr="007B4C6A" w14:paraId="681A4DEE" w14:textId="77777777" w:rsidTr="00AC6564">
        <w:trPr>
          <w:trHeight w:val="155"/>
        </w:trPr>
        <w:tc>
          <w:tcPr>
            <w:tcW w:w="1570" w:type="pct"/>
          </w:tcPr>
          <w:p w14:paraId="6E584A12" w14:textId="77777777" w:rsidR="00AC6564" w:rsidRPr="007B4C6A" w:rsidRDefault="00AC6564" w:rsidP="00AC6564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5" w:type="pct"/>
            <w:tcBorders>
              <w:left w:val="nil"/>
            </w:tcBorders>
          </w:tcPr>
          <w:p w14:paraId="4C1E7F16" w14:textId="77777777" w:rsidR="00AC6564" w:rsidRPr="007B4C6A" w:rsidRDefault="00AC6564" w:rsidP="00AC656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48FE5438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120" w:type="pct"/>
            <w:shd w:val="clear" w:color="auto" w:fill="auto"/>
          </w:tcPr>
          <w:p w14:paraId="5FF1D164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bottom w:val="double" w:sz="4" w:space="0" w:color="auto"/>
            </w:tcBorders>
            <w:shd w:val="clear" w:color="auto" w:fill="auto"/>
          </w:tcPr>
          <w:p w14:paraId="5AFADC7E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70</w:t>
            </w:r>
          </w:p>
        </w:tc>
        <w:tc>
          <w:tcPr>
            <w:tcW w:w="122" w:type="pct"/>
          </w:tcPr>
          <w:p w14:paraId="64E9AE94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73DB57AD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120" w:type="pct"/>
          </w:tcPr>
          <w:p w14:paraId="40BF87FA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0ED04CAD" w14:textId="77777777" w:rsidR="00AC6564" w:rsidRPr="007B4C6A" w:rsidRDefault="00AC6564" w:rsidP="00AC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516</w:t>
            </w:r>
          </w:p>
        </w:tc>
      </w:tr>
    </w:tbl>
    <w:p w14:paraId="542C8F6F" w14:textId="3A01CB3F" w:rsidR="00B52750" w:rsidRPr="007B4C6A" w:rsidRDefault="00B52750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b/>
          <w:bCs/>
        </w:rPr>
      </w:pPr>
      <w:r w:rsidRPr="007B4C6A">
        <w:rPr>
          <w:rFonts w:ascii="Angsana New" w:eastAsia="Times New Roman" w:hAnsi="Angsana New"/>
          <w:b/>
          <w:bCs/>
        </w:rPr>
        <w:br w:type="page"/>
      </w:r>
    </w:p>
    <w:p w14:paraId="537B604E" w14:textId="77777777" w:rsidR="003514FE" w:rsidRPr="007B4C6A" w:rsidRDefault="003514FE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ต้นทุนในการจัดจำหน่าย</w:t>
      </w:r>
    </w:p>
    <w:p w14:paraId="3F2A69BA" w14:textId="77777777" w:rsidR="00D444F0" w:rsidRPr="00D64A2F" w:rsidRDefault="00D444F0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45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03"/>
        <w:gridCol w:w="238"/>
        <w:gridCol w:w="1196"/>
        <w:gridCol w:w="276"/>
        <w:gridCol w:w="1287"/>
        <w:gridCol w:w="278"/>
        <w:gridCol w:w="1045"/>
        <w:gridCol w:w="236"/>
        <w:gridCol w:w="1291"/>
      </w:tblGrid>
      <w:tr w:rsidR="00D444F0" w:rsidRPr="007B4C6A" w14:paraId="702075B6" w14:textId="77777777" w:rsidTr="00DB4FD5">
        <w:trPr>
          <w:trHeight w:val="160"/>
          <w:tblHeader/>
        </w:trPr>
        <w:tc>
          <w:tcPr>
            <w:tcW w:w="1906" w:type="pct"/>
          </w:tcPr>
          <w:p w14:paraId="5926D2CB" w14:textId="77777777" w:rsidR="00D444F0" w:rsidRPr="007B4C6A" w:rsidRDefault="00D444F0" w:rsidP="00D444F0">
            <w:pPr>
              <w:ind w:left="9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4171A7DD" w14:textId="77777777" w:rsidR="00D444F0" w:rsidRPr="007B4C6A" w:rsidRDefault="00D444F0" w:rsidP="00D444F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0" w:type="pct"/>
            <w:gridSpan w:val="3"/>
          </w:tcPr>
          <w:p w14:paraId="40419543" w14:textId="77777777" w:rsidR="00D444F0" w:rsidRPr="007B4C6A" w:rsidRDefault="00D444F0" w:rsidP="00D444F0">
            <w:pPr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F080C39" w14:textId="77777777" w:rsidR="00D444F0" w:rsidRPr="007B4C6A" w:rsidRDefault="00D444F0" w:rsidP="00D444F0">
            <w:pPr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14:paraId="62C9BB39" w14:textId="77777777" w:rsidR="00D444F0" w:rsidRPr="007B4C6A" w:rsidRDefault="00D444F0" w:rsidP="00D444F0">
            <w:pPr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750" w:rsidRPr="007B4C6A" w14:paraId="0697CD50" w14:textId="77777777" w:rsidTr="00B52750">
        <w:trPr>
          <w:trHeight w:val="419"/>
          <w:tblHeader/>
        </w:trPr>
        <w:tc>
          <w:tcPr>
            <w:tcW w:w="1906" w:type="pct"/>
          </w:tcPr>
          <w:p w14:paraId="037F5CA5" w14:textId="77777777" w:rsidR="00B52750" w:rsidRPr="007B4C6A" w:rsidRDefault="00B52750" w:rsidP="00B52750">
            <w:pPr>
              <w:ind w:left="90" w:right="-131"/>
              <w:jc w:val="both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pct"/>
          </w:tcPr>
          <w:p w14:paraId="4811D333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6EE01A46" w14:textId="77777777" w:rsidR="00B52750" w:rsidRPr="007B4C6A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24"/>
                <w:szCs w:val="24"/>
                <w:cs/>
              </w:rPr>
            </w:pPr>
          </w:p>
        </w:tc>
        <w:tc>
          <w:tcPr>
            <w:tcW w:w="146" w:type="pct"/>
          </w:tcPr>
          <w:p w14:paraId="265CEBF6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14:paraId="55D51202" w14:textId="294BCB5A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pacing w:val="-10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  <w:tc>
          <w:tcPr>
            <w:tcW w:w="147" w:type="pct"/>
          </w:tcPr>
          <w:p w14:paraId="6A20C82A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14:paraId="06ABF39D" w14:textId="77777777" w:rsidR="00B52750" w:rsidRPr="007B4C6A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24"/>
                <w:szCs w:val="24"/>
                <w:cs/>
              </w:rPr>
            </w:pPr>
          </w:p>
        </w:tc>
        <w:tc>
          <w:tcPr>
            <w:tcW w:w="125" w:type="pct"/>
          </w:tcPr>
          <w:p w14:paraId="0DAD8749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3" w:type="pct"/>
            <w:vAlign w:val="center"/>
          </w:tcPr>
          <w:p w14:paraId="552BA64D" w14:textId="5BC4F218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pacing w:val="-10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</w:tr>
      <w:tr w:rsidR="00B52750" w:rsidRPr="007B4C6A" w14:paraId="527C23CB" w14:textId="77777777" w:rsidTr="00B52750">
        <w:trPr>
          <w:trHeight w:val="419"/>
          <w:tblHeader/>
        </w:trPr>
        <w:tc>
          <w:tcPr>
            <w:tcW w:w="1906" w:type="pct"/>
          </w:tcPr>
          <w:p w14:paraId="134D5E67" w14:textId="77777777" w:rsidR="00B52750" w:rsidRPr="007B4C6A" w:rsidRDefault="00B52750" w:rsidP="00B52750">
            <w:pPr>
              <w:ind w:left="90" w:right="-131"/>
              <w:jc w:val="both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pct"/>
          </w:tcPr>
          <w:p w14:paraId="1A2B5AE1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0C4A2BD4" w14:textId="2D88579D" w:rsidR="00B52750" w:rsidRPr="007B4C6A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6" w:type="pct"/>
          </w:tcPr>
          <w:p w14:paraId="14801F70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14:paraId="1242C0BD" w14:textId="6295F428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  <w:tc>
          <w:tcPr>
            <w:tcW w:w="147" w:type="pct"/>
          </w:tcPr>
          <w:p w14:paraId="25E8DD37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14:paraId="717B568D" w14:textId="2DC47F5E" w:rsidR="00B52750" w:rsidRPr="007B4C6A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5" w:type="pct"/>
          </w:tcPr>
          <w:p w14:paraId="23B45BAE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3" w:type="pct"/>
            <w:vAlign w:val="center"/>
          </w:tcPr>
          <w:p w14:paraId="592DF0CF" w14:textId="66571502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</w:tr>
      <w:tr w:rsidR="00B52750" w:rsidRPr="007B4C6A" w14:paraId="155926FF" w14:textId="77777777" w:rsidTr="00B52750">
        <w:trPr>
          <w:trHeight w:val="419"/>
          <w:tblHeader/>
        </w:trPr>
        <w:tc>
          <w:tcPr>
            <w:tcW w:w="1906" w:type="pct"/>
          </w:tcPr>
          <w:p w14:paraId="7AE2B098" w14:textId="77777777" w:rsidR="00B52750" w:rsidRPr="007B4C6A" w:rsidRDefault="00B52750" w:rsidP="00B52750">
            <w:pPr>
              <w:ind w:left="90" w:right="-131"/>
              <w:jc w:val="both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pct"/>
          </w:tcPr>
          <w:p w14:paraId="659DC19C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70196A64" w14:textId="35CDE217" w:rsidR="00B52750" w:rsidRPr="007B4C6A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46" w:type="pct"/>
          </w:tcPr>
          <w:p w14:paraId="1A136DAD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14:paraId="76633653" w14:textId="4D470209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="00565CBE"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7" w:type="pct"/>
          </w:tcPr>
          <w:p w14:paraId="5727FBFF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14:paraId="33FB4A91" w14:textId="3849B804" w:rsidR="00B52750" w:rsidRPr="007B4C6A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25" w:type="pct"/>
          </w:tcPr>
          <w:p w14:paraId="4A6869DA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3" w:type="pct"/>
            <w:vAlign w:val="center"/>
          </w:tcPr>
          <w:p w14:paraId="22B1AD7C" w14:textId="7F255135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</w:tr>
      <w:tr w:rsidR="00B52750" w:rsidRPr="007B4C6A" w14:paraId="239A4C69" w14:textId="77777777" w:rsidTr="00B52750">
        <w:trPr>
          <w:trHeight w:val="419"/>
          <w:tblHeader/>
        </w:trPr>
        <w:tc>
          <w:tcPr>
            <w:tcW w:w="1906" w:type="pct"/>
          </w:tcPr>
          <w:p w14:paraId="6106AC17" w14:textId="77777777" w:rsidR="00B52750" w:rsidRPr="007B4C6A" w:rsidRDefault="00B52750" w:rsidP="00B52750">
            <w:pPr>
              <w:ind w:left="90" w:right="-131"/>
              <w:jc w:val="both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pct"/>
          </w:tcPr>
          <w:p w14:paraId="5804DA67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4D3B7869" w14:textId="55A963B3" w:rsidR="00B52750" w:rsidRPr="007B4C6A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30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46" w:type="pct"/>
          </w:tcPr>
          <w:p w14:paraId="7D87298F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14:paraId="455255D9" w14:textId="5E62B732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2561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  <w:tc>
          <w:tcPr>
            <w:tcW w:w="147" w:type="pct"/>
          </w:tcPr>
          <w:p w14:paraId="02B44C43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14:paraId="59DE656E" w14:textId="0C1AEBF5" w:rsidR="00B52750" w:rsidRPr="007B4C6A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14:paraId="43E6048E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3" w:type="pct"/>
            <w:vAlign w:val="center"/>
          </w:tcPr>
          <w:p w14:paraId="6A499306" w14:textId="7FDAD3F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2561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</w:tr>
      <w:tr w:rsidR="00B52750" w:rsidRPr="007B4C6A" w14:paraId="2BA7D6C0" w14:textId="77777777" w:rsidTr="00D64A2F">
        <w:trPr>
          <w:trHeight w:val="419"/>
          <w:tblHeader/>
        </w:trPr>
        <w:tc>
          <w:tcPr>
            <w:tcW w:w="1906" w:type="pct"/>
          </w:tcPr>
          <w:p w14:paraId="6D28614C" w14:textId="77777777" w:rsidR="00B52750" w:rsidRPr="007B4C6A" w:rsidRDefault="00B52750" w:rsidP="00B52750">
            <w:pPr>
              <w:ind w:left="90" w:right="-131"/>
              <w:jc w:val="both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pct"/>
          </w:tcPr>
          <w:p w14:paraId="412996C6" w14:textId="462C4581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3" w:type="pct"/>
          </w:tcPr>
          <w:p w14:paraId="7389EEA3" w14:textId="47A3764A" w:rsidR="00B52750" w:rsidRPr="00D64A2F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Cs/>
                <w:spacing w:val="-8"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0D94D2B6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21644E63" w14:textId="64FDDF21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pacing w:val="-10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 xml:space="preserve">30 </w:t>
            </w:r>
            <w:r w:rsidRPr="00D64A2F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กันยายน</w:t>
            </w:r>
            <w:r w:rsidRPr="00D64A2F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201FDD45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0178677A" w14:textId="7A65E48E" w:rsidR="00B52750" w:rsidRPr="007B4C6A" w:rsidRDefault="00B52750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14:paraId="03266AC5" w14:textId="77777777" w:rsidR="00B52750" w:rsidRPr="007B4C6A" w:rsidRDefault="00B52750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73DACAED" w14:textId="31FE072F" w:rsidR="00B52750" w:rsidRPr="00D64A2F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pacing w:val="-10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 xml:space="preserve">30 </w:t>
            </w:r>
            <w:r w:rsidRPr="00D64A2F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กันยายน</w:t>
            </w:r>
            <w:r w:rsidRPr="00D64A2F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>2561</w:t>
            </w:r>
          </w:p>
        </w:tc>
      </w:tr>
      <w:tr w:rsidR="00AC6564" w:rsidRPr="007B4C6A" w14:paraId="5F15DF74" w14:textId="77777777" w:rsidTr="00B52750">
        <w:trPr>
          <w:trHeight w:val="419"/>
          <w:tblHeader/>
        </w:trPr>
        <w:tc>
          <w:tcPr>
            <w:tcW w:w="1906" w:type="pct"/>
          </w:tcPr>
          <w:p w14:paraId="3174B912" w14:textId="77777777" w:rsidR="00AC6564" w:rsidRPr="007B4C6A" w:rsidRDefault="00AC6564" w:rsidP="00B52750">
            <w:pPr>
              <w:ind w:left="90" w:right="-131"/>
              <w:jc w:val="both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pct"/>
          </w:tcPr>
          <w:p w14:paraId="65ECB995" w14:textId="77777777" w:rsidR="00AC6564" w:rsidRPr="007B4C6A" w:rsidRDefault="00AC6564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3" w:type="pct"/>
          </w:tcPr>
          <w:p w14:paraId="4598855C" w14:textId="77777777" w:rsidR="00AC6564" w:rsidRPr="007B4C6A" w:rsidRDefault="00AC6564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740FA69" w14:textId="77777777" w:rsidR="00AC6564" w:rsidRPr="007B4C6A" w:rsidRDefault="00AC6564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62D33568" w14:textId="22099173" w:rsidR="00AC6564" w:rsidRPr="007B4C6A" w:rsidRDefault="00AC6564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7" w:type="pct"/>
          </w:tcPr>
          <w:p w14:paraId="5BB4B783" w14:textId="77777777" w:rsidR="00AC6564" w:rsidRPr="007B4C6A" w:rsidRDefault="00AC6564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3EF10989" w14:textId="77777777" w:rsidR="00AC6564" w:rsidRPr="007B4C6A" w:rsidRDefault="00AC6564" w:rsidP="00B5275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4007AAA8" w14:textId="77777777" w:rsidR="00AC6564" w:rsidRPr="007B4C6A" w:rsidRDefault="00AC6564" w:rsidP="00B52750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012AB95D" w14:textId="77777777" w:rsidR="00AC6564" w:rsidRPr="007B4C6A" w:rsidRDefault="00AC6564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</w:pPr>
          </w:p>
        </w:tc>
      </w:tr>
      <w:tr w:rsidR="00B52750" w:rsidRPr="007B4C6A" w14:paraId="2652A047" w14:textId="77777777" w:rsidTr="00B52750">
        <w:trPr>
          <w:trHeight w:val="347"/>
          <w:tblHeader/>
        </w:trPr>
        <w:tc>
          <w:tcPr>
            <w:tcW w:w="1906" w:type="pct"/>
          </w:tcPr>
          <w:p w14:paraId="7C27CF96" w14:textId="77777777" w:rsidR="00B52750" w:rsidRPr="007B4C6A" w:rsidRDefault="00B52750" w:rsidP="00B52750">
            <w:pPr>
              <w:ind w:left="90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1E539F76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8" w:type="pct"/>
            <w:gridSpan w:val="7"/>
          </w:tcPr>
          <w:p w14:paraId="09192FFD" w14:textId="77777777" w:rsidR="00B52750" w:rsidRPr="007B4C6A" w:rsidRDefault="00B52750" w:rsidP="00B52750">
            <w:pPr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2750" w:rsidRPr="007B4C6A" w14:paraId="25A3DC20" w14:textId="77777777" w:rsidTr="00B52750">
        <w:trPr>
          <w:trHeight w:val="160"/>
        </w:trPr>
        <w:tc>
          <w:tcPr>
            <w:tcW w:w="1906" w:type="pct"/>
          </w:tcPr>
          <w:p w14:paraId="4ADB9371" w14:textId="77777777" w:rsidR="00B52750" w:rsidRPr="007B4C6A" w:rsidRDefault="00B52750" w:rsidP="00B52750">
            <w:pPr>
              <w:tabs>
                <w:tab w:val="clear" w:pos="680"/>
              </w:tabs>
              <w:ind w:left="-18" w:right="-109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ค่าธรรมเนียมการโอนและภาษีธุรกิจเฉพาะ</w:t>
            </w:r>
          </w:p>
        </w:tc>
        <w:tc>
          <w:tcPr>
            <w:tcW w:w="126" w:type="pct"/>
          </w:tcPr>
          <w:p w14:paraId="64B4331C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019A9F0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619</w:t>
            </w:r>
          </w:p>
        </w:tc>
        <w:tc>
          <w:tcPr>
            <w:tcW w:w="146" w:type="pct"/>
            <w:vAlign w:val="bottom"/>
          </w:tcPr>
          <w:p w14:paraId="23994431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49D9C3C6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442</w:t>
            </w:r>
          </w:p>
        </w:tc>
        <w:tc>
          <w:tcPr>
            <w:tcW w:w="147" w:type="pct"/>
            <w:vAlign w:val="bottom"/>
          </w:tcPr>
          <w:p w14:paraId="423850B5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057CF810" w14:textId="77777777" w:rsidR="00B52750" w:rsidRPr="007B4C6A" w:rsidRDefault="00B5275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vAlign w:val="bottom"/>
          </w:tcPr>
          <w:p w14:paraId="26453C28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92182CD" w14:textId="77777777" w:rsidR="00B52750" w:rsidRPr="007B4C6A" w:rsidRDefault="00B5275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B52750" w:rsidRPr="007B4C6A" w14:paraId="1D353B51" w14:textId="77777777" w:rsidTr="00B52750">
        <w:trPr>
          <w:trHeight w:val="160"/>
        </w:trPr>
        <w:tc>
          <w:tcPr>
            <w:tcW w:w="1906" w:type="pct"/>
          </w:tcPr>
          <w:p w14:paraId="1A406F73" w14:textId="77777777" w:rsidR="00B52750" w:rsidRPr="007B4C6A" w:rsidRDefault="00B52750" w:rsidP="00B52750">
            <w:pPr>
              <w:ind w:left="-18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126" w:type="pct"/>
          </w:tcPr>
          <w:p w14:paraId="35004E9E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7D4D3F2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450</w:t>
            </w:r>
          </w:p>
        </w:tc>
        <w:tc>
          <w:tcPr>
            <w:tcW w:w="146" w:type="pct"/>
            <w:vAlign w:val="bottom"/>
          </w:tcPr>
          <w:p w14:paraId="6AD3CEDE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5AB40053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313</w:t>
            </w:r>
          </w:p>
        </w:tc>
        <w:tc>
          <w:tcPr>
            <w:tcW w:w="147" w:type="pct"/>
            <w:vAlign w:val="bottom"/>
          </w:tcPr>
          <w:p w14:paraId="467D5CB9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525B069D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15</w:t>
            </w:r>
          </w:p>
        </w:tc>
        <w:tc>
          <w:tcPr>
            <w:tcW w:w="125" w:type="pct"/>
            <w:vAlign w:val="bottom"/>
          </w:tcPr>
          <w:p w14:paraId="091993F9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54E7041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7</w:t>
            </w:r>
          </w:p>
        </w:tc>
      </w:tr>
      <w:tr w:rsidR="00B52750" w:rsidRPr="007B4C6A" w14:paraId="51421612" w14:textId="77777777" w:rsidTr="00B52750">
        <w:trPr>
          <w:trHeight w:val="160"/>
        </w:trPr>
        <w:tc>
          <w:tcPr>
            <w:tcW w:w="1906" w:type="pct"/>
          </w:tcPr>
          <w:p w14:paraId="1E3153C4" w14:textId="77777777" w:rsidR="00B52750" w:rsidRPr="007B4C6A" w:rsidRDefault="00B52750" w:rsidP="00B52750">
            <w:pPr>
              <w:ind w:left="-18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26" w:type="pct"/>
          </w:tcPr>
          <w:p w14:paraId="656748AA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65B8004" w14:textId="05F272CB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01433C">
              <w:rPr>
                <w:rFonts w:ascii="Angsana New" w:eastAsia="Times New Roman" w:hAnsi="Angsana New"/>
                <w:sz w:val="30"/>
                <w:szCs w:val="30"/>
              </w:rPr>
              <w:t>16</w:t>
            </w:r>
          </w:p>
        </w:tc>
        <w:tc>
          <w:tcPr>
            <w:tcW w:w="146" w:type="pct"/>
            <w:vAlign w:val="bottom"/>
          </w:tcPr>
          <w:p w14:paraId="3F4B06A0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3C49F48D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99</w:t>
            </w:r>
          </w:p>
        </w:tc>
        <w:tc>
          <w:tcPr>
            <w:tcW w:w="147" w:type="pct"/>
            <w:vAlign w:val="bottom"/>
          </w:tcPr>
          <w:p w14:paraId="7C37A98C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7E706860" w14:textId="412A94E9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3</w:t>
            </w:r>
            <w:r w:rsidR="0001433C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25" w:type="pct"/>
            <w:vAlign w:val="bottom"/>
          </w:tcPr>
          <w:p w14:paraId="39612948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F79731D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14</w:t>
            </w:r>
          </w:p>
        </w:tc>
      </w:tr>
      <w:tr w:rsidR="00B52750" w:rsidRPr="007B4C6A" w14:paraId="38076274" w14:textId="77777777" w:rsidTr="00B52750">
        <w:trPr>
          <w:trHeight w:val="160"/>
        </w:trPr>
        <w:tc>
          <w:tcPr>
            <w:tcW w:w="1906" w:type="pct"/>
          </w:tcPr>
          <w:p w14:paraId="6F559803" w14:textId="77777777" w:rsidR="00B52750" w:rsidRPr="007B4C6A" w:rsidRDefault="00B52750" w:rsidP="00B52750">
            <w:pPr>
              <w:ind w:left="-18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" w:type="pct"/>
          </w:tcPr>
          <w:p w14:paraId="41B5A55F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0961822" w14:textId="199F8D35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01433C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14:paraId="4928BC66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3AD06C32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27</w:t>
            </w:r>
          </w:p>
        </w:tc>
        <w:tc>
          <w:tcPr>
            <w:tcW w:w="147" w:type="pct"/>
            <w:vAlign w:val="bottom"/>
          </w:tcPr>
          <w:p w14:paraId="68D39D84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194ECB9D" w14:textId="18F8E693" w:rsidR="00B52750" w:rsidRPr="007B4C6A" w:rsidRDefault="0001433C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5" w:type="pct"/>
            <w:vAlign w:val="bottom"/>
          </w:tcPr>
          <w:p w14:paraId="7EE606C5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99EB15F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2</w:t>
            </w:r>
          </w:p>
        </w:tc>
      </w:tr>
      <w:tr w:rsidR="00B52750" w:rsidRPr="007B4C6A" w14:paraId="58014CAD" w14:textId="77777777" w:rsidTr="00B52750">
        <w:trPr>
          <w:trHeight w:val="160"/>
        </w:trPr>
        <w:tc>
          <w:tcPr>
            <w:tcW w:w="1906" w:type="pct"/>
          </w:tcPr>
          <w:p w14:paraId="0E58C6EC" w14:textId="77777777" w:rsidR="00B52750" w:rsidRPr="007B4C6A" w:rsidRDefault="00B52750" w:rsidP="00B52750">
            <w:pPr>
              <w:ind w:lef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26" w:type="pct"/>
          </w:tcPr>
          <w:p w14:paraId="7ED409D9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78AB9ED" w14:textId="1FB25159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1</w:t>
            </w:r>
            <w:r w:rsidR="0001433C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vAlign w:val="bottom"/>
          </w:tcPr>
          <w:p w14:paraId="100B88C0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2589E473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147" w:type="pct"/>
            <w:vAlign w:val="bottom"/>
          </w:tcPr>
          <w:p w14:paraId="360DDA2F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4C77FEB6" w14:textId="77777777" w:rsidR="00B52750" w:rsidRPr="007B4C6A" w:rsidRDefault="00B5275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vAlign w:val="bottom"/>
          </w:tcPr>
          <w:p w14:paraId="32736A74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0C7B1EB" w14:textId="77777777" w:rsidR="00B52750" w:rsidRPr="007B4C6A" w:rsidRDefault="00B5275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B52750" w:rsidRPr="007B4C6A" w14:paraId="6CEA55DB" w14:textId="77777777" w:rsidTr="00B52750">
        <w:trPr>
          <w:trHeight w:val="160"/>
        </w:trPr>
        <w:tc>
          <w:tcPr>
            <w:tcW w:w="1906" w:type="pct"/>
          </w:tcPr>
          <w:p w14:paraId="44E76D8D" w14:textId="77777777" w:rsidR="00B52750" w:rsidRPr="007B4C6A" w:rsidRDefault="00B52750" w:rsidP="00B52750">
            <w:pPr>
              <w:ind w:left="-18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" w:type="pct"/>
          </w:tcPr>
          <w:p w14:paraId="7D6298DB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4A8EF335" w14:textId="16E782CD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01433C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  <w:vAlign w:val="bottom"/>
          </w:tcPr>
          <w:p w14:paraId="69151696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69106CA1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18</w:t>
            </w:r>
          </w:p>
        </w:tc>
        <w:tc>
          <w:tcPr>
            <w:tcW w:w="147" w:type="pct"/>
            <w:vAlign w:val="bottom"/>
          </w:tcPr>
          <w:p w14:paraId="36244B29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2964223D" w14:textId="4A91A02E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1</w:t>
            </w:r>
            <w:r w:rsidR="0001433C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  <w:vAlign w:val="bottom"/>
          </w:tcPr>
          <w:p w14:paraId="0182366F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B6F039B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3</w:t>
            </w:r>
          </w:p>
        </w:tc>
      </w:tr>
      <w:tr w:rsidR="00B52750" w:rsidRPr="007B4C6A" w14:paraId="00AA74DB" w14:textId="77777777" w:rsidTr="00B52750">
        <w:trPr>
          <w:trHeight w:val="160"/>
        </w:trPr>
        <w:tc>
          <w:tcPr>
            <w:tcW w:w="1906" w:type="pct"/>
          </w:tcPr>
          <w:p w14:paraId="74ECA45F" w14:textId="77777777" w:rsidR="00B52750" w:rsidRPr="007B4C6A" w:rsidRDefault="00B52750" w:rsidP="00B52750">
            <w:pPr>
              <w:ind w:left="-1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" w:type="pct"/>
          </w:tcPr>
          <w:p w14:paraId="356ACD6B" w14:textId="77777777" w:rsidR="00B52750" w:rsidRPr="007B4C6A" w:rsidRDefault="00B52750" w:rsidP="00B5275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753EB" w14:textId="4FBAD6E8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1,3</w:t>
            </w:r>
            <w:r w:rsidR="0001433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46" w:type="pct"/>
            <w:vAlign w:val="bottom"/>
          </w:tcPr>
          <w:p w14:paraId="7A3B343C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FE825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903</w:t>
            </w:r>
          </w:p>
        </w:tc>
        <w:tc>
          <w:tcPr>
            <w:tcW w:w="147" w:type="pct"/>
            <w:vAlign w:val="bottom"/>
          </w:tcPr>
          <w:p w14:paraId="3089A125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7C9C8" w14:textId="4DD36616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6</w:t>
            </w:r>
            <w:r w:rsidR="0001433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5" w:type="pct"/>
            <w:vAlign w:val="bottom"/>
          </w:tcPr>
          <w:p w14:paraId="7F04C01D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744B1D28" w14:textId="77777777" w:rsidR="00B52750" w:rsidRPr="007B4C6A" w:rsidRDefault="00B52750" w:rsidP="00B5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26</w:t>
            </w:r>
          </w:p>
        </w:tc>
      </w:tr>
    </w:tbl>
    <w:p w14:paraId="2651A9A3" w14:textId="77777777" w:rsidR="00D444F0" w:rsidRPr="00D64A2F" w:rsidRDefault="00D444F0" w:rsidP="00BD27B9">
      <w:pPr>
        <w:rPr>
          <w:sz w:val="30"/>
          <w:szCs w:val="30"/>
          <w:lang w:val="x-none" w:eastAsia="x-none"/>
        </w:rPr>
      </w:pPr>
    </w:p>
    <w:p w14:paraId="00CA36D8" w14:textId="77777777" w:rsidR="0003476B" w:rsidRDefault="00034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E58EE9" w14:textId="67674B8C" w:rsidR="00CE068C" w:rsidRPr="007B4C6A" w:rsidRDefault="00CE068C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14:paraId="72A84490" w14:textId="77777777" w:rsidR="001B797F" w:rsidRPr="00D64A2F" w:rsidRDefault="001B797F" w:rsidP="001B797F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260"/>
        <w:gridCol w:w="270"/>
        <w:gridCol w:w="1440"/>
        <w:gridCol w:w="270"/>
        <w:gridCol w:w="1314"/>
        <w:gridCol w:w="236"/>
        <w:gridCol w:w="1510"/>
      </w:tblGrid>
      <w:tr w:rsidR="00CE068C" w:rsidRPr="007B4C6A" w14:paraId="2AC17FD8" w14:textId="77777777" w:rsidTr="00D64A2F">
        <w:trPr>
          <w:tblHeader/>
        </w:trPr>
        <w:tc>
          <w:tcPr>
            <w:tcW w:w="3150" w:type="dxa"/>
          </w:tcPr>
          <w:p w14:paraId="3C5B4E8C" w14:textId="77777777" w:rsidR="00CE068C" w:rsidRPr="007B4C6A" w:rsidRDefault="00CE068C" w:rsidP="00BB1AB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5E12741" w14:textId="77777777" w:rsidR="00CE068C" w:rsidRPr="007B4C6A" w:rsidRDefault="00CE068C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ABACA5" w14:textId="77777777" w:rsidR="00CE068C" w:rsidRPr="007B4C6A" w:rsidRDefault="00CE068C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A0B3372" w14:textId="77777777" w:rsidR="00CE068C" w:rsidRPr="007B4C6A" w:rsidRDefault="00CE068C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892" w:rsidRPr="007B4C6A" w14:paraId="28B0F2BD" w14:textId="77777777" w:rsidTr="00D64A2F">
        <w:trPr>
          <w:tblHeader/>
        </w:trPr>
        <w:tc>
          <w:tcPr>
            <w:tcW w:w="3150" w:type="dxa"/>
          </w:tcPr>
          <w:p w14:paraId="13219E18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BAAA2E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1F67AD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6D91DD5" w14:textId="4868DF3A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  <w:tc>
          <w:tcPr>
            <w:tcW w:w="270" w:type="dxa"/>
            <w:shd w:val="clear" w:color="auto" w:fill="auto"/>
          </w:tcPr>
          <w:p w14:paraId="425A40E2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1B77E30A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14DAE4E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7C24BE99" w14:textId="7A4890C1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</w:tr>
      <w:tr w:rsidR="00F53892" w:rsidRPr="007B4C6A" w14:paraId="49F524EE" w14:textId="77777777" w:rsidTr="00D64A2F">
        <w:trPr>
          <w:tblHeader/>
        </w:trPr>
        <w:tc>
          <w:tcPr>
            <w:tcW w:w="3150" w:type="dxa"/>
          </w:tcPr>
          <w:p w14:paraId="55CDD2A2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167568" w14:textId="4CE6306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70" w:type="dxa"/>
            <w:shd w:val="clear" w:color="auto" w:fill="auto"/>
          </w:tcPr>
          <w:p w14:paraId="7CA2E77A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972537" w14:textId="35DBB5A9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  <w:tc>
          <w:tcPr>
            <w:tcW w:w="270" w:type="dxa"/>
            <w:shd w:val="clear" w:color="auto" w:fill="auto"/>
          </w:tcPr>
          <w:p w14:paraId="117B660E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4606EDF8" w14:textId="48D4F0DB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6" w:type="dxa"/>
            <w:shd w:val="clear" w:color="auto" w:fill="auto"/>
          </w:tcPr>
          <w:p w14:paraId="12E4167E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533F999E" w14:textId="2C28E0F2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</w:tr>
      <w:tr w:rsidR="00F53892" w:rsidRPr="007B4C6A" w14:paraId="3E322F40" w14:textId="77777777" w:rsidTr="00D64A2F">
        <w:trPr>
          <w:tblHeader/>
        </w:trPr>
        <w:tc>
          <w:tcPr>
            <w:tcW w:w="3150" w:type="dxa"/>
          </w:tcPr>
          <w:p w14:paraId="57EC9731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711DE0" w14:textId="374A6028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70" w:type="dxa"/>
            <w:shd w:val="clear" w:color="auto" w:fill="auto"/>
          </w:tcPr>
          <w:p w14:paraId="5093E381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8BB07E" w14:textId="542FEA94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="00565CBE"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0DFEA971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7DB71B74" w14:textId="2F826399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14:paraId="74A53550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00FB27CA" w14:textId="3833B84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</w:tr>
      <w:tr w:rsidR="00F53892" w:rsidRPr="007B4C6A" w14:paraId="48018E37" w14:textId="77777777" w:rsidTr="00D64A2F">
        <w:trPr>
          <w:tblHeader/>
        </w:trPr>
        <w:tc>
          <w:tcPr>
            <w:tcW w:w="3150" w:type="dxa"/>
          </w:tcPr>
          <w:p w14:paraId="08402CC9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02E19B" w14:textId="33315183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shd w:val="clear" w:color="auto" w:fill="auto"/>
          </w:tcPr>
          <w:p w14:paraId="0695AED6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60EBB5" w14:textId="0610E0A4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2561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  <w:tc>
          <w:tcPr>
            <w:tcW w:w="270" w:type="dxa"/>
            <w:shd w:val="clear" w:color="auto" w:fill="auto"/>
          </w:tcPr>
          <w:p w14:paraId="1C3F5FCA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464A847A" w14:textId="5086A315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33C909B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4286CA09" w14:textId="582B3C9C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2561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</w:tr>
      <w:tr w:rsidR="00F53892" w:rsidRPr="007B4C6A" w14:paraId="6B31BF7F" w14:textId="77777777" w:rsidTr="00D64A2F">
        <w:trPr>
          <w:tblHeader/>
        </w:trPr>
        <w:tc>
          <w:tcPr>
            <w:tcW w:w="3150" w:type="dxa"/>
          </w:tcPr>
          <w:p w14:paraId="67C16CC2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764A43" w14:textId="0DC120AA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F0BA284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C6661F2" w14:textId="450ED421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กันยายน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EC8500B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35B36248" w14:textId="64ECBC92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DCE250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</w:tcPr>
          <w:p w14:paraId="286FFC60" w14:textId="690B0AEC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กันยายน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>2561</w:t>
            </w:r>
          </w:p>
        </w:tc>
      </w:tr>
      <w:tr w:rsidR="00AC6564" w:rsidRPr="007B4C6A" w14:paraId="78ABC2CE" w14:textId="77777777" w:rsidTr="00D64A2F">
        <w:trPr>
          <w:tblHeader/>
        </w:trPr>
        <w:tc>
          <w:tcPr>
            <w:tcW w:w="3150" w:type="dxa"/>
          </w:tcPr>
          <w:p w14:paraId="5135913B" w14:textId="77777777" w:rsidR="00AC6564" w:rsidRPr="007B4C6A" w:rsidRDefault="00AC6564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11580F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6BDFD6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076EAE8" w14:textId="705D54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1D1EC224" w14:textId="77777777" w:rsidR="00AC6564" w:rsidRPr="007B4C6A" w:rsidRDefault="00AC6564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400A9C4B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1AD271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</w:tcPr>
          <w:p w14:paraId="0A083A28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</w:pPr>
          </w:p>
        </w:tc>
      </w:tr>
      <w:tr w:rsidR="00F53892" w:rsidRPr="007B4C6A" w14:paraId="7FADEA3E" w14:textId="77777777" w:rsidTr="00D64A2F">
        <w:trPr>
          <w:tblHeader/>
        </w:trPr>
        <w:tc>
          <w:tcPr>
            <w:tcW w:w="3150" w:type="dxa"/>
          </w:tcPr>
          <w:p w14:paraId="3012D652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5DB4E47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3892" w:rsidRPr="007B4C6A" w14:paraId="334F38C6" w14:textId="77777777" w:rsidTr="00D64A2F">
        <w:tc>
          <w:tcPr>
            <w:tcW w:w="3150" w:type="dxa"/>
          </w:tcPr>
          <w:p w14:paraId="4E004921" w14:textId="77777777" w:rsidR="00F53892" w:rsidRPr="007B4C6A" w:rsidRDefault="00F53892" w:rsidP="00F538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260" w:type="dxa"/>
            <w:shd w:val="clear" w:color="auto" w:fill="auto"/>
          </w:tcPr>
          <w:p w14:paraId="7C025385" w14:textId="420031BC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771CF1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004B220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656B8A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88</w:t>
            </w:r>
          </w:p>
        </w:tc>
        <w:tc>
          <w:tcPr>
            <w:tcW w:w="270" w:type="dxa"/>
          </w:tcPr>
          <w:p w14:paraId="16DB76C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C68C339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A16697A" w14:textId="77777777" w:rsidR="00F53892" w:rsidRPr="007B4C6A" w:rsidRDefault="00F53892" w:rsidP="00F538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28D94C42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3892" w:rsidRPr="007B4C6A" w14:paraId="2107DE21" w14:textId="77777777" w:rsidTr="00D64A2F">
        <w:tc>
          <w:tcPr>
            <w:tcW w:w="3150" w:type="dxa"/>
          </w:tcPr>
          <w:p w14:paraId="0141D1A2" w14:textId="77777777" w:rsidR="00F53892" w:rsidRPr="007B4C6A" w:rsidRDefault="00F53892" w:rsidP="00F538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260" w:type="dxa"/>
            <w:shd w:val="clear" w:color="auto" w:fill="auto"/>
          </w:tcPr>
          <w:p w14:paraId="5513F530" w14:textId="1378EB2D" w:rsidR="00F53892" w:rsidRPr="007B4C6A" w:rsidRDefault="00771CF1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79B21B43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CCC310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71</w:t>
            </w:r>
          </w:p>
        </w:tc>
        <w:tc>
          <w:tcPr>
            <w:tcW w:w="270" w:type="dxa"/>
          </w:tcPr>
          <w:p w14:paraId="0A64220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7AC2AF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68B8061" w14:textId="77777777" w:rsidR="00F53892" w:rsidRPr="007B4C6A" w:rsidRDefault="00F53892" w:rsidP="00F538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30C8C3AF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3892" w:rsidRPr="007B4C6A" w14:paraId="0C025CE0" w14:textId="77777777" w:rsidTr="00D64A2F">
        <w:tc>
          <w:tcPr>
            <w:tcW w:w="3150" w:type="dxa"/>
          </w:tcPr>
          <w:p w14:paraId="45E14B64" w14:textId="77777777" w:rsidR="00F53892" w:rsidRPr="007B4C6A" w:rsidRDefault="00F53892" w:rsidP="00F538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6F160607" w14:textId="20E2E116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9</w:t>
            </w:r>
            <w:r w:rsidR="00771CF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F23E6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515CB8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1E5EF47C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BD5F36B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9E81675" w14:textId="77777777" w:rsidR="00F53892" w:rsidRPr="007B4C6A" w:rsidRDefault="00F53892" w:rsidP="00F538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77B23E06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3892" w:rsidRPr="007B4C6A" w14:paraId="43EF6A52" w14:textId="77777777" w:rsidTr="00D64A2F">
        <w:tc>
          <w:tcPr>
            <w:tcW w:w="3150" w:type="dxa"/>
          </w:tcPr>
          <w:p w14:paraId="51B1B80B" w14:textId="77777777" w:rsidR="00F53892" w:rsidRPr="007B4C6A" w:rsidRDefault="00F53892" w:rsidP="00F538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260" w:type="dxa"/>
            <w:shd w:val="clear" w:color="auto" w:fill="auto"/>
          </w:tcPr>
          <w:p w14:paraId="29EE6074" w14:textId="3AE1C443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4</w:t>
            </w:r>
            <w:r w:rsidR="00771CF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F70F8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1C1352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36</w:t>
            </w:r>
          </w:p>
        </w:tc>
        <w:tc>
          <w:tcPr>
            <w:tcW w:w="270" w:type="dxa"/>
          </w:tcPr>
          <w:p w14:paraId="451E2A1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141DDEB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6EB5C3C" w14:textId="77777777" w:rsidR="00F53892" w:rsidRPr="007B4C6A" w:rsidRDefault="00F53892" w:rsidP="00F538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4E3E37CC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3892" w:rsidRPr="007B4C6A" w14:paraId="6704A680" w14:textId="77777777" w:rsidTr="00D64A2F">
        <w:tc>
          <w:tcPr>
            <w:tcW w:w="3150" w:type="dxa"/>
          </w:tcPr>
          <w:p w14:paraId="52CEA421" w14:textId="77777777" w:rsidR="00F53892" w:rsidRPr="007B4C6A" w:rsidRDefault="00F53892" w:rsidP="00F538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5C7B65BF" w14:textId="02330BD2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64A2F">
              <w:rPr>
                <w:rFonts w:ascii="Angsana New" w:hAnsi="Angsana New"/>
                <w:sz w:val="30"/>
                <w:szCs w:val="30"/>
              </w:rPr>
              <w:t>8</w:t>
            </w:r>
            <w:r w:rsidR="00771CF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FB2F7A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58FBB1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148</w:t>
            </w:r>
          </w:p>
        </w:tc>
        <w:tc>
          <w:tcPr>
            <w:tcW w:w="270" w:type="dxa"/>
          </w:tcPr>
          <w:p w14:paraId="77BC7AC2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4BE4CEE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52</w:t>
            </w:r>
          </w:p>
        </w:tc>
        <w:tc>
          <w:tcPr>
            <w:tcW w:w="236" w:type="dxa"/>
          </w:tcPr>
          <w:p w14:paraId="639A0207" w14:textId="77777777" w:rsidR="00F53892" w:rsidRPr="007B4C6A" w:rsidRDefault="00F53892" w:rsidP="00F538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264CAFE5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F53892" w:rsidRPr="007B4C6A" w14:paraId="7AE512D4" w14:textId="77777777" w:rsidTr="00D64A2F">
        <w:tc>
          <w:tcPr>
            <w:tcW w:w="3150" w:type="dxa"/>
          </w:tcPr>
          <w:p w14:paraId="38747330" w14:textId="77777777" w:rsidR="00F53892" w:rsidRPr="007B4C6A" w:rsidRDefault="00F53892" w:rsidP="00F538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1260" w:type="dxa"/>
            <w:shd w:val="clear" w:color="auto" w:fill="auto"/>
          </w:tcPr>
          <w:p w14:paraId="6673C77C" w14:textId="7B5923B8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3</w:t>
            </w:r>
            <w:r w:rsidR="00771CF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2B8D218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60815E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25</w:t>
            </w:r>
          </w:p>
        </w:tc>
        <w:tc>
          <w:tcPr>
            <w:tcW w:w="270" w:type="dxa"/>
          </w:tcPr>
          <w:p w14:paraId="1C4FB1C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8647D86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2303E89" w14:textId="77777777" w:rsidR="00F53892" w:rsidRPr="007B4C6A" w:rsidRDefault="00F53892" w:rsidP="00F538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0FDBB616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3892" w:rsidRPr="007B4C6A" w14:paraId="6E30CD9E" w14:textId="77777777" w:rsidTr="00D64A2F">
        <w:tc>
          <w:tcPr>
            <w:tcW w:w="3150" w:type="dxa"/>
          </w:tcPr>
          <w:p w14:paraId="41103FA2" w14:textId="77777777" w:rsidR="00F53892" w:rsidRPr="007B4C6A" w:rsidRDefault="00F53892" w:rsidP="00F538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260" w:type="dxa"/>
            <w:shd w:val="clear" w:color="auto" w:fill="auto"/>
          </w:tcPr>
          <w:p w14:paraId="276603FE" w14:textId="41CB0A1F" w:rsidR="00F53892" w:rsidRPr="007B4C6A" w:rsidRDefault="00771CF1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0FB3EE75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CFC76A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18</w:t>
            </w:r>
          </w:p>
        </w:tc>
        <w:tc>
          <w:tcPr>
            <w:tcW w:w="270" w:type="dxa"/>
          </w:tcPr>
          <w:p w14:paraId="3221D6D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73CE6AD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566A677E" w14:textId="77777777" w:rsidR="00F53892" w:rsidRPr="007B4C6A" w:rsidRDefault="00F53892" w:rsidP="00F538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4B113526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53892" w:rsidRPr="007B4C6A" w14:paraId="4BE05EAC" w14:textId="77777777" w:rsidTr="00D64A2F">
        <w:tc>
          <w:tcPr>
            <w:tcW w:w="3150" w:type="dxa"/>
          </w:tcPr>
          <w:p w14:paraId="614D05EE" w14:textId="2550168A" w:rsidR="00F53892" w:rsidRPr="007B4C6A" w:rsidRDefault="00F53892" w:rsidP="00F53892">
            <w:pPr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2FE41555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5C131E17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44ADBD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56</w:t>
            </w:r>
          </w:p>
        </w:tc>
        <w:tc>
          <w:tcPr>
            <w:tcW w:w="270" w:type="dxa"/>
          </w:tcPr>
          <w:p w14:paraId="4AC9ECD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6844859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6BD84463" w14:textId="77777777" w:rsidR="00F53892" w:rsidRPr="007B4C6A" w:rsidRDefault="00F53892" w:rsidP="00F538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28011070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F53892" w:rsidRPr="007B4C6A" w14:paraId="4D7E6D59" w14:textId="77777777" w:rsidTr="00D64A2F">
        <w:tc>
          <w:tcPr>
            <w:tcW w:w="3150" w:type="dxa"/>
          </w:tcPr>
          <w:p w14:paraId="799CB8FC" w14:textId="77777777" w:rsidR="00F53892" w:rsidRPr="007B4C6A" w:rsidRDefault="00F53892" w:rsidP="00F53892">
            <w:pPr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C7186D9" w14:textId="0C7D665B" w:rsidR="00771CF1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64A2F">
              <w:rPr>
                <w:rFonts w:ascii="Angsana New" w:hAnsi="Angsana New"/>
                <w:sz w:val="30"/>
                <w:szCs w:val="30"/>
              </w:rPr>
              <w:t>1</w:t>
            </w:r>
            <w:r w:rsidR="00771CF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EEA80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872F21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130</w:t>
            </w:r>
          </w:p>
        </w:tc>
        <w:tc>
          <w:tcPr>
            <w:tcW w:w="270" w:type="dxa"/>
            <w:vAlign w:val="bottom"/>
          </w:tcPr>
          <w:p w14:paraId="1D27DDEE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1D79BE3E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62840EA3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</w:tcPr>
          <w:p w14:paraId="7F32734E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53892" w:rsidRPr="007B4C6A" w14:paraId="2F30F825" w14:textId="77777777" w:rsidTr="00D64A2F">
        <w:tc>
          <w:tcPr>
            <w:tcW w:w="3150" w:type="dxa"/>
          </w:tcPr>
          <w:p w14:paraId="0635CC79" w14:textId="77777777" w:rsidR="00F53892" w:rsidRPr="007B4C6A" w:rsidRDefault="00F53892" w:rsidP="00F53892">
            <w:pPr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8F1E8F7" w14:textId="41CC69B4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1,0</w:t>
            </w:r>
            <w:r w:rsidR="0001433C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32F9C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C65261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70" w:type="dxa"/>
            <w:vAlign w:val="bottom"/>
          </w:tcPr>
          <w:p w14:paraId="555343DB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765F02B2" w14:textId="5A000484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="0001433C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  <w:vAlign w:val="bottom"/>
          </w:tcPr>
          <w:p w14:paraId="35F75436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</w:tcPr>
          <w:p w14:paraId="6C6664AB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F53892" w:rsidRPr="007B4C6A" w14:paraId="586B710B" w14:textId="77777777" w:rsidTr="00D64A2F">
        <w:tc>
          <w:tcPr>
            <w:tcW w:w="3150" w:type="dxa"/>
            <w:shd w:val="clear" w:color="auto" w:fill="auto"/>
          </w:tcPr>
          <w:p w14:paraId="04AC7F62" w14:textId="77777777" w:rsidR="00F53892" w:rsidRPr="007B4C6A" w:rsidRDefault="00F53892" w:rsidP="00F53892">
            <w:pPr>
              <w:tabs>
                <w:tab w:val="clear" w:pos="227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9F8134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2CA758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1CB3AF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61CD0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72C220B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22C89A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58769628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F53892" w:rsidRPr="007B4C6A" w14:paraId="3875C1FB" w14:textId="77777777" w:rsidTr="00D64A2F">
        <w:tc>
          <w:tcPr>
            <w:tcW w:w="3150" w:type="dxa"/>
          </w:tcPr>
          <w:p w14:paraId="2CDC9E25" w14:textId="4DBA2BE5" w:rsidR="00F53892" w:rsidRPr="007B4C6A" w:rsidRDefault="00F53892" w:rsidP="00F53892">
            <w:pPr>
              <w:tabs>
                <w:tab w:val="clear" w:pos="227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ผลขาดทุนจากการด้อยค่าสินทรัพย์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62CABA4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18A9F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EFB9A6" w14:textId="7A32D843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20</w:t>
            </w:r>
          </w:p>
        </w:tc>
        <w:tc>
          <w:tcPr>
            <w:tcW w:w="270" w:type="dxa"/>
            <w:vAlign w:val="bottom"/>
          </w:tcPr>
          <w:p w14:paraId="40B1DE83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02B20CD4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  <w:vAlign w:val="bottom"/>
          </w:tcPr>
          <w:p w14:paraId="03A2CE34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</w:tcPr>
          <w:p w14:paraId="17CD4250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F53892" w:rsidRPr="007B4C6A" w14:paraId="3307D791" w14:textId="77777777" w:rsidTr="00D64A2F">
        <w:tc>
          <w:tcPr>
            <w:tcW w:w="3150" w:type="dxa"/>
          </w:tcPr>
          <w:p w14:paraId="189F9D5B" w14:textId="77777777" w:rsidR="00F53892" w:rsidRPr="007B4C6A" w:rsidRDefault="00F53892" w:rsidP="00F53892">
            <w:pPr>
              <w:tabs>
                <w:tab w:val="clear" w:pos="227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645BB7" w14:textId="0317AC63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3</w:t>
            </w:r>
            <w:r w:rsidR="00D87BE1">
              <w:rPr>
                <w:rFonts w:ascii="Angsana New" w:hAnsi="Angsana New"/>
                <w:sz w:val="30"/>
                <w:szCs w:val="30"/>
              </w:rPr>
              <w:t>5</w:t>
            </w:r>
            <w:r w:rsidR="0001433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F430A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5B9C04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  <w:vAlign w:val="bottom"/>
          </w:tcPr>
          <w:p w14:paraId="7A7D26EE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E4B84BA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36" w:type="dxa"/>
            <w:vAlign w:val="bottom"/>
          </w:tcPr>
          <w:p w14:paraId="222FAE9C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</w:tcPr>
          <w:p w14:paraId="1A4A64C0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F53892" w:rsidRPr="007B4C6A" w14:paraId="3642339B" w14:textId="77777777" w:rsidTr="00D64A2F">
        <w:tc>
          <w:tcPr>
            <w:tcW w:w="3150" w:type="dxa"/>
          </w:tcPr>
          <w:p w14:paraId="4EE5A9E5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39653" w14:textId="43744F5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2,3</w:t>
            </w:r>
            <w:r w:rsidR="0001433C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139AC9B8" w14:textId="77777777" w:rsidR="00F53892" w:rsidRPr="007B4C6A" w:rsidRDefault="00F53892" w:rsidP="00F5389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949F9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1,523</w:t>
            </w:r>
          </w:p>
        </w:tc>
        <w:tc>
          <w:tcPr>
            <w:tcW w:w="270" w:type="dxa"/>
            <w:vAlign w:val="bottom"/>
          </w:tcPr>
          <w:p w14:paraId="14D79CCB" w14:textId="77777777" w:rsidR="00F53892" w:rsidRPr="007B4C6A" w:rsidRDefault="00F53892" w:rsidP="00F5389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6C83A" w14:textId="60149DA3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1433C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36" w:type="dxa"/>
            <w:vAlign w:val="bottom"/>
          </w:tcPr>
          <w:p w14:paraId="4F5C208D" w14:textId="77777777" w:rsidR="00F53892" w:rsidRPr="007B4C6A" w:rsidRDefault="00F53892" w:rsidP="00F5389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9A601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</w:tr>
    </w:tbl>
    <w:p w14:paraId="764FCC92" w14:textId="6E67F166" w:rsidR="00F53892" w:rsidRPr="007B4C6A" w:rsidRDefault="00F53892" w:rsidP="005B427C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b w:val="0"/>
          <w:bCs w:val="0"/>
          <w:sz w:val="20"/>
          <w:szCs w:val="20"/>
          <w:lang w:val="en-US" w:eastAsia="en-US"/>
        </w:rPr>
      </w:pPr>
    </w:p>
    <w:p w14:paraId="24A4D9B5" w14:textId="6340ADC6" w:rsidR="00F53892" w:rsidRPr="007B4C6A" w:rsidRDefault="00F53892" w:rsidP="00F53892"/>
    <w:p w14:paraId="43576789" w14:textId="0B2BCE1C" w:rsidR="00F53892" w:rsidRPr="007B4C6A" w:rsidRDefault="00F53892" w:rsidP="00F53892"/>
    <w:p w14:paraId="2A8ECBC2" w14:textId="432BA52C" w:rsidR="00F53892" w:rsidRPr="007B4C6A" w:rsidRDefault="00F53892" w:rsidP="00F53892"/>
    <w:p w14:paraId="7C6C5EB3" w14:textId="6479F16F" w:rsidR="00F53892" w:rsidRPr="007B4C6A" w:rsidRDefault="00F53892" w:rsidP="00F53892"/>
    <w:p w14:paraId="35302BA2" w14:textId="1406A671" w:rsidR="00F53892" w:rsidRPr="007B4C6A" w:rsidRDefault="00F53892" w:rsidP="00F53892"/>
    <w:p w14:paraId="5E2C068E" w14:textId="5A0456B1" w:rsidR="00F53892" w:rsidRPr="007B4C6A" w:rsidRDefault="00F53892" w:rsidP="00F53892"/>
    <w:p w14:paraId="737EADB9" w14:textId="5DDB81D9" w:rsidR="00F53892" w:rsidRPr="007B4C6A" w:rsidRDefault="00F53892" w:rsidP="00F53892"/>
    <w:p w14:paraId="4911548C" w14:textId="2B5E329A" w:rsidR="002B615B" w:rsidRDefault="002B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b/>
          <w:bCs/>
          <w:sz w:val="24"/>
          <w:szCs w:val="24"/>
          <w:lang w:val="x-none" w:eastAsia="x-none"/>
        </w:rPr>
      </w:pPr>
      <w:r>
        <w:br w:type="page"/>
      </w:r>
    </w:p>
    <w:p w14:paraId="29626B29" w14:textId="4CFD7738" w:rsidR="00CE068C" w:rsidRPr="007B4C6A" w:rsidRDefault="00F53892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  <w:lang w:val="en-US"/>
        </w:rPr>
        <w:t>ค่าใช้จ่าย</w:t>
      </w:r>
      <w:r w:rsidR="00CE068C" w:rsidRPr="007B4C6A">
        <w:rPr>
          <w:rFonts w:ascii="Angsana New" w:hAnsi="Angsana New"/>
          <w:sz w:val="30"/>
          <w:szCs w:val="30"/>
          <w:cs/>
        </w:rPr>
        <w:t>ผลประโยชน์ของพนักงาน</w:t>
      </w:r>
    </w:p>
    <w:p w14:paraId="3FB5C35C" w14:textId="77777777" w:rsidR="00CE068C" w:rsidRPr="00D64A2F" w:rsidRDefault="00CE068C" w:rsidP="00CE068C">
      <w:pPr>
        <w:rPr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530"/>
        <w:gridCol w:w="236"/>
        <w:gridCol w:w="1294"/>
        <w:gridCol w:w="270"/>
        <w:gridCol w:w="1530"/>
        <w:gridCol w:w="236"/>
        <w:gridCol w:w="1384"/>
      </w:tblGrid>
      <w:tr w:rsidR="00CE068C" w:rsidRPr="007B4C6A" w14:paraId="4CBC4CFC" w14:textId="77777777" w:rsidTr="00D64A2F">
        <w:trPr>
          <w:tblHeader/>
        </w:trPr>
        <w:tc>
          <w:tcPr>
            <w:tcW w:w="2610" w:type="dxa"/>
          </w:tcPr>
          <w:p w14:paraId="3B14747E" w14:textId="77777777" w:rsidR="00CE068C" w:rsidRPr="007B4C6A" w:rsidRDefault="00CE068C" w:rsidP="00BB1AB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AC5D7F9" w14:textId="77777777" w:rsidR="00CE068C" w:rsidRPr="007B4C6A" w:rsidRDefault="00CE068C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FB28E6" w14:textId="77777777" w:rsidR="00CE068C" w:rsidRPr="007B4C6A" w:rsidRDefault="00CE068C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85CD74B" w14:textId="77777777" w:rsidR="00CE068C" w:rsidRPr="007B4C6A" w:rsidRDefault="00CE068C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892" w:rsidRPr="007B4C6A" w14:paraId="2D609FDE" w14:textId="77777777" w:rsidTr="00D64A2F">
        <w:trPr>
          <w:tblHeader/>
        </w:trPr>
        <w:tc>
          <w:tcPr>
            <w:tcW w:w="2610" w:type="dxa"/>
          </w:tcPr>
          <w:p w14:paraId="12E957EE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DF06CD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314A8E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AA1B716" w14:textId="549139A0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  <w:tc>
          <w:tcPr>
            <w:tcW w:w="270" w:type="dxa"/>
            <w:shd w:val="clear" w:color="auto" w:fill="auto"/>
          </w:tcPr>
          <w:p w14:paraId="68F98DCC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8C1BDE6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9F04E2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E8B3442" w14:textId="625C853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</w:tr>
      <w:tr w:rsidR="00F53892" w:rsidRPr="007B4C6A" w14:paraId="28690693" w14:textId="77777777" w:rsidTr="00D64A2F">
        <w:trPr>
          <w:tblHeader/>
        </w:trPr>
        <w:tc>
          <w:tcPr>
            <w:tcW w:w="2610" w:type="dxa"/>
          </w:tcPr>
          <w:p w14:paraId="1D8B1852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C30BFAD" w14:textId="126F83DF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6" w:type="dxa"/>
            <w:shd w:val="clear" w:color="auto" w:fill="auto"/>
          </w:tcPr>
          <w:p w14:paraId="75365165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FDD9224" w14:textId="5B22C346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  <w:tc>
          <w:tcPr>
            <w:tcW w:w="270" w:type="dxa"/>
            <w:shd w:val="clear" w:color="auto" w:fill="auto"/>
          </w:tcPr>
          <w:p w14:paraId="323C520F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F24E144" w14:textId="5FAA3649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6" w:type="dxa"/>
            <w:shd w:val="clear" w:color="auto" w:fill="auto"/>
          </w:tcPr>
          <w:p w14:paraId="54E2C30C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A6178EE" w14:textId="1FF170E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</w:tr>
      <w:tr w:rsidR="00F53892" w:rsidRPr="007B4C6A" w14:paraId="256B7B30" w14:textId="77777777" w:rsidTr="00D64A2F">
        <w:trPr>
          <w:tblHeader/>
        </w:trPr>
        <w:tc>
          <w:tcPr>
            <w:tcW w:w="2610" w:type="dxa"/>
          </w:tcPr>
          <w:p w14:paraId="773E14DE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B38F26" w14:textId="0C85145B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14:paraId="3A875A14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59790B9" w14:textId="0A6EB55A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="00565CBE"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5297F2C8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A49B9F3" w14:textId="5B3BDC83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14:paraId="696F6A34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24A3F4E" w14:textId="22876DE0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</w:tr>
      <w:tr w:rsidR="00F53892" w:rsidRPr="007B4C6A" w14:paraId="59A4DF5C" w14:textId="77777777" w:rsidTr="00D64A2F">
        <w:trPr>
          <w:tblHeader/>
        </w:trPr>
        <w:tc>
          <w:tcPr>
            <w:tcW w:w="2610" w:type="dxa"/>
          </w:tcPr>
          <w:p w14:paraId="279324E0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2FA7001" w14:textId="408EED83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6" w:type="dxa"/>
            <w:shd w:val="clear" w:color="auto" w:fill="auto"/>
          </w:tcPr>
          <w:p w14:paraId="6CA7ACE7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7A11240" w14:textId="463A8AD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2561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  <w:tc>
          <w:tcPr>
            <w:tcW w:w="270" w:type="dxa"/>
            <w:shd w:val="clear" w:color="auto" w:fill="auto"/>
          </w:tcPr>
          <w:p w14:paraId="794616A9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0E04383" w14:textId="4EED2230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068AC4A5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4A6AF6F" w14:textId="7A455B3C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2561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</w:tr>
      <w:tr w:rsidR="00F53892" w:rsidRPr="007B4C6A" w14:paraId="27EAC694" w14:textId="77777777" w:rsidTr="00D64A2F">
        <w:trPr>
          <w:tblHeader/>
        </w:trPr>
        <w:tc>
          <w:tcPr>
            <w:tcW w:w="2610" w:type="dxa"/>
          </w:tcPr>
          <w:p w14:paraId="4716E28E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3FE3953" w14:textId="51C9F7CB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5AEA19E4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1F01984" w14:textId="4C340F45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กันยายน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30FC70D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F541F5B" w14:textId="043AB2D2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943B388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54B6191" w14:textId="5AEAD33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กันยายน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>2561</w:t>
            </w:r>
          </w:p>
        </w:tc>
      </w:tr>
      <w:tr w:rsidR="00AC6564" w:rsidRPr="007B4C6A" w14:paraId="079CE893" w14:textId="77777777" w:rsidTr="00D64A2F">
        <w:trPr>
          <w:tblHeader/>
        </w:trPr>
        <w:tc>
          <w:tcPr>
            <w:tcW w:w="2610" w:type="dxa"/>
          </w:tcPr>
          <w:p w14:paraId="3DEE3DD2" w14:textId="77777777" w:rsidR="00AC6564" w:rsidRPr="007B4C6A" w:rsidRDefault="00AC6564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7C66B17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074E57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D55122F" w14:textId="2992F372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03A75FDB" w14:textId="77777777" w:rsidR="00AC6564" w:rsidRPr="007B4C6A" w:rsidRDefault="00AC6564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71512AD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7A4095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30C3D6B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</w:pPr>
          </w:p>
        </w:tc>
      </w:tr>
      <w:tr w:rsidR="00F53892" w:rsidRPr="007B4C6A" w14:paraId="08F6DCB4" w14:textId="77777777" w:rsidTr="00D64A2F">
        <w:trPr>
          <w:tblHeader/>
        </w:trPr>
        <w:tc>
          <w:tcPr>
            <w:tcW w:w="2610" w:type="dxa"/>
          </w:tcPr>
          <w:p w14:paraId="7011C4EE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14:paraId="74BCC5A2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3892" w:rsidRPr="007B4C6A" w14:paraId="1CBEA27A" w14:textId="77777777" w:rsidTr="00D64A2F">
        <w:tc>
          <w:tcPr>
            <w:tcW w:w="2610" w:type="dxa"/>
          </w:tcPr>
          <w:p w14:paraId="017D9AD2" w14:textId="77777777" w:rsidR="00F53892" w:rsidRPr="007B4C6A" w:rsidRDefault="00F53892" w:rsidP="00F53892">
            <w:pPr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530" w:type="dxa"/>
            <w:shd w:val="clear" w:color="auto" w:fill="auto"/>
          </w:tcPr>
          <w:p w14:paraId="4AA90AF5" w14:textId="11F058AC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1,2</w:t>
            </w:r>
            <w:r w:rsidR="0001433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52163A56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C8D8AC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867</w:t>
            </w:r>
          </w:p>
        </w:tc>
        <w:tc>
          <w:tcPr>
            <w:tcW w:w="270" w:type="dxa"/>
          </w:tcPr>
          <w:p w14:paraId="692D19B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41975F" w14:textId="4C868BE3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  <w:r w:rsidR="0001433C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2958C8F7" w14:textId="77777777" w:rsidR="00F53892" w:rsidRPr="007B4C6A" w:rsidRDefault="00F53892" w:rsidP="00F538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E228113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165</w:t>
            </w:r>
          </w:p>
        </w:tc>
      </w:tr>
      <w:tr w:rsidR="00F53892" w:rsidRPr="007B4C6A" w14:paraId="3930BD21" w14:textId="77777777" w:rsidTr="00D64A2F">
        <w:tc>
          <w:tcPr>
            <w:tcW w:w="2610" w:type="dxa"/>
          </w:tcPr>
          <w:p w14:paraId="586BDD5D" w14:textId="77777777" w:rsidR="00F53892" w:rsidRPr="007B4C6A" w:rsidRDefault="00F53892" w:rsidP="00F53892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โครงการผลประโยชน์ที่</w:t>
            </w:r>
            <w:r w:rsidRPr="007B4C6A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  <w:t xml:space="preserve">   กำหนดไว้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1817B8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052CD00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8F6D10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1057E684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733186B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18</w:t>
            </w:r>
          </w:p>
        </w:tc>
        <w:tc>
          <w:tcPr>
            <w:tcW w:w="270" w:type="dxa"/>
            <w:vAlign w:val="bottom"/>
          </w:tcPr>
          <w:p w14:paraId="1E3C78C5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0F1E460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  <w:vAlign w:val="bottom"/>
          </w:tcPr>
          <w:p w14:paraId="2AD3034E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C32854C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53892" w:rsidRPr="007B4C6A" w14:paraId="3C9FD583" w14:textId="77777777" w:rsidTr="00D64A2F">
        <w:tc>
          <w:tcPr>
            <w:tcW w:w="2610" w:type="dxa"/>
          </w:tcPr>
          <w:p w14:paraId="1DD47308" w14:textId="77777777" w:rsidR="00F53892" w:rsidRPr="007B4C6A" w:rsidRDefault="00F53892" w:rsidP="00F53892">
            <w:pPr>
              <w:tabs>
                <w:tab w:val="clear" w:pos="227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4DBDCA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6DDF4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522D9EF3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22</w:t>
            </w:r>
          </w:p>
        </w:tc>
        <w:tc>
          <w:tcPr>
            <w:tcW w:w="270" w:type="dxa"/>
            <w:vAlign w:val="bottom"/>
          </w:tcPr>
          <w:p w14:paraId="3B37AACB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9FF168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  <w:vAlign w:val="bottom"/>
          </w:tcPr>
          <w:p w14:paraId="4FFCFD72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793D003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F53892" w:rsidRPr="007B4C6A" w14:paraId="60A1459A" w14:textId="77777777" w:rsidTr="00D64A2F">
        <w:tc>
          <w:tcPr>
            <w:tcW w:w="2610" w:type="dxa"/>
          </w:tcPr>
          <w:p w14:paraId="5ACED4EF" w14:textId="77777777" w:rsidR="00F53892" w:rsidRPr="007B4C6A" w:rsidRDefault="00F53892" w:rsidP="00F53892">
            <w:pPr>
              <w:tabs>
                <w:tab w:val="clear" w:pos="227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CBC691" w14:textId="60B14F4A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8D782C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5482579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80</w:t>
            </w:r>
          </w:p>
        </w:tc>
        <w:tc>
          <w:tcPr>
            <w:tcW w:w="270" w:type="dxa"/>
            <w:vAlign w:val="bottom"/>
          </w:tcPr>
          <w:p w14:paraId="7BD2659A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190AC32" w14:textId="0D3BC332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vAlign w:val="bottom"/>
          </w:tcPr>
          <w:p w14:paraId="362ADFB1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5D467DD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17</w:t>
            </w:r>
          </w:p>
        </w:tc>
      </w:tr>
      <w:tr w:rsidR="00F53892" w:rsidRPr="007B4C6A" w14:paraId="407EDF5C" w14:textId="77777777" w:rsidTr="00D64A2F">
        <w:tc>
          <w:tcPr>
            <w:tcW w:w="2610" w:type="dxa"/>
          </w:tcPr>
          <w:p w14:paraId="25F80741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B0814" w14:textId="71146834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1,5</w:t>
            </w:r>
            <w:r w:rsidR="0001433C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  <w:vAlign w:val="bottom"/>
          </w:tcPr>
          <w:p w14:paraId="6EB1BB55" w14:textId="77777777" w:rsidR="00F53892" w:rsidRPr="007B4C6A" w:rsidRDefault="00F53892" w:rsidP="00F5389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CA471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987</w:t>
            </w:r>
          </w:p>
        </w:tc>
        <w:tc>
          <w:tcPr>
            <w:tcW w:w="270" w:type="dxa"/>
            <w:vAlign w:val="bottom"/>
          </w:tcPr>
          <w:p w14:paraId="69ED4091" w14:textId="77777777" w:rsidR="00F53892" w:rsidRPr="007B4C6A" w:rsidRDefault="00F53892" w:rsidP="00F5389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2D962" w14:textId="7865BEB5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1433C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36" w:type="dxa"/>
            <w:vAlign w:val="bottom"/>
          </w:tcPr>
          <w:p w14:paraId="2CEA7538" w14:textId="77777777" w:rsidR="00F53892" w:rsidRPr="007B4C6A" w:rsidRDefault="00F53892" w:rsidP="00F5389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FBF69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184</w:t>
            </w:r>
          </w:p>
        </w:tc>
      </w:tr>
    </w:tbl>
    <w:p w14:paraId="7F318C94" w14:textId="77777777" w:rsidR="00F53892" w:rsidRPr="007B4C6A" w:rsidRDefault="00F53892" w:rsidP="00452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40CB403C" w14:textId="3CC225D1" w:rsidR="00EE056E" w:rsidRPr="007B4C6A" w:rsidRDefault="00EE056E" w:rsidP="00452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506C245F" w14:textId="77777777" w:rsidR="00EE056E" w:rsidRPr="007B4C6A" w:rsidRDefault="00EE056E" w:rsidP="004526BB">
      <w:pPr>
        <w:spacing w:line="240" w:lineRule="auto"/>
        <w:rPr>
          <w:rFonts w:ascii="Angsana New" w:hAnsi="Angsana New"/>
          <w:sz w:val="20"/>
          <w:szCs w:val="20"/>
        </w:rPr>
      </w:pPr>
    </w:p>
    <w:p w14:paraId="5FBC43E6" w14:textId="54D49655" w:rsidR="00EE056E" w:rsidRPr="007B4C6A" w:rsidRDefault="00EE056E" w:rsidP="00452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0F461D" w:rsidRPr="007B4C6A">
        <w:rPr>
          <w:rFonts w:ascii="Angsana New" w:hAnsi="Angsana New"/>
          <w:sz w:val="30"/>
          <w:szCs w:val="30"/>
        </w:rPr>
        <w:t>3</w:t>
      </w:r>
      <w:r w:rsidRPr="007B4C6A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0F461D" w:rsidRPr="007B4C6A">
        <w:rPr>
          <w:rFonts w:ascii="Angsana New" w:hAnsi="Angsana New"/>
          <w:sz w:val="30"/>
          <w:szCs w:val="30"/>
        </w:rPr>
        <w:t>15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="004526BB" w:rsidRPr="007B4C6A">
        <w:rPr>
          <w:rFonts w:ascii="Angsana New" w:hAnsi="Angsana New"/>
          <w:sz w:val="30"/>
          <w:szCs w:val="30"/>
          <w:cs/>
        </w:rPr>
        <w:br/>
      </w:r>
      <w:r w:rsidRPr="007B4C6A">
        <w:rPr>
          <w:rFonts w:ascii="Angsana New" w:hAnsi="Angsana New"/>
          <w:i/>
          <w:iCs/>
          <w:sz w:val="30"/>
          <w:szCs w:val="30"/>
          <w:cs/>
        </w:rPr>
        <w:t>(</w:t>
      </w:r>
      <w:r w:rsidRPr="007B4C6A">
        <w:rPr>
          <w:rFonts w:ascii="Angsana New" w:hAnsi="Angsana New"/>
          <w:i/>
          <w:iCs/>
          <w:sz w:val="30"/>
          <w:szCs w:val="30"/>
        </w:rPr>
        <w:t>256</w:t>
      </w:r>
      <w:r w:rsidR="004A0A2A" w:rsidRPr="007B4C6A">
        <w:rPr>
          <w:rFonts w:ascii="Angsana New" w:hAnsi="Angsana New"/>
          <w:i/>
          <w:iCs/>
          <w:sz w:val="30"/>
          <w:szCs w:val="30"/>
        </w:rPr>
        <w:t>1</w:t>
      </w:r>
      <w:r w:rsidRPr="007B4C6A">
        <w:rPr>
          <w:rFonts w:ascii="Angsana New" w:hAnsi="Angsana New"/>
          <w:i/>
          <w:iCs/>
          <w:sz w:val="30"/>
          <w:szCs w:val="30"/>
          <w:cs/>
        </w:rPr>
        <w:t xml:space="preserve">: อัตราร้อยละ </w:t>
      </w:r>
      <w:r w:rsidR="004A0A2A" w:rsidRPr="007B4C6A">
        <w:rPr>
          <w:rFonts w:ascii="Angsana New" w:hAnsi="Angsana New"/>
          <w:i/>
          <w:iCs/>
          <w:sz w:val="30"/>
          <w:szCs w:val="30"/>
        </w:rPr>
        <w:t>3</w:t>
      </w:r>
      <w:r w:rsidR="00176E9C" w:rsidRPr="007B4C6A">
        <w:rPr>
          <w:rFonts w:ascii="Angsana New" w:hAnsi="Angsana New"/>
          <w:i/>
          <w:iCs/>
          <w:sz w:val="30"/>
          <w:szCs w:val="30"/>
          <w:cs/>
        </w:rPr>
        <w:t xml:space="preserve"> ถึงอัตราร้อยละ </w:t>
      </w:r>
      <w:r w:rsidR="004A0A2A" w:rsidRPr="007B4C6A">
        <w:rPr>
          <w:rFonts w:ascii="Angsana New" w:hAnsi="Angsana New"/>
          <w:i/>
          <w:iCs/>
          <w:sz w:val="30"/>
          <w:szCs w:val="30"/>
          <w:cs/>
        </w:rPr>
        <w:t>15</w:t>
      </w:r>
      <w:r w:rsidRPr="007B4C6A">
        <w:rPr>
          <w:rFonts w:ascii="Angsana New" w:hAnsi="Angsana New"/>
          <w:i/>
          <w:iCs/>
          <w:sz w:val="30"/>
          <w:szCs w:val="30"/>
          <w:cs/>
        </w:rPr>
        <w:t>)</w:t>
      </w:r>
      <w:r w:rsidRPr="007B4C6A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0F461D" w:rsidRPr="007B4C6A">
        <w:rPr>
          <w:rFonts w:ascii="Angsana New" w:hAnsi="Angsana New"/>
          <w:sz w:val="30"/>
          <w:szCs w:val="30"/>
        </w:rPr>
        <w:t>3</w:t>
      </w:r>
      <w:r w:rsidRPr="007B4C6A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0F461D" w:rsidRPr="007B4C6A">
        <w:rPr>
          <w:rFonts w:ascii="Angsana New" w:hAnsi="Angsana New"/>
          <w:sz w:val="30"/>
          <w:szCs w:val="30"/>
        </w:rPr>
        <w:t>10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i/>
          <w:iCs/>
          <w:sz w:val="30"/>
          <w:szCs w:val="30"/>
          <w:cs/>
        </w:rPr>
        <w:t>(</w:t>
      </w:r>
      <w:r w:rsidR="0066440C" w:rsidRPr="007B4C6A">
        <w:rPr>
          <w:rFonts w:ascii="Angsana New" w:hAnsi="Angsana New"/>
          <w:i/>
          <w:iCs/>
          <w:sz w:val="30"/>
          <w:szCs w:val="30"/>
        </w:rPr>
        <w:t>2561</w:t>
      </w:r>
      <w:r w:rsidRPr="007B4C6A">
        <w:rPr>
          <w:rFonts w:ascii="Angsana New" w:hAnsi="Angsana New"/>
          <w:i/>
          <w:iCs/>
          <w:sz w:val="30"/>
          <w:szCs w:val="30"/>
          <w:cs/>
        </w:rPr>
        <w:t xml:space="preserve">: อัตราร้อยละ </w:t>
      </w:r>
      <w:r w:rsidR="004A0A2A" w:rsidRPr="007B4C6A">
        <w:rPr>
          <w:rFonts w:ascii="Angsana New" w:hAnsi="Angsana New"/>
          <w:i/>
          <w:iCs/>
          <w:sz w:val="30"/>
          <w:szCs w:val="30"/>
          <w:cs/>
        </w:rPr>
        <w:t>3</w:t>
      </w:r>
      <w:r w:rsidRPr="007B4C6A">
        <w:rPr>
          <w:rFonts w:ascii="Angsana New" w:hAnsi="Angsana New"/>
          <w:i/>
          <w:iCs/>
          <w:sz w:val="30"/>
          <w:szCs w:val="30"/>
          <w:cs/>
        </w:rPr>
        <w:t xml:space="preserve"> ถึงอัตราร้อยละ </w:t>
      </w:r>
      <w:r w:rsidR="004A0A2A" w:rsidRPr="007B4C6A">
        <w:rPr>
          <w:rFonts w:ascii="Angsana New" w:hAnsi="Angsana New"/>
          <w:i/>
          <w:iCs/>
          <w:sz w:val="30"/>
          <w:szCs w:val="30"/>
          <w:cs/>
        </w:rPr>
        <w:t>10</w:t>
      </w:r>
      <w:r w:rsidRPr="007B4C6A">
        <w:rPr>
          <w:rFonts w:ascii="Angsana New" w:hAnsi="Angsana New"/>
          <w:i/>
          <w:iCs/>
          <w:sz w:val="30"/>
          <w:szCs w:val="30"/>
          <w:cs/>
        </w:rPr>
        <w:t>)</w:t>
      </w:r>
      <w:r w:rsidRPr="007B4C6A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485C444" w14:textId="2AEAF8D0" w:rsidR="00A503A2" w:rsidRPr="007B4C6A" w:rsidRDefault="00A503A2" w:rsidP="00452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1357FE89" w14:textId="31CC7F60" w:rsidR="00F53892" w:rsidRPr="007B4C6A" w:rsidRDefault="00F53892" w:rsidP="00452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0D3F42CC" w14:textId="4EF23312" w:rsidR="00F53892" w:rsidRPr="007B4C6A" w:rsidRDefault="00F53892" w:rsidP="00452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3C9E24C3" w14:textId="19F523E9" w:rsidR="00F53892" w:rsidRPr="007B4C6A" w:rsidRDefault="00F53892" w:rsidP="00452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6C6F57AA" w14:textId="0683138A" w:rsidR="00F53892" w:rsidRPr="007B4C6A" w:rsidRDefault="00F53892" w:rsidP="00452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6D91557E" w14:textId="7B89C419" w:rsidR="00F53892" w:rsidRPr="007B4C6A" w:rsidRDefault="00F53892" w:rsidP="00452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2AC74C41" w14:textId="77777777" w:rsidR="007A1C6E" w:rsidRPr="007B4C6A" w:rsidRDefault="007A1C6E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3AC53480" w14:textId="77777777" w:rsidR="007A1C6E" w:rsidRPr="007B4C6A" w:rsidRDefault="007A1C6E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sz w:val="20"/>
          <w:szCs w:val="20"/>
        </w:rPr>
      </w:pPr>
    </w:p>
    <w:p w14:paraId="3A7BF901" w14:textId="77777777" w:rsidR="007A1C6E" w:rsidRPr="007B4C6A" w:rsidRDefault="007A1C6E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งบ</w:t>
      </w:r>
      <w:r w:rsidR="008D72FA" w:rsidRPr="007B4C6A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Pr="007B4C6A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4526BB" w:rsidRPr="007B4C6A">
        <w:rPr>
          <w:rFonts w:ascii="Angsana New" w:hAnsi="Angsana New"/>
          <w:sz w:val="30"/>
          <w:szCs w:val="30"/>
          <w:cs/>
        </w:rPr>
        <w:t>รฐานการรายงานทางการเงินฉบับต่าง</w:t>
      </w:r>
      <w:r w:rsidRPr="007B4C6A">
        <w:rPr>
          <w:rFonts w:ascii="Angsana New" w:hAnsi="Angsana New"/>
          <w:sz w:val="30"/>
          <w:szCs w:val="30"/>
          <w:cs/>
        </w:rPr>
        <w:t>ๆ ดังนี้</w:t>
      </w:r>
    </w:p>
    <w:p w14:paraId="410C616C" w14:textId="77777777" w:rsidR="007A1C6E" w:rsidRPr="007B4C6A" w:rsidRDefault="007A1C6E" w:rsidP="007A1C6E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1440"/>
        <w:gridCol w:w="236"/>
        <w:gridCol w:w="1294"/>
        <w:gridCol w:w="270"/>
        <w:gridCol w:w="1530"/>
        <w:gridCol w:w="236"/>
        <w:gridCol w:w="1384"/>
      </w:tblGrid>
      <w:tr w:rsidR="007A1C6E" w:rsidRPr="007B4C6A" w14:paraId="6FD9A6EB" w14:textId="77777777" w:rsidTr="00D64A2F">
        <w:trPr>
          <w:tblHeader/>
        </w:trPr>
        <w:tc>
          <w:tcPr>
            <w:tcW w:w="2970" w:type="dxa"/>
          </w:tcPr>
          <w:p w14:paraId="13023FB5" w14:textId="77777777" w:rsidR="007A1C6E" w:rsidRPr="007B4C6A" w:rsidRDefault="007A1C6E" w:rsidP="00BB1AB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852C391" w14:textId="77777777" w:rsidR="007A1C6E" w:rsidRPr="007B4C6A" w:rsidRDefault="007A1C6E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257015" w14:textId="77777777" w:rsidR="007A1C6E" w:rsidRPr="007B4C6A" w:rsidRDefault="007A1C6E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949D0BD" w14:textId="77777777" w:rsidR="007A1C6E" w:rsidRPr="007B4C6A" w:rsidRDefault="007A1C6E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892" w:rsidRPr="007B4C6A" w14:paraId="644A3A4F" w14:textId="77777777" w:rsidTr="00D64A2F">
        <w:trPr>
          <w:tblHeader/>
        </w:trPr>
        <w:tc>
          <w:tcPr>
            <w:tcW w:w="2970" w:type="dxa"/>
          </w:tcPr>
          <w:p w14:paraId="34A90D7F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777DC1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7202CE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8687BCD" w14:textId="6A0887C1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  <w:tc>
          <w:tcPr>
            <w:tcW w:w="270" w:type="dxa"/>
            <w:shd w:val="clear" w:color="auto" w:fill="auto"/>
          </w:tcPr>
          <w:p w14:paraId="5B626367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88C510A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A0DD8AD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303E6234" w14:textId="644CDAEA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</w:tr>
      <w:tr w:rsidR="00F53892" w:rsidRPr="007B4C6A" w14:paraId="681BFD46" w14:textId="77777777" w:rsidTr="00D64A2F">
        <w:trPr>
          <w:tblHeader/>
        </w:trPr>
        <w:tc>
          <w:tcPr>
            <w:tcW w:w="2970" w:type="dxa"/>
          </w:tcPr>
          <w:p w14:paraId="28A29CF8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6C902B" w14:textId="7377411C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6" w:type="dxa"/>
            <w:shd w:val="clear" w:color="auto" w:fill="auto"/>
          </w:tcPr>
          <w:p w14:paraId="3CE36C55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BBFC0E2" w14:textId="4109C3E9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  <w:tc>
          <w:tcPr>
            <w:tcW w:w="270" w:type="dxa"/>
            <w:shd w:val="clear" w:color="auto" w:fill="auto"/>
          </w:tcPr>
          <w:p w14:paraId="065798C3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98C31A7" w14:textId="2EAD9B7C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6" w:type="dxa"/>
            <w:shd w:val="clear" w:color="auto" w:fill="auto"/>
          </w:tcPr>
          <w:p w14:paraId="4259B214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6117E03" w14:textId="5532B5B8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</w:tr>
      <w:tr w:rsidR="00F53892" w:rsidRPr="007B4C6A" w14:paraId="265B9496" w14:textId="77777777" w:rsidTr="00D64A2F">
        <w:trPr>
          <w:tblHeader/>
        </w:trPr>
        <w:tc>
          <w:tcPr>
            <w:tcW w:w="2970" w:type="dxa"/>
          </w:tcPr>
          <w:p w14:paraId="35D6C975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BFB50DE" w14:textId="15722D3C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14:paraId="435A1370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1A891C4" w14:textId="08D91105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="00565CBE"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6AED037D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1ABB2D8" w14:textId="631F22EE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14:paraId="52F8D99E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FC15160" w14:textId="3C8BF6CD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</w:tr>
      <w:tr w:rsidR="00F53892" w:rsidRPr="007B4C6A" w14:paraId="63CB678A" w14:textId="77777777" w:rsidTr="00D64A2F">
        <w:trPr>
          <w:tblHeader/>
        </w:trPr>
        <w:tc>
          <w:tcPr>
            <w:tcW w:w="2970" w:type="dxa"/>
          </w:tcPr>
          <w:p w14:paraId="5C7187CF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740038" w14:textId="6087F75A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6" w:type="dxa"/>
            <w:shd w:val="clear" w:color="auto" w:fill="auto"/>
          </w:tcPr>
          <w:p w14:paraId="1F392D07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6F81205C" w14:textId="5B293294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2561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  <w:tc>
          <w:tcPr>
            <w:tcW w:w="270" w:type="dxa"/>
            <w:shd w:val="clear" w:color="auto" w:fill="auto"/>
          </w:tcPr>
          <w:p w14:paraId="47C359D0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C596C16" w14:textId="56862D68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7D945491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3E7D30F1" w14:textId="7488E038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2561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</w:tr>
      <w:tr w:rsidR="00F53892" w:rsidRPr="007B4C6A" w14:paraId="5A032BA3" w14:textId="77777777" w:rsidTr="00D64A2F">
        <w:trPr>
          <w:tblHeader/>
        </w:trPr>
        <w:tc>
          <w:tcPr>
            <w:tcW w:w="2970" w:type="dxa"/>
          </w:tcPr>
          <w:p w14:paraId="226F41E8" w14:textId="77777777" w:rsidR="00F53892" w:rsidRPr="007B4C6A" w:rsidRDefault="00F53892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1403787" w14:textId="420EC4B2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79EEC24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6D60076" w14:textId="7A982619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กันยายน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3ADC9179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C5AA4C" w14:textId="2E477CA2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C22E932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58F6DB" w14:textId="39FA8A83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กันยายน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>2561</w:t>
            </w:r>
          </w:p>
        </w:tc>
      </w:tr>
      <w:tr w:rsidR="00AC6564" w:rsidRPr="007B4C6A" w14:paraId="5E2AB18C" w14:textId="77777777" w:rsidTr="00D64A2F">
        <w:trPr>
          <w:tblHeader/>
        </w:trPr>
        <w:tc>
          <w:tcPr>
            <w:tcW w:w="2970" w:type="dxa"/>
          </w:tcPr>
          <w:p w14:paraId="37FFE62E" w14:textId="77777777" w:rsidR="00AC6564" w:rsidRPr="007B4C6A" w:rsidRDefault="00AC6564" w:rsidP="00F53892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F2E3D43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F12947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DC95F09" w14:textId="26EA2286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414FB8BB" w14:textId="77777777" w:rsidR="00AC6564" w:rsidRPr="007B4C6A" w:rsidRDefault="00AC6564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A6EBD52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61AF07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F84A13F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</w:pPr>
          </w:p>
        </w:tc>
      </w:tr>
      <w:tr w:rsidR="00F53892" w:rsidRPr="007B4C6A" w14:paraId="4F730963" w14:textId="77777777" w:rsidTr="00D64A2F">
        <w:trPr>
          <w:tblHeader/>
        </w:trPr>
        <w:tc>
          <w:tcPr>
            <w:tcW w:w="2970" w:type="dxa"/>
          </w:tcPr>
          <w:p w14:paraId="62E22E2D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0" w:type="dxa"/>
            <w:gridSpan w:val="7"/>
          </w:tcPr>
          <w:p w14:paraId="1A1269D6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3892" w:rsidRPr="007B4C6A" w14:paraId="66D1796D" w14:textId="77777777" w:rsidTr="00D64A2F">
        <w:tc>
          <w:tcPr>
            <w:tcW w:w="2970" w:type="dxa"/>
          </w:tcPr>
          <w:p w14:paraId="0B3C0238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2DDD5C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291E30C" w14:textId="5BA0A020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1,5</w:t>
            </w:r>
            <w:r w:rsidR="0001433C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007EC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5EFCA3ED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29A7F9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70" w:type="dxa"/>
            <w:vAlign w:val="bottom"/>
          </w:tcPr>
          <w:p w14:paraId="621DAC02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75CBD8B" w14:textId="3C2BD1FA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  <w:r w:rsidR="0001433C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36" w:type="dxa"/>
            <w:vAlign w:val="bottom"/>
          </w:tcPr>
          <w:p w14:paraId="2BE037CB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3C9265C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184</w:t>
            </w:r>
          </w:p>
        </w:tc>
      </w:tr>
      <w:tr w:rsidR="00F53892" w:rsidRPr="007B4C6A" w14:paraId="05C57CDD" w14:textId="77777777" w:rsidTr="00D64A2F">
        <w:tc>
          <w:tcPr>
            <w:tcW w:w="2970" w:type="dxa"/>
          </w:tcPr>
          <w:p w14:paraId="0D2C3AE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DD078F" w14:textId="7823424D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1,0</w:t>
            </w:r>
            <w:r w:rsidR="00216802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7F002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A3F6EB1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270" w:type="dxa"/>
            <w:vAlign w:val="bottom"/>
          </w:tcPr>
          <w:p w14:paraId="2E8660B5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438C283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36" w:type="dxa"/>
            <w:vAlign w:val="bottom"/>
          </w:tcPr>
          <w:p w14:paraId="408B15B9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2CD370B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F53892" w:rsidRPr="007B4C6A" w14:paraId="165AF002" w14:textId="77777777" w:rsidTr="00D64A2F">
        <w:tc>
          <w:tcPr>
            <w:tcW w:w="2970" w:type="dxa"/>
          </w:tcPr>
          <w:p w14:paraId="0453D1ED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A927F3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6E4741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53B0685F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70" w:type="dxa"/>
            <w:vAlign w:val="bottom"/>
          </w:tcPr>
          <w:p w14:paraId="31A0E399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482B51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vAlign w:val="bottom"/>
          </w:tcPr>
          <w:p w14:paraId="5FB287E2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F13D18D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F53892" w:rsidRPr="007B4C6A" w14:paraId="00CD59B4" w14:textId="77777777" w:rsidTr="00D64A2F">
        <w:tc>
          <w:tcPr>
            <w:tcW w:w="2970" w:type="dxa"/>
          </w:tcPr>
          <w:p w14:paraId="39B631C7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A069D9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E097968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360E0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17283FE7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E28422D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  <w:vAlign w:val="bottom"/>
          </w:tcPr>
          <w:p w14:paraId="697FC091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0B5D34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  <w:vAlign w:val="bottom"/>
          </w:tcPr>
          <w:p w14:paraId="00038EA1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38357D5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F53892" w:rsidRPr="007B4C6A" w14:paraId="366FD644" w14:textId="77777777" w:rsidTr="00D64A2F">
        <w:tc>
          <w:tcPr>
            <w:tcW w:w="2970" w:type="dxa"/>
          </w:tcPr>
          <w:p w14:paraId="60F70F17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0ACC80" w14:textId="7BB3860B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20</w:t>
            </w:r>
            <w:r w:rsidR="002168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3F763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E463CE0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91</w:t>
            </w:r>
          </w:p>
        </w:tc>
        <w:tc>
          <w:tcPr>
            <w:tcW w:w="270" w:type="dxa"/>
            <w:vAlign w:val="bottom"/>
          </w:tcPr>
          <w:p w14:paraId="579A2D49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0C82BCA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A44B382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8A754E0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3892" w:rsidRPr="007B4C6A" w14:paraId="0385B018" w14:textId="77777777" w:rsidTr="00D64A2F">
        <w:tc>
          <w:tcPr>
            <w:tcW w:w="2970" w:type="dxa"/>
          </w:tcPr>
          <w:p w14:paraId="7B7BADB7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C43C77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508C27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61D95BA" w14:textId="77777777" w:rsidR="00F53892" w:rsidRPr="007B4C6A" w:rsidRDefault="00F53892" w:rsidP="00F5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17</w:t>
            </w:r>
          </w:p>
        </w:tc>
        <w:tc>
          <w:tcPr>
            <w:tcW w:w="270" w:type="dxa"/>
            <w:vAlign w:val="bottom"/>
          </w:tcPr>
          <w:p w14:paraId="5805C714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B3212E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30CD687" w14:textId="77777777" w:rsidR="00F53892" w:rsidRPr="007B4C6A" w:rsidRDefault="00F53892" w:rsidP="00F538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E8EB36A" w14:textId="77777777" w:rsidR="00F53892" w:rsidRPr="007B4C6A" w:rsidRDefault="00F5389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3AC1403E" w14:textId="77777777" w:rsidR="00F574DF" w:rsidRPr="007B4C6A" w:rsidRDefault="00F574DF" w:rsidP="00F574DF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</w:rPr>
      </w:pPr>
    </w:p>
    <w:p w14:paraId="22CA54DB" w14:textId="77777777" w:rsidR="00D848F0" w:rsidRPr="007B4C6A" w:rsidRDefault="00D848F0" w:rsidP="00D848F0">
      <w:pPr>
        <w:rPr>
          <w:lang w:val="x-none" w:eastAsia="x-none"/>
        </w:rPr>
      </w:pPr>
    </w:p>
    <w:p w14:paraId="4726103A" w14:textId="5A9D2956" w:rsidR="00D848F0" w:rsidRPr="007B4C6A" w:rsidRDefault="00D848F0" w:rsidP="00D848F0">
      <w:pPr>
        <w:rPr>
          <w:lang w:val="x-none" w:eastAsia="x-none"/>
        </w:rPr>
      </w:pPr>
    </w:p>
    <w:p w14:paraId="5A47C140" w14:textId="0DCD9B81" w:rsidR="00F53892" w:rsidRPr="007B4C6A" w:rsidRDefault="00F53892" w:rsidP="00D848F0">
      <w:pPr>
        <w:rPr>
          <w:lang w:val="x-none" w:eastAsia="x-none"/>
        </w:rPr>
      </w:pPr>
    </w:p>
    <w:p w14:paraId="23D362E1" w14:textId="7F85225C" w:rsidR="00F53892" w:rsidRPr="007B4C6A" w:rsidRDefault="00F53892" w:rsidP="00D848F0">
      <w:pPr>
        <w:rPr>
          <w:lang w:val="x-none" w:eastAsia="x-none"/>
        </w:rPr>
      </w:pPr>
    </w:p>
    <w:p w14:paraId="31840E59" w14:textId="3227279A" w:rsidR="00F53892" w:rsidRPr="007B4C6A" w:rsidRDefault="00F53892" w:rsidP="00D848F0">
      <w:pPr>
        <w:rPr>
          <w:lang w:val="x-none" w:eastAsia="x-none"/>
        </w:rPr>
      </w:pPr>
    </w:p>
    <w:p w14:paraId="23270C6C" w14:textId="2C145E08" w:rsidR="00F53892" w:rsidRPr="007B4C6A" w:rsidRDefault="00F53892" w:rsidP="00D848F0">
      <w:pPr>
        <w:rPr>
          <w:lang w:val="x-none" w:eastAsia="x-none"/>
        </w:rPr>
      </w:pPr>
    </w:p>
    <w:p w14:paraId="246827BC" w14:textId="4AC90E12" w:rsidR="00F53892" w:rsidRPr="007B4C6A" w:rsidRDefault="00F53892" w:rsidP="00D848F0">
      <w:pPr>
        <w:rPr>
          <w:lang w:val="x-none" w:eastAsia="x-none"/>
        </w:rPr>
      </w:pPr>
    </w:p>
    <w:p w14:paraId="1E2D99EA" w14:textId="56766386" w:rsidR="00F53892" w:rsidRPr="007B4C6A" w:rsidRDefault="00F53892" w:rsidP="00D848F0">
      <w:pPr>
        <w:rPr>
          <w:lang w:val="x-none" w:eastAsia="x-none"/>
        </w:rPr>
      </w:pPr>
    </w:p>
    <w:p w14:paraId="16D4EA64" w14:textId="0130C896" w:rsidR="00F53892" w:rsidRPr="007B4C6A" w:rsidRDefault="00F53892" w:rsidP="00D848F0">
      <w:pPr>
        <w:rPr>
          <w:lang w:val="x-none" w:eastAsia="x-none"/>
        </w:rPr>
      </w:pPr>
    </w:p>
    <w:p w14:paraId="478BD631" w14:textId="5AA4FC61" w:rsidR="00F53892" w:rsidRPr="007B4C6A" w:rsidRDefault="00F53892" w:rsidP="00D848F0">
      <w:pPr>
        <w:rPr>
          <w:lang w:val="x-none" w:eastAsia="x-none"/>
        </w:rPr>
      </w:pPr>
    </w:p>
    <w:p w14:paraId="0672EDBC" w14:textId="0216E645" w:rsidR="00F53892" w:rsidRPr="007B4C6A" w:rsidRDefault="00F53892" w:rsidP="00D848F0">
      <w:pPr>
        <w:rPr>
          <w:lang w:val="x-none" w:eastAsia="x-none"/>
        </w:rPr>
      </w:pPr>
    </w:p>
    <w:p w14:paraId="438C958C" w14:textId="0351E359" w:rsidR="00F53892" w:rsidRPr="007B4C6A" w:rsidRDefault="00F53892" w:rsidP="00D848F0">
      <w:pPr>
        <w:rPr>
          <w:lang w:val="x-none" w:eastAsia="x-none"/>
        </w:rPr>
      </w:pPr>
    </w:p>
    <w:p w14:paraId="778B7C62" w14:textId="3D2FBE81" w:rsidR="00F53892" w:rsidRPr="007B4C6A" w:rsidRDefault="00F53892" w:rsidP="00D848F0">
      <w:pPr>
        <w:rPr>
          <w:lang w:val="x-none" w:eastAsia="x-none"/>
        </w:rPr>
      </w:pPr>
    </w:p>
    <w:p w14:paraId="6BAC31DA" w14:textId="480173FA" w:rsidR="00F53892" w:rsidRPr="007B4C6A" w:rsidRDefault="00F53892" w:rsidP="00D848F0">
      <w:pPr>
        <w:rPr>
          <w:lang w:val="x-none" w:eastAsia="x-none"/>
        </w:rPr>
      </w:pPr>
    </w:p>
    <w:p w14:paraId="7ACB1A5A" w14:textId="5CBEFB69" w:rsidR="00F53892" w:rsidRPr="007B4C6A" w:rsidRDefault="00F53892" w:rsidP="00D848F0">
      <w:pPr>
        <w:rPr>
          <w:lang w:val="x-none" w:eastAsia="x-none"/>
        </w:rPr>
      </w:pPr>
    </w:p>
    <w:p w14:paraId="25BFC9C8" w14:textId="77777777" w:rsidR="00F53892" w:rsidRPr="007B4C6A" w:rsidRDefault="00F53892" w:rsidP="00D848F0">
      <w:pPr>
        <w:rPr>
          <w:lang w:val="x-none" w:eastAsia="x-none"/>
        </w:rPr>
      </w:pPr>
    </w:p>
    <w:p w14:paraId="1A496387" w14:textId="77777777" w:rsidR="00D848F0" w:rsidRPr="007B4C6A" w:rsidRDefault="00D848F0" w:rsidP="00D848F0">
      <w:pPr>
        <w:rPr>
          <w:lang w:val="x-none" w:eastAsia="x-none"/>
        </w:rPr>
      </w:pPr>
    </w:p>
    <w:p w14:paraId="0C7BFF73" w14:textId="77777777" w:rsidR="00F574DF" w:rsidRPr="007B4C6A" w:rsidRDefault="00F574DF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eastAsia="Times New Roman" w:hAnsi="Angsana New"/>
          <w:sz w:val="30"/>
          <w:szCs w:val="30"/>
        </w:rPr>
      </w:pPr>
      <w:r w:rsidRPr="007B4C6A">
        <w:rPr>
          <w:rFonts w:ascii="Angsana New" w:eastAsia="Times New Roman" w:hAnsi="Angsana New"/>
          <w:sz w:val="30"/>
          <w:szCs w:val="30"/>
          <w:cs/>
        </w:rPr>
        <w:t>ต้นทุนทางการเงิน</w:t>
      </w:r>
    </w:p>
    <w:p w14:paraId="0C03843F" w14:textId="77777777" w:rsidR="00F574DF" w:rsidRPr="007B4C6A" w:rsidRDefault="00F574DF" w:rsidP="00F574D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932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17"/>
        <w:gridCol w:w="811"/>
        <w:gridCol w:w="1121"/>
        <w:gridCol w:w="254"/>
        <w:gridCol w:w="1291"/>
        <w:gridCol w:w="269"/>
        <w:gridCol w:w="1086"/>
        <w:gridCol w:w="237"/>
        <w:gridCol w:w="1341"/>
      </w:tblGrid>
      <w:tr w:rsidR="00F574DF" w:rsidRPr="007B4C6A" w14:paraId="2536641E" w14:textId="77777777" w:rsidTr="00DB4FD5">
        <w:trPr>
          <w:trHeight w:val="155"/>
          <w:tblHeader/>
        </w:trPr>
        <w:tc>
          <w:tcPr>
            <w:tcW w:w="1564" w:type="pct"/>
          </w:tcPr>
          <w:p w14:paraId="7DF51177" w14:textId="77777777" w:rsidR="00F574DF" w:rsidRPr="007B4C6A" w:rsidRDefault="00F574DF" w:rsidP="00F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3DAC055B" w14:textId="77777777" w:rsidR="00F574DF" w:rsidRPr="007B4C6A" w:rsidRDefault="00F574DF" w:rsidP="00F574D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9" w:type="pct"/>
            <w:gridSpan w:val="3"/>
          </w:tcPr>
          <w:p w14:paraId="0B56491B" w14:textId="77777777" w:rsidR="00F574DF" w:rsidRPr="007B4C6A" w:rsidRDefault="00F574DF" w:rsidP="00F574DF">
            <w:pPr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83F4A82" w14:textId="77777777" w:rsidR="00F574DF" w:rsidRPr="007B4C6A" w:rsidRDefault="00F574DF" w:rsidP="00F574DF">
            <w:pPr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pct"/>
            <w:gridSpan w:val="3"/>
          </w:tcPr>
          <w:p w14:paraId="7F1A0B74" w14:textId="77777777" w:rsidR="00F574DF" w:rsidRPr="007B4C6A" w:rsidRDefault="00F574DF" w:rsidP="00F574DF">
            <w:pPr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892" w:rsidRPr="007B4C6A" w14:paraId="4A932525" w14:textId="77777777" w:rsidTr="00D64A2F">
        <w:trPr>
          <w:tblHeader/>
        </w:trPr>
        <w:tc>
          <w:tcPr>
            <w:tcW w:w="1564" w:type="pct"/>
          </w:tcPr>
          <w:p w14:paraId="28443A5E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5C7FED02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  <w:vAlign w:val="center"/>
          </w:tcPr>
          <w:p w14:paraId="32B43CC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478D1422" w14:textId="77777777" w:rsidR="00F53892" w:rsidRPr="007B4C6A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2" w:type="pct"/>
            <w:vAlign w:val="center"/>
          </w:tcPr>
          <w:p w14:paraId="0A4A34C5" w14:textId="085A43D8" w:rsidR="00F53892" w:rsidRPr="00D64A2F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  <w:tc>
          <w:tcPr>
            <w:tcW w:w="144" w:type="pct"/>
          </w:tcPr>
          <w:p w14:paraId="5BD729EE" w14:textId="77777777" w:rsidR="00F53892" w:rsidRPr="00D64A2F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68706A6C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BAF9EB5" w14:textId="77777777" w:rsidR="00F53892" w:rsidRPr="007B4C6A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14:paraId="5B6847B1" w14:textId="59D6644F" w:rsidR="00F53892" w:rsidRPr="00D64A2F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</w:tr>
      <w:tr w:rsidR="00F53892" w:rsidRPr="007B4C6A" w14:paraId="0D5E4E73" w14:textId="77777777" w:rsidTr="00D64A2F">
        <w:trPr>
          <w:tblHeader/>
        </w:trPr>
        <w:tc>
          <w:tcPr>
            <w:tcW w:w="1564" w:type="pct"/>
          </w:tcPr>
          <w:p w14:paraId="391F377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7D9FE436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  <w:vAlign w:val="center"/>
          </w:tcPr>
          <w:p w14:paraId="7A02E1DA" w14:textId="0DAF0DC9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6" w:type="pct"/>
          </w:tcPr>
          <w:p w14:paraId="5B9F5A4F" w14:textId="77777777" w:rsidR="00F53892" w:rsidRPr="007B4C6A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2" w:type="pct"/>
            <w:vAlign w:val="center"/>
          </w:tcPr>
          <w:p w14:paraId="0B587B1E" w14:textId="053A3DEA" w:rsidR="00F53892" w:rsidRPr="00D64A2F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  <w:tc>
          <w:tcPr>
            <w:tcW w:w="144" w:type="pct"/>
          </w:tcPr>
          <w:p w14:paraId="5C77EF62" w14:textId="77777777" w:rsidR="00F53892" w:rsidRPr="00D64A2F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027795E" w14:textId="2D495742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7" w:type="pct"/>
          </w:tcPr>
          <w:p w14:paraId="0567BACF" w14:textId="77777777" w:rsidR="00F53892" w:rsidRPr="007B4C6A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14:paraId="77763864" w14:textId="6CA6BA1E" w:rsidR="00F53892" w:rsidRPr="00D64A2F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</w:tr>
      <w:tr w:rsidR="00F53892" w:rsidRPr="007B4C6A" w14:paraId="4E17097A" w14:textId="77777777" w:rsidTr="00D64A2F">
        <w:trPr>
          <w:tblHeader/>
        </w:trPr>
        <w:tc>
          <w:tcPr>
            <w:tcW w:w="1564" w:type="pct"/>
          </w:tcPr>
          <w:p w14:paraId="6653525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258AFD78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  <w:vAlign w:val="center"/>
          </w:tcPr>
          <w:p w14:paraId="602AB5F7" w14:textId="31BA0FA6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36" w:type="pct"/>
          </w:tcPr>
          <w:p w14:paraId="6193A89C" w14:textId="77777777" w:rsidR="00F53892" w:rsidRPr="007B4C6A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2" w:type="pct"/>
            <w:vAlign w:val="center"/>
          </w:tcPr>
          <w:p w14:paraId="78B84761" w14:textId="0784B324" w:rsidR="00F53892" w:rsidRPr="00D64A2F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="00565CBE"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" w:type="pct"/>
          </w:tcPr>
          <w:p w14:paraId="509744DB" w14:textId="77777777" w:rsidR="00F53892" w:rsidRPr="00D64A2F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56395FB2" w14:textId="041C783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27" w:type="pct"/>
          </w:tcPr>
          <w:p w14:paraId="72191D35" w14:textId="77777777" w:rsidR="00F53892" w:rsidRPr="007B4C6A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14:paraId="48826986" w14:textId="14336140" w:rsidR="00F53892" w:rsidRPr="00D64A2F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</w:tr>
      <w:tr w:rsidR="00F53892" w:rsidRPr="007B4C6A" w14:paraId="4C17F7EF" w14:textId="77777777" w:rsidTr="00D64A2F">
        <w:trPr>
          <w:tblHeader/>
        </w:trPr>
        <w:tc>
          <w:tcPr>
            <w:tcW w:w="1564" w:type="pct"/>
          </w:tcPr>
          <w:p w14:paraId="584952C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0FFA1E59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  <w:vAlign w:val="center"/>
          </w:tcPr>
          <w:p w14:paraId="096B05B1" w14:textId="0A51F3D4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36" w:type="pct"/>
          </w:tcPr>
          <w:p w14:paraId="69C6041B" w14:textId="77777777" w:rsidR="00F53892" w:rsidRPr="007B4C6A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2" w:type="pct"/>
            <w:vAlign w:val="center"/>
          </w:tcPr>
          <w:p w14:paraId="6C987179" w14:textId="5F6BFCA3" w:rsidR="00F53892" w:rsidRPr="00D64A2F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2561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  <w:tc>
          <w:tcPr>
            <w:tcW w:w="144" w:type="pct"/>
          </w:tcPr>
          <w:p w14:paraId="2F461DDA" w14:textId="77777777" w:rsidR="00F53892" w:rsidRPr="00D64A2F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2FF40771" w14:textId="58852E94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3FCE4C53" w14:textId="77777777" w:rsidR="00F53892" w:rsidRPr="007B4C6A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14:paraId="6852D08F" w14:textId="5A130EF2" w:rsidR="00F53892" w:rsidRPr="00D64A2F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2561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</w:tr>
      <w:tr w:rsidR="00F53892" w:rsidRPr="007B4C6A" w14:paraId="0A575B75" w14:textId="77777777" w:rsidTr="00D64A2F">
        <w:trPr>
          <w:tblHeader/>
        </w:trPr>
        <w:tc>
          <w:tcPr>
            <w:tcW w:w="1564" w:type="pct"/>
          </w:tcPr>
          <w:p w14:paraId="05102306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571C5141" w14:textId="34A9856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1" w:type="pct"/>
          </w:tcPr>
          <w:p w14:paraId="74660DAA" w14:textId="030E3F9E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14:paraId="0A2737E9" w14:textId="77777777" w:rsidR="00F53892" w:rsidRPr="007B4C6A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1D989095" w14:textId="4D692E69" w:rsidR="00F53892" w:rsidRPr="00D64A2F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กันยายน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00EF5AAE" w14:textId="77777777" w:rsidR="00F53892" w:rsidRPr="00D64A2F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797681AD" w14:textId="74E46134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5259BA17" w14:textId="77777777" w:rsidR="00F53892" w:rsidRPr="007B4C6A" w:rsidRDefault="00F53892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</w:tcPr>
          <w:p w14:paraId="5744ED7B" w14:textId="48D3C8FA" w:rsidR="00F53892" w:rsidRPr="00D64A2F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กันยายน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>2561</w:t>
            </w:r>
          </w:p>
        </w:tc>
      </w:tr>
      <w:tr w:rsidR="00AC6564" w:rsidRPr="007B4C6A" w14:paraId="2475A396" w14:textId="77777777" w:rsidTr="00F53892">
        <w:trPr>
          <w:tblHeader/>
        </w:trPr>
        <w:tc>
          <w:tcPr>
            <w:tcW w:w="1564" w:type="pct"/>
          </w:tcPr>
          <w:p w14:paraId="3724D953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1BB209B7" w14:textId="77777777" w:rsidR="00AC6564" w:rsidRPr="007B4C6A" w:rsidRDefault="00AC6564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182B6CAD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4F4EF5B" w14:textId="77777777" w:rsidR="00AC6564" w:rsidRPr="007B4C6A" w:rsidRDefault="00AC6564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538F4CF9" w14:textId="50116FC2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4" w:type="pct"/>
          </w:tcPr>
          <w:p w14:paraId="3B88E145" w14:textId="77777777" w:rsidR="00AC6564" w:rsidRPr="007B4C6A" w:rsidRDefault="00AC6564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D36F4BA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0574330" w14:textId="77777777" w:rsidR="00AC6564" w:rsidRPr="007B4C6A" w:rsidRDefault="00AC6564" w:rsidP="00F53892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</w:tcPr>
          <w:p w14:paraId="7EB94414" w14:textId="77777777" w:rsidR="00AC6564" w:rsidRPr="007B4C6A" w:rsidRDefault="00AC6564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</w:pPr>
          </w:p>
        </w:tc>
      </w:tr>
      <w:tr w:rsidR="00F53892" w:rsidRPr="007B4C6A" w14:paraId="78E56EED" w14:textId="77777777" w:rsidTr="00DB4FD5">
        <w:trPr>
          <w:trHeight w:val="335"/>
          <w:tblHeader/>
        </w:trPr>
        <w:tc>
          <w:tcPr>
            <w:tcW w:w="1564" w:type="pct"/>
          </w:tcPr>
          <w:p w14:paraId="584CDCC3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17BE1A7B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02" w:type="pct"/>
            <w:gridSpan w:val="7"/>
          </w:tcPr>
          <w:p w14:paraId="730A9AE6" w14:textId="77777777" w:rsidR="00F53892" w:rsidRPr="007B4C6A" w:rsidRDefault="00F53892" w:rsidP="00F53892">
            <w:pPr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3892" w:rsidRPr="007B4C6A" w14:paraId="5BCF04D4" w14:textId="77777777" w:rsidTr="00DB4FD5">
        <w:trPr>
          <w:trHeight w:val="70"/>
        </w:trPr>
        <w:tc>
          <w:tcPr>
            <w:tcW w:w="1564" w:type="pct"/>
          </w:tcPr>
          <w:p w14:paraId="14DD603A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 w:right="-198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35" w:type="pct"/>
          </w:tcPr>
          <w:p w14:paraId="0BC15ABA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</w:tcPr>
          <w:p w14:paraId="13C25A41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20D2A6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6E21AE5A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2A9E38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7049700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6218782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14:paraId="5F585C05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53892" w:rsidRPr="007B4C6A" w14:paraId="4B7641AD" w14:textId="77777777" w:rsidTr="00DB4FD5">
        <w:trPr>
          <w:trHeight w:val="155"/>
        </w:trPr>
        <w:tc>
          <w:tcPr>
            <w:tcW w:w="1564" w:type="pct"/>
          </w:tcPr>
          <w:p w14:paraId="2FF93121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5" w:type="pct"/>
          </w:tcPr>
          <w:p w14:paraId="05DE78FD" w14:textId="312A60CA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01" w:type="pct"/>
            <w:shd w:val="clear" w:color="auto" w:fill="auto"/>
          </w:tcPr>
          <w:p w14:paraId="42D425A7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90"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18</w:t>
            </w:r>
          </w:p>
        </w:tc>
        <w:tc>
          <w:tcPr>
            <w:tcW w:w="136" w:type="pct"/>
            <w:shd w:val="clear" w:color="auto" w:fill="auto"/>
          </w:tcPr>
          <w:p w14:paraId="5FB543C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47F6B191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5E06D3F4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6FE0E08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B6D334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14:paraId="47560E7A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53892" w:rsidRPr="007B4C6A" w14:paraId="22F832A6" w14:textId="77777777" w:rsidTr="00DB4FD5">
        <w:trPr>
          <w:trHeight w:val="155"/>
        </w:trPr>
        <w:tc>
          <w:tcPr>
            <w:tcW w:w="1564" w:type="pct"/>
          </w:tcPr>
          <w:p w14:paraId="12C25E25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35" w:type="pct"/>
          </w:tcPr>
          <w:p w14:paraId="45A2722E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4032628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90"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997</w:t>
            </w:r>
          </w:p>
        </w:tc>
        <w:tc>
          <w:tcPr>
            <w:tcW w:w="136" w:type="pct"/>
            <w:shd w:val="clear" w:color="auto" w:fill="auto"/>
          </w:tcPr>
          <w:p w14:paraId="07DB7F0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0AA54015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449</w:t>
            </w:r>
          </w:p>
        </w:tc>
        <w:tc>
          <w:tcPr>
            <w:tcW w:w="144" w:type="pct"/>
            <w:shd w:val="clear" w:color="auto" w:fill="auto"/>
          </w:tcPr>
          <w:p w14:paraId="009827D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83E3900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679</w:t>
            </w:r>
          </w:p>
        </w:tc>
        <w:tc>
          <w:tcPr>
            <w:tcW w:w="127" w:type="pct"/>
            <w:shd w:val="clear" w:color="auto" w:fill="auto"/>
          </w:tcPr>
          <w:p w14:paraId="361DAE8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14:paraId="2BBD948A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400</w:t>
            </w:r>
          </w:p>
        </w:tc>
      </w:tr>
      <w:tr w:rsidR="00F53892" w:rsidRPr="007B4C6A" w14:paraId="060A8DCD" w14:textId="77777777" w:rsidTr="00DB4FD5">
        <w:trPr>
          <w:trHeight w:val="155"/>
        </w:trPr>
        <w:tc>
          <w:tcPr>
            <w:tcW w:w="1564" w:type="pct"/>
          </w:tcPr>
          <w:p w14:paraId="26BBCCD8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35" w:type="pct"/>
          </w:tcPr>
          <w:p w14:paraId="0DAE3956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FDA5AED" w14:textId="41CFE48C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90"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216802">
              <w:rPr>
                <w:rFonts w:ascii="Angsana New" w:eastAsia="Times New Roman" w:hAnsi="Angsana New"/>
                <w:sz w:val="30"/>
                <w:szCs w:val="30"/>
              </w:rPr>
              <w:t>35</w:t>
            </w:r>
          </w:p>
        </w:tc>
        <w:tc>
          <w:tcPr>
            <w:tcW w:w="136" w:type="pct"/>
            <w:shd w:val="clear" w:color="auto" w:fill="auto"/>
          </w:tcPr>
          <w:p w14:paraId="26DF2944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5A3ED03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183</w:t>
            </w:r>
          </w:p>
        </w:tc>
        <w:tc>
          <w:tcPr>
            <w:tcW w:w="144" w:type="pct"/>
            <w:shd w:val="clear" w:color="auto" w:fill="auto"/>
          </w:tcPr>
          <w:p w14:paraId="36C6EF3A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8D459B8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11</w:t>
            </w:r>
          </w:p>
        </w:tc>
        <w:tc>
          <w:tcPr>
            <w:tcW w:w="127" w:type="pct"/>
            <w:shd w:val="clear" w:color="auto" w:fill="auto"/>
          </w:tcPr>
          <w:p w14:paraId="55828C8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14:paraId="0C5723F1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53892" w:rsidRPr="007B4C6A" w14:paraId="6C4E578D" w14:textId="77777777" w:rsidTr="00DB4FD5">
        <w:trPr>
          <w:trHeight w:val="70"/>
        </w:trPr>
        <w:tc>
          <w:tcPr>
            <w:tcW w:w="1564" w:type="pct"/>
          </w:tcPr>
          <w:p w14:paraId="5DEE9C41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435" w:type="pct"/>
          </w:tcPr>
          <w:p w14:paraId="25ED5EF4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1E607B5A" w14:textId="5F7FAD6B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90" w:right="-11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1,25</w:t>
            </w:r>
            <w:r w:rsidR="0021680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6" w:type="pct"/>
            <w:shd w:val="clear" w:color="auto" w:fill="auto"/>
          </w:tcPr>
          <w:p w14:paraId="7668F4D3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</w:tcPr>
          <w:p w14:paraId="33852748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144" w:type="pct"/>
            <w:shd w:val="clear" w:color="auto" w:fill="auto"/>
          </w:tcPr>
          <w:p w14:paraId="1640CCE6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4F0161EE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127" w:type="pct"/>
            <w:shd w:val="clear" w:color="auto" w:fill="auto"/>
          </w:tcPr>
          <w:p w14:paraId="0316C127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1AFCB8E8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400</w:t>
            </w:r>
          </w:p>
        </w:tc>
      </w:tr>
      <w:tr w:rsidR="00F53892" w:rsidRPr="007B4C6A" w14:paraId="30C2BC00" w14:textId="77777777" w:rsidTr="00DB4FD5">
        <w:trPr>
          <w:trHeight w:val="155"/>
        </w:trPr>
        <w:tc>
          <w:tcPr>
            <w:tcW w:w="1564" w:type="pct"/>
          </w:tcPr>
          <w:p w14:paraId="1481A0B4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435" w:type="pct"/>
          </w:tcPr>
          <w:p w14:paraId="4BFEE332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0C5ECBC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22</w:t>
            </w:r>
          </w:p>
        </w:tc>
        <w:tc>
          <w:tcPr>
            <w:tcW w:w="136" w:type="pct"/>
            <w:shd w:val="clear" w:color="auto" w:fill="auto"/>
          </w:tcPr>
          <w:p w14:paraId="2BBC909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14:paraId="7C04085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41C195E7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AA088B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  <w:shd w:val="clear" w:color="auto" w:fill="auto"/>
          </w:tcPr>
          <w:p w14:paraId="3BA9F7D3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2953299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53892" w:rsidRPr="007B4C6A" w14:paraId="33F32F7C" w14:textId="77777777" w:rsidTr="00DB4FD5">
        <w:trPr>
          <w:trHeight w:val="70"/>
        </w:trPr>
        <w:tc>
          <w:tcPr>
            <w:tcW w:w="1564" w:type="pct"/>
          </w:tcPr>
          <w:p w14:paraId="39B30A1E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 w:firstLine="4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249801A2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36A6E" w14:textId="402CC48D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1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1,27</w:t>
            </w:r>
            <w:r w:rsidR="0021680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2A970236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9C04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144" w:type="pct"/>
            <w:shd w:val="clear" w:color="auto" w:fill="auto"/>
          </w:tcPr>
          <w:p w14:paraId="763A53D0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E5743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694</w:t>
            </w:r>
          </w:p>
        </w:tc>
        <w:tc>
          <w:tcPr>
            <w:tcW w:w="127" w:type="pct"/>
            <w:shd w:val="clear" w:color="auto" w:fill="auto"/>
          </w:tcPr>
          <w:p w14:paraId="59567330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DEE13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400</w:t>
            </w:r>
          </w:p>
        </w:tc>
      </w:tr>
      <w:tr w:rsidR="00F53892" w:rsidRPr="007B4C6A" w14:paraId="14EFBFBF" w14:textId="77777777" w:rsidTr="00DB4FD5">
        <w:trPr>
          <w:trHeight w:val="155"/>
        </w:trPr>
        <w:tc>
          <w:tcPr>
            <w:tcW w:w="1564" w:type="pct"/>
          </w:tcPr>
          <w:p w14:paraId="1371870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 w:firstLine="48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435" w:type="pct"/>
          </w:tcPr>
          <w:p w14:paraId="05570A38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772FA98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01"/>
              </w:tabs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7A88BB05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</w:tcPr>
          <w:p w14:paraId="6A7BBA8E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16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27B0D0A6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45413BD5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2A137D0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2DE713C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53892" w:rsidRPr="007B4C6A" w14:paraId="6CC70A9B" w14:textId="77777777" w:rsidTr="00DB4FD5">
        <w:trPr>
          <w:trHeight w:val="155"/>
        </w:trPr>
        <w:tc>
          <w:tcPr>
            <w:tcW w:w="1564" w:type="pct"/>
          </w:tcPr>
          <w:p w14:paraId="4C9BCA2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หัก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จำนวนที่รวมอยู่ในต้นทุนของ</w:t>
            </w:r>
          </w:p>
        </w:tc>
        <w:tc>
          <w:tcPr>
            <w:tcW w:w="435" w:type="pct"/>
          </w:tcPr>
          <w:p w14:paraId="0FA7ADEA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</w:tcPr>
          <w:p w14:paraId="2EC798C4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01"/>
              </w:tabs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A3C57DE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3803B01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16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887240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D93C4B0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8ED59B2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14:paraId="4496EB20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53892" w:rsidRPr="007B4C6A" w14:paraId="299B9727" w14:textId="77777777" w:rsidTr="00DB4FD5">
        <w:trPr>
          <w:trHeight w:val="80"/>
        </w:trPr>
        <w:tc>
          <w:tcPr>
            <w:tcW w:w="1564" w:type="pct"/>
          </w:tcPr>
          <w:p w14:paraId="2AEED04D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     สินทรัพย์ที่เข้าเงื่อนไข</w:t>
            </w:r>
          </w:p>
        </w:tc>
        <w:tc>
          <w:tcPr>
            <w:tcW w:w="435" w:type="pct"/>
          </w:tcPr>
          <w:p w14:paraId="26B9D458" w14:textId="77777777" w:rsidR="00F53892" w:rsidRPr="007B4C6A" w:rsidRDefault="00F53892" w:rsidP="00F53892">
            <w:pPr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</w:tcPr>
          <w:p w14:paraId="4213FA8D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01"/>
              </w:tabs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37FD11C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2985E981" w14:textId="77777777" w:rsidR="00F53892" w:rsidRPr="007B4C6A" w:rsidRDefault="00F53892" w:rsidP="00F53892">
            <w:pPr>
              <w:tabs>
                <w:tab w:val="clear" w:pos="680"/>
                <w:tab w:val="decimal" w:pos="790"/>
              </w:tabs>
              <w:ind w:right="1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15BB48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629A7DE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71996B1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14:paraId="7BB6A9C3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53892" w:rsidRPr="007B4C6A" w14:paraId="7EEB9070" w14:textId="77777777" w:rsidTr="00DB4FD5">
        <w:trPr>
          <w:trHeight w:val="80"/>
        </w:trPr>
        <w:tc>
          <w:tcPr>
            <w:tcW w:w="1564" w:type="pct"/>
          </w:tcPr>
          <w:p w14:paraId="510269A4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72" w:hanging="36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  โครงการอสังหาริมทรัพย์ระหว่างการพัฒนา</w:t>
            </w:r>
          </w:p>
        </w:tc>
        <w:tc>
          <w:tcPr>
            <w:tcW w:w="435" w:type="pct"/>
          </w:tcPr>
          <w:p w14:paraId="649B9470" w14:textId="77777777" w:rsidR="00F53892" w:rsidRPr="007B4C6A" w:rsidRDefault="00F53892" w:rsidP="00F53892">
            <w:pPr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  <w:p w14:paraId="3F9A810D" w14:textId="107D3788" w:rsidR="00F53892" w:rsidRPr="007B4C6A" w:rsidRDefault="00565CBE" w:rsidP="00F53892">
            <w:pPr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601" w:type="pct"/>
          </w:tcPr>
          <w:p w14:paraId="2555ACE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01"/>
              </w:tabs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62D8252A" w14:textId="2EC81BDF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46</w:t>
            </w:r>
            <w:r w:rsidR="00216802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6" w:type="pct"/>
          </w:tcPr>
          <w:p w14:paraId="19169C05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136C248A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22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36C288DE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9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183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6009721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56B5E42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630BEBC2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B604CE3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14:paraId="18729162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7E402C2C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53892" w:rsidRPr="007B4C6A" w14:paraId="63D2D6B7" w14:textId="77777777" w:rsidTr="00DB4FD5">
        <w:trPr>
          <w:trHeight w:val="80"/>
        </w:trPr>
        <w:tc>
          <w:tcPr>
            <w:tcW w:w="1564" w:type="pct"/>
          </w:tcPr>
          <w:p w14:paraId="2E110DA7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72" w:hanging="36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  อสังหาริมทรัพย์เพื่อการลงทุน</w:t>
            </w:r>
          </w:p>
        </w:tc>
        <w:tc>
          <w:tcPr>
            <w:tcW w:w="435" w:type="pct"/>
          </w:tcPr>
          <w:p w14:paraId="5F4587F9" w14:textId="77777777" w:rsidR="00F53892" w:rsidRPr="007B4C6A" w:rsidRDefault="00F53892" w:rsidP="00F53892">
            <w:pPr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  <w:p w14:paraId="097E402A" w14:textId="6629A669" w:rsidR="00F53892" w:rsidRPr="007B4C6A" w:rsidRDefault="009632D6" w:rsidP="00F53892">
            <w:pPr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601" w:type="pct"/>
          </w:tcPr>
          <w:p w14:paraId="4B704387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2CDB7BB1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6" w:type="pct"/>
          </w:tcPr>
          <w:p w14:paraId="7B25137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5869623F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22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5DEB01CC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95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1BB0D311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99DF27D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6B6C91E7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F264BB8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14:paraId="3B33B4F9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9B29A36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53892" w:rsidRPr="007B4C6A" w14:paraId="00F65D91" w14:textId="77777777" w:rsidTr="00DB4FD5">
        <w:trPr>
          <w:trHeight w:val="154"/>
        </w:trPr>
        <w:tc>
          <w:tcPr>
            <w:tcW w:w="1564" w:type="pct"/>
          </w:tcPr>
          <w:p w14:paraId="2A84272A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2ADF3353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4FC0D26A" w14:textId="4DE20E15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</w:t>
            </w:r>
            <w:r w:rsidR="0021680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65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6" w:type="pct"/>
          </w:tcPr>
          <w:p w14:paraId="33550F7D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6140063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9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(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184</w:t>
            </w: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703BB469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3D851C14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692EF87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3DFBD3BA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53892" w:rsidRPr="007B4C6A" w14:paraId="19ED5C5F" w14:textId="77777777" w:rsidTr="00DB4FD5">
        <w:trPr>
          <w:trHeight w:val="154"/>
        </w:trPr>
        <w:tc>
          <w:tcPr>
            <w:tcW w:w="1564" w:type="pct"/>
          </w:tcPr>
          <w:p w14:paraId="067032BC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5" w:type="pct"/>
          </w:tcPr>
          <w:p w14:paraId="19570C79" w14:textId="77777777" w:rsidR="00F53892" w:rsidRPr="007B4C6A" w:rsidRDefault="00F53892" w:rsidP="00F5389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B864971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136" w:type="pct"/>
          </w:tcPr>
          <w:p w14:paraId="29BC5990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39C4A960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9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144" w:type="pct"/>
          </w:tcPr>
          <w:p w14:paraId="48A2AD54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3E0471C" w14:textId="77777777" w:rsidR="00F53892" w:rsidRPr="007B4C6A" w:rsidRDefault="00F53892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694</w:t>
            </w:r>
          </w:p>
        </w:tc>
        <w:tc>
          <w:tcPr>
            <w:tcW w:w="127" w:type="pct"/>
          </w:tcPr>
          <w:p w14:paraId="6E14BD9C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2CBAEB9B" w14:textId="77777777" w:rsidR="00F53892" w:rsidRPr="007B4C6A" w:rsidRDefault="00F53892" w:rsidP="00F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400</w:t>
            </w:r>
          </w:p>
        </w:tc>
      </w:tr>
    </w:tbl>
    <w:p w14:paraId="41FD71CB" w14:textId="72FA75B9" w:rsidR="00F574DF" w:rsidRPr="007B4C6A" w:rsidRDefault="00F574DF" w:rsidP="00F574DF">
      <w:pPr>
        <w:rPr>
          <w:lang w:val="x-none" w:eastAsia="x-none"/>
        </w:rPr>
      </w:pPr>
    </w:p>
    <w:p w14:paraId="0D831D57" w14:textId="7A095211" w:rsidR="00565CBE" w:rsidRPr="007B4C6A" w:rsidRDefault="00565CBE" w:rsidP="00F574DF">
      <w:pPr>
        <w:rPr>
          <w:lang w:val="x-none" w:eastAsia="x-none"/>
        </w:rPr>
      </w:pPr>
    </w:p>
    <w:p w14:paraId="529E509C" w14:textId="1E874305" w:rsidR="00565CBE" w:rsidRPr="007B4C6A" w:rsidRDefault="00565CBE" w:rsidP="00F574DF">
      <w:pPr>
        <w:rPr>
          <w:lang w:val="x-none" w:eastAsia="x-none"/>
        </w:rPr>
      </w:pPr>
    </w:p>
    <w:p w14:paraId="4622E232" w14:textId="434C67AA" w:rsidR="00565CBE" w:rsidRPr="007B4C6A" w:rsidRDefault="00565CBE" w:rsidP="00F574DF">
      <w:pPr>
        <w:rPr>
          <w:lang w:val="x-none" w:eastAsia="x-none"/>
        </w:rPr>
      </w:pPr>
    </w:p>
    <w:p w14:paraId="6531B3E1" w14:textId="3ECEB7BF" w:rsidR="00565CBE" w:rsidRPr="007B4C6A" w:rsidRDefault="00565CBE" w:rsidP="00F574DF">
      <w:pPr>
        <w:rPr>
          <w:lang w:val="x-none" w:eastAsia="x-none"/>
        </w:rPr>
      </w:pPr>
    </w:p>
    <w:p w14:paraId="1B6C01A4" w14:textId="1987AF98" w:rsidR="00565CBE" w:rsidRPr="007B4C6A" w:rsidRDefault="00565CBE" w:rsidP="00F574DF">
      <w:pPr>
        <w:rPr>
          <w:lang w:val="x-none" w:eastAsia="x-none"/>
        </w:rPr>
      </w:pPr>
    </w:p>
    <w:p w14:paraId="05682AD8" w14:textId="08406508" w:rsidR="00565CBE" w:rsidRPr="007B4C6A" w:rsidRDefault="00565CBE" w:rsidP="00F574DF">
      <w:pPr>
        <w:rPr>
          <w:lang w:val="x-none" w:eastAsia="x-none"/>
        </w:rPr>
      </w:pPr>
    </w:p>
    <w:p w14:paraId="29709F1A" w14:textId="60946EF4" w:rsidR="00565CBE" w:rsidRPr="007B4C6A" w:rsidRDefault="00565CBE" w:rsidP="00F574DF">
      <w:pPr>
        <w:rPr>
          <w:lang w:val="x-none" w:eastAsia="x-none"/>
        </w:rPr>
      </w:pPr>
    </w:p>
    <w:p w14:paraId="330344F3" w14:textId="77777777" w:rsidR="004B58AA" w:rsidRPr="007B4C6A" w:rsidRDefault="004B58AA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ภาษีเงินได้</w:t>
      </w:r>
    </w:p>
    <w:p w14:paraId="1F78EDB4" w14:textId="77777777" w:rsidR="00061B8F" w:rsidRPr="007B4C6A" w:rsidRDefault="00061B8F" w:rsidP="004E5F3D">
      <w:pPr>
        <w:spacing w:line="240" w:lineRule="auto"/>
        <w:rPr>
          <w:rFonts w:ascii="Angsana New" w:hAnsi="Angsana New"/>
          <w:sz w:val="10"/>
          <w:szCs w:val="10"/>
        </w:rPr>
      </w:pPr>
    </w:p>
    <w:p w14:paraId="7D43DA8B" w14:textId="5EA02243" w:rsidR="007A1C6E" w:rsidRPr="007B4C6A" w:rsidRDefault="007A1C6E" w:rsidP="004E5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B4C6A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04F5C9A" w14:textId="77777777" w:rsidR="00F822BF" w:rsidRPr="007B4C6A" w:rsidRDefault="00F822BF" w:rsidP="004E5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1530"/>
        <w:gridCol w:w="1350"/>
        <w:gridCol w:w="1530"/>
        <w:gridCol w:w="1440"/>
      </w:tblGrid>
      <w:tr w:rsidR="004526BB" w:rsidRPr="007B4C6A" w14:paraId="0A25EE1D" w14:textId="77777777" w:rsidTr="00A96CDA">
        <w:trPr>
          <w:tblHeader/>
        </w:trPr>
        <w:tc>
          <w:tcPr>
            <w:tcW w:w="2520" w:type="dxa"/>
          </w:tcPr>
          <w:p w14:paraId="2F2403A1" w14:textId="77777777" w:rsidR="004526BB" w:rsidRPr="007B4C6A" w:rsidRDefault="004526BB" w:rsidP="00A87240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3ABF828" w14:textId="77777777" w:rsidR="004526BB" w:rsidRPr="007B4C6A" w:rsidRDefault="004526BB" w:rsidP="00A8724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475BC0A4" w14:textId="77777777" w:rsidR="004526BB" w:rsidRPr="007B4C6A" w:rsidRDefault="004526BB" w:rsidP="00A8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  <w:vAlign w:val="center"/>
          </w:tcPr>
          <w:p w14:paraId="25FA3091" w14:textId="77777777" w:rsidR="004526BB" w:rsidRPr="007B4C6A" w:rsidRDefault="004526BB" w:rsidP="00A8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F7B" w:rsidRPr="007B4C6A" w14:paraId="1214D19E" w14:textId="77777777" w:rsidTr="00A96CDA">
        <w:trPr>
          <w:trHeight w:val="389"/>
          <w:tblHeader/>
        </w:trPr>
        <w:tc>
          <w:tcPr>
            <w:tcW w:w="2520" w:type="dxa"/>
          </w:tcPr>
          <w:p w14:paraId="5F826CD4" w14:textId="77777777" w:rsidR="005E4F7B" w:rsidRPr="007B4C6A" w:rsidRDefault="005E4F7B" w:rsidP="005E4F7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995D8AF" w14:textId="77777777" w:rsidR="005E4F7B" w:rsidRPr="007B4C6A" w:rsidRDefault="005E4F7B" w:rsidP="005E4F7B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4A678FA" w14:textId="77777777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17C12FF" w14:textId="2F71A36B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F183FE" w14:textId="77777777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61B2CA" w14:textId="4925535A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</w:tr>
      <w:tr w:rsidR="005E4F7B" w:rsidRPr="007B4C6A" w14:paraId="2D73B4E1" w14:textId="77777777" w:rsidTr="00A96CDA">
        <w:trPr>
          <w:trHeight w:val="389"/>
          <w:tblHeader/>
        </w:trPr>
        <w:tc>
          <w:tcPr>
            <w:tcW w:w="2520" w:type="dxa"/>
          </w:tcPr>
          <w:p w14:paraId="58D0DC13" w14:textId="77777777" w:rsidR="005E4F7B" w:rsidRPr="007B4C6A" w:rsidRDefault="005E4F7B" w:rsidP="005E4F7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F97B930" w14:textId="77777777" w:rsidR="005E4F7B" w:rsidRPr="007B4C6A" w:rsidRDefault="005E4F7B" w:rsidP="005E4F7B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AA8630B" w14:textId="12A1E6E5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8EC7976" w14:textId="3597081A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FC5CE3" w14:textId="37FB900B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845312" w14:textId="48D1C27F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</w:t>
            </w:r>
          </w:p>
        </w:tc>
      </w:tr>
      <w:tr w:rsidR="005E4F7B" w:rsidRPr="007B4C6A" w14:paraId="374D1C94" w14:textId="77777777" w:rsidTr="00A96CDA">
        <w:trPr>
          <w:trHeight w:val="389"/>
          <w:tblHeader/>
        </w:trPr>
        <w:tc>
          <w:tcPr>
            <w:tcW w:w="2520" w:type="dxa"/>
          </w:tcPr>
          <w:p w14:paraId="44B6D89E" w14:textId="77777777" w:rsidR="005E4F7B" w:rsidRPr="007B4C6A" w:rsidRDefault="005E4F7B" w:rsidP="005E4F7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5A0F08D" w14:textId="77777777" w:rsidR="005E4F7B" w:rsidRPr="007B4C6A" w:rsidRDefault="005E4F7B" w:rsidP="005E4F7B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A39322D" w14:textId="6823881A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46EA32" w14:textId="38289263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93781F" w14:textId="321F6D6F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74361F" w14:textId="7AB6195B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7B4C6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</w:p>
        </w:tc>
      </w:tr>
      <w:tr w:rsidR="005E4F7B" w:rsidRPr="007B4C6A" w14:paraId="17E927B1" w14:textId="77777777" w:rsidTr="00A96CDA">
        <w:trPr>
          <w:trHeight w:val="389"/>
          <w:tblHeader/>
        </w:trPr>
        <w:tc>
          <w:tcPr>
            <w:tcW w:w="2520" w:type="dxa"/>
          </w:tcPr>
          <w:p w14:paraId="30A01EAC" w14:textId="77777777" w:rsidR="005E4F7B" w:rsidRPr="007B4C6A" w:rsidRDefault="005E4F7B" w:rsidP="005E4F7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9C58CC5" w14:textId="77777777" w:rsidR="005E4F7B" w:rsidRPr="007B4C6A" w:rsidRDefault="005E4F7B" w:rsidP="005E4F7B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AB624B3" w14:textId="36292E07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8AADDA4" w14:textId="7999E677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2561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05A4BD" w14:textId="36F7B6B0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8D9711" w14:textId="582856E0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2561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</w:tr>
      <w:tr w:rsidR="005E4F7B" w:rsidRPr="007B4C6A" w14:paraId="52228122" w14:textId="77777777" w:rsidTr="00D64A2F">
        <w:trPr>
          <w:trHeight w:val="389"/>
          <w:tblHeader/>
        </w:trPr>
        <w:tc>
          <w:tcPr>
            <w:tcW w:w="2520" w:type="dxa"/>
          </w:tcPr>
          <w:p w14:paraId="0E22945E" w14:textId="77777777" w:rsidR="005E4F7B" w:rsidRPr="007B4C6A" w:rsidRDefault="005E4F7B" w:rsidP="005E4F7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FA2A18E" w14:textId="66A2395B" w:rsidR="005E4F7B" w:rsidRPr="007B4C6A" w:rsidRDefault="005E4F7B" w:rsidP="005E4F7B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val="en-US" w:bidi="th-TH"/>
              </w:rPr>
            </w:pPr>
            <w:r w:rsidRPr="007B4C6A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530" w:type="dxa"/>
            <w:shd w:val="clear" w:color="auto" w:fill="auto"/>
          </w:tcPr>
          <w:p w14:paraId="7D1CA265" w14:textId="64D7A18D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4E8EE66A" w14:textId="202B4CA8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กันยายน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>2561</w:t>
            </w:r>
          </w:p>
        </w:tc>
        <w:tc>
          <w:tcPr>
            <w:tcW w:w="1530" w:type="dxa"/>
            <w:shd w:val="clear" w:color="auto" w:fill="auto"/>
          </w:tcPr>
          <w:p w14:paraId="5B2A55BC" w14:textId="1E99C085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0227F65A" w14:textId="0B7B6C6F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/>
                <w:spacing w:val="-10"/>
                <w:sz w:val="30"/>
                <w:szCs w:val="30"/>
                <w:cs/>
              </w:rPr>
              <w:t>กันยายน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  <w:t>2561</w:t>
            </w:r>
          </w:p>
        </w:tc>
      </w:tr>
      <w:tr w:rsidR="00AC6564" w:rsidRPr="007B4C6A" w14:paraId="171797B6" w14:textId="77777777" w:rsidTr="002257B0">
        <w:trPr>
          <w:trHeight w:val="389"/>
          <w:tblHeader/>
        </w:trPr>
        <w:tc>
          <w:tcPr>
            <w:tcW w:w="2520" w:type="dxa"/>
          </w:tcPr>
          <w:p w14:paraId="365742AD" w14:textId="77777777" w:rsidR="00AC6564" w:rsidRPr="007B4C6A" w:rsidRDefault="00AC6564" w:rsidP="005E4F7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CA5C748" w14:textId="77777777" w:rsidR="00AC6564" w:rsidRPr="007B4C6A" w:rsidRDefault="00AC6564" w:rsidP="005E4F7B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EDAE63B" w14:textId="77777777" w:rsidR="00AC6564" w:rsidRPr="007B4C6A" w:rsidRDefault="00AC6564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BF2D70" w14:textId="7F23E706" w:rsidR="00AC6564" w:rsidRPr="007B4C6A" w:rsidRDefault="00AC6564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530" w:type="dxa"/>
            <w:shd w:val="clear" w:color="auto" w:fill="auto"/>
          </w:tcPr>
          <w:p w14:paraId="073F10E3" w14:textId="77777777" w:rsidR="00AC6564" w:rsidRPr="007B4C6A" w:rsidRDefault="00AC6564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97776DC" w14:textId="77777777" w:rsidR="00AC6564" w:rsidRPr="007B4C6A" w:rsidRDefault="00AC6564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pacing w:val="-10"/>
                <w:sz w:val="30"/>
                <w:szCs w:val="30"/>
              </w:rPr>
            </w:pPr>
          </w:p>
        </w:tc>
      </w:tr>
      <w:tr w:rsidR="005E4F7B" w:rsidRPr="007B4C6A" w14:paraId="75AAB3D4" w14:textId="77777777" w:rsidTr="00A96CDA">
        <w:trPr>
          <w:tblHeader/>
        </w:trPr>
        <w:tc>
          <w:tcPr>
            <w:tcW w:w="2520" w:type="dxa"/>
          </w:tcPr>
          <w:p w14:paraId="01F8AE5E" w14:textId="77777777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C460432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center"/>
          </w:tcPr>
          <w:p w14:paraId="651BC6E9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4F7B" w:rsidRPr="007B4C6A" w14:paraId="0F1F5531" w14:textId="77777777" w:rsidTr="004526BB">
        <w:tc>
          <w:tcPr>
            <w:tcW w:w="2520" w:type="dxa"/>
          </w:tcPr>
          <w:p w14:paraId="30C1CE64" w14:textId="77777777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0" w:type="dxa"/>
          </w:tcPr>
          <w:p w14:paraId="1617AE45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5853BAC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4F0E94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AEEF61F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64B924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4F7B" w:rsidRPr="007B4C6A" w14:paraId="5D5A14F5" w14:textId="77777777" w:rsidTr="00E337F8">
        <w:tc>
          <w:tcPr>
            <w:tcW w:w="2520" w:type="dxa"/>
          </w:tcPr>
          <w:p w14:paraId="4013E915" w14:textId="77777777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810" w:type="dxa"/>
          </w:tcPr>
          <w:p w14:paraId="56E1AAFC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A697604" w14:textId="74430DD3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="00FB3AD1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350" w:type="dxa"/>
            <w:shd w:val="clear" w:color="auto" w:fill="auto"/>
          </w:tcPr>
          <w:p w14:paraId="2AE14395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1530" w:type="dxa"/>
          </w:tcPr>
          <w:p w14:paraId="1EEA7396" w14:textId="4B763B75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8</w:t>
            </w:r>
            <w:r w:rsidR="00FB3AD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23610DC5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E4F7B" w:rsidRPr="007B4C6A" w14:paraId="5936F8D4" w14:textId="77777777" w:rsidTr="00A87240">
        <w:tc>
          <w:tcPr>
            <w:tcW w:w="2520" w:type="dxa"/>
          </w:tcPr>
          <w:p w14:paraId="63E2E566" w14:textId="44E51136" w:rsidR="005E4F7B" w:rsidRPr="00D64A2F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D64A2F">
              <w:rPr>
                <w:rFonts w:ascii="Angsana New" w:hAnsi="Angsana New"/>
                <w:spacing w:val="-10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810" w:type="dxa"/>
          </w:tcPr>
          <w:p w14:paraId="12877790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6CD60A1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DC4432A" w14:textId="22D2122C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2123E">
              <w:rPr>
                <w:rFonts w:ascii="Angsana New" w:hAnsi="Angsana New"/>
                <w:sz w:val="30"/>
                <w:szCs w:val="30"/>
              </w:rPr>
              <w:t>20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D519D5E" w14:textId="77777777" w:rsidR="005E4F7B" w:rsidRPr="007B4C6A" w:rsidRDefault="005E4F7B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F0EE368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   </w:t>
            </w:r>
          </w:p>
        </w:tc>
      </w:tr>
      <w:tr w:rsidR="005E4F7B" w:rsidRPr="007B4C6A" w14:paraId="22FD4DC4" w14:textId="77777777" w:rsidTr="00E337F8">
        <w:tc>
          <w:tcPr>
            <w:tcW w:w="2520" w:type="dxa"/>
          </w:tcPr>
          <w:p w14:paraId="2CF4B402" w14:textId="77777777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2AA8625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2E915FB" w14:textId="700FD562" w:rsidR="005E4F7B" w:rsidRPr="007B4C6A" w:rsidRDefault="005E4F7B" w:rsidP="005E4F7B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89</w:t>
            </w:r>
            <w:r w:rsidR="00FB3AD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62FCFE2C" w14:textId="2A7A01AC" w:rsidR="005E4F7B" w:rsidRPr="007B4C6A" w:rsidRDefault="005E4F7B" w:rsidP="005E4F7B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B2123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1EAFBC79" w14:textId="259EDAB5" w:rsidR="005E4F7B" w:rsidRPr="007B4C6A" w:rsidRDefault="005E4F7B" w:rsidP="005E4F7B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B3AD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56DE234E" w14:textId="77777777" w:rsidR="005E4F7B" w:rsidRPr="007B4C6A" w:rsidRDefault="005E4F7B" w:rsidP="005E4F7B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  <w:tr w:rsidR="005E4F7B" w:rsidRPr="007B4C6A" w14:paraId="6D9CE440" w14:textId="77777777" w:rsidTr="00D64A2F">
        <w:trPr>
          <w:trHeight w:val="425"/>
        </w:trPr>
        <w:tc>
          <w:tcPr>
            <w:tcW w:w="2520" w:type="dxa"/>
          </w:tcPr>
          <w:p w14:paraId="6A9D174A" w14:textId="77777777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27936FD7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5E364B8B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63FCF56D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7A603FF2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9820F96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4F7B" w:rsidRPr="007B4C6A" w14:paraId="2E727EB3" w14:textId="77777777" w:rsidTr="00E337F8">
        <w:trPr>
          <w:trHeight w:val="344"/>
        </w:trPr>
        <w:tc>
          <w:tcPr>
            <w:tcW w:w="2520" w:type="dxa"/>
          </w:tcPr>
          <w:p w14:paraId="36ED67A2" w14:textId="77777777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B4C6A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4CAD7968" w14:textId="5A392692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177687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D2AFA86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D9CC95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8A4B2B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4F7B" w:rsidRPr="007B4C6A" w14:paraId="1A72E629" w14:textId="77777777" w:rsidTr="00A1255F">
        <w:tc>
          <w:tcPr>
            <w:tcW w:w="2520" w:type="dxa"/>
            <w:vAlign w:val="bottom"/>
          </w:tcPr>
          <w:p w14:paraId="797356D7" w14:textId="77777777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</w:t>
            </w:r>
            <w:r w:rsidRPr="007B4C6A">
              <w:rPr>
                <w:rFonts w:ascii="Angsana New" w:hAnsi="Angsana New"/>
                <w:sz w:val="30"/>
                <w:szCs w:val="30"/>
              </w:rPr>
              <w:br/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ชั่วคราว</w:t>
            </w:r>
          </w:p>
        </w:tc>
        <w:tc>
          <w:tcPr>
            <w:tcW w:w="810" w:type="dxa"/>
            <w:vAlign w:val="bottom"/>
          </w:tcPr>
          <w:p w14:paraId="58D770B0" w14:textId="03E1488C" w:rsidR="005E4F7B" w:rsidRPr="007B4C6A" w:rsidRDefault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0AF012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19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A8BE1A" w14:textId="74A8D7FB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5</w:t>
            </w:r>
            <w:r w:rsidR="00B2123E">
              <w:rPr>
                <w:rFonts w:ascii="Angsana New" w:hAnsi="Angsana New"/>
                <w:sz w:val="30"/>
                <w:szCs w:val="30"/>
              </w:rPr>
              <w:t>3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691C3F0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45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1169585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5E4F7B" w:rsidRPr="007B4C6A" w14:paraId="3CDDA0C3" w14:textId="77777777" w:rsidTr="004E5F3D">
        <w:trPr>
          <w:trHeight w:val="80"/>
        </w:trPr>
        <w:tc>
          <w:tcPr>
            <w:tcW w:w="2520" w:type="dxa"/>
          </w:tcPr>
          <w:p w14:paraId="44F47A60" w14:textId="77777777" w:rsidR="005E4F7B" w:rsidRPr="007B4C6A" w:rsidRDefault="005E4F7B" w:rsidP="005E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</w:tcPr>
          <w:p w14:paraId="720799A7" w14:textId="77777777" w:rsidR="005E4F7B" w:rsidRPr="007B4C6A" w:rsidRDefault="005E4F7B" w:rsidP="005E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89E8146" w14:textId="0C72B013" w:rsidR="005E4F7B" w:rsidRPr="007B4C6A" w:rsidRDefault="005E4F7B" w:rsidP="005E4F7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FB3AD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63D21998" w14:textId="77777777" w:rsidR="005E4F7B" w:rsidRPr="007B4C6A" w:rsidRDefault="005E4F7B" w:rsidP="005E4F7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1530" w:type="dxa"/>
          </w:tcPr>
          <w:p w14:paraId="0E2CBAC8" w14:textId="26D96DFE" w:rsidR="005E4F7B" w:rsidRPr="007B4C6A" w:rsidRDefault="005E4F7B" w:rsidP="005E4F7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B3AD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650646F9" w14:textId="77777777" w:rsidR="005E4F7B" w:rsidRPr="007B4C6A" w:rsidRDefault="005E4F7B" w:rsidP="005E4F7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</w:tr>
    </w:tbl>
    <w:p w14:paraId="1D6D3EAB" w14:textId="66770CCB" w:rsidR="004E5F3D" w:rsidRPr="007B4C6A" w:rsidRDefault="004E5F3D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0032BC44" w14:textId="356D1B20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35B66ABA" w14:textId="32292A1A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7040FAB0" w14:textId="07DE2A93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71140DF6" w14:textId="296877ED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27CD85C2" w14:textId="129121F8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64D0ED4D" w14:textId="3E2C8461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4CDF5C2C" w14:textId="2FDFE325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3B19D025" w14:textId="6852DCC7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4DECA71E" w14:textId="0AD40829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0349D3B5" w14:textId="424B6CD1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629A7241" w14:textId="5A1E20C5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50DC1AC1" w14:textId="26FB3B40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0F1CD7A0" w14:textId="6088D2A4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7C05BC49" w14:textId="03152D24" w:rsidR="005E4F7B" w:rsidRPr="007B4C6A" w:rsidRDefault="005E4F7B" w:rsidP="007A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0309FA32" w14:textId="77777777" w:rsidR="004E5F3D" w:rsidRPr="007B4C6A" w:rsidRDefault="007A1C6E" w:rsidP="004E5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B4C6A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30CFFC00" w14:textId="77777777" w:rsidR="00085C9C" w:rsidRPr="007B4C6A" w:rsidRDefault="00085C9C" w:rsidP="004E5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tbl>
      <w:tblPr>
        <w:tblW w:w="891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36"/>
        <w:gridCol w:w="881"/>
        <w:gridCol w:w="180"/>
        <w:gridCol w:w="969"/>
        <w:gridCol w:w="180"/>
        <w:gridCol w:w="881"/>
        <w:gridCol w:w="185"/>
        <w:gridCol w:w="876"/>
        <w:gridCol w:w="180"/>
        <w:gridCol w:w="881"/>
        <w:gridCol w:w="180"/>
        <w:gridCol w:w="885"/>
      </w:tblGrid>
      <w:tr w:rsidR="007A1C6E" w:rsidRPr="007B4C6A" w14:paraId="304BF16B" w14:textId="77777777" w:rsidTr="00085C9C">
        <w:trPr>
          <w:cantSplit/>
        </w:trPr>
        <w:tc>
          <w:tcPr>
            <w:tcW w:w="2636" w:type="dxa"/>
          </w:tcPr>
          <w:p w14:paraId="36034972" w14:textId="77777777" w:rsidR="007A1C6E" w:rsidRPr="00D64A2F" w:rsidRDefault="007A1C6E" w:rsidP="0008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78" w:type="dxa"/>
            <w:gridSpan w:val="11"/>
          </w:tcPr>
          <w:p w14:paraId="372562CC" w14:textId="77777777" w:rsidR="007A1C6E" w:rsidRPr="00D64A2F" w:rsidRDefault="007A1C6E" w:rsidP="00085C9C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55C5" w:rsidRPr="007B4C6A" w14:paraId="1718B8A6" w14:textId="77777777" w:rsidTr="004B7D6F">
        <w:trPr>
          <w:cantSplit/>
        </w:trPr>
        <w:tc>
          <w:tcPr>
            <w:tcW w:w="2636" w:type="dxa"/>
          </w:tcPr>
          <w:p w14:paraId="6C797062" w14:textId="77777777" w:rsidR="007355C5" w:rsidRPr="00D64A2F" w:rsidRDefault="007355C5" w:rsidP="007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1" w:type="dxa"/>
            <w:gridSpan w:val="5"/>
            <w:vAlign w:val="center"/>
          </w:tcPr>
          <w:p w14:paraId="09D949A1" w14:textId="77777777" w:rsidR="007355C5" w:rsidRPr="00D64A2F" w:rsidRDefault="007355C5" w:rsidP="007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5" w:type="dxa"/>
          </w:tcPr>
          <w:p w14:paraId="6FEA59DC" w14:textId="77777777" w:rsidR="007355C5" w:rsidRPr="00D64A2F" w:rsidRDefault="007355C5" w:rsidP="007355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5"/>
            <w:vAlign w:val="center"/>
          </w:tcPr>
          <w:p w14:paraId="0C864BDB" w14:textId="77777777" w:rsidR="007355C5" w:rsidRPr="00D64A2F" w:rsidRDefault="007355C5" w:rsidP="007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สำหรับรอบระยะ</w:t>
            </w:r>
          </w:p>
        </w:tc>
      </w:tr>
      <w:tr w:rsidR="000A2C1E" w:rsidRPr="007B4C6A" w14:paraId="79A6538E" w14:textId="77777777" w:rsidTr="004B7D6F">
        <w:trPr>
          <w:cantSplit/>
        </w:trPr>
        <w:tc>
          <w:tcPr>
            <w:tcW w:w="2636" w:type="dxa"/>
          </w:tcPr>
          <w:p w14:paraId="2A70729A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1" w:type="dxa"/>
            <w:gridSpan w:val="5"/>
            <w:vAlign w:val="center"/>
          </w:tcPr>
          <w:p w14:paraId="36E93D8F" w14:textId="42F8CD65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85" w:type="dxa"/>
          </w:tcPr>
          <w:p w14:paraId="2CEB78F5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5"/>
            <w:vAlign w:val="center"/>
          </w:tcPr>
          <w:p w14:paraId="608C18F5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เวลาบัญชีตั้งแต่วันที่</w:t>
            </w:r>
          </w:p>
        </w:tc>
      </w:tr>
      <w:tr w:rsidR="000A2C1E" w:rsidRPr="007B4C6A" w14:paraId="574E1EB0" w14:textId="77777777" w:rsidTr="004B7D6F">
        <w:trPr>
          <w:cantSplit/>
        </w:trPr>
        <w:tc>
          <w:tcPr>
            <w:tcW w:w="2636" w:type="dxa"/>
          </w:tcPr>
          <w:p w14:paraId="7CE065A5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1" w:type="dxa"/>
            <w:gridSpan w:val="5"/>
            <w:vAlign w:val="center"/>
          </w:tcPr>
          <w:p w14:paraId="47A85CE8" w14:textId="7E5D7FBD" w:rsidR="000A2C1E" w:rsidRPr="00D64A2F" w:rsidRDefault="000A2C1E" w:rsidP="000A2C1E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5" w:type="dxa"/>
          </w:tcPr>
          <w:p w14:paraId="210114C3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5"/>
            <w:vAlign w:val="center"/>
          </w:tcPr>
          <w:p w14:paraId="41864692" w14:textId="2AE65972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2561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</w:tr>
      <w:tr w:rsidR="000A2C1E" w:rsidRPr="007B4C6A" w14:paraId="7ACD2DC8" w14:textId="77777777" w:rsidTr="004B7D6F">
        <w:trPr>
          <w:cantSplit/>
        </w:trPr>
        <w:tc>
          <w:tcPr>
            <w:tcW w:w="2636" w:type="dxa"/>
          </w:tcPr>
          <w:p w14:paraId="5CD7117D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1" w:type="dxa"/>
            <w:gridSpan w:val="5"/>
            <w:vAlign w:val="center"/>
          </w:tcPr>
          <w:p w14:paraId="41C6D0A3" w14:textId="77777777" w:rsidR="000A2C1E" w:rsidRPr="00D64A2F" w:rsidRDefault="000A2C1E" w:rsidP="000A2C1E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>30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 xml:space="preserve">กันยายน </w:t>
            </w:r>
            <w:r w:rsidRPr="00D64A2F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>2562</w:t>
            </w:r>
          </w:p>
        </w:tc>
        <w:tc>
          <w:tcPr>
            <w:tcW w:w="185" w:type="dxa"/>
          </w:tcPr>
          <w:p w14:paraId="033ECA18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5"/>
            <w:vAlign w:val="center"/>
          </w:tcPr>
          <w:p w14:paraId="1ADBBC22" w14:textId="65DB768A" w:rsidR="000A2C1E" w:rsidRPr="00D64A2F" w:rsidRDefault="000A2C1E" w:rsidP="000A2C1E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>30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 xml:space="preserve">กันยายน </w:t>
            </w:r>
            <w:r w:rsidRPr="00D64A2F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>2561</w:t>
            </w:r>
            <w:r w:rsidRPr="007B4C6A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 xml:space="preserve"> (</w:t>
            </w:r>
            <w:r w:rsidRPr="00D64A2F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ปรับปรุงใหม่</w:t>
            </w:r>
            <w:r w:rsidRPr="007B4C6A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>)</w:t>
            </w:r>
          </w:p>
        </w:tc>
      </w:tr>
      <w:tr w:rsidR="000A2C1E" w:rsidRPr="007B4C6A" w14:paraId="7DCDC969" w14:textId="77777777" w:rsidTr="004B7D6F">
        <w:trPr>
          <w:cantSplit/>
        </w:trPr>
        <w:tc>
          <w:tcPr>
            <w:tcW w:w="2636" w:type="dxa"/>
          </w:tcPr>
          <w:p w14:paraId="2C6242CD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50A970BD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F56DA54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028FED" w14:textId="77777777" w:rsidR="000A2C1E" w:rsidRPr="00D64A2F" w:rsidRDefault="000A2C1E" w:rsidP="000A2C1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7582E8C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CFE7438" w14:textId="77777777" w:rsidR="000A2C1E" w:rsidRPr="00D64A2F" w:rsidRDefault="000A2C1E" w:rsidP="000A2C1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8BD6D80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5" w:type="dxa"/>
            <w:vAlign w:val="bottom"/>
          </w:tcPr>
          <w:p w14:paraId="061E8339" w14:textId="77777777" w:rsidR="000A2C1E" w:rsidRPr="00D64A2F" w:rsidRDefault="000A2C1E" w:rsidP="000A2C1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5B9CCC44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9552D23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3B168CA" w14:textId="77777777" w:rsidR="000A2C1E" w:rsidRPr="00D64A2F" w:rsidRDefault="000A2C1E" w:rsidP="000A2C1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080DD565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5C02629" w14:textId="77777777" w:rsidR="000A2C1E" w:rsidRPr="00D64A2F" w:rsidRDefault="000A2C1E" w:rsidP="000A2C1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0784BBA7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A1FB775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A2C1E" w:rsidRPr="007B4C6A" w14:paraId="425BF862" w14:textId="77777777" w:rsidTr="00085C9C">
        <w:trPr>
          <w:cantSplit/>
        </w:trPr>
        <w:tc>
          <w:tcPr>
            <w:tcW w:w="2636" w:type="dxa"/>
          </w:tcPr>
          <w:p w14:paraId="5AB4AD0A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8" w:type="dxa"/>
            <w:gridSpan w:val="11"/>
          </w:tcPr>
          <w:p w14:paraId="605F480D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A2C1E" w:rsidRPr="007B4C6A" w14:paraId="1FF73974" w14:textId="77777777" w:rsidTr="004B7D6F">
        <w:trPr>
          <w:cantSplit/>
        </w:trPr>
        <w:tc>
          <w:tcPr>
            <w:tcW w:w="2636" w:type="dxa"/>
          </w:tcPr>
          <w:p w14:paraId="5D54A363" w14:textId="18CAC7DA" w:rsidR="000A2C1E" w:rsidRPr="00D64A2F" w:rsidRDefault="005318C3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="000A2C1E"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130CFA5D" w14:textId="63FA6706" w:rsidR="000A2C1E" w:rsidRPr="00D64A2F" w:rsidRDefault="00B2123E" w:rsidP="000A2C1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3ED7CC0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78D7D013" w14:textId="77777777" w:rsidR="000A2C1E" w:rsidRPr="00D64A2F" w:rsidRDefault="000A2C1E" w:rsidP="000A2C1E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5672B3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317AF201" w14:textId="184F4AA4" w:rsidR="000A2C1E" w:rsidRPr="00D64A2F" w:rsidRDefault="00B2123E" w:rsidP="000A2C1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5" w:type="dxa"/>
          </w:tcPr>
          <w:p w14:paraId="54A2D3F3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05A9E4FA" w14:textId="34EF39EA" w:rsidR="000A2C1E" w:rsidRPr="00D64A2F" w:rsidRDefault="00B2123E" w:rsidP="000A2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  <w:r w:rsidR="000A2C1E"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 </w:t>
            </w:r>
          </w:p>
        </w:tc>
        <w:tc>
          <w:tcPr>
            <w:tcW w:w="180" w:type="dxa"/>
          </w:tcPr>
          <w:p w14:paraId="61C1FA2C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9A76264" w14:textId="77777777" w:rsidR="000A2C1E" w:rsidRPr="00D64A2F" w:rsidRDefault="000A2C1E" w:rsidP="000A2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    </w:t>
            </w:r>
          </w:p>
        </w:tc>
        <w:tc>
          <w:tcPr>
            <w:tcW w:w="180" w:type="dxa"/>
          </w:tcPr>
          <w:p w14:paraId="5576928F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40E157EF" w14:textId="588D92A9" w:rsidR="000A2C1E" w:rsidRPr="00D64A2F" w:rsidRDefault="00B2123E" w:rsidP="000A2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  <w:r w:rsidR="000A2C1E"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 </w:t>
            </w:r>
          </w:p>
        </w:tc>
      </w:tr>
      <w:tr w:rsidR="000A2C1E" w:rsidRPr="007B4C6A" w14:paraId="298802B2" w14:textId="77777777" w:rsidTr="004B7D6F">
        <w:trPr>
          <w:cantSplit/>
        </w:trPr>
        <w:tc>
          <w:tcPr>
            <w:tcW w:w="2636" w:type="dxa"/>
          </w:tcPr>
          <w:p w14:paraId="6A63D182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9552D" w14:textId="4A403044" w:rsidR="000A2C1E" w:rsidRPr="00D64A2F" w:rsidRDefault="00B2123E" w:rsidP="000A2C1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6DF556DE" w14:textId="77777777" w:rsidR="000A2C1E" w:rsidRPr="00D64A2F" w:rsidRDefault="000A2C1E" w:rsidP="000A2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27356" w14:textId="77777777" w:rsidR="000A2C1E" w:rsidRPr="00D64A2F" w:rsidRDefault="000A2C1E" w:rsidP="000A2C1E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DFB1A2" w14:textId="77777777" w:rsidR="000A2C1E" w:rsidRPr="00D64A2F" w:rsidRDefault="000A2C1E" w:rsidP="000A2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E9CBE" w14:textId="1B887680" w:rsidR="000A2C1E" w:rsidRPr="00D64A2F" w:rsidRDefault="00B2123E" w:rsidP="000A2C1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5" w:type="dxa"/>
            <w:vAlign w:val="bottom"/>
          </w:tcPr>
          <w:p w14:paraId="0BC01FD6" w14:textId="77777777" w:rsidR="000A2C1E" w:rsidRPr="00D64A2F" w:rsidRDefault="000A2C1E" w:rsidP="000A2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1FD20" w14:textId="5D36BF26" w:rsidR="000A2C1E" w:rsidRPr="00D64A2F" w:rsidRDefault="00B2123E" w:rsidP="000A2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(6)</w:t>
            </w:r>
            <w:r w:rsidR="000A2C1E"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  </w:t>
            </w:r>
          </w:p>
        </w:tc>
        <w:tc>
          <w:tcPr>
            <w:tcW w:w="180" w:type="dxa"/>
            <w:vAlign w:val="bottom"/>
          </w:tcPr>
          <w:p w14:paraId="4FA8B128" w14:textId="77777777" w:rsidR="000A2C1E" w:rsidRPr="00D64A2F" w:rsidRDefault="000A2C1E" w:rsidP="000A2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12107" w14:textId="77777777" w:rsidR="000A2C1E" w:rsidRPr="00D64A2F" w:rsidRDefault="000A2C1E" w:rsidP="000A2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-     </w:t>
            </w:r>
          </w:p>
        </w:tc>
        <w:tc>
          <w:tcPr>
            <w:tcW w:w="180" w:type="dxa"/>
            <w:vAlign w:val="bottom"/>
          </w:tcPr>
          <w:p w14:paraId="617CC6AF" w14:textId="77777777" w:rsidR="000A2C1E" w:rsidRPr="00D64A2F" w:rsidRDefault="000A2C1E" w:rsidP="000A2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F09CF" w14:textId="18500CEB" w:rsidR="000A2C1E" w:rsidRPr="00D64A2F" w:rsidRDefault="00B2123E" w:rsidP="000A2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(6)</w:t>
            </w:r>
            <w:r w:rsidR="000A2C1E"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  </w:t>
            </w:r>
          </w:p>
        </w:tc>
      </w:tr>
    </w:tbl>
    <w:p w14:paraId="79E65D0B" w14:textId="77777777" w:rsidR="007355C5" w:rsidRPr="007B4C6A" w:rsidRDefault="007355C5"/>
    <w:tbl>
      <w:tblPr>
        <w:tblW w:w="908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32"/>
        <w:gridCol w:w="1061"/>
        <w:gridCol w:w="180"/>
        <w:gridCol w:w="969"/>
        <w:gridCol w:w="180"/>
        <w:gridCol w:w="881"/>
        <w:gridCol w:w="180"/>
        <w:gridCol w:w="881"/>
        <w:gridCol w:w="180"/>
        <w:gridCol w:w="881"/>
        <w:gridCol w:w="180"/>
        <w:gridCol w:w="880"/>
      </w:tblGrid>
      <w:tr w:rsidR="007A1C6E" w:rsidRPr="007B4C6A" w14:paraId="55AECAD3" w14:textId="77777777" w:rsidTr="00085C9C">
        <w:trPr>
          <w:cantSplit/>
        </w:trPr>
        <w:tc>
          <w:tcPr>
            <w:tcW w:w="2632" w:type="dxa"/>
          </w:tcPr>
          <w:p w14:paraId="158C683C" w14:textId="77777777" w:rsidR="007A1C6E" w:rsidRPr="00D64A2F" w:rsidRDefault="007A1C6E" w:rsidP="00DC7A90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53" w:type="dxa"/>
            <w:gridSpan w:val="11"/>
          </w:tcPr>
          <w:p w14:paraId="46877560" w14:textId="77777777" w:rsidR="007A1C6E" w:rsidRPr="00D64A2F" w:rsidRDefault="004D27E7" w:rsidP="00DC7A9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355C5" w:rsidRPr="007B4C6A" w14:paraId="6ABDB80C" w14:textId="77777777" w:rsidTr="00317024">
        <w:trPr>
          <w:cantSplit/>
        </w:trPr>
        <w:tc>
          <w:tcPr>
            <w:tcW w:w="2632" w:type="dxa"/>
          </w:tcPr>
          <w:p w14:paraId="2DA7F086" w14:textId="77777777" w:rsidR="007355C5" w:rsidRPr="00D64A2F" w:rsidRDefault="007355C5" w:rsidP="007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1" w:type="dxa"/>
            <w:gridSpan w:val="5"/>
            <w:vAlign w:val="center"/>
          </w:tcPr>
          <w:p w14:paraId="1EC2FF6D" w14:textId="77777777" w:rsidR="007355C5" w:rsidRPr="00D64A2F" w:rsidRDefault="007355C5" w:rsidP="007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9CDBBA9" w14:textId="77777777" w:rsidR="007355C5" w:rsidRPr="00D64A2F" w:rsidRDefault="007355C5" w:rsidP="007355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5"/>
            <w:vAlign w:val="center"/>
          </w:tcPr>
          <w:p w14:paraId="24A50BAD" w14:textId="77777777" w:rsidR="007355C5" w:rsidRPr="00D64A2F" w:rsidRDefault="007355C5" w:rsidP="007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สำหรับรอบระยะ</w:t>
            </w:r>
          </w:p>
        </w:tc>
      </w:tr>
      <w:tr w:rsidR="000A2C1E" w:rsidRPr="007B4C6A" w14:paraId="2125A7F9" w14:textId="77777777" w:rsidTr="00317024">
        <w:trPr>
          <w:cantSplit/>
        </w:trPr>
        <w:tc>
          <w:tcPr>
            <w:tcW w:w="2632" w:type="dxa"/>
          </w:tcPr>
          <w:p w14:paraId="0B4A9A26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1" w:type="dxa"/>
            <w:gridSpan w:val="5"/>
            <w:vAlign w:val="center"/>
          </w:tcPr>
          <w:p w14:paraId="48086BF6" w14:textId="749D8919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80" w:type="dxa"/>
          </w:tcPr>
          <w:p w14:paraId="06229323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5"/>
            <w:vAlign w:val="center"/>
          </w:tcPr>
          <w:p w14:paraId="7773663A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เวลาบัญชีตั้งแต่วันที่</w:t>
            </w:r>
          </w:p>
        </w:tc>
      </w:tr>
      <w:tr w:rsidR="000A2C1E" w:rsidRPr="007B4C6A" w14:paraId="191E28E9" w14:textId="77777777" w:rsidTr="00317024">
        <w:trPr>
          <w:cantSplit/>
        </w:trPr>
        <w:tc>
          <w:tcPr>
            <w:tcW w:w="2632" w:type="dxa"/>
          </w:tcPr>
          <w:p w14:paraId="3CA9BA53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1" w:type="dxa"/>
            <w:gridSpan w:val="5"/>
            <w:vAlign w:val="center"/>
          </w:tcPr>
          <w:p w14:paraId="565DC4D6" w14:textId="520C4D5D" w:rsidR="000A2C1E" w:rsidRPr="00D64A2F" w:rsidRDefault="000A2C1E" w:rsidP="000A2C1E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0" w:type="dxa"/>
          </w:tcPr>
          <w:p w14:paraId="665538E8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5"/>
            <w:vAlign w:val="center"/>
          </w:tcPr>
          <w:p w14:paraId="6E74FD16" w14:textId="347EAB9F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2561</w:t>
            </w:r>
            <w:r w:rsidRPr="007B4C6A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 xml:space="preserve"> </w:t>
            </w: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</w:tr>
      <w:tr w:rsidR="000A2C1E" w:rsidRPr="007B4C6A" w14:paraId="37CD312F" w14:textId="77777777" w:rsidTr="00317024">
        <w:trPr>
          <w:cantSplit/>
        </w:trPr>
        <w:tc>
          <w:tcPr>
            <w:tcW w:w="2632" w:type="dxa"/>
          </w:tcPr>
          <w:p w14:paraId="151403C8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1" w:type="dxa"/>
            <w:gridSpan w:val="5"/>
            <w:vAlign w:val="center"/>
          </w:tcPr>
          <w:p w14:paraId="3BE1D125" w14:textId="77777777" w:rsidR="000A2C1E" w:rsidRPr="00D64A2F" w:rsidRDefault="000A2C1E" w:rsidP="000A2C1E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>30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 xml:space="preserve">กันยายน </w:t>
            </w:r>
            <w:r w:rsidRPr="00D64A2F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12148D6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5"/>
            <w:vAlign w:val="center"/>
          </w:tcPr>
          <w:p w14:paraId="54F4361F" w14:textId="77777777" w:rsidR="000A2C1E" w:rsidRPr="00D64A2F" w:rsidRDefault="000A2C1E" w:rsidP="000A2C1E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>30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 xml:space="preserve">กันยายน </w:t>
            </w:r>
            <w:r w:rsidRPr="00D64A2F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>2561</w:t>
            </w:r>
          </w:p>
        </w:tc>
      </w:tr>
      <w:tr w:rsidR="000A2C1E" w:rsidRPr="007B4C6A" w14:paraId="520A2954" w14:textId="77777777" w:rsidTr="00085C9C">
        <w:trPr>
          <w:cantSplit/>
        </w:trPr>
        <w:tc>
          <w:tcPr>
            <w:tcW w:w="2632" w:type="dxa"/>
          </w:tcPr>
          <w:p w14:paraId="55E49D75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E7972FC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43D1373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1FFDD1" w14:textId="77777777" w:rsidR="000A2C1E" w:rsidRPr="00D64A2F" w:rsidRDefault="000A2C1E" w:rsidP="000A2C1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4590900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6BB292D" w14:textId="77777777" w:rsidR="000A2C1E" w:rsidRPr="00D64A2F" w:rsidRDefault="000A2C1E" w:rsidP="000A2C1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05279DEF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BE29398" w14:textId="77777777" w:rsidR="000A2C1E" w:rsidRPr="00D64A2F" w:rsidRDefault="000A2C1E" w:rsidP="000A2C1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E4509C9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9951625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77F7723" w14:textId="77777777" w:rsidR="000A2C1E" w:rsidRPr="00D64A2F" w:rsidRDefault="000A2C1E" w:rsidP="000A2C1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000A5090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6C1456F" w14:textId="77777777" w:rsidR="000A2C1E" w:rsidRPr="00D64A2F" w:rsidRDefault="000A2C1E" w:rsidP="000A2C1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5F9171BD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9C552E6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A2C1E" w:rsidRPr="007B4C6A" w14:paraId="0B77F25E" w14:textId="77777777" w:rsidTr="00085C9C">
        <w:trPr>
          <w:cantSplit/>
        </w:trPr>
        <w:tc>
          <w:tcPr>
            <w:tcW w:w="2632" w:type="dxa"/>
          </w:tcPr>
          <w:p w14:paraId="6AE06B4E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3" w:type="dxa"/>
            <w:gridSpan w:val="11"/>
          </w:tcPr>
          <w:p w14:paraId="3E818FD7" w14:textId="77777777" w:rsidR="000A2C1E" w:rsidRPr="00D64A2F" w:rsidRDefault="000A2C1E" w:rsidP="000A2C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A2C1E" w:rsidRPr="007B4C6A" w14:paraId="2392CFD2" w14:textId="77777777" w:rsidTr="00E337F8">
        <w:trPr>
          <w:cantSplit/>
        </w:trPr>
        <w:tc>
          <w:tcPr>
            <w:tcW w:w="2632" w:type="dxa"/>
          </w:tcPr>
          <w:p w14:paraId="1399A9A9" w14:textId="3D00D941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90E8400" w14:textId="649B5EBD" w:rsidR="000A2C1E" w:rsidRPr="00D64A2F" w:rsidRDefault="00B2123E" w:rsidP="000A2C1E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CEAB20B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22BD12C2" w14:textId="77777777" w:rsidR="000A2C1E" w:rsidRPr="00D64A2F" w:rsidRDefault="000A2C1E" w:rsidP="000A2C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85703F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7C2FFD92" w14:textId="378E677B" w:rsidR="000A2C1E" w:rsidRPr="00D64A2F" w:rsidRDefault="00B2123E" w:rsidP="000A2C1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81FBE54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54D572C2" w14:textId="77777777" w:rsidR="000A2C1E" w:rsidRPr="00D64A2F" w:rsidRDefault="000A2C1E" w:rsidP="000A2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    </w:t>
            </w:r>
          </w:p>
        </w:tc>
        <w:tc>
          <w:tcPr>
            <w:tcW w:w="180" w:type="dxa"/>
          </w:tcPr>
          <w:p w14:paraId="1BA058F1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7180CE92" w14:textId="77777777" w:rsidR="000A2C1E" w:rsidRPr="00D64A2F" w:rsidRDefault="000A2C1E" w:rsidP="000A2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    </w:t>
            </w:r>
          </w:p>
        </w:tc>
        <w:tc>
          <w:tcPr>
            <w:tcW w:w="180" w:type="dxa"/>
          </w:tcPr>
          <w:p w14:paraId="758199A4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07F02A48" w14:textId="77777777" w:rsidR="000A2C1E" w:rsidRPr="00D64A2F" w:rsidRDefault="000A2C1E" w:rsidP="000A2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    </w:t>
            </w:r>
          </w:p>
        </w:tc>
      </w:tr>
      <w:tr w:rsidR="000A2C1E" w:rsidRPr="007B4C6A" w14:paraId="5FD95031" w14:textId="77777777" w:rsidTr="00085C9C">
        <w:trPr>
          <w:cantSplit/>
          <w:trHeight w:val="442"/>
        </w:trPr>
        <w:tc>
          <w:tcPr>
            <w:tcW w:w="2632" w:type="dxa"/>
          </w:tcPr>
          <w:p w14:paraId="523B5F97" w14:textId="77777777" w:rsidR="000A2C1E" w:rsidRPr="00D64A2F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F574" w14:textId="6D24A5F5" w:rsidR="000A2C1E" w:rsidRPr="00D64A2F" w:rsidRDefault="00B2123E" w:rsidP="000A2C1E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0AB3591" w14:textId="77777777" w:rsidR="000A2C1E" w:rsidRPr="00D64A2F" w:rsidRDefault="000A2C1E" w:rsidP="000A2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2A7A9" w14:textId="77777777" w:rsidR="000A2C1E" w:rsidRPr="00D64A2F" w:rsidRDefault="000A2C1E" w:rsidP="000A2C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56C9C7" w14:textId="77777777" w:rsidR="000A2C1E" w:rsidRPr="00D64A2F" w:rsidRDefault="000A2C1E" w:rsidP="000A2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78BE4" w14:textId="31FFA4C3" w:rsidR="000A2C1E" w:rsidRPr="00D64A2F" w:rsidRDefault="00B2123E" w:rsidP="000A2C1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80E974D" w14:textId="77777777" w:rsidR="000A2C1E" w:rsidRPr="00D64A2F" w:rsidRDefault="000A2C1E" w:rsidP="000A2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F26E9" w14:textId="77777777" w:rsidR="000A2C1E" w:rsidRPr="00D64A2F" w:rsidRDefault="000A2C1E" w:rsidP="000A2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-     </w:t>
            </w:r>
          </w:p>
        </w:tc>
        <w:tc>
          <w:tcPr>
            <w:tcW w:w="180" w:type="dxa"/>
            <w:vAlign w:val="bottom"/>
          </w:tcPr>
          <w:p w14:paraId="70148C7D" w14:textId="77777777" w:rsidR="000A2C1E" w:rsidRPr="00D64A2F" w:rsidRDefault="000A2C1E" w:rsidP="000A2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E7B10" w14:textId="77777777" w:rsidR="000A2C1E" w:rsidRPr="00D64A2F" w:rsidRDefault="000A2C1E" w:rsidP="000A2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-     </w:t>
            </w:r>
          </w:p>
        </w:tc>
        <w:tc>
          <w:tcPr>
            <w:tcW w:w="180" w:type="dxa"/>
            <w:vAlign w:val="bottom"/>
          </w:tcPr>
          <w:p w14:paraId="46A40521" w14:textId="77777777" w:rsidR="000A2C1E" w:rsidRPr="00D64A2F" w:rsidRDefault="000A2C1E" w:rsidP="000A2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5A78B" w14:textId="77777777" w:rsidR="000A2C1E" w:rsidRPr="00D64A2F" w:rsidRDefault="000A2C1E" w:rsidP="000A2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-     </w:t>
            </w:r>
          </w:p>
        </w:tc>
      </w:tr>
    </w:tbl>
    <w:p w14:paraId="6FCED4FD" w14:textId="77777777" w:rsidR="000A2C1E" w:rsidRPr="007B4C6A" w:rsidRDefault="000A2C1E" w:rsidP="00C454B0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14:paraId="560BB8BC" w14:textId="77777777" w:rsidR="00F574DF" w:rsidRPr="007B4C6A" w:rsidRDefault="00F574DF" w:rsidP="00F574DF">
      <w:pPr>
        <w:rPr>
          <w:lang w:val="x-none" w:eastAsia="x-none"/>
        </w:rPr>
      </w:pPr>
    </w:p>
    <w:p w14:paraId="1ABAF18C" w14:textId="77777777" w:rsidR="00C454B0" w:rsidRPr="007B4C6A" w:rsidRDefault="00DC7A90" w:rsidP="00DC7A90">
      <w:pPr>
        <w:pStyle w:val="Heading6"/>
        <w:tabs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</w:rPr>
        <w:tab/>
      </w:r>
      <w:r w:rsidR="006B23B4" w:rsidRPr="007B4C6A">
        <w:rPr>
          <w:rFonts w:ascii="Angsana New" w:hAnsi="Angsana New"/>
          <w:i/>
          <w:iCs/>
          <w:sz w:val="30"/>
          <w:szCs w:val="30"/>
          <w:cs/>
        </w:rPr>
        <w:t>การกระทบยอดเพื่อหาอัตราภาษีเงินได้ที่แท้จริง</w:t>
      </w:r>
    </w:p>
    <w:p w14:paraId="10D134E5" w14:textId="77777777" w:rsidR="00C454B0" w:rsidRPr="007B4C6A" w:rsidRDefault="00C454B0" w:rsidP="00C454B0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898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170"/>
        <w:gridCol w:w="1440"/>
        <w:gridCol w:w="1188"/>
        <w:gridCol w:w="1426"/>
      </w:tblGrid>
      <w:tr w:rsidR="00C454B0" w:rsidRPr="007B4C6A" w14:paraId="74DDA2D7" w14:textId="77777777" w:rsidTr="00D64A2F">
        <w:trPr>
          <w:tblHeader/>
        </w:trPr>
        <w:tc>
          <w:tcPr>
            <w:tcW w:w="3762" w:type="dxa"/>
          </w:tcPr>
          <w:p w14:paraId="44E6EF09" w14:textId="77777777" w:rsidR="00C454B0" w:rsidRPr="00D64A2F" w:rsidRDefault="00C454B0" w:rsidP="00A87240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4" w:type="dxa"/>
            <w:gridSpan w:val="4"/>
            <w:shd w:val="clear" w:color="auto" w:fill="auto"/>
            <w:vAlign w:val="center"/>
          </w:tcPr>
          <w:p w14:paraId="6A6D0ECC" w14:textId="77777777" w:rsidR="00C454B0" w:rsidRPr="00D64A2F" w:rsidRDefault="00C454B0" w:rsidP="00C45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6E7D" w:rsidRPr="007B4C6A" w14:paraId="746EC7E8" w14:textId="77777777" w:rsidTr="00D64A2F">
        <w:trPr>
          <w:tblHeader/>
        </w:trPr>
        <w:tc>
          <w:tcPr>
            <w:tcW w:w="3762" w:type="dxa"/>
          </w:tcPr>
          <w:p w14:paraId="75BD002C" w14:textId="77777777" w:rsidR="00876E7D" w:rsidRPr="00D64A2F" w:rsidRDefault="00876E7D" w:rsidP="00876E7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6EBC91BE" w14:textId="77777777" w:rsidR="00876E7D" w:rsidRPr="00D64A2F" w:rsidRDefault="00876E7D" w:rsidP="0087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2"/>
            <w:shd w:val="clear" w:color="auto" w:fill="auto"/>
            <w:vAlign w:val="center"/>
          </w:tcPr>
          <w:p w14:paraId="5330064E" w14:textId="77777777" w:rsidR="00876E7D" w:rsidRPr="00D64A2F" w:rsidRDefault="00876E7D" w:rsidP="0087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สำหรับรอบระยะ</w:t>
            </w:r>
          </w:p>
        </w:tc>
      </w:tr>
      <w:tr w:rsidR="00876E7D" w:rsidRPr="007B4C6A" w14:paraId="7EE371EC" w14:textId="77777777" w:rsidTr="00D64A2F">
        <w:trPr>
          <w:tblHeader/>
        </w:trPr>
        <w:tc>
          <w:tcPr>
            <w:tcW w:w="3762" w:type="dxa"/>
          </w:tcPr>
          <w:p w14:paraId="58F80CDC" w14:textId="77777777" w:rsidR="00876E7D" w:rsidRPr="00D64A2F" w:rsidRDefault="00876E7D" w:rsidP="00876E7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3F123E3F" w14:textId="77777777" w:rsidR="00876E7D" w:rsidRPr="00D64A2F" w:rsidRDefault="00876E7D" w:rsidP="0087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2"/>
            <w:shd w:val="clear" w:color="auto" w:fill="auto"/>
            <w:vAlign w:val="center"/>
          </w:tcPr>
          <w:p w14:paraId="39EAC710" w14:textId="77777777" w:rsidR="00876E7D" w:rsidRPr="00D64A2F" w:rsidRDefault="00876E7D" w:rsidP="0087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เวลาบัญชีตั้งแต่วันที่</w:t>
            </w:r>
          </w:p>
        </w:tc>
      </w:tr>
      <w:tr w:rsidR="00876E7D" w:rsidRPr="007B4C6A" w14:paraId="09EEF225" w14:textId="77777777" w:rsidTr="00D64A2F">
        <w:trPr>
          <w:tblHeader/>
        </w:trPr>
        <w:tc>
          <w:tcPr>
            <w:tcW w:w="3762" w:type="dxa"/>
          </w:tcPr>
          <w:p w14:paraId="76966504" w14:textId="77777777" w:rsidR="00876E7D" w:rsidRPr="00D64A2F" w:rsidRDefault="00876E7D" w:rsidP="00876E7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02AE3515" w14:textId="77777777" w:rsidR="00876E7D" w:rsidRPr="00D64A2F" w:rsidRDefault="00876E7D" w:rsidP="00876E7D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614" w:type="dxa"/>
            <w:gridSpan w:val="2"/>
            <w:shd w:val="clear" w:color="auto" w:fill="auto"/>
            <w:vAlign w:val="center"/>
          </w:tcPr>
          <w:p w14:paraId="70370605" w14:textId="77777777" w:rsidR="00876E7D" w:rsidRPr="00D64A2F" w:rsidRDefault="00876E7D" w:rsidP="0087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 xml:space="preserve">มกราคม </w:t>
            </w:r>
            <w:r w:rsidRPr="00D64A2F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876E7D" w:rsidRPr="007B4C6A" w14:paraId="7DA76799" w14:textId="77777777" w:rsidTr="00D64A2F">
        <w:trPr>
          <w:tblHeader/>
        </w:trPr>
        <w:tc>
          <w:tcPr>
            <w:tcW w:w="3762" w:type="dxa"/>
          </w:tcPr>
          <w:p w14:paraId="2ECC3774" w14:textId="77777777" w:rsidR="00876E7D" w:rsidRPr="00D64A2F" w:rsidRDefault="00876E7D" w:rsidP="00876E7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6B7837F4" w14:textId="77777777" w:rsidR="00876E7D" w:rsidRPr="00D64A2F" w:rsidRDefault="00876E7D" w:rsidP="00876E7D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614" w:type="dxa"/>
            <w:gridSpan w:val="2"/>
            <w:shd w:val="clear" w:color="auto" w:fill="auto"/>
            <w:vAlign w:val="center"/>
          </w:tcPr>
          <w:p w14:paraId="7E076B2C" w14:textId="77777777" w:rsidR="00876E7D" w:rsidRPr="00D64A2F" w:rsidRDefault="00876E7D" w:rsidP="0087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ถึงวันที่</w:t>
            </w:r>
          </w:p>
        </w:tc>
      </w:tr>
      <w:tr w:rsidR="00876E7D" w:rsidRPr="007B4C6A" w14:paraId="23E4AA3B" w14:textId="77777777" w:rsidTr="00D64A2F">
        <w:trPr>
          <w:tblHeader/>
        </w:trPr>
        <w:tc>
          <w:tcPr>
            <w:tcW w:w="3762" w:type="dxa"/>
          </w:tcPr>
          <w:p w14:paraId="1A3E5916" w14:textId="77777777" w:rsidR="00876E7D" w:rsidRPr="00D64A2F" w:rsidRDefault="00876E7D" w:rsidP="00876E7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64EC683F" w14:textId="77777777" w:rsidR="00876E7D" w:rsidRPr="00D64A2F" w:rsidRDefault="00876E7D" w:rsidP="00876E7D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>30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 xml:space="preserve">กันยายน </w:t>
            </w:r>
            <w:r w:rsidRPr="00D64A2F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>2562</w:t>
            </w:r>
          </w:p>
        </w:tc>
        <w:tc>
          <w:tcPr>
            <w:tcW w:w="2614" w:type="dxa"/>
            <w:gridSpan w:val="2"/>
            <w:shd w:val="clear" w:color="auto" w:fill="auto"/>
            <w:vAlign w:val="center"/>
          </w:tcPr>
          <w:p w14:paraId="5C682F1F" w14:textId="77777777" w:rsidR="00876E7D" w:rsidRPr="00D64A2F" w:rsidRDefault="00876E7D" w:rsidP="00876E7D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</w:rPr>
            </w:pPr>
            <w:r w:rsidRPr="00D64A2F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>30</w:t>
            </w:r>
            <w:r w:rsidRPr="00D64A2F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b/>
                <w:spacing w:val="-8"/>
                <w:sz w:val="30"/>
                <w:szCs w:val="30"/>
                <w:cs/>
              </w:rPr>
              <w:t xml:space="preserve">กันยายน </w:t>
            </w:r>
            <w:r w:rsidRPr="00D64A2F"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  <w:t>2561</w:t>
            </w:r>
          </w:p>
        </w:tc>
      </w:tr>
      <w:tr w:rsidR="00AC6564" w:rsidRPr="007B4C6A" w14:paraId="4F6D6BCF" w14:textId="77777777" w:rsidTr="00D64A2F">
        <w:trPr>
          <w:tblHeader/>
        </w:trPr>
        <w:tc>
          <w:tcPr>
            <w:tcW w:w="3762" w:type="dxa"/>
          </w:tcPr>
          <w:p w14:paraId="6B8DB0CC" w14:textId="77777777" w:rsidR="00AC6564" w:rsidRPr="007B4C6A" w:rsidRDefault="00AC6564" w:rsidP="00876E7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35C48383" w14:textId="77777777" w:rsidR="00AC6564" w:rsidRPr="007B4C6A" w:rsidRDefault="00AC6564" w:rsidP="00876E7D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</w:pPr>
          </w:p>
        </w:tc>
        <w:tc>
          <w:tcPr>
            <w:tcW w:w="2614" w:type="dxa"/>
            <w:gridSpan w:val="2"/>
            <w:shd w:val="clear" w:color="auto" w:fill="auto"/>
            <w:vAlign w:val="center"/>
          </w:tcPr>
          <w:p w14:paraId="4EF606BD" w14:textId="33CDB44C" w:rsidR="00AC6564" w:rsidRPr="007B4C6A" w:rsidRDefault="00AC6564" w:rsidP="00876E7D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Cs/>
                <w:spacing w:val="-8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004F0C" w:rsidRPr="007B4C6A" w14:paraId="3002F274" w14:textId="77777777" w:rsidTr="00D64A2F">
        <w:trPr>
          <w:trHeight w:val="389"/>
          <w:tblHeader/>
        </w:trPr>
        <w:tc>
          <w:tcPr>
            <w:tcW w:w="3762" w:type="dxa"/>
          </w:tcPr>
          <w:p w14:paraId="1663577A" w14:textId="77777777" w:rsidR="00004F0C" w:rsidRPr="00D64A2F" w:rsidRDefault="00004F0C" w:rsidP="00004F0C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1FA614" w14:textId="77777777" w:rsidR="00004F0C" w:rsidRPr="00D64A2F" w:rsidRDefault="00004F0C" w:rsidP="00004F0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อัตราภาษี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334766" w14:textId="77777777" w:rsidR="00004F0C" w:rsidRPr="00D64A2F" w:rsidRDefault="00004F0C" w:rsidP="00004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B46F0E3" w14:textId="77777777" w:rsidR="00004F0C" w:rsidRPr="00D64A2F" w:rsidRDefault="00004F0C" w:rsidP="00004F0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อัตราภาษี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B9436B0" w14:textId="77777777" w:rsidR="00004F0C" w:rsidRPr="00D64A2F" w:rsidRDefault="00004F0C" w:rsidP="00004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4F0C" w:rsidRPr="007B4C6A" w14:paraId="51A8E4FA" w14:textId="77777777" w:rsidTr="00D64A2F">
        <w:trPr>
          <w:trHeight w:val="389"/>
          <w:tblHeader/>
        </w:trPr>
        <w:tc>
          <w:tcPr>
            <w:tcW w:w="3762" w:type="dxa"/>
          </w:tcPr>
          <w:p w14:paraId="7C1C10FF" w14:textId="77777777" w:rsidR="00004F0C" w:rsidRPr="00D64A2F" w:rsidRDefault="00004F0C" w:rsidP="00004F0C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C50411" w14:textId="77777777" w:rsidR="00004F0C" w:rsidRPr="00D64A2F" w:rsidRDefault="00004F0C" w:rsidP="00004F0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9DCB7" w14:textId="77777777" w:rsidR="00004F0C" w:rsidRPr="00D64A2F" w:rsidRDefault="0036059D" w:rsidP="0036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</w:t>
            </w:r>
            <w:r w:rsidR="00004F0C" w:rsidRPr="00D64A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6D51878" w14:textId="77777777" w:rsidR="00004F0C" w:rsidRPr="00D64A2F" w:rsidRDefault="00004F0C" w:rsidP="00004F0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8189215" w14:textId="77777777" w:rsidR="00004F0C" w:rsidRPr="00D64A2F" w:rsidRDefault="0036059D" w:rsidP="0036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</w:t>
            </w:r>
            <w:r w:rsidR="00004F0C" w:rsidRPr="00D64A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D6A2C" w:rsidRPr="007B4C6A" w14:paraId="63E4E9BE" w14:textId="77777777" w:rsidTr="00D64A2F">
        <w:tc>
          <w:tcPr>
            <w:tcW w:w="3762" w:type="dxa"/>
            <w:vAlign w:val="bottom"/>
          </w:tcPr>
          <w:p w14:paraId="5765313F" w14:textId="77777777" w:rsidR="00FD6A2C" w:rsidRPr="00D64A2F" w:rsidRDefault="00FD6A2C" w:rsidP="00FD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1F2357" w14:textId="01D3ED34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B9833" w14:textId="33D86BBF" w:rsidR="00FD6A2C" w:rsidRPr="00D64A2F" w:rsidRDefault="00C33B41" w:rsidP="00FF6B8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B3AD1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188" w:type="dxa"/>
            <w:vAlign w:val="bottom"/>
          </w:tcPr>
          <w:p w14:paraId="5D2A9CF7" w14:textId="23FCA46A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46D491A9" w14:textId="77777777" w:rsidR="00FD6A2C" w:rsidRPr="00D64A2F" w:rsidRDefault="00AD6EE8" w:rsidP="00FF6B8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2,60</w:t>
            </w:r>
            <w:r w:rsidR="00FF6B8A" w:rsidRPr="00D64A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D6A2C" w:rsidRPr="007B4C6A" w14:paraId="157637D2" w14:textId="77777777" w:rsidTr="00D64A2F">
        <w:tc>
          <w:tcPr>
            <w:tcW w:w="3762" w:type="dxa"/>
            <w:vAlign w:val="bottom"/>
          </w:tcPr>
          <w:p w14:paraId="5FE806B2" w14:textId="77777777" w:rsidR="00FD6A2C" w:rsidRPr="00D64A2F" w:rsidRDefault="00FD6A2C" w:rsidP="00FD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55D159" w14:textId="4AB2E417" w:rsidR="00FD6A2C" w:rsidRPr="00D64A2F" w:rsidRDefault="00CD1956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20A7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20A7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20A7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4D38BE" w14:textId="2E3C44CF" w:rsidR="00FD6A2C" w:rsidRPr="00D64A2F" w:rsidRDefault="00C33B41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B3AD1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188" w:type="dxa"/>
            <w:vAlign w:val="bottom"/>
          </w:tcPr>
          <w:p w14:paraId="2386C311" w14:textId="2607215C" w:rsidR="00FD6A2C" w:rsidRPr="00D64A2F" w:rsidRDefault="00CD1956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20A7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20A7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20A7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26" w:type="dxa"/>
            <w:vAlign w:val="bottom"/>
          </w:tcPr>
          <w:p w14:paraId="03F62857" w14:textId="77777777" w:rsidR="00FD6A2C" w:rsidRPr="00D64A2F" w:rsidRDefault="00AD6EE8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</w:tr>
      <w:tr w:rsidR="00FD6A2C" w:rsidRPr="007B4C6A" w14:paraId="6310FBF5" w14:textId="77777777" w:rsidTr="00D64A2F">
        <w:tc>
          <w:tcPr>
            <w:tcW w:w="3762" w:type="dxa"/>
            <w:vAlign w:val="bottom"/>
          </w:tcPr>
          <w:p w14:paraId="73483F30" w14:textId="77777777" w:rsidR="00FD6A2C" w:rsidRPr="00D64A2F" w:rsidRDefault="00FD6A2C" w:rsidP="00FD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AD14B7" w14:textId="77777777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00891F" w14:textId="77777777" w:rsidR="00FD6A2C" w:rsidRPr="00D64A2F" w:rsidRDefault="00FD6A2C" w:rsidP="0013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B993F88" w14:textId="77777777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51271301" w14:textId="77777777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6A2C" w:rsidRPr="007B4C6A" w14:paraId="3E123100" w14:textId="77777777" w:rsidTr="00D64A2F">
        <w:trPr>
          <w:trHeight w:val="434"/>
        </w:trPr>
        <w:tc>
          <w:tcPr>
            <w:tcW w:w="3762" w:type="dxa"/>
            <w:vAlign w:val="bottom"/>
          </w:tcPr>
          <w:p w14:paraId="1D9EC3BE" w14:textId="77777777" w:rsidR="00FD6A2C" w:rsidRPr="00D64A2F" w:rsidRDefault="00FD6A2C" w:rsidP="00FD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-  เงินปันผลรับจากบริษัทร่วม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C80C6A" w14:textId="77777777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9127C9" w14:textId="77777777" w:rsidR="00FD6A2C" w:rsidRPr="00D64A2F" w:rsidRDefault="00130D97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F6B8A" w:rsidRPr="00D64A2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5AB00570" w14:textId="77777777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2DCD751A" w14:textId="77777777" w:rsidR="00FD6A2C" w:rsidRPr="00D64A2F" w:rsidRDefault="00AD6EE8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D6A2C" w:rsidRPr="007B4C6A" w14:paraId="0D3A7FDE" w14:textId="77777777" w:rsidTr="00D64A2F">
        <w:tc>
          <w:tcPr>
            <w:tcW w:w="3762" w:type="dxa"/>
            <w:vAlign w:val="bottom"/>
          </w:tcPr>
          <w:p w14:paraId="5AEE9C93" w14:textId="77777777" w:rsidR="00FD6A2C" w:rsidRPr="00D64A2F" w:rsidRDefault="00FD6A2C" w:rsidP="00FD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 กำไรสุทธิที่ได้รับการส่งเสริมการลงทุน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F98980" w14:textId="77777777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1C9BAA" w14:textId="59288BEB" w:rsidR="00FD6A2C" w:rsidRPr="00D64A2F" w:rsidRDefault="00130D97" w:rsidP="00CC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B3A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628C8A05" w14:textId="77777777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4497C3AC" w14:textId="77777777" w:rsidR="00FD6A2C" w:rsidRPr="00D64A2F" w:rsidRDefault="00AD6EE8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6B8A" w:rsidRPr="00D64A2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D6EE8" w:rsidRPr="007B4C6A" w14:paraId="68DB90D4" w14:textId="77777777" w:rsidTr="00D64A2F">
        <w:tc>
          <w:tcPr>
            <w:tcW w:w="3762" w:type="dxa"/>
            <w:vAlign w:val="bottom"/>
          </w:tcPr>
          <w:p w14:paraId="18482E15" w14:textId="77777777" w:rsidR="00AD6EE8" w:rsidRPr="00D64A2F" w:rsidRDefault="00AD6EE8" w:rsidP="00AD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 อื่นๆ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1CAB94" w14:textId="77777777" w:rsidR="00AD6EE8" w:rsidRPr="00D64A2F" w:rsidRDefault="00AD6EE8" w:rsidP="00A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EF1F55" w14:textId="77777777" w:rsidR="00AD6EE8" w:rsidRPr="00D64A2F" w:rsidRDefault="00130D97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42920686" w14:textId="77777777" w:rsidR="00AD6EE8" w:rsidRPr="00D64A2F" w:rsidRDefault="00AD6EE8" w:rsidP="00A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77112C40" w14:textId="77777777" w:rsidR="00AD6EE8" w:rsidRPr="00D64A2F" w:rsidRDefault="00DC5479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</w:p>
        </w:tc>
      </w:tr>
      <w:tr w:rsidR="00FD6A2C" w:rsidRPr="007B4C6A" w14:paraId="76C9B2ED" w14:textId="77777777" w:rsidTr="00D64A2F">
        <w:tc>
          <w:tcPr>
            <w:tcW w:w="3762" w:type="dxa"/>
            <w:vAlign w:val="bottom"/>
          </w:tcPr>
          <w:p w14:paraId="4A4FFF57" w14:textId="77777777" w:rsidR="00FD6A2C" w:rsidRPr="00D64A2F" w:rsidRDefault="00FD6A2C" w:rsidP="00FD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037CC7" w14:textId="77777777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D6C5C4" w14:textId="038CA498" w:rsidR="00FD6A2C" w:rsidRPr="00D64A2F" w:rsidRDefault="00130D97" w:rsidP="00CC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2123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88" w:type="dxa"/>
            <w:vAlign w:val="bottom"/>
          </w:tcPr>
          <w:p w14:paraId="346DEA90" w14:textId="77777777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77CC619D" w14:textId="4593161D" w:rsidR="00FD6A2C" w:rsidRPr="00D64A2F" w:rsidRDefault="00DC5479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B2123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C5479" w:rsidRPr="007B4C6A" w14:paraId="3B9135E5" w14:textId="77777777" w:rsidTr="00D64A2F">
        <w:tc>
          <w:tcPr>
            <w:tcW w:w="3762" w:type="dxa"/>
            <w:vAlign w:val="bottom"/>
          </w:tcPr>
          <w:p w14:paraId="32E227B5" w14:textId="36C42789" w:rsidR="00DC5479" w:rsidRPr="00D64A2F" w:rsidRDefault="002D4374" w:rsidP="00DC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</w:t>
            </w:r>
            <w:r w:rsidR="002B615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="00DC5479"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ปัจจุบันที่ไม่รับรู้เป็น</w:t>
            </w:r>
            <w:r w:rsidR="002B615B" w:rsidRPr="00A4345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A1255F" w:rsidRPr="00D64A2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A1255F"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B615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1A1D1A" w14:textId="77777777" w:rsidR="00DC5479" w:rsidRPr="00D64A2F" w:rsidRDefault="00DC5479" w:rsidP="00DC5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DB39D2" w14:textId="77777777" w:rsidR="00DC5479" w:rsidRPr="00D64A2F" w:rsidRDefault="00130D97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88" w:type="dxa"/>
            <w:vAlign w:val="bottom"/>
          </w:tcPr>
          <w:p w14:paraId="1A462327" w14:textId="77777777" w:rsidR="00DC5479" w:rsidRPr="00D64A2F" w:rsidRDefault="00DC5479" w:rsidP="00DC5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0FBF5E4C" w14:textId="77777777" w:rsidR="00DC5479" w:rsidRPr="00D64A2F" w:rsidRDefault="002D4374" w:rsidP="00DC5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D4374" w:rsidRPr="007B4C6A" w14:paraId="79D8E155" w14:textId="77777777" w:rsidTr="00D64A2F">
        <w:tc>
          <w:tcPr>
            <w:tcW w:w="3762" w:type="dxa"/>
            <w:vAlign w:val="bottom"/>
          </w:tcPr>
          <w:p w14:paraId="4CCD5314" w14:textId="1E2D73CF" w:rsidR="002C3594" w:rsidRPr="00D64A2F" w:rsidRDefault="002D4374" w:rsidP="002D4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</w:t>
            </w:r>
            <w:r w:rsidR="002C3594"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รับปรุงสินทรัพย์ภาษีเงินได้รอ</w:t>
            </w:r>
            <w:r w:rsidR="002B615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  <w:p w14:paraId="7BF90BA4" w14:textId="691408F9" w:rsidR="002D4374" w:rsidRPr="00D64A2F" w:rsidRDefault="002C3594" w:rsidP="0083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835897"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B615B" w:rsidRPr="00A43453">
              <w:rPr>
                <w:rFonts w:asciiTheme="majorBidi" w:hAnsiTheme="majorBidi" w:cstheme="majorBidi"/>
                <w:sz w:val="30"/>
                <w:szCs w:val="30"/>
                <w:cs/>
              </w:rPr>
              <w:t>ตัด</w:t>
            </w:r>
            <w:r w:rsidR="002D4374"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บัญชีของงวดก่อนๆ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408991" w14:textId="77777777" w:rsidR="002D4374" w:rsidRPr="00D64A2F" w:rsidRDefault="002D4374" w:rsidP="002D4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EA443B" w14:textId="77777777" w:rsidR="002D4374" w:rsidRPr="00D64A2F" w:rsidRDefault="00130D97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188" w:type="dxa"/>
            <w:vAlign w:val="bottom"/>
          </w:tcPr>
          <w:p w14:paraId="2048935B" w14:textId="77777777" w:rsidR="002D4374" w:rsidRPr="00D64A2F" w:rsidRDefault="002D4374" w:rsidP="002D4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1B49D0B8" w14:textId="77777777" w:rsidR="002D4374" w:rsidRPr="00D64A2F" w:rsidRDefault="002D4374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FD6A2C" w:rsidRPr="007B4C6A" w14:paraId="2447CFCB" w14:textId="77777777" w:rsidTr="00D64A2F">
        <w:tc>
          <w:tcPr>
            <w:tcW w:w="3762" w:type="dxa"/>
            <w:vAlign w:val="bottom"/>
          </w:tcPr>
          <w:p w14:paraId="10496674" w14:textId="77777777" w:rsidR="00FD6A2C" w:rsidRPr="00D64A2F" w:rsidRDefault="00FD6A2C" w:rsidP="00FD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EC2B42" w14:textId="77777777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4468E2" w14:textId="77777777" w:rsidR="00FD6A2C" w:rsidRPr="00D64A2F" w:rsidRDefault="00130D97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38785AC7" w14:textId="77777777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7C3F525E" w14:textId="77777777" w:rsidR="00FD6A2C" w:rsidRPr="00D64A2F" w:rsidRDefault="002D4374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D6A2C" w:rsidRPr="007B4C6A" w14:paraId="3A5E551E" w14:textId="77777777" w:rsidTr="00D64A2F">
        <w:tc>
          <w:tcPr>
            <w:tcW w:w="3762" w:type="dxa"/>
            <w:vAlign w:val="bottom"/>
          </w:tcPr>
          <w:p w14:paraId="71FB6B18" w14:textId="73D32787" w:rsidR="00FD6A2C" w:rsidRPr="00D64A2F" w:rsidRDefault="00FD6A2C" w:rsidP="00FD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 w:rsidR="00A1255F"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สูงไป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487B71" w14:textId="77777777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B4847A" w14:textId="06A066EC" w:rsidR="00FD6A2C" w:rsidRPr="00D64A2F" w:rsidRDefault="00130D97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12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204B21C7" w14:textId="77777777" w:rsidR="00FD6A2C" w:rsidRPr="00D64A2F" w:rsidRDefault="00FD6A2C" w:rsidP="00FD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7D5B8084" w14:textId="52992F65" w:rsidR="00FD6A2C" w:rsidRPr="00D64A2F" w:rsidRDefault="002D4374" w:rsidP="00FF6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2123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D6A2C" w:rsidRPr="007B4C6A" w14:paraId="03766EE0" w14:textId="77777777" w:rsidTr="00D64A2F">
        <w:tc>
          <w:tcPr>
            <w:tcW w:w="3762" w:type="dxa"/>
            <w:vAlign w:val="bottom"/>
          </w:tcPr>
          <w:p w14:paraId="4FF441D4" w14:textId="77777777" w:rsidR="00FD6A2C" w:rsidRPr="00D64A2F" w:rsidRDefault="00FD6A2C" w:rsidP="00FD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8E4B5D" w14:textId="59BC105A" w:rsidR="00FD6A2C" w:rsidRPr="00D64A2F" w:rsidRDefault="0013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="00CC0C8B"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="00FB3A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EE1776" w14:textId="1ECC44A8" w:rsidR="00FD6A2C" w:rsidRPr="00D64A2F" w:rsidRDefault="00130D97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FB3A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188" w:type="dxa"/>
            <w:vAlign w:val="center"/>
          </w:tcPr>
          <w:p w14:paraId="0A06DA32" w14:textId="1D72B374" w:rsidR="00FD6A2C" w:rsidRPr="00D64A2F" w:rsidRDefault="00A12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FD6A2C"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="002613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26" w:type="dxa"/>
            <w:vAlign w:val="center"/>
          </w:tcPr>
          <w:p w14:paraId="43ED58DA" w14:textId="77777777" w:rsidR="00FD6A2C" w:rsidRPr="00D64A2F" w:rsidRDefault="002D4374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</w:p>
        </w:tc>
      </w:tr>
    </w:tbl>
    <w:p w14:paraId="71884C62" w14:textId="77777777" w:rsidR="00FD6A2C" w:rsidRPr="007B4C6A" w:rsidRDefault="00FD6A2C" w:rsidP="00C454B0">
      <w:pPr>
        <w:rPr>
          <w:rFonts w:ascii="Angsana New" w:hAnsi="Angsana New"/>
          <w:sz w:val="20"/>
          <w:szCs w:val="20"/>
          <w:lang w:val="x-none" w:eastAsia="x-none"/>
        </w:rPr>
      </w:pPr>
    </w:p>
    <w:p w14:paraId="14E7309C" w14:textId="77777777" w:rsidR="00984CB3" w:rsidRPr="007B4C6A" w:rsidRDefault="00984CB3" w:rsidP="00C454B0">
      <w:pPr>
        <w:rPr>
          <w:rFonts w:ascii="Angsana New" w:hAnsi="Angsana New"/>
          <w:sz w:val="20"/>
          <w:szCs w:val="20"/>
          <w:lang w:val="x-none" w:eastAsia="x-none"/>
        </w:rPr>
      </w:pPr>
    </w:p>
    <w:p w14:paraId="04407E75" w14:textId="77777777" w:rsidR="00984CB3" w:rsidRPr="007B4C6A" w:rsidRDefault="00984CB3" w:rsidP="00C454B0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898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1426"/>
        <w:gridCol w:w="1364"/>
        <w:gridCol w:w="1426"/>
      </w:tblGrid>
      <w:tr w:rsidR="00AF313C" w:rsidRPr="007B4C6A" w14:paraId="0B57B0F0" w14:textId="77777777" w:rsidTr="00CA1428">
        <w:trPr>
          <w:tblHeader/>
        </w:trPr>
        <w:tc>
          <w:tcPr>
            <w:tcW w:w="3510" w:type="dxa"/>
          </w:tcPr>
          <w:p w14:paraId="3940014E" w14:textId="77777777" w:rsidR="00AF313C" w:rsidRPr="00D64A2F" w:rsidRDefault="00AF313C" w:rsidP="00A87240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6" w:type="dxa"/>
            <w:gridSpan w:val="4"/>
            <w:shd w:val="clear" w:color="auto" w:fill="auto"/>
            <w:vAlign w:val="center"/>
          </w:tcPr>
          <w:p w14:paraId="677EED04" w14:textId="77777777" w:rsidR="00AF313C" w:rsidRPr="00D64A2F" w:rsidRDefault="00AF313C" w:rsidP="00A8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67E5" w:rsidRPr="007B4C6A" w14:paraId="7C5B685D" w14:textId="77777777" w:rsidTr="00CA1428">
        <w:trPr>
          <w:tblHeader/>
        </w:trPr>
        <w:tc>
          <w:tcPr>
            <w:tcW w:w="3510" w:type="dxa"/>
          </w:tcPr>
          <w:p w14:paraId="3E2B8BAE" w14:textId="77777777" w:rsidR="001B67E5" w:rsidRPr="00D64A2F" w:rsidRDefault="001B67E5" w:rsidP="001B67E5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 w14:paraId="279A574C" w14:textId="77777777" w:rsidR="001B67E5" w:rsidRPr="00D64A2F" w:rsidRDefault="001B67E5" w:rsidP="001B6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6713C437" w14:textId="77777777" w:rsidR="001B67E5" w:rsidRPr="00D64A2F" w:rsidRDefault="001B67E5" w:rsidP="001B6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สำหรับรอบระยะเวลาบัญชี</w:t>
            </w:r>
          </w:p>
        </w:tc>
      </w:tr>
      <w:tr w:rsidR="001B67E5" w:rsidRPr="007B4C6A" w14:paraId="4145A49F" w14:textId="77777777" w:rsidTr="00CA1428">
        <w:trPr>
          <w:tblHeader/>
        </w:trPr>
        <w:tc>
          <w:tcPr>
            <w:tcW w:w="3510" w:type="dxa"/>
          </w:tcPr>
          <w:p w14:paraId="59BFB7B0" w14:textId="77777777" w:rsidR="001B67E5" w:rsidRPr="00D64A2F" w:rsidRDefault="001B67E5" w:rsidP="001B67E5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 w14:paraId="2AF6B72D" w14:textId="77777777" w:rsidR="001B67E5" w:rsidRPr="00D64A2F" w:rsidRDefault="001B67E5" w:rsidP="001B6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55DE03D3" w14:textId="77777777" w:rsidR="001B67E5" w:rsidRPr="00D64A2F" w:rsidRDefault="001B67E5" w:rsidP="001B6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ตั้งแต่วันที่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B67E5" w:rsidRPr="007B4C6A" w14:paraId="32C764C6" w14:textId="77777777" w:rsidTr="00CA1428">
        <w:trPr>
          <w:tblHeader/>
        </w:trPr>
        <w:tc>
          <w:tcPr>
            <w:tcW w:w="3510" w:type="dxa"/>
          </w:tcPr>
          <w:p w14:paraId="27C941FA" w14:textId="77777777" w:rsidR="001B67E5" w:rsidRPr="00D64A2F" w:rsidRDefault="001B67E5" w:rsidP="001B67E5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 w14:paraId="6EF4E1F8" w14:textId="77777777" w:rsidR="001B67E5" w:rsidRPr="00D64A2F" w:rsidRDefault="001B67E5" w:rsidP="008D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8D4917" w:rsidRPr="00D64A2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="008D4917" w:rsidRPr="00D64A2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438DD23E" w14:textId="77777777" w:rsidR="001B67E5" w:rsidRPr="00D64A2F" w:rsidRDefault="001B67E5" w:rsidP="001B6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ถึงวันที่ 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F313C" w:rsidRPr="007B4C6A" w14:paraId="12E94B8F" w14:textId="77777777" w:rsidTr="00CA1428">
        <w:trPr>
          <w:trHeight w:val="389"/>
          <w:tblHeader/>
        </w:trPr>
        <w:tc>
          <w:tcPr>
            <w:tcW w:w="3510" w:type="dxa"/>
          </w:tcPr>
          <w:p w14:paraId="2671C803" w14:textId="77777777" w:rsidR="00AF313C" w:rsidRPr="00D64A2F" w:rsidRDefault="00AF313C" w:rsidP="00A87240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612EAE3" w14:textId="77777777" w:rsidR="00AF313C" w:rsidRPr="00D64A2F" w:rsidRDefault="00AF313C" w:rsidP="00A87240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อัตราภาษี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EC9F176" w14:textId="77777777" w:rsidR="00AF313C" w:rsidRPr="00D64A2F" w:rsidRDefault="00AF313C" w:rsidP="00A8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34412465" w14:textId="77777777" w:rsidR="00AF313C" w:rsidRPr="00D64A2F" w:rsidRDefault="00AF313C" w:rsidP="00A87240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อัตราภาษี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21DF914" w14:textId="77777777" w:rsidR="00AF313C" w:rsidRPr="00D64A2F" w:rsidRDefault="00AF313C" w:rsidP="00A8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13C" w:rsidRPr="007B4C6A" w14:paraId="535713A1" w14:textId="77777777" w:rsidTr="00CA1428">
        <w:trPr>
          <w:trHeight w:val="389"/>
          <w:tblHeader/>
        </w:trPr>
        <w:tc>
          <w:tcPr>
            <w:tcW w:w="3510" w:type="dxa"/>
          </w:tcPr>
          <w:p w14:paraId="1B0477E1" w14:textId="77777777" w:rsidR="00AF313C" w:rsidRPr="00D64A2F" w:rsidRDefault="00AF313C" w:rsidP="00A87240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77BECB" w14:textId="77777777" w:rsidR="00AF313C" w:rsidRPr="00D64A2F" w:rsidRDefault="00AF313C" w:rsidP="00A87240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DDF333C" w14:textId="77777777" w:rsidR="00AF313C" w:rsidRPr="00D64A2F" w:rsidRDefault="0019503D" w:rsidP="00A8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</w:t>
            </w:r>
            <w:r w:rsidR="00AF313C" w:rsidRPr="00D64A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66BD5531" w14:textId="77777777" w:rsidR="00AF313C" w:rsidRPr="00D64A2F" w:rsidRDefault="00AF313C" w:rsidP="00A87240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</w:pPr>
            <w:r w:rsidRPr="00D64A2F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87A352F" w14:textId="77777777" w:rsidR="00AF313C" w:rsidRPr="00D64A2F" w:rsidRDefault="0019503D" w:rsidP="00A8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</w:t>
            </w:r>
            <w:r w:rsidR="00AF313C" w:rsidRPr="00D64A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F313C" w:rsidRPr="007B4C6A" w14:paraId="78EEB668" w14:textId="77777777" w:rsidTr="00E73EEF">
        <w:tc>
          <w:tcPr>
            <w:tcW w:w="3510" w:type="dxa"/>
          </w:tcPr>
          <w:p w14:paraId="4E98F33C" w14:textId="545B3B7C" w:rsidR="00AF313C" w:rsidRPr="00D64A2F" w:rsidRDefault="00AF313C" w:rsidP="00A8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B82647" w14:textId="775B4E39" w:rsidR="00AF313C" w:rsidRPr="00D64A2F" w:rsidRDefault="00AF313C" w:rsidP="00A8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FA157B3" w14:textId="04D4D9B8" w:rsidR="00AF313C" w:rsidRPr="00D64A2F" w:rsidRDefault="00476A49" w:rsidP="002B7E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B3AD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64" w:type="dxa"/>
            <w:vAlign w:val="bottom"/>
          </w:tcPr>
          <w:p w14:paraId="0BAE22B5" w14:textId="3BBEFEBA" w:rsidR="00AF313C" w:rsidRPr="00D64A2F" w:rsidRDefault="00AF313C" w:rsidP="00A8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32762178" w14:textId="77777777" w:rsidR="00AF313C" w:rsidRPr="00D64A2F" w:rsidRDefault="006039C1" w:rsidP="002B7E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AF313C" w:rsidRPr="007B4C6A" w14:paraId="00C65B87" w14:textId="77777777" w:rsidTr="00E73EEF">
        <w:tc>
          <w:tcPr>
            <w:tcW w:w="3510" w:type="dxa"/>
          </w:tcPr>
          <w:p w14:paraId="78D8AE5C" w14:textId="77777777" w:rsidR="00AF313C" w:rsidRPr="00D64A2F" w:rsidRDefault="00AF313C" w:rsidP="00A8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BA605EB" w14:textId="1D94FFE0" w:rsidR="00AF313C" w:rsidRPr="00D64A2F" w:rsidRDefault="00CD1956" w:rsidP="00A8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0A7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20A7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20A7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B3DE403" w14:textId="293EF871" w:rsidR="00AF313C" w:rsidRPr="00D64A2F" w:rsidRDefault="00476A49" w:rsidP="00E14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B3AD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4" w:type="dxa"/>
            <w:vAlign w:val="bottom"/>
          </w:tcPr>
          <w:p w14:paraId="30610030" w14:textId="1959C952" w:rsidR="00AF313C" w:rsidRPr="00D64A2F" w:rsidRDefault="00CD1956" w:rsidP="00A8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0A7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20A7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20A7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26" w:type="dxa"/>
            <w:vAlign w:val="bottom"/>
          </w:tcPr>
          <w:p w14:paraId="1450F4A7" w14:textId="77777777" w:rsidR="00AF313C" w:rsidRPr="00D64A2F" w:rsidRDefault="006039C1" w:rsidP="00E14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14F8A" w:rsidRPr="00D64A2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F313C" w:rsidRPr="007B4C6A" w14:paraId="75AEF379" w14:textId="77777777" w:rsidTr="00E73EEF">
        <w:tc>
          <w:tcPr>
            <w:tcW w:w="3510" w:type="dxa"/>
          </w:tcPr>
          <w:p w14:paraId="54B1E7A4" w14:textId="77777777" w:rsidR="00AF313C" w:rsidRPr="00D64A2F" w:rsidRDefault="00AF313C" w:rsidP="00A8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104EC1" w14:textId="77777777" w:rsidR="00AF313C" w:rsidRPr="00D64A2F" w:rsidRDefault="00AF313C" w:rsidP="00A8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34AA0EB1" w14:textId="77777777" w:rsidR="00AF313C" w:rsidRPr="00D64A2F" w:rsidRDefault="00AF313C" w:rsidP="00A8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7B026833" w14:textId="77777777" w:rsidR="00AF313C" w:rsidRPr="00D64A2F" w:rsidRDefault="00AF313C" w:rsidP="00A8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26646CCE" w14:textId="77777777" w:rsidR="00AF313C" w:rsidRPr="00D64A2F" w:rsidRDefault="00AF313C" w:rsidP="00A8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00F" w:rsidRPr="007B4C6A" w14:paraId="0318FD31" w14:textId="77777777" w:rsidTr="00E73EEF">
        <w:tc>
          <w:tcPr>
            <w:tcW w:w="3510" w:type="dxa"/>
          </w:tcPr>
          <w:p w14:paraId="53BF6496" w14:textId="77777777" w:rsidR="0015600F" w:rsidRPr="00D64A2F" w:rsidRDefault="00476A49" w:rsidP="0015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เงินปันผลรับจากบริษัทย่อย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82C39A" w14:textId="77777777" w:rsidR="0015600F" w:rsidRPr="00D64A2F" w:rsidRDefault="0015600F" w:rsidP="0015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396E779" w14:textId="77777777" w:rsidR="0015600F" w:rsidRPr="00D64A2F" w:rsidRDefault="00476A49" w:rsidP="00E14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2F3B08F7" w14:textId="77777777" w:rsidR="0015600F" w:rsidRPr="00D64A2F" w:rsidRDefault="0015600F" w:rsidP="0015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06D3B6D0" w14:textId="77777777" w:rsidR="0015600F" w:rsidRPr="00D64A2F" w:rsidRDefault="006039C1" w:rsidP="00E14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14F8A"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01380" w:rsidRPr="007B4C6A" w14:paraId="1FBB8CC8" w14:textId="77777777" w:rsidTr="00E73EEF">
        <w:tc>
          <w:tcPr>
            <w:tcW w:w="3510" w:type="dxa"/>
          </w:tcPr>
          <w:p w14:paraId="70B5FA0B" w14:textId="77777777" w:rsidR="00901380" w:rsidRPr="00D64A2F" w:rsidRDefault="00901380" w:rsidP="0090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 กำไรสุทธิที่ได้รับการส่งเสริมการลงทุน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0466F83" w14:textId="77777777" w:rsidR="00901380" w:rsidRPr="00D64A2F" w:rsidRDefault="00901380" w:rsidP="00901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930B433" w14:textId="6FCDDCD7" w:rsidR="00901380" w:rsidRPr="00D64A2F" w:rsidRDefault="00476A49" w:rsidP="00A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B3AD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5C7E10E5" w14:textId="77777777" w:rsidR="00901380" w:rsidRPr="00D64A2F" w:rsidRDefault="00901380" w:rsidP="00901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6B5B1182" w14:textId="77777777" w:rsidR="00901380" w:rsidRPr="00D64A2F" w:rsidRDefault="006039C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E1AB6" w:rsidRPr="007B4C6A" w14:paraId="15A20837" w14:textId="77777777" w:rsidTr="009E1AB6">
        <w:tc>
          <w:tcPr>
            <w:tcW w:w="3510" w:type="dxa"/>
          </w:tcPr>
          <w:p w14:paraId="7914A580" w14:textId="77777777" w:rsidR="009E1AB6" w:rsidRPr="00D64A2F" w:rsidRDefault="009E1AB6" w:rsidP="009E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260" w:type="dxa"/>
            <w:shd w:val="clear" w:color="auto" w:fill="auto"/>
          </w:tcPr>
          <w:p w14:paraId="281E1F54" w14:textId="77777777" w:rsidR="009E1AB6" w:rsidRPr="00D64A2F" w:rsidRDefault="009E1AB6" w:rsidP="009E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</w:tcPr>
          <w:p w14:paraId="26A4AEDC" w14:textId="77777777" w:rsidR="009E1AB6" w:rsidRPr="00D64A2F" w:rsidRDefault="009E1AB6" w:rsidP="00FA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16D5037E" w14:textId="77777777" w:rsidR="009E1AB6" w:rsidRPr="00D64A2F" w:rsidRDefault="009E1AB6" w:rsidP="009E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04F3BCE3" w14:textId="77777777" w:rsidR="009E1AB6" w:rsidRPr="00D64A2F" w:rsidRDefault="009E1A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</w:p>
        </w:tc>
      </w:tr>
      <w:tr w:rsidR="009E1AB6" w:rsidRPr="007B4C6A" w14:paraId="6BAD0395" w14:textId="77777777" w:rsidTr="00E73EEF">
        <w:tc>
          <w:tcPr>
            <w:tcW w:w="3510" w:type="dxa"/>
          </w:tcPr>
          <w:p w14:paraId="0421DEDB" w14:textId="36B7D51B" w:rsidR="009E1AB6" w:rsidRPr="00D64A2F" w:rsidRDefault="009E1AB6" w:rsidP="009E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F25DE" w14:textId="77777777" w:rsidR="009E1AB6" w:rsidRPr="00D64A2F" w:rsidRDefault="009E1AB6" w:rsidP="009E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D0C72DE" w14:textId="77777777" w:rsidR="009E1AB6" w:rsidRPr="00D64A2F" w:rsidRDefault="009E1AB6" w:rsidP="00FA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64A2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019F717D" w14:textId="77777777" w:rsidR="009E1AB6" w:rsidRPr="00D64A2F" w:rsidRDefault="009E1AB6" w:rsidP="009E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5CD17CC9" w14:textId="77777777" w:rsidR="009E1AB6" w:rsidRPr="00D64A2F" w:rsidRDefault="009E1A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E1AB6" w:rsidRPr="007B4C6A" w14:paraId="3FF62A87" w14:textId="77777777" w:rsidTr="00E73EEF">
        <w:tc>
          <w:tcPr>
            <w:tcW w:w="3510" w:type="dxa"/>
          </w:tcPr>
          <w:p w14:paraId="676F6B41" w14:textId="77777777" w:rsidR="009E1AB6" w:rsidRPr="00D64A2F" w:rsidRDefault="009E1AB6" w:rsidP="009E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260" w:type="dxa"/>
            <w:shd w:val="clear" w:color="auto" w:fill="auto"/>
          </w:tcPr>
          <w:p w14:paraId="38728DD5" w14:textId="77777777" w:rsidR="009E1AB6" w:rsidRPr="00D64A2F" w:rsidRDefault="009E1AB6" w:rsidP="009E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</w:tcPr>
          <w:p w14:paraId="1DB7E977" w14:textId="77777777" w:rsidR="009E1AB6" w:rsidRPr="00D64A2F" w:rsidRDefault="00FA306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64" w:type="dxa"/>
            <w:vAlign w:val="bottom"/>
          </w:tcPr>
          <w:p w14:paraId="33843FD7" w14:textId="77777777" w:rsidR="009E1AB6" w:rsidRPr="00D64A2F" w:rsidRDefault="009E1AB6" w:rsidP="009E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7391EB20" w14:textId="77777777" w:rsidR="009E1AB6" w:rsidRPr="00D64A2F" w:rsidRDefault="00FA3061" w:rsidP="009E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E1AB6" w:rsidRPr="007B4C6A" w14:paraId="79E0B94F" w14:textId="77777777" w:rsidTr="00E73EEF">
        <w:tc>
          <w:tcPr>
            <w:tcW w:w="3510" w:type="dxa"/>
          </w:tcPr>
          <w:p w14:paraId="61CA5947" w14:textId="457736EA" w:rsidR="009E1AB6" w:rsidRPr="00D64A2F" w:rsidRDefault="009E1AB6" w:rsidP="009E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shd w:val="clear" w:color="auto" w:fill="auto"/>
          </w:tcPr>
          <w:p w14:paraId="2ACFE9A3" w14:textId="77777777" w:rsidR="009E1AB6" w:rsidRPr="00D64A2F" w:rsidRDefault="009E1AB6" w:rsidP="009E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</w:tcPr>
          <w:p w14:paraId="0542DAD3" w14:textId="09827B23" w:rsidR="009E1AB6" w:rsidRPr="00D64A2F" w:rsidRDefault="009E1AB6" w:rsidP="00A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B3AD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70D18480" w14:textId="77777777" w:rsidR="009E1AB6" w:rsidRPr="00D64A2F" w:rsidRDefault="009E1AB6" w:rsidP="009E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30D51704" w14:textId="77777777" w:rsidR="009E1AB6" w:rsidRPr="00D64A2F" w:rsidRDefault="009E1A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E1AB6" w:rsidRPr="007B4C6A" w14:paraId="19EAA110" w14:textId="77777777" w:rsidTr="00D64A2F">
        <w:tc>
          <w:tcPr>
            <w:tcW w:w="3510" w:type="dxa"/>
          </w:tcPr>
          <w:p w14:paraId="3D320921" w14:textId="77777777" w:rsidR="009E1AB6" w:rsidRPr="00D64A2F" w:rsidRDefault="009E1AB6" w:rsidP="009E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64A2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951386" w14:textId="6DBAB62B" w:rsidR="009E1AB6" w:rsidRPr="00D64A2F" w:rsidRDefault="00A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="002F7E00"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="00FB3A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91AE208" w14:textId="2EEB8243" w:rsidR="009E1AB6" w:rsidRPr="00D64A2F" w:rsidRDefault="009E1AB6" w:rsidP="00D64A2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B3A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64" w:type="dxa"/>
            <w:vAlign w:val="center"/>
          </w:tcPr>
          <w:p w14:paraId="275E2B65" w14:textId="1BF11AE2" w:rsidR="009E1AB6" w:rsidRPr="00D64A2F" w:rsidRDefault="009E1A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="002613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426" w:type="dxa"/>
          </w:tcPr>
          <w:p w14:paraId="62B3770A" w14:textId="77777777" w:rsidR="009E1AB6" w:rsidRPr="00D64A2F" w:rsidRDefault="00FA3061" w:rsidP="009E1AB6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</w:tbl>
    <w:p w14:paraId="5931A1E7" w14:textId="77777777" w:rsidR="006B23B4" w:rsidRPr="007B4C6A" w:rsidRDefault="006B23B4">
      <w:pPr>
        <w:rPr>
          <w:rFonts w:ascii="Angsana New" w:hAnsi="Angsana New"/>
          <w:sz w:val="20"/>
          <w:szCs w:val="20"/>
        </w:rPr>
      </w:pPr>
    </w:p>
    <w:p w14:paraId="51904C07" w14:textId="77777777" w:rsidR="006B23B4" w:rsidRPr="007B4C6A" w:rsidRDefault="006B23B4" w:rsidP="006B23B4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การลดอัตราภาษีเงินได้นิติบุคคล</w:t>
      </w:r>
    </w:p>
    <w:p w14:paraId="27C18A7A" w14:textId="77777777" w:rsidR="006B23B4" w:rsidRPr="007B4C6A" w:rsidRDefault="006B23B4" w:rsidP="006B23B4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20"/>
          <w:szCs w:val="20"/>
        </w:rPr>
      </w:pPr>
    </w:p>
    <w:p w14:paraId="46EA2D4E" w14:textId="447E2508" w:rsidR="006B23B4" w:rsidRPr="007B4C6A" w:rsidRDefault="006B23B4" w:rsidP="006B23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7B4C6A">
        <w:rPr>
          <w:rFonts w:ascii="Angsana New" w:hAnsi="Angsana New"/>
          <w:sz w:val="30"/>
          <w:szCs w:val="30"/>
        </w:rPr>
        <w:t>42</w:t>
      </w:r>
      <w:r w:rsidRPr="007B4C6A">
        <w:rPr>
          <w:rFonts w:ascii="Angsana New" w:hAnsi="Angsana New"/>
          <w:sz w:val="30"/>
          <w:szCs w:val="30"/>
          <w:cs/>
        </w:rPr>
        <w:t xml:space="preserve"> พ.ศ. </w:t>
      </w:r>
      <w:r w:rsidRPr="007B4C6A">
        <w:rPr>
          <w:rFonts w:ascii="Angsana New" w:hAnsi="Angsana New"/>
          <w:sz w:val="30"/>
          <w:szCs w:val="30"/>
        </w:rPr>
        <w:t xml:space="preserve">2559 </w:t>
      </w:r>
      <w:r w:rsidRPr="007B4C6A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7B4C6A">
        <w:rPr>
          <w:rFonts w:ascii="Angsana New" w:hAnsi="Angsana New"/>
          <w:sz w:val="30"/>
          <w:szCs w:val="30"/>
        </w:rPr>
        <w:t>3</w:t>
      </w:r>
      <w:r w:rsidRPr="007B4C6A">
        <w:rPr>
          <w:rFonts w:ascii="Angsana New" w:hAnsi="Angsana New"/>
          <w:sz w:val="30"/>
          <w:szCs w:val="30"/>
          <w:cs/>
        </w:rPr>
        <w:t xml:space="preserve"> มีนาคม </w:t>
      </w:r>
      <w:r w:rsidRPr="007B4C6A">
        <w:rPr>
          <w:rFonts w:ascii="Angsana New" w:hAnsi="Angsana New"/>
          <w:sz w:val="30"/>
          <w:szCs w:val="30"/>
        </w:rPr>
        <w:t>2559</w:t>
      </w:r>
      <w:r w:rsidRPr="007B4C6A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7B4C6A">
        <w:rPr>
          <w:rFonts w:ascii="Angsana New" w:hAnsi="Angsana New"/>
          <w:sz w:val="30"/>
          <w:szCs w:val="30"/>
        </w:rPr>
        <w:t>20</w:t>
      </w:r>
      <w:r w:rsidRPr="007B4C6A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</w:t>
      </w:r>
      <w:r w:rsidR="00E73EEF" w:rsidRPr="007B4C6A">
        <w:rPr>
          <w:rFonts w:ascii="Angsana New" w:hAnsi="Angsana New"/>
          <w:sz w:val="30"/>
          <w:szCs w:val="30"/>
        </w:rPr>
        <w:br/>
      </w:r>
      <w:r w:rsidRPr="007B4C6A">
        <w:rPr>
          <w:rFonts w:ascii="Angsana New" w:hAnsi="Angsana New"/>
          <w:sz w:val="30"/>
          <w:szCs w:val="30"/>
        </w:rPr>
        <w:t>1</w:t>
      </w:r>
      <w:r w:rsidRPr="007B4C6A">
        <w:rPr>
          <w:rFonts w:ascii="Angsana New" w:hAnsi="Angsana New"/>
          <w:sz w:val="30"/>
          <w:szCs w:val="30"/>
          <w:cs/>
        </w:rPr>
        <w:t xml:space="preserve"> มกราคม </w:t>
      </w:r>
      <w:r w:rsidRPr="007B4C6A">
        <w:rPr>
          <w:rFonts w:ascii="Angsana New" w:hAnsi="Angsana New"/>
          <w:sz w:val="30"/>
          <w:szCs w:val="30"/>
        </w:rPr>
        <w:t>2559</w:t>
      </w:r>
      <w:r w:rsidRPr="007B4C6A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365F8E01" w14:textId="0AD79E00" w:rsidR="005E4F7B" w:rsidRPr="007B4C6A" w:rsidRDefault="005E4F7B" w:rsidP="006B23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D50D1E" w14:textId="6464E454" w:rsidR="005E4F7B" w:rsidRPr="007B4C6A" w:rsidRDefault="005E4F7B" w:rsidP="006B23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985FB5" w14:textId="299C5987" w:rsidR="005E4F7B" w:rsidRPr="007B4C6A" w:rsidRDefault="005E4F7B" w:rsidP="006B23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23616A" w14:textId="5E5D0363" w:rsidR="005E4F7B" w:rsidRPr="007B4C6A" w:rsidRDefault="005E4F7B" w:rsidP="006B23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57CBC0" w14:textId="103055FA" w:rsidR="005E4F7B" w:rsidRPr="007B4C6A" w:rsidRDefault="005E4F7B" w:rsidP="006B23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5F0767" w14:textId="3DABBB02" w:rsidR="005E4F7B" w:rsidRPr="007B4C6A" w:rsidRDefault="005E4F7B" w:rsidP="006B23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32053C" w14:textId="19FF898B" w:rsidR="005E4F7B" w:rsidRPr="007B4C6A" w:rsidRDefault="005E4F7B" w:rsidP="006B23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4C5C8E" w14:textId="77777777" w:rsidR="005E4F7B" w:rsidRPr="007B4C6A" w:rsidRDefault="005E4F7B" w:rsidP="006B23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D8F203" w14:textId="77777777" w:rsidR="00361372" w:rsidRPr="007B4C6A" w:rsidRDefault="00361372" w:rsidP="006B23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DC92D6A" w14:textId="77777777" w:rsidR="00E72FC7" w:rsidRPr="007B4C6A" w:rsidRDefault="00026249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  <w:r w:rsidR="00E72FC7" w:rsidRPr="007B4C6A">
        <w:rPr>
          <w:rFonts w:ascii="Angsana New" w:hAnsi="Angsana New"/>
          <w:sz w:val="30"/>
          <w:szCs w:val="30"/>
          <w:cs/>
        </w:rPr>
        <w:t xml:space="preserve"> </w:t>
      </w:r>
    </w:p>
    <w:p w14:paraId="69E00A8E" w14:textId="77777777" w:rsidR="006B23B4" w:rsidRPr="007B4C6A" w:rsidRDefault="006B23B4" w:rsidP="007F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5301DBA0" w14:textId="3FA501CD" w:rsidR="00E72FC7" w:rsidRPr="007B4C6A" w:rsidRDefault="00E72FC7" w:rsidP="00E7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7B4C6A">
        <w:rPr>
          <w:rFonts w:ascii="Angsana New" w:hAnsi="Angsana New"/>
          <w:sz w:val="30"/>
          <w:szCs w:val="30"/>
        </w:rPr>
        <w:t>2520</w:t>
      </w:r>
      <w:r w:rsidRPr="007B4C6A">
        <w:rPr>
          <w:rFonts w:ascii="Angsana New" w:hAnsi="Angsana New"/>
          <w:sz w:val="30"/>
          <w:szCs w:val="30"/>
          <w:cs/>
        </w:rPr>
        <w:t xml:space="preserve"> เกี่ยวกับ</w:t>
      </w:r>
      <w:r w:rsidR="00BB0C28" w:rsidRPr="007B4C6A">
        <w:rPr>
          <w:rFonts w:ascii="Angsana New" w:hAnsi="Angsana New"/>
          <w:sz w:val="30"/>
          <w:szCs w:val="30"/>
          <w:cs/>
        </w:rPr>
        <w:t>การพัฒนาอาคารสำหรับโรงงานอุตสาหกรรมและ/หรือคลังสินค้า</w:t>
      </w:r>
      <w:r w:rsidRPr="007B4C6A">
        <w:rPr>
          <w:rFonts w:ascii="Angsana New" w:hAnsi="Angsana New"/>
          <w:sz w:val="30"/>
          <w:szCs w:val="30"/>
          <w:cs/>
        </w:rPr>
        <w:t xml:space="preserve"> ซึ่งพอสรุปสาระสำคัญได้ดังนี้</w:t>
      </w:r>
    </w:p>
    <w:p w14:paraId="09537480" w14:textId="77777777" w:rsidR="00E72FC7" w:rsidRPr="007B4C6A" w:rsidRDefault="00E72FC7" w:rsidP="00E72FC7">
      <w:pPr>
        <w:tabs>
          <w:tab w:val="left" w:pos="540"/>
        </w:tabs>
        <w:ind w:left="540" w:right="-1080"/>
        <w:rPr>
          <w:rFonts w:ascii="Angsana New" w:hAnsi="Angsana New"/>
          <w:sz w:val="20"/>
          <w:szCs w:val="20"/>
        </w:rPr>
      </w:pPr>
    </w:p>
    <w:p w14:paraId="61A91123" w14:textId="37C823BC" w:rsidR="00E72FC7" w:rsidRPr="007B4C6A" w:rsidRDefault="000D4AAC" w:rsidP="00E7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 w:line="240" w:lineRule="auto"/>
        <w:ind w:left="907" w:hanging="36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(ก</w:t>
      </w:r>
      <w:r w:rsidR="00E72FC7" w:rsidRPr="007B4C6A">
        <w:rPr>
          <w:rFonts w:ascii="Angsana New" w:hAnsi="Angsana New"/>
          <w:sz w:val="30"/>
          <w:szCs w:val="30"/>
          <w:cs/>
        </w:rPr>
        <w:t>)</w:t>
      </w:r>
      <w:r w:rsidR="00E72FC7" w:rsidRPr="007B4C6A">
        <w:rPr>
          <w:rFonts w:ascii="Angsana New" w:hAnsi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7B4C6A">
        <w:rPr>
          <w:rFonts w:ascii="Angsana New" w:hAnsi="Angsana New"/>
          <w:sz w:val="30"/>
          <w:szCs w:val="30"/>
          <w:cs/>
        </w:rPr>
        <w:t xml:space="preserve"> 3 ปี ถึง </w:t>
      </w:r>
      <w:r w:rsidRPr="007B4C6A">
        <w:rPr>
          <w:rFonts w:ascii="Angsana New" w:hAnsi="Angsana New"/>
          <w:sz w:val="30"/>
          <w:szCs w:val="30"/>
        </w:rPr>
        <w:t>8</w:t>
      </w:r>
      <w:r w:rsidR="00BB0C28" w:rsidRPr="007B4C6A">
        <w:rPr>
          <w:rFonts w:ascii="Angsana New" w:hAnsi="Angsana New"/>
          <w:sz w:val="30"/>
          <w:szCs w:val="30"/>
          <w:cs/>
        </w:rPr>
        <w:t xml:space="preserve"> ปี </w:t>
      </w:r>
      <w:r w:rsidR="00E72FC7" w:rsidRPr="007B4C6A">
        <w:rPr>
          <w:rFonts w:ascii="Angsana New" w:hAnsi="Angsana New"/>
          <w:sz w:val="30"/>
          <w:szCs w:val="30"/>
          <w:cs/>
        </w:rPr>
        <w:t>นับแต่วันที่เริ่มมีรายได้จากการประกอบกิจการนั้น</w:t>
      </w:r>
      <w:r w:rsidR="00773269" w:rsidRPr="007B4C6A">
        <w:rPr>
          <w:rFonts w:ascii="Angsana New" w:hAnsi="Angsana New"/>
          <w:sz w:val="30"/>
          <w:szCs w:val="30"/>
          <w:cs/>
        </w:rPr>
        <w:t xml:space="preserve"> </w:t>
      </w:r>
      <w:r w:rsidR="002B615B">
        <w:rPr>
          <w:rFonts w:ascii="Angsana New" w:hAnsi="Angsana New" w:hint="cs"/>
          <w:sz w:val="30"/>
          <w:szCs w:val="30"/>
          <w:cs/>
        </w:rPr>
        <w:t>และ</w:t>
      </w:r>
    </w:p>
    <w:p w14:paraId="2E036639" w14:textId="3842F994" w:rsidR="00E72FC7" w:rsidRPr="007B4C6A" w:rsidRDefault="000D4AAC" w:rsidP="00E7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 w:line="240" w:lineRule="auto"/>
        <w:ind w:left="907" w:hanging="36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(ข</w:t>
      </w:r>
      <w:r w:rsidR="00E72FC7" w:rsidRPr="007B4C6A">
        <w:rPr>
          <w:rFonts w:ascii="Angsana New" w:hAnsi="Angsana New"/>
          <w:sz w:val="30"/>
          <w:szCs w:val="30"/>
          <w:cs/>
        </w:rPr>
        <w:t>)</w:t>
      </w:r>
      <w:r w:rsidR="00E72FC7" w:rsidRPr="007B4C6A">
        <w:rPr>
          <w:rFonts w:ascii="Angsana New" w:hAnsi="Angsana New"/>
          <w:sz w:val="30"/>
          <w:szCs w:val="30"/>
          <w:cs/>
        </w:rPr>
        <w:tab/>
        <w:t xml:space="preserve">ให้ได้รับลดหย่อนภาษีเงินได้นิติบุคคลร้อยละ </w:t>
      </w:r>
      <w:r w:rsidR="00E72FC7" w:rsidRPr="007B4C6A">
        <w:rPr>
          <w:rFonts w:ascii="Angsana New" w:hAnsi="Angsana New"/>
          <w:sz w:val="30"/>
          <w:szCs w:val="30"/>
        </w:rPr>
        <w:t xml:space="preserve">50 </w:t>
      </w:r>
      <w:r w:rsidR="00E72FC7" w:rsidRPr="007B4C6A">
        <w:rPr>
          <w:rFonts w:ascii="Angsana New" w:hAnsi="Angsana New"/>
          <w:sz w:val="30"/>
          <w:szCs w:val="30"/>
          <w:cs/>
        </w:rPr>
        <w:t>สำหรับกำไรสุทธิที่ได้จากการประกอบกิจการที่ได้รับการส่งเสริมมีกำหนดเวลา</w:t>
      </w:r>
      <w:r w:rsidR="002B615B">
        <w:rPr>
          <w:rFonts w:ascii="Angsana New" w:hAnsi="Angsana New"/>
          <w:sz w:val="30"/>
          <w:szCs w:val="30"/>
        </w:rPr>
        <w:t xml:space="preserve"> 5 </w:t>
      </w:r>
      <w:r w:rsidR="00E72FC7" w:rsidRPr="007B4C6A">
        <w:rPr>
          <w:rFonts w:ascii="Angsana New" w:hAnsi="Angsana New"/>
          <w:sz w:val="30"/>
          <w:szCs w:val="30"/>
          <w:cs/>
        </w:rPr>
        <w:t>ปี นับแต่วันที่สิ้นสุดสิทธิประโ</w:t>
      </w:r>
      <w:r w:rsidRPr="007B4C6A">
        <w:rPr>
          <w:rFonts w:ascii="Angsana New" w:hAnsi="Angsana New"/>
          <w:sz w:val="30"/>
          <w:szCs w:val="30"/>
          <w:cs/>
        </w:rPr>
        <w:t>ยชน์ตามข้อ (ก</w:t>
      </w:r>
      <w:r w:rsidR="00E72FC7" w:rsidRPr="007B4C6A">
        <w:rPr>
          <w:rFonts w:ascii="Angsana New" w:hAnsi="Angsana New"/>
          <w:sz w:val="30"/>
          <w:szCs w:val="30"/>
          <w:cs/>
        </w:rPr>
        <w:t xml:space="preserve">) </w:t>
      </w:r>
    </w:p>
    <w:p w14:paraId="537571DF" w14:textId="77777777" w:rsidR="00E72FC7" w:rsidRPr="007B4C6A" w:rsidRDefault="00E72FC7" w:rsidP="00E72FC7">
      <w:pPr>
        <w:tabs>
          <w:tab w:val="left" w:pos="540"/>
        </w:tabs>
        <w:ind w:left="540" w:right="-1080"/>
        <w:rPr>
          <w:rFonts w:ascii="Angsana New" w:hAnsi="Angsana New"/>
          <w:sz w:val="20"/>
          <w:szCs w:val="20"/>
        </w:rPr>
      </w:pPr>
    </w:p>
    <w:p w14:paraId="5B9E57B2" w14:textId="77777777" w:rsidR="00E72FC7" w:rsidRPr="007B4C6A" w:rsidRDefault="00E72FC7" w:rsidP="00E7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64971FC7" w14:textId="77777777" w:rsidR="00E72FC7" w:rsidRPr="007B4C6A" w:rsidRDefault="00E72FC7" w:rsidP="00E72FC7">
      <w:pPr>
        <w:tabs>
          <w:tab w:val="left" w:pos="540"/>
        </w:tabs>
        <w:ind w:left="540" w:right="-1080"/>
        <w:rPr>
          <w:rFonts w:ascii="Angsana New" w:hAnsi="Angsana New"/>
          <w:sz w:val="20"/>
          <w:szCs w:val="20"/>
        </w:rPr>
      </w:pPr>
    </w:p>
    <w:p w14:paraId="14AB0683" w14:textId="77777777" w:rsidR="00E72FC7" w:rsidRPr="007B4C6A" w:rsidRDefault="00E72FC7" w:rsidP="00E7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02594AE" w14:textId="77777777" w:rsidR="00E72FC7" w:rsidRPr="007B4C6A" w:rsidRDefault="00E72FC7" w:rsidP="00E7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994"/>
        <w:gridCol w:w="1313"/>
        <w:gridCol w:w="1193"/>
        <w:gridCol w:w="1170"/>
        <w:gridCol w:w="1313"/>
        <w:gridCol w:w="1207"/>
        <w:gridCol w:w="1170"/>
      </w:tblGrid>
      <w:tr w:rsidR="00544B79" w:rsidRPr="007B4C6A" w14:paraId="7F5EC0F7" w14:textId="77777777" w:rsidTr="00D64A2F">
        <w:trPr>
          <w:tblHeader/>
        </w:trPr>
        <w:tc>
          <w:tcPr>
            <w:tcW w:w="1994" w:type="dxa"/>
          </w:tcPr>
          <w:p w14:paraId="3CC57675" w14:textId="77777777" w:rsidR="00544B79" w:rsidRPr="00D64A2F" w:rsidRDefault="00544B79" w:rsidP="000D4AA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66" w:type="dxa"/>
            <w:gridSpan w:val="6"/>
            <w:vAlign w:val="bottom"/>
          </w:tcPr>
          <w:p w14:paraId="7E5E3686" w14:textId="77777777" w:rsidR="00544B79" w:rsidRPr="00D64A2F" w:rsidRDefault="00544B79" w:rsidP="00544B7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3AF7" w:rsidRPr="007B4C6A" w14:paraId="03910A8C" w14:textId="77777777" w:rsidTr="00D64A2F">
        <w:trPr>
          <w:tblHeader/>
        </w:trPr>
        <w:tc>
          <w:tcPr>
            <w:tcW w:w="1994" w:type="dxa"/>
          </w:tcPr>
          <w:p w14:paraId="711DC188" w14:textId="77777777" w:rsidR="00B70E3F" w:rsidRPr="00D64A2F" w:rsidRDefault="00B70E3F" w:rsidP="00B70E3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6" w:type="dxa"/>
            <w:gridSpan w:val="3"/>
            <w:vAlign w:val="bottom"/>
          </w:tcPr>
          <w:p w14:paraId="1D967DB6" w14:textId="77777777" w:rsidR="00B70E3F" w:rsidRPr="00D64A2F" w:rsidRDefault="00B70E3F" w:rsidP="00B70E3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vAlign w:val="center"/>
          </w:tcPr>
          <w:p w14:paraId="316179F9" w14:textId="77777777" w:rsidR="00B70E3F" w:rsidRPr="00D64A2F" w:rsidRDefault="00B70E3F" w:rsidP="00B7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สำหรับรอบระยะเวลาบัญชี</w:t>
            </w:r>
          </w:p>
        </w:tc>
      </w:tr>
      <w:tr w:rsidR="00663AF7" w:rsidRPr="007B4C6A" w14:paraId="70DD6688" w14:textId="77777777" w:rsidTr="00D64A2F">
        <w:trPr>
          <w:tblHeader/>
        </w:trPr>
        <w:tc>
          <w:tcPr>
            <w:tcW w:w="1994" w:type="dxa"/>
          </w:tcPr>
          <w:p w14:paraId="6E4E3C1A" w14:textId="77777777" w:rsidR="00B70E3F" w:rsidRPr="00D64A2F" w:rsidRDefault="00B70E3F" w:rsidP="00B70E3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6" w:type="dxa"/>
            <w:gridSpan w:val="3"/>
            <w:vAlign w:val="center"/>
          </w:tcPr>
          <w:p w14:paraId="4A64A7D5" w14:textId="77777777" w:rsidR="00B70E3F" w:rsidRPr="00D64A2F" w:rsidRDefault="00B70E3F" w:rsidP="00B7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3690" w:type="dxa"/>
            <w:gridSpan w:val="3"/>
            <w:vAlign w:val="center"/>
          </w:tcPr>
          <w:p w14:paraId="12876FEC" w14:textId="77777777" w:rsidR="00B70E3F" w:rsidRPr="00D64A2F" w:rsidRDefault="00B70E3F" w:rsidP="00B7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ตั้งแต่วันที่</w:t>
            </w:r>
            <w:r w:rsidRPr="00D64A2F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64A2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63AF7" w:rsidRPr="007B4C6A" w14:paraId="45E836FC" w14:textId="77777777" w:rsidTr="00D64A2F">
        <w:trPr>
          <w:tblHeader/>
        </w:trPr>
        <w:tc>
          <w:tcPr>
            <w:tcW w:w="1994" w:type="dxa"/>
          </w:tcPr>
          <w:p w14:paraId="78B35947" w14:textId="77777777" w:rsidR="00B70E3F" w:rsidRPr="00D64A2F" w:rsidRDefault="00B70E3F" w:rsidP="00B70E3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6" w:type="dxa"/>
            <w:gridSpan w:val="3"/>
            <w:vAlign w:val="center"/>
          </w:tcPr>
          <w:p w14:paraId="1374EBF6" w14:textId="77777777" w:rsidR="00B70E3F" w:rsidRPr="00D64A2F" w:rsidRDefault="00B70E3F" w:rsidP="00B7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D64A2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D64A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690" w:type="dxa"/>
            <w:gridSpan w:val="3"/>
            <w:vAlign w:val="center"/>
          </w:tcPr>
          <w:p w14:paraId="078CF6E4" w14:textId="77777777" w:rsidR="00B70E3F" w:rsidRPr="00D64A2F" w:rsidRDefault="00B70E3F" w:rsidP="00B7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ถึงวันที่ </w:t>
            </w:r>
            <w:r w:rsidRPr="00D64A2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64A2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AC6564" w:rsidRPr="007B4C6A" w14:paraId="2292FDE1" w14:textId="77777777" w:rsidTr="00D64A2F">
        <w:trPr>
          <w:tblHeader/>
        </w:trPr>
        <w:tc>
          <w:tcPr>
            <w:tcW w:w="1994" w:type="dxa"/>
          </w:tcPr>
          <w:p w14:paraId="0B57FCC4" w14:textId="77777777" w:rsidR="00AC6564" w:rsidRPr="007B4C6A" w:rsidRDefault="00AC6564" w:rsidP="00B70E3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6" w:type="dxa"/>
            <w:gridSpan w:val="3"/>
            <w:vAlign w:val="center"/>
          </w:tcPr>
          <w:p w14:paraId="4988AC51" w14:textId="77777777" w:rsidR="00AC6564" w:rsidRPr="007B4C6A" w:rsidRDefault="00AC6564" w:rsidP="00B7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vAlign w:val="center"/>
          </w:tcPr>
          <w:p w14:paraId="1B478A57" w14:textId="7C226525" w:rsidR="00AC6564" w:rsidRPr="00F81176" w:rsidRDefault="00AC6564" w:rsidP="00B7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B70E3F" w:rsidRPr="007B4C6A" w14:paraId="576560D8" w14:textId="77777777" w:rsidTr="00D64A2F">
        <w:trPr>
          <w:tblHeader/>
        </w:trPr>
        <w:tc>
          <w:tcPr>
            <w:tcW w:w="1994" w:type="dxa"/>
          </w:tcPr>
          <w:p w14:paraId="78923730" w14:textId="77777777" w:rsidR="000D4AAC" w:rsidRPr="00D64A2F" w:rsidRDefault="000D4AAC" w:rsidP="000D4AA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vAlign w:val="bottom"/>
          </w:tcPr>
          <w:p w14:paraId="1C5C1DE2" w14:textId="77777777" w:rsidR="000D4AAC" w:rsidRPr="00D64A2F" w:rsidRDefault="000D4AAC" w:rsidP="000D4A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193" w:type="dxa"/>
            <w:vAlign w:val="bottom"/>
          </w:tcPr>
          <w:p w14:paraId="14F31AE1" w14:textId="39EEE3DD" w:rsidR="000D4AAC" w:rsidRPr="00D64A2F" w:rsidRDefault="000D4AAC" w:rsidP="000D4A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="002B615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  <w:r w:rsidR="002B615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170" w:type="dxa"/>
            <w:vAlign w:val="bottom"/>
          </w:tcPr>
          <w:p w14:paraId="4D5AF0EB" w14:textId="77777777" w:rsidR="000D4AAC" w:rsidRPr="00D64A2F" w:rsidRDefault="000D4AAC" w:rsidP="000D4A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D956A4" w14:textId="77777777" w:rsidR="000D4AAC" w:rsidRPr="00D64A2F" w:rsidRDefault="000D4AAC" w:rsidP="000D4A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DDA14E" w14:textId="77777777" w:rsidR="000D4AAC" w:rsidRPr="00D64A2F" w:rsidRDefault="000D4AAC" w:rsidP="000D4A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3" w:type="dxa"/>
            <w:vAlign w:val="bottom"/>
          </w:tcPr>
          <w:p w14:paraId="2181EB01" w14:textId="77777777" w:rsidR="000D4AAC" w:rsidRPr="00D64A2F" w:rsidRDefault="000D4AAC" w:rsidP="000D4A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207" w:type="dxa"/>
            <w:vAlign w:val="bottom"/>
          </w:tcPr>
          <w:p w14:paraId="10214BA6" w14:textId="02F2E4DD" w:rsidR="000D4AAC" w:rsidRPr="00D64A2F" w:rsidRDefault="000D4AAC" w:rsidP="000D4A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="002B615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  <w:r w:rsidR="002B615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170" w:type="dxa"/>
            <w:vAlign w:val="bottom"/>
          </w:tcPr>
          <w:p w14:paraId="685FE150" w14:textId="77777777" w:rsidR="000D4AAC" w:rsidRPr="00D64A2F" w:rsidRDefault="000D4AAC" w:rsidP="000D4A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53BB3D" w14:textId="77777777" w:rsidR="000D4AAC" w:rsidRPr="00D64A2F" w:rsidRDefault="000D4AAC" w:rsidP="000D4A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42F2B2" w14:textId="77777777" w:rsidR="000D4AAC" w:rsidRPr="00D64A2F" w:rsidRDefault="000D4AAC" w:rsidP="000D4A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44B79" w:rsidRPr="007B4C6A" w14:paraId="6012BBBD" w14:textId="77777777" w:rsidTr="00D64A2F">
        <w:trPr>
          <w:tblHeader/>
        </w:trPr>
        <w:tc>
          <w:tcPr>
            <w:tcW w:w="1994" w:type="dxa"/>
          </w:tcPr>
          <w:p w14:paraId="67411190" w14:textId="77777777" w:rsidR="00544B79" w:rsidRPr="00D64A2F" w:rsidRDefault="00544B79" w:rsidP="000D4AA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66" w:type="dxa"/>
            <w:gridSpan w:val="6"/>
            <w:vAlign w:val="bottom"/>
          </w:tcPr>
          <w:p w14:paraId="464BAC03" w14:textId="77777777" w:rsidR="00544B79" w:rsidRPr="00D64A2F" w:rsidRDefault="00B70E3F" w:rsidP="00544B7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</w:t>
            </w:r>
            <w:r w:rsidR="00544B79" w:rsidRPr="00D64A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70E3F" w:rsidRPr="007B4C6A" w14:paraId="3F4B6E9E" w14:textId="77777777" w:rsidTr="00D64A2F">
        <w:trPr>
          <w:trHeight w:val="290"/>
        </w:trPr>
        <w:tc>
          <w:tcPr>
            <w:tcW w:w="1994" w:type="dxa"/>
          </w:tcPr>
          <w:p w14:paraId="49B93AE5" w14:textId="7C6D7003" w:rsidR="00E337F8" w:rsidRPr="00D64A2F" w:rsidRDefault="00E337F8" w:rsidP="00E337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</w:t>
            </w:r>
            <w:r w:rsidR="00ED3CFD" w:rsidRPr="007B4C6A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และบริการที่เกี่ยวข้อง</w:t>
            </w:r>
          </w:p>
        </w:tc>
        <w:tc>
          <w:tcPr>
            <w:tcW w:w="1313" w:type="dxa"/>
          </w:tcPr>
          <w:p w14:paraId="621538FC" w14:textId="77777777" w:rsidR="002B4797" w:rsidRPr="00D64A2F" w:rsidRDefault="002B4797" w:rsidP="00E3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37F48F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3" w:type="dxa"/>
          </w:tcPr>
          <w:p w14:paraId="74AE0A0E" w14:textId="77777777" w:rsidR="00E337F8" w:rsidRPr="00D64A2F" w:rsidRDefault="00E337F8" w:rsidP="00E3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C4C1CE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2,168</w:t>
            </w:r>
          </w:p>
        </w:tc>
        <w:tc>
          <w:tcPr>
            <w:tcW w:w="1170" w:type="dxa"/>
          </w:tcPr>
          <w:p w14:paraId="3E4BEC74" w14:textId="77777777" w:rsidR="00E337F8" w:rsidRPr="00D64A2F" w:rsidRDefault="00E337F8" w:rsidP="00E3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BAF835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2,702</w:t>
            </w:r>
          </w:p>
        </w:tc>
        <w:tc>
          <w:tcPr>
            <w:tcW w:w="1313" w:type="dxa"/>
          </w:tcPr>
          <w:p w14:paraId="7CD0C977" w14:textId="77777777" w:rsidR="00E337F8" w:rsidRPr="00D64A2F" w:rsidRDefault="00E337F8" w:rsidP="00E3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CDCD9F" w14:textId="77777777" w:rsidR="00E337F8" w:rsidRPr="00D64A2F" w:rsidRDefault="00E337F8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207" w:type="dxa"/>
          </w:tcPr>
          <w:p w14:paraId="22563331" w14:textId="77777777" w:rsidR="00E337F8" w:rsidRPr="00D64A2F" w:rsidRDefault="00E337F8" w:rsidP="00E3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F69DF7" w14:textId="77777777" w:rsidR="00E337F8" w:rsidRPr="00D64A2F" w:rsidRDefault="00B70E3F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667D2D" w:rsidRPr="00D64A2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1316EB4B" w14:textId="77777777" w:rsidR="00E337F8" w:rsidRPr="00D64A2F" w:rsidRDefault="00E337F8" w:rsidP="00E337F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4D5890" w14:textId="77777777" w:rsidR="00E337F8" w:rsidRPr="00D64A2F" w:rsidRDefault="00E337F8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67D2D" w:rsidRPr="00D64A2F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B4797" w:rsidRPr="007B4C6A" w14:paraId="58375A1B" w14:textId="77777777" w:rsidTr="00D64A2F">
        <w:tc>
          <w:tcPr>
            <w:tcW w:w="1994" w:type="dxa"/>
          </w:tcPr>
          <w:p w14:paraId="4BDF893A" w14:textId="0D6F2DB6" w:rsidR="002B4797" w:rsidRPr="00D64A2F" w:rsidRDefault="002B4797" w:rsidP="002B4797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</w:t>
            </w:r>
            <w:r w:rsidR="00ED3CFD"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ใ</w:t>
            </w: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ห้บริการ</w:t>
            </w:r>
          </w:p>
        </w:tc>
        <w:tc>
          <w:tcPr>
            <w:tcW w:w="1313" w:type="dxa"/>
          </w:tcPr>
          <w:p w14:paraId="59A04A23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75491946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170" w:type="dxa"/>
          </w:tcPr>
          <w:p w14:paraId="105B763D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313" w:type="dxa"/>
          </w:tcPr>
          <w:p w14:paraId="1FD3B38A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207" w:type="dxa"/>
          </w:tcPr>
          <w:p w14:paraId="179B8383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170" w:type="dxa"/>
          </w:tcPr>
          <w:p w14:paraId="4410EBEA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2B4797" w:rsidRPr="007B4C6A" w14:paraId="545BD37D" w14:textId="77777777" w:rsidTr="00D64A2F">
        <w:tc>
          <w:tcPr>
            <w:tcW w:w="1994" w:type="dxa"/>
          </w:tcPr>
          <w:p w14:paraId="5E889F70" w14:textId="77777777" w:rsidR="002B4797" w:rsidRPr="00D64A2F" w:rsidRDefault="002B4797" w:rsidP="002B479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อสังหาริมทรัพย์</w:t>
            </w:r>
          </w:p>
        </w:tc>
        <w:tc>
          <w:tcPr>
            <w:tcW w:w="1313" w:type="dxa"/>
          </w:tcPr>
          <w:p w14:paraId="3A597F87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7E30D7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022476EF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F36599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15,515</w:t>
            </w:r>
          </w:p>
        </w:tc>
        <w:tc>
          <w:tcPr>
            <w:tcW w:w="1170" w:type="dxa"/>
          </w:tcPr>
          <w:p w14:paraId="538D6FF5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0CDE85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15,515</w:t>
            </w:r>
          </w:p>
        </w:tc>
        <w:tc>
          <w:tcPr>
            <w:tcW w:w="1313" w:type="dxa"/>
          </w:tcPr>
          <w:p w14:paraId="2CC19053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CA8B4F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207" w:type="dxa"/>
          </w:tcPr>
          <w:p w14:paraId="2D4F104B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30E8BC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10,28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685D45D1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4C54BE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10,28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B4797" w:rsidRPr="007B4C6A" w14:paraId="2697F883" w14:textId="77777777" w:rsidTr="00D64A2F">
        <w:tc>
          <w:tcPr>
            <w:tcW w:w="1994" w:type="dxa"/>
          </w:tcPr>
          <w:p w14:paraId="61CD53C6" w14:textId="77777777" w:rsidR="002B4797" w:rsidRPr="00D64A2F" w:rsidRDefault="002B4797" w:rsidP="002B4797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รายได้จากธุรกิจโรงแรม</w:t>
            </w:r>
          </w:p>
        </w:tc>
        <w:tc>
          <w:tcPr>
            <w:tcW w:w="1313" w:type="dxa"/>
          </w:tcPr>
          <w:p w14:paraId="1D13CC51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1B91FCCB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4A9BC885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13" w:type="dxa"/>
          </w:tcPr>
          <w:p w14:paraId="556868D0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207" w:type="dxa"/>
          </w:tcPr>
          <w:p w14:paraId="2189CCE1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3E859AFF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B4797" w:rsidRPr="007B4C6A" w14:paraId="0FD81962" w14:textId="77777777" w:rsidTr="00D64A2F">
        <w:tc>
          <w:tcPr>
            <w:tcW w:w="1994" w:type="dxa"/>
          </w:tcPr>
          <w:p w14:paraId="2F258532" w14:textId="77777777" w:rsidR="002B4797" w:rsidRPr="00D64A2F" w:rsidRDefault="002B4797" w:rsidP="002B4797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รายได้จากกิจการสนาม</w:t>
            </w:r>
          </w:p>
          <w:p w14:paraId="4D738D34" w14:textId="77777777" w:rsidR="002B4797" w:rsidRPr="00D64A2F" w:rsidRDefault="002B4797" w:rsidP="002B479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 กอล์ฟ</w:t>
            </w:r>
          </w:p>
        </w:tc>
        <w:tc>
          <w:tcPr>
            <w:tcW w:w="1313" w:type="dxa"/>
          </w:tcPr>
          <w:p w14:paraId="01F1C9E8" w14:textId="77777777" w:rsidR="00EA53D7" w:rsidRDefault="00EA53D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FCED03" w14:textId="2CD852EB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561D8639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B31565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0248919F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0730A4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3" w:type="dxa"/>
          </w:tcPr>
          <w:p w14:paraId="6FE1E00A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5CD605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207" w:type="dxa"/>
          </w:tcPr>
          <w:p w14:paraId="4F8B575B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31A39" w14:textId="77777777" w:rsidR="002B4797" w:rsidRPr="00D64A2F" w:rsidRDefault="00E45C20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</w:tcPr>
          <w:p w14:paraId="1F31C038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A7F112" w14:textId="77777777" w:rsidR="002B4797" w:rsidRPr="00D64A2F" w:rsidRDefault="00E45C20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B4797" w:rsidRPr="007B4C6A" w14:paraId="02C23F3B" w14:textId="77777777" w:rsidTr="00D64A2F">
        <w:tc>
          <w:tcPr>
            <w:tcW w:w="1994" w:type="dxa"/>
          </w:tcPr>
          <w:p w14:paraId="70526FE8" w14:textId="77777777" w:rsidR="002B4797" w:rsidRPr="00D64A2F" w:rsidRDefault="002B4797" w:rsidP="002B479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13" w:type="dxa"/>
          </w:tcPr>
          <w:p w14:paraId="259C1709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702C8291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699EDC2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3" w:type="dxa"/>
          </w:tcPr>
          <w:p w14:paraId="0A4319B3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207" w:type="dxa"/>
          </w:tcPr>
          <w:p w14:paraId="4B3DA2FF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170" w:type="dxa"/>
          </w:tcPr>
          <w:p w14:paraId="16A2E89B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</w:tr>
      <w:tr w:rsidR="002B4797" w:rsidRPr="007B4C6A" w14:paraId="61CC9DA4" w14:textId="77777777" w:rsidTr="00D64A2F">
        <w:tc>
          <w:tcPr>
            <w:tcW w:w="1994" w:type="dxa"/>
          </w:tcPr>
          <w:p w14:paraId="71006165" w14:textId="77777777" w:rsidR="002B4797" w:rsidRPr="00D64A2F" w:rsidRDefault="002B4797" w:rsidP="002B479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313" w:type="dxa"/>
          </w:tcPr>
          <w:p w14:paraId="36A54AEB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7E37E113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0C28F96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E45C20" w:rsidRPr="00D64A2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13" w:type="dxa"/>
          </w:tcPr>
          <w:p w14:paraId="030B46BC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207" w:type="dxa"/>
          </w:tcPr>
          <w:p w14:paraId="62A55A95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170" w:type="dxa"/>
          </w:tcPr>
          <w:p w14:paraId="7C91007C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2B4797" w:rsidRPr="007B4C6A" w14:paraId="63CC513C" w14:textId="77777777" w:rsidTr="00D64A2F">
        <w:tc>
          <w:tcPr>
            <w:tcW w:w="1994" w:type="dxa"/>
          </w:tcPr>
          <w:p w14:paraId="01C87B84" w14:textId="7D395417" w:rsidR="002B4797" w:rsidRPr="00D64A2F" w:rsidRDefault="002B4797" w:rsidP="002B4797">
            <w:pPr>
              <w:ind w:left="188" w:hanging="188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กลับรายการค่าเผื่อขาดทุนจากการด้อยค่าของเงินลงทุนใน</w:t>
            </w:r>
            <w:r w:rsidR="00ED3CFD" w:rsidRPr="00D64A2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</w:t>
            </w:r>
            <w:r w:rsidRPr="00D64A2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ริษัทย่อยและบริษัทร่วม</w:t>
            </w:r>
          </w:p>
        </w:tc>
        <w:tc>
          <w:tcPr>
            <w:tcW w:w="1313" w:type="dxa"/>
          </w:tcPr>
          <w:p w14:paraId="03372FC1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2FA673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118879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5ADB7C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19A31258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B26741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301064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F195C2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170" w:type="dxa"/>
          </w:tcPr>
          <w:p w14:paraId="340B0D9E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DF7609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C006FE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D9224E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13" w:type="dxa"/>
          </w:tcPr>
          <w:p w14:paraId="6905D09E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B2F7BE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D7138E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161F21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207" w:type="dxa"/>
          </w:tcPr>
          <w:p w14:paraId="1EB50816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5A7B2C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33F37D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10FE91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170" w:type="dxa"/>
          </w:tcPr>
          <w:p w14:paraId="3602D9B1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DB05B8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772DF3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2A8F69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</w:tr>
      <w:tr w:rsidR="002B4797" w:rsidRPr="007B4C6A" w14:paraId="56FD3EF0" w14:textId="77777777" w:rsidTr="00D64A2F">
        <w:tc>
          <w:tcPr>
            <w:tcW w:w="1994" w:type="dxa"/>
          </w:tcPr>
          <w:p w14:paraId="30555D70" w14:textId="77777777" w:rsidR="002B4797" w:rsidRPr="00D64A2F" w:rsidRDefault="002B4797" w:rsidP="002B4797">
            <w:pPr>
              <w:ind w:left="188" w:hanging="18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กลับรายการประมาณการหนี้สินจากค่าเผื่อการสนับสนุนทางการเงิน</w:t>
            </w:r>
          </w:p>
        </w:tc>
        <w:tc>
          <w:tcPr>
            <w:tcW w:w="1313" w:type="dxa"/>
          </w:tcPr>
          <w:p w14:paraId="55EE6814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1BB1AA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7B9DE6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246563E9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B6B5F0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6E9F4A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170" w:type="dxa"/>
          </w:tcPr>
          <w:p w14:paraId="1AE1B154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5C9604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F401A0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313" w:type="dxa"/>
          </w:tcPr>
          <w:p w14:paraId="14EF3FBA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6C8BED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40D645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207" w:type="dxa"/>
          </w:tcPr>
          <w:p w14:paraId="1668E05F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74650B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552A3E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170" w:type="dxa"/>
          </w:tcPr>
          <w:p w14:paraId="0A425ECC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3B7C85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24CDF0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</w:tr>
      <w:tr w:rsidR="002B4797" w:rsidRPr="007B4C6A" w14:paraId="3DFDB597" w14:textId="77777777" w:rsidTr="00D64A2F">
        <w:tc>
          <w:tcPr>
            <w:tcW w:w="1994" w:type="dxa"/>
          </w:tcPr>
          <w:p w14:paraId="4C64535B" w14:textId="1B5BE04F" w:rsidR="002B4797" w:rsidRPr="00D64A2F" w:rsidRDefault="002B4797" w:rsidP="002B4797">
            <w:pPr>
              <w:ind w:left="188" w:hanging="18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กำไรจากการจำหน่ายเงิ</w:t>
            </w:r>
            <w:r w:rsidR="00ED3CFD" w:rsidRPr="007B4C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</w:t>
            </w: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ลงทุนในบริษัทย่อย</w:t>
            </w:r>
          </w:p>
        </w:tc>
        <w:tc>
          <w:tcPr>
            <w:tcW w:w="1313" w:type="dxa"/>
          </w:tcPr>
          <w:p w14:paraId="3FDE9F8D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9BC7BA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254A0CCE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D9F355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5858DC11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FF705C" w14:textId="77777777" w:rsidR="002B4797" w:rsidRPr="00D64A2F" w:rsidRDefault="002B4797" w:rsidP="00E4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13" w:type="dxa"/>
          </w:tcPr>
          <w:p w14:paraId="598660BF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3A6BBC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207" w:type="dxa"/>
          </w:tcPr>
          <w:p w14:paraId="4343D7CC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BA9869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170" w:type="dxa"/>
          </w:tcPr>
          <w:p w14:paraId="3D75ABD1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4D4930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</w:tr>
      <w:tr w:rsidR="002B4797" w:rsidRPr="007B4C6A" w14:paraId="3034499E" w14:textId="77777777" w:rsidTr="00D64A2F">
        <w:tc>
          <w:tcPr>
            <w:tcW w:w="1994" w:type="dxa"/>
          </w:tcPr>
          <w:p w14:paraId="42623D2C" w14:textId="2C798BF4" w:rsidR="002B4797" w:rsidRPr="00D64A2F" w:rsidRDefault="002B4797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กำไรจากการจำหน่า</w:t>
            </w:r>
            <w:r w:rsidR="00ED3CFD" w:rsidRPr="007B4C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</w:t>
            </w:r>
            <w:r w:rsidR="00ED3CFD" w:rsidRPr="007B4C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  <w:t xml:space="preserve">    </w:t>
            </w:r>
            <w:r w:rsidRPr="00D64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13" w:type="dxa"/>
          </w:tcPr>
          <w:p w14:paraId="4DD189F7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A69F6B" w14:textId="77777777" w:rsidR="002B4797" w:rsidRPr="00D64A2F" w:rsidRDefault="002B4797" w:rsidP="0076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7B7E" w:rsidRPr="00D64A2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193" w:type="dxa"/>
            <w:vAlign w:val="bottom"/>
          </w:tcPr>
          <w:p w14:paraId="653ED224" w14:textId="4DFAE642" w:rsidR="002B4797" w:rsidRPr="00D64A2F" w:rsidRDefault="002B4797" w:rsidP="0076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67B7E" w:rsidRPr="00D64A2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B2123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6109C1A" w14:textId="2D604AEB" w:rsidR="002B4797" w:rsidRPr="00D64A2F" w:rsidRDefault="002B4797" w:rsidP="002D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1,71</w:t>
            </w:r>
            <w:r w:rsidR="00B2123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13" w:type="dxa"/>
          </w:tcPr>
          <w:p w14:paraId="36414FF0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A47066" w14:textId="77777777" w:rsidR="002B4797" w:rsidRPr="00D64A2F" w:rsidRDefault="002B4797" w:rsidP="002D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207" w:type="dxa"/>
            <w:vAlign w:val="bottom"/>
          </w:tcPr>
          <w:p w14:paraId="7978B418" w14:textId="6226E426" w:rsidR="002B4797" w:rsidRPr="00D64A2F" w:rsidRDefault="00B2123E" w:rsidP="002D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170" w:type="dxa"/>
            <w:vAlign w:val="bottom"/>
          </w:tcPr>
          <w:p w14:paraId="26A20205" w14:textId="090B6A4A" w:rsidR="002B4797" w:rsidRPr="00D64A2F" w:rsidRDefault="002B4797" w:rsidP="002D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0A6D4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B4797" w:rsidRPr="007B4C6A" w14:paraId="1250D82D" w14:textId="77777777" w:rsidTr="00D64A2F">
        <w:tc>
          <w:tcPr>
            <w:tcW w:w="1994" w:type="dxa"/>
          </w:tcPr>
          <w:p w14:paraId="60F8F708" w14:textId="77777777" w:rsidR="002B4797" w:rsidRPr="00D64A2F" w:rsidRDefault="002B4797" w:rsidP="002B479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13" w:type="dxa"/>
          </w:tcPr>
          <w:p w14:paraId="4A29D66E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421422B6" w14:textId="15F93C40" w:rsidR="002B4797" w:rsidRPr="00D64A2F" w:rsidRDefault="002B4797" w:rsidP="0076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212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19847769" w14:textId="158932E7" w:rsidR="002B4797" w:rsidRPr="00D64A2F" w:rsidRDefault="002B4797" w:rsidP="0076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212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3" w:type="dxa"/>
          </w:tcPr>
          <w:p w14:paraId="09E5C214" w14:textId="77777777" w:rsidR="002B4797" w:rsidRPr="00D64A2F" w:rsidRDefault="002B4797" w:rsidP="002B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207" w:type="dxa"/>
            <w:vAlign w:val="bottom"/>
          </w:tcPr>
          <w:p w14:paraId="4E531EF4" w14:textId="02703DCE" w:rsidR="002B4797" w:rsidRPr="00D64A2F" w:rsidRDefault="002B4797" w:rsidP="0076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123E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170" w:type="dxa"/>
            <w:vAlign w:val="bottom"/>
          </w:tcPr>
          <w:p w14:paraId="65D75E7D" w14:textId="3DE1054B" w:rsidR="002B4797" w:rsidRPr="00D64A2F" w:rsidRDefault="002B4797" w:rsidP="0076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123E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  <w:tr w:rsidR="002B4797" w:rsidRPr="007B4C6A" w14:paraId="262105CA" w14:textId="77777777" w:rsidTr="00D64A2F">
        <w:trPr>
          <w:trHeight w:val="478"/>
        </w:trPr>
        <w:tc>
          <w:tcPr>
            <w:tcW w:w="1994" w:type="dxa"/>
          </w:tcPr>
          <w:p w14:paraId="4281E601" w14:textId="77777777" w:rsidR="002B4797" w:rsidRPr="00D64A2F" w:rsidRDefault="002B4797" w:rsidP="002B479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13" w:type="dxa"/>
          </w:tcPr>
          <w:p w14:paraId="0C617BEC" w14:textId="793C12C7" w:rsidR="002B4797" w:rsidRPr="00D64A2F" w:rsidRDefault="002B4797" w:rsidP="002D54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811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193" w:type="dxa"/>
          </w:tcPr>
          <w:p w14:paraId="12DBD21F" w14:textId="1B338B9B" w:rsidR="002B4797" w:rsidRPr="00D64A2F" w:rsidRDefault="002B4797" w:rsidP="00767B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</w:t>
            </w:r>
            <w:r w:rsidR="00F811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1170" w:type="dxa"/>
          </w:tcPr>
          <w:p w14:paraId="1618AA62" w14:textId="6C57775A" w:rsidR="002B4797" w:rsidRPr="00D64A2F" w:rsidRDefault="002B4797" w:rsidP="00767B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21,5</w:t>
            </w:r>
            <w:r w:rsidR="00B212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313" w:type="dxa"/>
          </w:tcPr>
          <w:p w14:paraId="4B4D3124" w14:textId="77777777" w:rsidR="002B4797" w:rsidRPr="00D64A2F" w:rsidRDefault="002B4797" w:rsidP="002D54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</w:t>
            </w:r>
          </w:p>
        </w:tc>
        <w:tc>
          <w:tcPr>
            <w:tcW w:w="1207" w:type="dxa"/>
          </w:tcPr>
          <w:p w14:paraId="6B630D1D" w14:textId="7B718D7E" w:rsidR="002B4797" w:rsidRPr="00D64A2F" w:rsidRDefault="002B4797" w:rsidP="00767B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</w:t>
            </w:r>
            <w:r w:rsidR="00F811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B212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51FB05F9" w14:textId="2553DBCF" w:rsidR="002B4797" w:rsidRPr="00D64A2F" w:rsidRDefault="002B4797" w:rsidP="00767B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</w:t>
            </w:r>
            <w:r w:rsidR="00B212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</w:p>
        </w:tc>
      </w:tr>
    </w:tbl>
    <w:p w14:paraId="5BE7D22D" w14:textId="77777777" w:rsidR="00DC7A90" w:rsidRPr="007B4C6A" w:rsidRDefault="00DC7A90"/>
    <w:p w14:paraId="6776E03D" w14:textId="194D000F" w:rsidR="00674432" w:rsidRPr="007B4C6A" w:rsidRDefault="00674432"/>
    <w:p w14:paraId="3A0810E6" w14:textId="627D0C0A" w:rsidR="00ED3CFD" w:rsidRPr="007B4C6A" w:rsidRDefault="00ED3CFD"/>
    <w:p w14:paraId="7243B638" w14:textId="2AB27356" w:rsidR="00ED3CFD" w:rsidRPr="007B4C6A" w:rsidRDefault="00ED3CFD"/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6"/>
        <w:gridCol w:w="1326"/>
        <w:gridCol w:w="1374"/>
        <w:gridCol w:w="900"/>
        <w:gridCol w:w="1326"/>
        <w:gridCol w:w="1370"/>
        <w:gridCol w:w="904"/>
      </w:tblGrid>
      <w:tr w:rsidR="002B615B" w:rsidRPr="007B4C6A" w14:paraId="14050145" w14:textId="77777777" w:rsidTr="00D64A2F">
        <w:trPr>
          <w:tblHeader/>
        </w:trPr>
        <w:tc>
          <w:tcPr>
            <w:tcW w:w="2166" w:type="dxa"/>
          </w:tcPr>
          <w:p w14:paraId="56856079" w14:textId="77777777" w:rsidR="00544B79" w:rsidRPr="007B4C6A" w:rsidRDefault="00544B79" w:rsidP="00A872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55D2D367" w14:textId="77777777" w:rsidR="00544B79" w:rsidRPr="007B4C6A" w:rsidRDefault="00544B79" w:rsidP="00A8724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615B" w:rsidRPr="007B4C6A" w14:paraId="2EE5FB58" w14:textId="77777777" w:rsidTr="00D64A2F">
        <w:trPr>
          <w:tblHeader/>
        </w:trPr>
        <w:tc>
          <w:tcPr>
            <w:tcW w:w="2166" w:type="dxa"/>
          </w:tcPr>
          <w:p w14:paraId="1F0E684B" w14:textId="77777777" w:rsidR="00C45304" w:rsidRPr="007B4C6A" w:rsidRDefault="00C45304" w:rsidP="00C4530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6C3CFE1" w14:textId="77777777" w:rsidR="00C45304" w:rsidRPr="007B4C6A" w:rsidRDefault="00C45304" w:rsidP="00C453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vAlign w:val="center"/>
          </w:tcPr>
          <w:p w14:paraId="210A9AEB" w14:textId="77777777" w:rsidR="00C45304" w:rsidRPr="007B4C6A" w:rsidRDefault="00C45304" w:rsidP="00C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สำหรับรอบระยะเวลาบัญชี</w:t>
            </w:r>
          </w:p>
        </w:tc>
      </w:tr>
      <w:tr w:rsidR="002B615B" w:rsidRPr="007B4C6A" w14:paraId="4F2F520A" w14:textId="77777777" w:rsidTr="00D64A2F">
        <w:trPr>
          <w:tblHeader/>
        </w:trPr>
        <w:tc>
          <w:tcPr>
            <w:tcW w:w="2166" w:type="dxa"/>
          </w:tcPr>
          <w:p w14:paraId="47E82DDE" w14:textId="77777777" w:rsidR="00C45304" w:rsidRPr="007B4C6A" w:rsidRDefault="00C45304" w:rsidP="00C4530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vAlign w:val="center"/>
          </w:tcPr>
          <w:p w14:paraId="313481C1" w14:textId="77777777" w:rsidR="00C45304" w:rsidRPr="007B4C6A" w:rsidRDefault="00C45304" w:rsidP="00C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3600" w:type="dxa"/>
            <w:gridSpan w:val="3"/>
            <w:vAlign w:val="center"/>
          </w:tcPr>
          <w:p w14:paraId="4662965D" w14:textId="77777777" w:rsidR="00C45304" w:rsidRPr="007B4C6A" w:rsidRDefault="00C45304" w:rsidP="00C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ตั้งแต่วันที่</w:t>
            </w:r>
            <w:r w:rsidRPr="007B4C6A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B4C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B615B" w:rsidRPr="007B4C6A" w14:paraId="2914189D" w14:textId="77777777" w:rsidTr="00D64A2F">
        <w:trPr>
          <w:tblHeader/>
        </w:trPr>
        <w:tc>
          <w:tcPr>
            <w:tcW w:w="2166" w:type="dxa"/>
          </w:tcPr>
          <w:p w14:paraId="656B24D2" w14:textId="77777777" w:rsidR="00C45304" w:rsidRPr="007B4C6A" w:rsidRDefault="00C45304" w:rsidP="00C4530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vAlign w:val="center"/>
          </w:tcPr>
          <w:p w14:paraId="5A70684D" w14:textId="77777777" w:rsidR="00C45304" w:rsidRPr="007B4C6A" w:rsidRDefault="00C45304" w:rsidP="00C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7B4C6A">
              <w:rPr>
                <w:rFonts w:ascii="Angsana New" w:hAnsi="Angsana New"/>
                <w:sz w:val="28"/>
                <w:szCs w:val="28"/>
              </w:rPr>
              <w:t>30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7B4C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600" w:type="dxa"/>
            <w:gridSpan w:val="3"/>
            <w:vAlign w:val="center"/>
          </w:tcPr>
          <w:p w14:paraId="255E2DE9" w14:textId="77777777" w:rsidR="00C45304" w:rsidRPr="007B4C6A" w:rsidRDefault="00C45304" w:rsidP="00C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7B4C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B4C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B615B" w:rsidRPr="007B4C6A" w14:paraId="5B4CA318" w14:textId="77777777" w:rsidTr="00D64A2F">
        <w:trPr>
          <w:tblHeader/>
        </w:trPr>
        <w:tc>
          <w:tcPr>
            <w:tcW w:w="2166" w:type="dxa"/>
          </w:tcPr>
          <w:p w14:paraId="5265CC2E" w14:textId="77777777" w:rsidR="00544B79" w:rsidRPr="007B4C6A" w:rsidRDefault="00544B79" w:rsidP="00A872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2656DBC0" w14:textId="77777777" w:rsidR="00544B79" w:rsidRPr="007B4C6A" w:rsidRDefault="00544B79" w:rsidP="00A872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374" w:type="dxa"/>
            <w:vAlign w:val="bottom"/>
          </w:tcPr>
          <w:p w14:paraId="6D3922D3" w14:textId="77777777" w:rsidR="00544B79" w:rsidRPr="007B4C6A" w:rsidRDefault="00544B79" w:rsidP="00A872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900" w:type="dxa"/>
            <w:vAlign w:val="bottom"/>
          </w:tcPr>
          <w:p w14:paraId="6399ABAC" w14:textId="77777777" w:rsidR="00544B79" w:rsidRPr="007B4C6A" w:rsidRDefault="00544B79" w:rsidP="00A872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5BCC97" w14:textId="77777777" w:rsidR="00544B79" w:rsidRPr="007B4C6A" w:rsidRDefault="00544B79" w:rsidP="00A872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6" w:type="dxa"/>
            <w:vAlign w:val="bottom"/>
          </w:tcPr>
          <w:p w14:paraId="71C46DEE" w14:textId="77777777" w:rsidR="00544B79" w:rsidRPr="007B4C6A" w:rsidRDefault="00544B79" w:rsidP="00A872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370" w:type="dxa"/>
            <w:vAlign w:val="bottom"/>
          </w:tcPr>
          <w:p w14:paraId="17BA42B1" w14:textId="77777777" w:rsidR="00544B79" w:rsidRPr="007B4C6A" w:rsidRDefault="00544B79" w:rsidP="00A872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904" w:type="dxa"/>
            <w:vAlign w:val="bottom"/>
          </w:tcPr>
          <w:p w14:paraId="2F508E84" w14:textId="77777777" w:rsidR="00544B79" w:rsidRPr="007B4C6A" w:rsidRDefault="00544B79" w:rsidP="00A872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781F11" w14:textId="77777777" w:rsidR="00544B79" w:rsidRPr="007B4C6A" w:rsidRDefault="00544B79" w:rsidP="00A872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B615B" w:rsidRPr="007B4C6A" w14:paraId="7C76E8A8" w14:textId="77777777" w:rsidTr="00D64A2F">
        <w:trPr>
          <w:tblHeader/>
        </w:trPr>
        <w:tc>
          <w:tcPr>
            <w:tcW w:w="2166" w:type="dxa"/>
          </w:tcPr>
          <w:p w14:paraId="2619BA58" w14:textId="77777777" w:rsidR="00544B79" w:rsidRPr="007B4C6A" w:rsidRDefault="00544B79" w:rsidP="00A872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440E87A7" w14:textId="77777777" w:rsidR="00544B79" w:rsidRPr="007B4C6A" w:rsidRDefault="00C45304" w:rsidP="00A8724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C6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</w:t>
            </w:r>
            <w:r w:rsidR="00544B79" w:rsidRPr="007B4C6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2B615B" w:rsidRPr="007B4C6A" w14:paraId="61717CD6" w14:textId="77777777" w:rsidTr="00D64A2F">
        <w:trPr>
          <w:trHeight w:val="290"/>
        </w:trPr>
        <w:tc>
          <w:tcPr>
            <w:tcW w:w="2166" w:type="dxa"/>
          </w:tcPr>
          <w:p w14:paraId="78C870CF" w14:textId="77777777" w:rsidR="005A27B2" w:rsidRPr="007B4C6A" w:rsidRDefault="005A27B2" w:rsidP="005A27B2">
            <w:pPr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</w:t>
            </w:r>
            <w:r w:rsidRPr="007B4C6A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บริการที่เกี่ยวข้อง</w:t>
            </w:r>
          </w:p>
        </w:tc>
        <w:tc>
          <w:tcPr>
            <w:tcW w:w="1326" w:type="dxa"/>
          </w:tcPr>
          <w:p w14:paraId="3C9CB819" w14:textId="77777777" w:rsidR="00A35A89" w:rsidRPr="007B4C6A" w:rsidRDefault="00A35A89" w:rsidP="005A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34F7D82" w14:textId="77777777" w:rsidR="005A27B2" w:rsidRPr="007B4C6A" w:rsidRDefault="002B4797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12</w:t>
            </w:r>
            <w:r w:rsidR="00206048" w:rsidRPr="007B4C6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4" w:type="dxa"/>
          </w:tcPr>
          <w:p w14:paraId="7B8EC9AD" w14:textId="77777777" w:rsidR="00A35A89" w:rsidRPr="007B4C6A" w:rsidRDefault="00A35A89" w:rsidP="005A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FDBEFCE" w14:textId="77777777" w:rsidR="005A27B2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30</w:t>
            </w:r>
            <w:r w:rsidR="00206048" w:rsidRPr="007B4C6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238B725A" w14:textId="77777777" w:rsidR="00A35A89" w:rsidRPr="007B4C6A" w:rsidRDefault="00A35A89" w:rsidP="005A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7AEA93C" w14:textId="77777777" w:rsidR="005A27B2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4</w:t>
            </w:r>
            <w:r w:rsidR="00206048" w:rsidRPr="007B4C6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26" w:type="dxa"/>
          </w:tcPr>
          <w:p w14:paraId="429F21A9" w14:textId="77777777" w:rsidR="005A27B2" w:rsidRPr="007B4C6A" w:rsidRDefault="005A27B2" w:rsidP="005A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DDB3971" w14:textId="77777777" w:rsidR="005A27B2" w:rsidRPr="007B4C6A" w:rsidRDefault="005A27B2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7</w:t>
            </w:r>
            <w:r w:rsidR="00206048" w:rsidRPr="007B4C6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0" w:type="dxa"/>
          </w:tcPr>
          <w:p w14:paraId="0E379738" w14:textId="77777777" w:rsidR="005A27B2" w:rsidRPr="007B4C6A" w:rsidRDefault="005A27B2" w:rsidP="005A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5B0F9DE" w14:textId="77777777" w:rsidR="005A27B2" w:rsidRPr="007B4C6A" w:rsidRDefault="005A27B2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</w:t>
            </w:r>
            <w:r w:rsidR="00A35A89" w:rsidRPr="007B4C6A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904" w:type="dxa"/>
          </w:tcPr>
          <w:p w14:paraId="716E67CD" w14:textId="77777777" w:rsidR="005A27B2" w:rsidRPr="007B4C6A" w:rsidRDefault="005A27B2" w:rsidP="005A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3911F7B" w14:textId="77777777" w:rsidR="005A27B2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31</w:t>
            </w:r>
            <w:r w:rsidR="00206048" w:rsidRPr="007B4C6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B615B" w:rsidRPr="007B4C6A" w14:paraId="18A2A353" w14:textId="77777777" w:rsidTr="00D64A2F">
        <w:tc>
          <w:tcPr>
            <w:tcW w:w="2166" w:type="dxa"/>
          </w:tcPr>
          <w:p w14:paraId="59CEFEB3" w14:textId="77777777" w:rsidR="00A35A89" w:rsidRPr="007B4C6A" w:rsidRDefault="00A35A89" w:rsidP="00A35A89">
            <w:pPr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26" w:type="dxa"/>
          </w:tcPr>
          <w:p w14:paraId="750DF483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</w:tcPr>
          <w:p w14:paraId="336A3D7A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900" w:type="dxa"/>
          </w:tcPr>
          <w:p w14:paraId="0DC53CC7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26" w:type="dxa"/>
          </w:tcPr>
          <w:p w14:paraId="62B94E65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370" w:type="dxa"/>
          </w:tcPr>
          <w:p w14:paraId="7A016A0E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904" w:type="dxa"/>
          </w:tcPr>
          <w:p w14:paraId="234E9479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2B615B" w:rsidRPr="007B4C6A" w14:paraId="7640688B" w14:textId="77777777" w:rsidTr="00D64A2F">
        <w:tc>
          <w:tcPr>
            <w:tcW w:w="2166" w:type="dxa"/>
          </w:tcPr>
          <w:p w14:paraId="326077ED" w14:textId="77777777" w:rsidR="00A35A89" w:rsidRPr="007B4C6A" w:rsidRDefault="00A35A89" w:rsidP="00A35A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รายได้ค่าบริหารจัดการ   </w:t>
            </w:r>
          </w:p>
        </w:tc>
        <w:tc>
          <w:tcPr>
            <w:tcW w:w="1326" w:type="dxa"/>
          </w:tcPr>
          <w:p w14:paraId="39E59198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</w:tcPr>
          <w:p w14:paraId="370F4D89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10</w:t>
            </w:r>
            <w:r w:rsidR="00206048" w:rsidRPr="007B4C6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611E4806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10</w:t>
            </w:r>
            <w:r w:rsidR="00206048" w:rsidRPr="007B4C6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6" w:type="dxa"/>
          </w:tcPr>
          <w:p w14:paraId="61BE046A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370" w:type="dxa"/>
          </w:tcPr>
          <w:p w14:paraId="51BC4879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9</w:t>
            </w:r>
            <w:r w:rsidR="00206048" w:rsidRPr="007B4C6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4" w:type="dxa"/>
          </w:tcPr>
          <w:p w14:paraId="3F352E5C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9</w:t>
            </w:r>
            <w:r w:rsidR="00206048" w:rsidRPr="007B4C6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B615B" w:rsidRPr="007B4C6A" w14:paraId="2A939D3D" w14:textId="77777777" w:rsidTr="00D64A2F">
        <w:tc>
          <w:tcPr>
            <w:tcW w:w="2166" w:type="dxa"/>
          </w:tcPr>
          <w:p w14:paraId="1FF796A2" w14:textId="77777777" w:rsidR="00A35A89" w:rsidRPr="007B4C6A" w:rsidRDefault="00A35A89" w:rsidP="00A35A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326" w:type="dxa"/>
          </w:tcPr>
          <w:p w14:paraId="785A7B52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</w:tcPr>
          <w:p w14:paraId="4239FB04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900" w:type="dxa"/>
          </w:tcPr>
          <w:p w14:paraId="455F969A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1326" w:type="dxa"/>
          </w:tcPr>
          <w:p w14:paraId="7F217D17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370" w:type="dxa"/>
          </w:tcPr>
          <w:p w14:paraId="42C8D1D1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51</w:t>
            </w:r>
            <w:r w:rsidR="00206048" w:rsidRPr="007B4C6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4" w:type="dxa"/>
          </w:tcPr>
          <w:p w14:paraId="2D261F83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51</w:t>
            </w:r>
            <w:r w:rsidR="00206048" w:rsidRPr="007B4C6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B615B" w:rsidRPr="007B4C6A" w14:paraId="330F87DC" w14:textId="77777777" w:rsidTr="00D64A2F">
        <w:tc>
          <w:tcPr>
            <w:tcW w:w="2166" w:type="dxa"/>
          </w:tcPr>
          <w:p w14:paraId="7C03ECEC" w14:textId="77777777" w:rsidR="00A35A89" w:rsidRPr="007B4C6A" w:rsidRDefault="00A35A89" w:rsidP="00A35A89">
            <w:pPr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กำไรจากการ</w:t>
            </w:r>
          </w:p>
          <w:p w14:paraId="3DA509AD" w14:textId="77777777" w:rsidR="00A35A89" w:rsidRPr="007B4C6A" w:rsidRDefault="00A35A89" w:rsidP="00A35A8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  จำหน่ายอสังหาริมทรัพย์</w:t>
            </w:r>
          </w:p>
        </w:tc>
        <w:tc>
          <w:tcPr>
            <w:tcW w:w="1326" w:type="dxa"/>
          </w:tcPr>
          <w:p w14:paraId="7F711A12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10217C8" w14:textId="77777777" w:rsidR="00A35A89" w:rsidRPr="007B4C6A" w:rsidRDefault="00CC7573" w:rsidP="00CC7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7</w:t>
            </w:r>
            <w:r w:rsidR="00A35A89" w:rsidRPr="007B4C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4" w:type="dxa"/>
          </w:tcPr>
          <w:p w14:paraId="38571538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FD5DCB5" w14:textId="77777777" w:rsidR="00A35A89" w:rsidRPr="007B4C6A" w:rsidRDefault="00A35A89" w:rsidP="00CC7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</w:t>
            </w:r>
            <w:r w:rsidR="00CC7573" w:rsidRPr="007B4C6A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900" w:type="dxa"/>
          </w:tcPr>
          <w:p w14:paraId="4A810403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283D575" w14:textId="77777777" w:rsidR="00F64129" w:rsidRPr="007B4C6A" w:rsidRDefault="00F6412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69</w:t>
            </w:r>
            <w:r w:rsidR="00206048" w:rsidRPr="007B4C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6" w:type="dxa"/>
          </w:tcPr>
          <w:p w14:paraId="26A0D8B3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3A613C9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0" w:type="dxa"/>
          </w:tcPr>
          <w:p w14:paraId="1551C7CF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D6B161B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7</w:t>
            </w:r>
            <w:r w:rsidR="00206048" w:rsidRPr="007B4C6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4" w:type="dxa"/>
          </w:tcPr>
          <w:p w14:paraId="103BF5B5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74DE9CF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2B615B" w:rsidRPr="007B4C6A" w14:paraId="1A310668" w14:textId="77777777" w:rsidTr="00D64A2F">
        <w:tc>
          <w:tcPr>
            <w:tcW w:w="2166" w:type="dxa"/>
          </w:tcPr>
          <w:p w14:paraId="75DBDEB5" w14:textId="77777777" w:rsidR="00A35A89" w:rsidRPr="007B4C6A" w:rsidRDefault="00A35A89" w:rsidP="00A35A89">
            <w:pPr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6" w:type="dxa"/>
          </w:tcPr>
          <w:p w14:paraId="0EFBB327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</w:tcPr>
          <w:p w14:paraId="69149A22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900" w:type="dxa"/>
          </w:tcPr>
          <w:p w14:paraId="566A08AE" w14:textId="77777777" w:rsidR="00A35A89" w:rsidRPr="007B4C6A" w:rsidRDefault="00F6412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26" w:type="dxa"/>
          </w:tcPr>
          <w:p w14:paraId="3CDBDE7E" w14:textId="77777777" w:rsidR="00A35A89" w:rsidRPr="007B4C6A" w:rsidRDefault="00A35A89" w:rsidP="00A3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370" w:type="dxa"/>
          </w:tcPr>
          <w:p w14:paraId="59F35519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04" w:type="dxa"/>
          </w:tcPr>
          <w:p w14:paraId="67148B4D" w14:textId="77777777" w:rsidR="00A35A89" w:rsidRPr="007B4C6A" w:rsidRDefault="00A35A89" w:rsidP="0020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B4C6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B615B" w:rsidRPr="007B4C6A" w14:paraId="64D74B34" w14:textId="77777777" w:rsidTr="00D64A2F">
        <w:trPr>
          <w:trHeight w:val="551"/>
        </w:trPr>
        <w:tc>
          <w:tcPr>
            <w:tcW w:w="2166" w:type="dxa"/>
          </w:tcPr>
          <w:p w14:paraId="65CF79CD" w14:textId="77777777" w:rsidR="00A35A89" w:rsidRPr="007B4C6A" w:rsidRDefault="00A35A89" w:rsidP="00A35A8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26" w:type="dxa"/>
          </w:tcPr>
          <w:p w14:paraId="6380AC40" w14:textId="77777777" w:rsidR="00A35A89" w:rsidRPr="007B4C6A" w:rsidRDefault="00CC7573" w:rsidP="002060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1374" w:type="dxa"/>
          </w:tcPr>
          <w:p w14:paraId="5A5CF9FA" w14:textId="77777777" w:rsidR="00A35A89" w:rsidRPr="007B4C6A" w:rsidRDefault="00A35A89" w:rsidP="00CC75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1,7</w:t>
            </w:r>
            <w:r w:rsidR="00CC7573" w:rsidRPr="007B4C6A"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900" w:type="dxa"/>
          </w:tcPr>
          <w:p w14:paraId="3BEEC6C9" w14:textId="77777777" w:rsidR="00A35A89" w:rsidRPr="007B4C6A" w:rsidRDefault="00F64129" w:rsidP="002060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1,945</w:t>
            </w:r>
          </w:p>
        </w:tc>
        <w:tc>
          <w:tcPr>
            <w:tcW w:w="1326" w:type="dxa"/>
          </w:tcPr>
          <w:p w14:paraId="524CD420" w14:textId="77777777" w:rsidR="00A35A89" w:rsidRPr="007B4C6A" w:rsidRDefault="00A35A89" w:rsidP="002060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206048" w:rsidRPr="007B4C6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0" w:type="dxa"/>
          </w:tcPr>
          <w:p w14:paraId="6872B7EC" w14:textId="77777777" w:rsidR="00A35A89" w:rsidRPr="007B4C6A" w:rsidRDefault="00A35A89" w:rsidP="002060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985</w:t>
            </w:r>
          </w:p>
        </w:tc>
        <w:tc>
          <w:tcPr>
            <w:tcW w:w="904" w:type="dxa"/>
          </w:tcPr>
          <w:p w14:paraId="1406D2F2" w14:textId="77777777" w:rsidR="00A35A89" w:rsidRPr="007B4C6A" w:rsidRDefault="00A35A89" w:rsidP="002060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C6A">
              <w:rPr>
                <w:rFonts w:ascii="Angsana New" w:hAnsi="Angsana New"/>
                <w:b/>
                <w:bCs/>
                <w:sz w:val="28"/>
                <w:szCs w:val="28"/>
              </w:rPr>
              <w:t>1,061</w:t>
            </w:r>
          </w:p>
        </w:tc>
      </w:tr>
    </w:tbl>
    <w:p w14:paraId="2EF52B54" w14:textId="532E2616" w:rsidR="00511737" w:rsidRPr="007B4C6A" w:rsidRDefault="00511737" w:rsidP="00AB6457">
      <w:pPr>
        <w:rPr>
          <w:sz w:val="20"/>
          <w:szCs w:val="20"/>
          <w:lang w:val="x-none" w:eastAsia="x-none"/>
        </w:rPr>
      </w:pPr>
    </w:p>
    <w:p w14:paraId="0E8BFF40" w14:textId="77777777" w:rsidR="004B58AA" w:rsidRPr="007B4C6A" w:rsidRDefault="00CB6CF4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กำไรต่อหุ้น</w:t>
      </w:r>
      <w:r w:rsidR="00DF4F4F" w:rsidRPr="007B4C6A">
        <w:rPr>
          <w:rFonts w:ascii="Angsana New" w:hAnsi="Angsana New"/>
          <w:sz w:val="30"/>
          <w:szCs w:val="30"/>
          <w:cs/>
        </w:rPr>
        <w:t>ขั้นพื้นฐาน</w:t>
      </w:r>
    </w:p>
    <w:p w14:paraId="2BCBE389" w14:textId="77777777" w:rsidR="00CB6CF4" w:rsidRPr="007B4C6A" w:rsidRDefault="00CB6CF4" w:rsidP="00CB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2E74B5"/>
          <w:sz w:val="14"/>
          <w:szCs w:val="14"/>
        </w:rPr>
      </w:pPr>
    </w:p>
    <w:p w14:paraId="47E4DBD5" w14:textId="77777777" w:rsidR="00E73EEF" w:rsidRPr="007B4C6A" w:rsidRDefault="00CB6CF4" w:rsidP="00E73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A818C2" w:rsidRPr="007B4C6A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A818C2" w:rsidRPr="007B4C6A">
        <w:rPr>
          <w:rFonts w:ascii="Angsana New" w:hAnsi="Angsana New"/>
          <w:sz w:val="30"/>
          <w:szCs w:val="30"/>
        </w:rPr>
        <w:t>30</w:t>
      </w:r>
      <w:r w:rsidR="00A818C2"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818C2" w:rsidRPr="007B4C6A">
        <w:rPr>
          <w:rFonts w:ascii="Angsana New" w:hAnsi="Angsana New"/>
          <w:sz w:val="30"/>
          <w:szCs w:val="30"/>
        </w:rPr>
        <w:t>2562</w:t>
      </w:r>
      <w:r w:rsidR="00A818C2" w:rsidRPr="007B4C6A">
        <w:rPr>
          <w:rFonts w:ascii="Angsana New" w:hAnsi="Angsana New"/>
          <w:sz w:val="30"/>
          <w:szCs w:val="30"/>
          <w:cs/>
        </w:rPr>
        <w:t xml:space="preserve"> และสำหรับ</w:t>
      </w:r>
      <w:r w:rsidR="00A87240" w:rsidRPr="007B4C6A">
        <w:rPr>
          <w:rFonts w:ascii="Angsana New" w:hAnsi="Angsana New"/>
          <w:sz w:val="30"/>
          <w:szCs w:val="30"/>
          <w:cs/>
        </w:rPr>
        <w:t xml:space="preserve">รอบระยะเวลาบัญชีตั้งแต่วันที่ </w:t>
      </w:r>
      <w:r w:rsidR="00A87240" w:rsidRPr="007B4C6A">
        <w:rPr>
          <w:rFonts w:ascii="Angsana New" w:hAnsi="Angsana New"/>
          <w:sz w:val="30"/>
          <w:szCs w:val="30"/>
        </w:rPr>
        <w:t xml:space="preserve">1 </w:t>
      </w:r>
      <w:r w:rsidR="00A87240" w:rsidRPr="007B4C6A">
        <w:rPr>
          <w:rFonts w:ascii="Angsana New" w:hAnsi="Angsana New"/>
          <w:sz w:val="30"/>
          <w:szCs w:val="30"/>
          <w:cs/>
        </w:rPr>
        <w:t xml:space="preserve">มกราคม </w:t>
      </w:r>
      <w:r w:rsidR="00A87240" w:rsidRPr="007B4C6A">
        <w:rPr>
          <w:rFonts w:ascii="Angsana New" w:hAnsi="Angsana New"/>
          <w:sz w:val="30"/>
          <w:szCs w:val="30"/>
        </w:rPr>
        <w:t xml:space="preserve">2561 </w:t>
      </w:r>
      <w:r w:rsidR="00A87240" w:rsidRPr="007B4C6A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A87240" w:rsidRPr="007B4C6A">
        <w:rPr>
          <w:rFonts w:ascii="Angsana New" w:hAnsi="Angsana New"/>
          <w:sz w:val="30"/>
          <w:szCs w:val="30"/>
        </w:rPr>
        <w:t xml:space="preserve">30 </w:t>
      </w:r>
      <w:r w:rsidR="00A87240" w:rsidRPr="007B4C6A">
        <w:rPr>
          <w:rFonts w:ascii="Angsana New" w:hAnsi="Angsana New"/>
          <w:sz w:val="30"/>
          <w:szCs w:val="30"/>
          <w:cs/>
        </w:rPr>
        <w:t xml:space="preserve">กันยายน </w:t>
      </w:r>
      <w:r w:rsidR="00A87240" w:rsidRPr="007B4C6A">
        <w:rPr>
          <w:rFonts w:ascii="Angsana New" w:hAnsi="Angsana New"/>
          <w:sz w:val="30"/>
          <w:szCs w:val="30"/>
        </w:rPr>
        <w:t>2561</w:t>
      </w:r>
      <w:r w:rsidRPr="007B4C6A">
        <w:rPr>
          <w:rFonts w:ascii="Angsana New" w:hAnsi="Angsana New"/>
          <w:sz w:val="30"/>
          <w:szCs w:val="30"/>
          <w:cs/>
        </w:rPr>
        <w:t xml:space="preserve"> คำนวณจากกำไรสำหรับ</w:t>
      </w:r>
      <w:r w:rsidR="001B2448" w:rsidRPr="007B4C6A">
        <w:rPr>
          <w:rFonts w:ascii="Angsana New" w:hAnsi="Angsana New"/>
          <w:sz w:val="30"/>
          <w:szCs w:val="30"/>
          <w:cs/>
        </w:rPr>
        <w:t>ปี</w:t>
      </w:r>
      <w:r w:rsidR="002E5E98" w:rsidRPr="007B4C6A">
        <w:rPr>
          <w:rFonts w:ascii="Angsana New" w:hAnsi="Angsana New"/>
          <w:sz w:val="30"/>
          <w:szCs w:val="30"/>
          <w:cs/>
        </w:rPr>
        <w:t>/</w:t>
      </w:r>
      <w:r w:rsidR="001B2448" w:rsidRPr="007B4C6A">
        <w:rPr>
          <w:rFonts w:ascii="Angsana New" w:hAnsi="Angsana New"/>
          <w:sz w:val="30"/>
          <w:szCs w:val="30"/>
          <w:cs/>
        </w:rPr>
        <w:t>งวด</w:t>
      </w:r>
      <w:r w:rsidRPr="007B4C6A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1B2448" w:rsidRPr="007B4C6A">
        <w:rPr>
          <w:rFonts w:ascii="Angsana New" w:hAnsi="Angsana New"/>
          <w:sz w:val="30"/>
          <w:szCs w:val="30"/>
          <w:cs/>
        </w:rPr>
        <w:t>ปี/งวด</w:t>
      </w:r>
      <w:r w:rsidR="00C20A19" w:rsidRPr="007B4C6A">
        <w:rPr>
          <w:rFonts w:ascii="Angsana New" w:hAnsi="Angsana New"/>
          <w:sz w:val="30"/>
          <w:szCs w:val="30"/>
          <w:cs/>
        </w:rPr>
        <w:t>ในแต่ละ</w:t>
      </w:r>
      <w:r w:rsidR="001B2448" w:rsidRPr="007B4C6A">
        <w:rPr>
          <w:rFonts w:ascii="Angsana New" w:hAnsi="Angsana New"/>
          <w:sz w:val="30"/>
          <w:szCs w:val="30"/>
          <w:cs/>
        </w:rPr>
        <w:t>ปี/งวด</w:t>
      </w:r>
      <w:r w:rsidRPr="007B4C6A">
        <w:rPr>
          <w:rFonts w:ascii="Angsana New" w:hAnsi="Angsana New"/>
          <w:sz w:val="30"/>
          <w:szCs w:val="30"/>
          <w:cs/>
        </w:rPr>
        <w:t>โดย</w:t>
      </w:r>
      <w:r w:rsidR="00C20A19" w:rsidRPr="007B4C6A">
        <w:rPr>
          <w:rFonts w:ascii="Angsana New" w:hAnsi="Angsana New"/>
          <w:sz w:val="30"/>
          <w:szCs w:val="30"/>
          <w:cs/>
        </w:rPr>
        <w:t xml:space="preserve">วิธีถัวเฉลี่ยถ่วงน้ำหนัก </w:t>
      </w:r>
      <w:r w:rsidR="00773269" w:rsidRPr="007B4C6A">
        <w:rPr>
          <w:rFonts w:ascii="Angsana New" w:hAnsi="Angsana New"/>
          <w:sz w:val="30"/>
          <w:szCs w:val="30"/>
          <w:cs/>
        </w:rPr>
        <w:t xml:space="preserve">              </w:t>
      </w:r>
      <w:r w:rsidRPr="007B4C6A">
        <w:rPr>
          <w:rFonts w:ascii="Angsana New" w:hAnsi="Angsana New"/>
          <w:sz w:val="30"/>
          <w:szCs w:val="30"/>
          <w:cs/>
        </w:rPr>
        <w:t>แสดงการคำนวณดังนี้</w:t>
      </w:r>
      <w:r w:rsidR="00A87240" w:rsidRPr="007B4C6A">
        <w:rPr>
          <w:rFonts w:ascii="Angsana New" w:hAnsi="Angsana New"/>
          <w:sz w:val="30"/>
          <w:szCs w:val="30"/>
          <w:cs/>
        </w:rPr>
        <w:t xml:space="preserve"> </w:t>
      </w:r>
    </w:p>
    <w:p w14:paraId="31D244C9" w14:textId="485D960C" w:rsidR="002B615B" w:rsidRDefault="002B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36"/>
        <w:gridCol w:w="1294"/>
        <w:gridCol w:w="270"/>
        <w:gridCol w:w="1350"/>
        <w:gridCol w:w="236"/>
        <w:gridCol w:w="1378"/>
        <w:gridCol w:w="6"/>
      </w:tblGrid>
      <w:tr w:rsidR="00CC0984" w:rsidRPr="007B4C6A" w14:paraId="26B8F5DD" w14:textId="77777777" w:rsidTr="00D64A2F">
        <w:trPr>
          <w:gridAfter w:val="1"/>
          <w:wAfter w:w="6" w:type="dxa"/>
          <w:tblHeader/>
        </w:trPr>
        <w:tc>
          <w:tcPr>
            <w:tcW w:w="2880" w:type="dxa"/>
          </w:tcPr>
          <w:p w14:paraId="6AA594A8" w14:textId="77777777" w:rsidR="00CC0984" w:rsidRPr="007B4C6A" w:rsidRDefault="00CC0984" w:rsidP="00A87240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D44CF5D" w14:textId="77777777" w:rsidR="00CC0984" w:rsidRPr="007B4C6A" w:rsidRDefault="00CC0984" w:rsidP="00A8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D416EE" w14:textId="77777777" w:rsidR="00CC0984" w:rsidRPr="007B4C6A" w:rsidRDefault="00CC0984" w:rsidP="00A8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64" w:type="dxa"/>
            <w:gridSpan w:val="3"/>
          </w:tcPr>
          <w:p w14:paraId="7A804A8D" w14:textId="77777777" w:rsidR="00CC0984" w:rsidRPr="007B4C6A" w:rsidRDefault="00CC0984" w:rsidP="00A8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3CFD" w:rsidRPr="007B4C6A" w14:paraId="0689C04A" w14:textId="77777777" w:rsidTr="00D64A2F">
        <w:trPr>
          <w:tblHeader/>
        </w:trPr>
        <w:tc>
          <w:tcPr>
            <w:tcW w:w="2880" w:type="dxa"/>
          </w:tcPr>
          <w:p w14:paraId="706E1AC4" w14:textId="77777777" w:rsidR="00ED3CFD" w:rsidRPr="007B4C6A" w:rsidRDefault="00ED3CFD" w:rsidP="00ED3CF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B05CD6F" w14:textId="77777777" w:rsidR="00ED3CFD" w:rsidRPr="007B4C6A" w:rsidRDefault="00ED3CFD" w:rsidP="00ED3CF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A6FB75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9099310" w14:textId="4A985E00" w:rsidR="00ED3CFD" w:rsidRPr="00D64A2F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  <w:tc>
          <w:tcPr>
            <w:tcW w:w="270" w:type="dxa"/>
            <w:shd w:val="clear" w:color="auto" w:fill="auto"/>
          </w:tcPr>
          <w:p w14:paraId="7F5BCBAA" w14:textId="77777777" w:rsidR="00ED3CFD" w:rsidRPr="007B4C6A" w:rsidRDefault="00ED3CFD" w:rsidP="00ED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FA12686" w14:textId="77777777" w:rsidR="00ED3CFD" w:rsidRPr="007B4C6A" w:rsidRDefault="00ED3CFD" w:rsidP="00ED3CF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4FE6ED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685B02DD" w14:textId="525B156B" w:rsidR="00ED3CFD" w:rsidRPr="00D64A2F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  <w:cs/>
              </w:rPr>
              <w:t>สำหรับรอบระยะ</w:t>
            </w:r>
          </w:p>
        </w:tc>
      </w:tr>
      <w:tr w:rsidR="00ED3CFD" w:rsidRPr="007B4C6A" w14:paraId="32C4CEB1" w14:textId="77777777" w:rsidTr="00D64A2F">
        <w:trPr>
          <w:tblHeader/>
        </w:trPr>
        <w:tc>
          <w:tcPr>
            <w:tcW w:w="2880" w:type="dxa"/>
          </w:tcPr>
          <w:p w14:paraId="1C665513" w14:textId="77777777" w:rsidR="00ED3CFD" w:rsidRPr="007B4C6A" w:rsidRDefault="00ED3CFD" w:rsidP="00ED3CF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CDA6C55" w14:textId="0B518789" w:rsidR="00ED3CFD" w:rsidRPr="007B4C6A" w:rsidRDefault="00ED3CFD" w:rsidP="00ED3CF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7B4C6A">
              <w:rPr>
                <w:rFonts w:asciiTheme="majorBidi" w:eastAsia="Times New Roman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236" w:type="dxa"/>
            <w:shd w:val="clear" w:color="auto" w:fill="auto"/>
          </w:tcPr>
          <w:p w14:paraId="027AB5BA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89A4091" w14:textId="51C94831" w:rsidR="00ED3CFD" w:rsidRPr="00D64A2F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เวลาบัญชีตั้งแต่</w:t>
            </w:r>
          </w:p>
        </w:tc>
        <w:tc>
          <w:tcPr>
            <w:tcW w:w="270" w:type="dxa"/>
            <w:shd w:val="clear" w:color="auto" w:fill="auto"/>
          </w:tcPr>
          <w:p w14:paraId="10ABC3A9" w14:textId="77777777" w:rsidR="00ED3CFD" w:rsidRPr="007B4C6A" w:rsidRDefault="00ED3CFD" w:rsidP="00ED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87DF1BA" w14:textId="31E36D33" w:rsidR="00ED3CFD" w:rsidRPr="007B4C6A" w:rsidRDefault="00ED3CFD" w:rsidP="00ED3CF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7B4C6A">
              <w:rPr>
                <w:rFonts w:asciiTheme="majorBidi" w:eastAsia="Times New Roman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236" w:type="dxa"/>
            <w:shd w:val="clear" w:color="auto" w:fill="auto"/>
          </w:tcPr>
          <w:p w14:paraId="02AF436B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18BA00FE" w14:textId="7CE0F87E" w:rsidR="00ED3CFD" w:rsidRPr="00D64A2F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เวลาบัญชีตั้งแต่</w:t>
            </w:r>
          </w:p>
        </w:tc>
      </w:tr>
      <w:tr w:rsidR="00ED3CFD" w:rsidRPr="007B4C6A" w14:paraId="29498F03" w14:textId="77777777" w:rsidTr="00D64A2F">
        <w:trPr>
          <w:tblHeader/>
        </w:trPr>
        <w:tc>
          <w:tcPr>
            <w:tcW w:w="2880" w:type="dxa"/>
          </w:tcPr>
          <w:p w14:paraId="33E273C9" w14:textId="77777777" w:rsidR="00ED3CFD" w:rsidRPr="007B4C6A" w:rsidRDefault="00ED3CFD" w:rsidP="00ED3CF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180B0A7" w14:textId="5DA9F81A" w:rsidR="00ED3CFD" w:rsidRPr="007B4C6A" w:rsidRDefault="00ED3CFD" w:rsidP="00ED3CF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7B4C6A">
              <w:rPr>
                <w:rFonts w:asciiTheme="majorBidi" w:eastAsia="Times New Roman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14:paraId="1105A6DA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0DEA4CE" w14:textId="5C9FE0E0" w:rsidR="00ED3CFD" w:rsidRPr="00D64A2F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วันที่</w:t>
            </w:r>
            <w:r w:rsidRPr="00D64A2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1</w:t>
            </w:r>
            <w:r w:rsidRPr="00D64A2F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186541BD" w14:textId="77777777" w:rsidR="00ED3CFD" w:rsidRPr="007B4C6A" w:rsidRDefault="00ED3CFD" w:rsidP="00ED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F97AD66" w14:textId="7C82CCA2" w:rsidR="00ED3CFD" w:rsidRPr="007B4C6A" w:rsidRDefault="00ED3CFD" w:rsidP="00ED3CF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7B4C6A">
              <w:rPr>
                <w:rFonts w:asciiTheme="majorBidi" w:eastAsia="Times New Roman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14:paraId="78E415AA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61202573" w14:textId="40F16C32" w:rsidR="00ED3CFD" w:rsidRPr="00D64A2F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วันที่</w:t>
            </w:r>
            <w:r w:rsidRPr="00D64A2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1</w:t>
            </w:r>
            <w:r w:rsidRPr="00D64A2F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</w:tr>
      <w:tr w:rsidR="00ED3CFD" w:rsidRPr="007B4C6A" w14:paraId="22A72C66" w14:textId="77777777" w:rsidTr="00D64A2F">
        <w:trPr>
          <w:tblHeader/>
        </w:trPr>
        <w:tc>
          <w:tcPr>
            <w:tcW w:w="2880" w:type="dxa"/>
          </w:tcPr>
          <w:p w14:paraId="4FCFBD7D" w14:textId="77777777" w:rsidR="00ED3CFD" w:rsidRPr="007B4C6A" w:rsidRDefault="00ED3CFD" w:rsidP="00ED3CF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FA54A16" w14:textId="08D0920F" w:rsidR="00ED3CFD" w:rsidRPr="007B4C6A" w:rsidRDefault="00ED3CFD" w:rsidP="00ED3CF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eastAsia="Times New Roman" w:hAnsiTheme="majorBidi" w:cstheme="majorBidi"/>
                <w:b w:val="0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กันยายน </w:t>
            </w:r>
          </w:p>
        </w:tc>
        <w:tc>
          <w:tcPr>
            <w:tcW w:w="236" w:type="dxa"/>
            <w:shd w:val="clear" w:color="auto" w:fill="auto"/>
          </w:tcPr>
          <w:p w14:paraId="33181A7D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EBD07D9" w14:textId="447FFF66" w:rsidR="00ED3CFD" w:rsidRPr="00D64A2F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2561 </w:t>
            </w:r>
            <w:r w:rsidRPr="00D64A2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ถึงวันที่</w:t>
            </w:r>
          </w:p>
        </w:tc>
        <w:tc>
          <w:tcPr>
            <w:tcW w:w="270" w:type="dxa"/>
            <w:shd w:val="clear" w:color="auto" w:fill="auto"/>
          </w:tcPr>
          <w:p w14:paraId="74E2F2E2" w14:textId="77777777" w:rsidR="00ED3CFD" w:rsidRPr="007B4C6A" w:rsidRDefault="00ED3CFD" w:rsidP="00ED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18CCD40" w14:textId="7D75BD80" w:rsidR="00ED3CFD" w:rsidRPr="007B4C6A" w:rsidRDefault="00ED3CFD" w:rsidP="00ED3CF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eastAsia="Times New Roman" w:hAnsiTheme="majorBidi" w:cstheme="majorBidi"/>
                <w:b w:val="0"/>
                <w:sz w:val="30"/>
                <w:szCs w:val="30"/>
              </w:rPr>
              <w:t xml:space="preserve">30 </w:t>
            </w:r>
            <w:r w:rsidRPr="007B4C6A">
              <w:rPr>
                <w:rFonts w:asciiTheme="majorBidi" w:eastAsia="Times New Roman" w:hAnsiTheme="majorBidi" w:cstheme="majorBidi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51AAE18C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239B94C6" w14:textId="28F3C259" w:rsidR="00ED3CFD" w:rsidRPr="00D64A2F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2561 </w:t>
            </w:r>
            <w:r w:rsidRPr="00D64A2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ถึงวันที่</w:t>
            </w:r>
          </w:p>
        </w:tc>
      </w:tr>
      <w:tr w:rsidR="00ED3CFD" w:rsidRPr="007B4C6A" w14:paraId="20DEAE11" w14:textId="77777777" w:rsidTr="00D64A2F">
        <w:trPr>
          <w:tblHeader/>
        </w:trPr>
        <w:tc>
          <w:tcPr>
            <w:tcW w:w="2880" w:type="dxa"/>
          </w:tcPr>
          <w:p w14:paraId="21674B2C" w14:textId="77777777" w:rsidR="00ED3CFD" w:rsidRPr="007B4C6A" w:rsidRDefault="00ED3CFD" w:rsidP="00ED3CF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2BB9E65" w14:textId="2A73AB12" w:rsidR="00ED3CFD" w:rsidRPr="007B4C6A" w:rsidRDefault="00ED3CFD" w:rsidP="00ED3CF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eastAsia="Times New Roman" w:hAnsiTheme="majorBidi" w:cstheme="majorBidi"/>
                <w:b w:val="0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2B84BA4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33AA497" w14:textId="3276AA1B" w:rsidR="00ED3CFD" w:rsidRPr="00D64A2F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</w:rPr>
              <w:t xml:space="preserve">30 </w:t>
            </w:r>
            <w:r w:rsidRPr="00D64A2F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  <w:cs/>
              </w:rPr>
              <w:t xml:space="preserve">กันยายน </w:t>
            </w:r>
            <w:r w:rsidRPr="00D64A2F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BC8F418" w14:textId="77777777" w:rsidR="00ED3CFD" w:rsidRPr="007B4C6A" w:rsidRDefault="00ED3CFD" w:rsidP="00ED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7492240" w14:textId="0D689C1D" w:rsidR="00ED3CFD" w:rsidRPr="007B4C6A" w:rsidRDefault="00ED3CFD" w:rsidP="00ED3CF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D64A2F">
              <w:rPr>
                <w:rFonts w:asciiTheme="majorBidi" w:eastAsia="Times New Roman" w:hAnsiTheme="majorBidi" w:cstheme="majorBidi"/>
                <w:b w:val="0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6BB3A985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67B3CF7" w14:textId="0139B0E6" w:rsidR="00ED3CFD" w:rsidRPr="00D64A2F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A2F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</w:rPr>
              <w:t xml:space="preserve">30 </w:t>
            </w:r>
            <w:r w:rsidRPr="00D64A2F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  <w:cs/>
              </w:rPr>
              <w:t xml:space="preserve">กันยายน </w:t>
            </w:r>
            <w:r w:rsidRPr="00D64A2F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</w:rPr>
              <w:t>2561</w:t>
            </w:r>
          </w:p>
        </w:tc>
      </w:tr>
      <w:tr w:rsidR="00AC6564" w:rsidRPr="007B4C6A" w14:paraId="1071447C" w14:textId="77777777" w:rsidTr="00D64A2F">
        <w:trPr>
          <w:tblHeader/>
        </w:trPr>
        <w:tc>
          <w:tcPr>
            <w:tcW w:w="2880" w:type="dxa"/>
          </w:tcPr>
          <w:p w14:paraId="7EE2AC75" w14:textId="77777777" w:rsidR="00AC6564" w:rsidRPr="007B4C6A" w:rsidRDefault="00AC6564" w:rsidP="00ED3CFD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8FF0095" w14:textId="77777777" w:rsidR="00AC6564" w:rsidRPr="007B4C6A" w:rsidRDefault="00AC6564" w:rsidP="00ED3CFD">
            <w:pPr>
              <w:pStyle w:val="acctmergecolhdg"/>
              <w:spacing w:line="240" w:lineRule="auto"/>
              <w:ind w:left="-108" w:right="-107"/>
              <w:rPr>
                <w:rFonts w:asciiTheme="majorBidi" w:eastAsia="Times New Roman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C64C8A" w14:textId="77777777" w:rsidR="00AC6564" w:rsidRPr="007B4C6A" w:rsidRDefault="00AC6564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7732000" w14:textId="645D1360" w:rsidR="00AC6564" w:rsidRPr="007B4C6A" w:rsidRDefault="00AC6564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769F7FFB" w14:textId="77777777" w:rsidR="00AC6564" w:rsidRPr="007B4C6A" w:rsidRDefault="00AC6564" w:rsidP="00ED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FFDB42C" w14:textId="77777777" w:rsidR="00AC6564" w:rsidRPr="007B4C6A" w:rsidRDefault="00AC6564" w:rsidP="00ED3CFD">
            <w:pPr>
              <w:pStyle w:val="acctmergecolhdg"/>
              <w:spacing w:line="240" w:lineRule="auto"/>
              <w:ind w:left="-108" w:right="-107"/>
              <w:rPr>
                <w:rFonts w:asciiTheme="majorBidi" w:eastAsia="Times New Roman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F5DCB8" w14:textId="77777777" w:rsidR="00AC6564" w:rsidRPr="007B4C6A" w:rsidRDefault="00AC6564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4D21456D" w14:textId="77777777" w:rsidR="00AC6564" w:rsidRPr="007B4C6A" w:rsidRDefault="00AC6564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</w:rPr>
            </w:pPr>
          </w:p>
        </w:tc>
      </w:tr>
      <w:tr w:rsidR="00ED3CFD" w:rsidRPr="007B4C6A" w14:paraId="32577EC4" w14:textId="77777777" w:rsidTr="00D64A2F">
        <w:trPr>
          <w:gridAfter w:val="1"/>
          <w:wAfter w:w="6" w:type="dxa"/>
          <w:tblHeader/>
        </w:trPr>
        <w:tc>
          <w:tcPr>
            <w:tcW w:w="2880" w:type="dxa"/>
          </w:tcPr>
          <w:p w14:paraId="6C44944F" w14:textId="77777777" w:rsidR="00ED3CFD" w:rsidRPr="007B4C6A" w:rsidRDefault="00ED3CFD" w:rsidP="00ED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14" w:type="dxa"/>
            <w:gridSpan w:val="7"/>
          </w:tcPr>
          <w:p w14:paraId="1DFA9CA1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7B4C6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ED3CFD" w:rsidRPr="007B4C6A" w14:paraId="70F2B0AC" w14:textId="77777777" w:rsidTr="00D64A2F">
        <w:trPr>
          <w:trHeight w:val="80"/>
        </w:trPr>
        <w:tc>
          <w:tcPr>
            <w:tcW w:w="2880" w:type="dxa"/>
          </w:tcPr>
          <w:p w14:paraId="61A6FA78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DE3C28E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ABB02F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92B273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4A22B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5E34E5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016E6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B1B4A00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D3CFD" w:rsidRPr="007B4C6A" w14:paraId="32CA5ED2" w14:textId="77777777" w:rsidTr="00D64A2F">
        <w:trPr>
          <w:trHeight w:val="80"/>
        </w:trPr>
        <w:tc>
          <w:tcPr>
            <w:tcW w:w="2880" w:type="dxa"/>
          </w:tcPr>
          <w:p w14:paraId="2970AC0C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350" w:type="dxa"/>
            <w:shd w:val="clear" w:color="auto" w:fill="auto"/>
          </w:tcPr>
          <w:p w14:paraId="6285220C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781076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11C3A23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F1E31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661099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78C67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68F24EEA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D3CFD" w:rsidRPr="007B4C6A" w14:paraId="55E354CC" w14:textId="77777777" w:rsidTr="00D64A2F">
        <w:tc>
          <w:tcPr>
            <w:tcW w:w="2880" w:type="dxa"/>
          </w:tcPr>
          <w:p w14:paraId="18A462C7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56E2084" w14:textId="1D2453E4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1,</w:t>
            </w:r>
            <w:r w:rsidR="00FB3AD1">
              <w:rPr>
                <w:rFonts w:ascii="Angsana New" w:hAnsi="Angsana New"/>
                <w:b/>
                <w:sz w:val="30"/>
                <w:szCs w:val="30"/>
              </w:rPr>
              <w:t>791</w:t>
            </w:r>
          </w:p>
        </w:tc>
        <w:tc>
          <w:tcPr>
            <w:tcW w:w="236" w:type="dxa"/>
            <w:shd w:val="clear" w:color="auto" w:fill="auto"/>
          </w:tcPr>
          <w:p w14:paraId="1CE258F3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327B1275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60" w:lineRule="exact"/>
              <w:ind w:right="-105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367FE47A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36CEB38" w14:textId="15B31471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5</w:t>
            </w:r>
            <w:r w:rsidR="00FB3AD1">
              <w:rPr>
                <w:rFonts w:ascii="Angsana New" w:hAnsi="Angsana New"/>
                <w:b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6488A772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double" w:sz="4" w:space="0" w:color="auto"/>
            </w:tcBorders>
          </w:tcPr>
          <w:p w14:paraId="698CB407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165</w:t>
            </w:r>
          </w:p>
        </w:tc>
      </w:tr>
      <w:tr w:rsidR="00ED3CFD" w:rsidRPr="007B4C6A" w14:paraId="5B9E2CD0" w14:textId="77777777" w:rsidTr="00D64A2F">
        <w:tc>
          <w:tcPr>
            <w:tcW w:w="2880" w:type="dxa"/>
          </w:tcPr>
          <w:p w14:paraId="0D38F14D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</w:t>
            </w:r>
          </w:p>
        </w:tc>
        <w:tc>
          <w:tcPr>
            <w:tcW w:w="1350" w:type="dxa"/>
            <w:shd w:val="clear" w:color="auto" w:fill="auto"/>
          </w:tcPr>
          <w:p w14:paraId="5C8DCC9F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EFCBB3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86666FE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60" w:lineRule="exact"/>
              <w:ind w:right="-105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A1DBB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3415C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0F49A1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1B886BD9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D3CFD" w:rsidRPr="007B4C6A" w14:paraId="11822AE6" w14:textId="77777777" w:rsidTr="00D64A2F">
        <w:tc>
          <w:tcPr>
            <w:tcW w:w="2880" w:type="dxa"/>
          </w:tcPr>
          <w:p w14:paraId="5E29FE41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วันที่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ตุลาคม/ </w:t>
            </w: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50" w:type="dxa"/>
            <w:shd w:val="clear" w:color="auto" w:fill="auto"/>
          </w:tcPr>
          <w:p w14:paraId="0C0BE386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</w:rPr>
              <w:t>1,834</w:t>
            </w:r>
          </w:p>
        </w:tc>
        <w:tc>
          <w:tcPr>
            <w:tcW w:w="236" w:type="dxa"/>
            <w:shd w:val="clear" w:color="auto" w:fill="auto"/>
          </w:tcPr>
          <w:p w14:paraId="3F245256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F779218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60" w:lineRule="exact"/>
              <w:ind w:right="-105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</w:rPr>
              <w:t>1,834</w:t>
            </w:r>
          </w:p>
        </w:tc>
        <w:tc>
          <w:tcPr>
            <w:tcW w:w="270" w:type="dxa"/>
          </w:tcPr>
          <w:p w14:paraId="592C8F4A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81EB5E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</w:rPr>
              <w:t>1,834</w:t>
            </w:r>
          </w:p>
        </w:tc>
        <w:tc>
          <w:tcPr>
            <w:tcW w:w="236" w:type="dxa"/>
          </w:tcPr>
          <w:p w14:paraId="1C2F34B1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5A051EF9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</w:rPr>
              <w:t>1,834</w:t>
            </w:r>
          </w:p>
        </w:tc>
      </w:tr>
      <w:tr w:rsidR="00ED3CFD" w:rsidRPr="007B4C6A" w14:paraId="065DF68F" w14:textId="77777777" w:rsidTr="00D64A2F">
        <w:tc>
          <w:tcPr>
            <w:tcW w:w="2880" w:type="dxa"/>
          </w:tcPr>
          <w:p w14:paraId="49B4775F" w14:textId="1223F8E3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="002B615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350" w:type="dxa"/>
            <w:shd w:val="clear" w:color="auto" w:fill="auto"/>
          </w:tcPr>
          <w:p w14:paraId="2B544BBC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EA2511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09CD8BD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60" w:lineRule="exact"/>
              <w:ind w:right="-10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3A326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06D680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555FC357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55D5CE73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D3CFD" w:rsidRPr="007B4C6A" w14:paraId="1CEFB432" w14:textId="77777777" w:rsidTr="00D64A2F">
        <w:tc>
          <w:tcPr>
            <w:tcW w:w="2880" w:type="dxa"/>
          </w:tcPr>
          <w:p w14:paraId="5DC88B30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วันที่ </w:t>
            </w:r>
            <w:r w:rsidRPr="007B4C6A">
              <w:rPr>
                <w:rFonts w:ascii="Angsana New" w:hAnsi="Angsana New"/>
                <w:sz w:val="30"/>
                <w:szCs w:val="30"/>
              </w:rPr>
              <w:t>24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กรกฎาคม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19095F6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52D6034A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74910B6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60" w:lineRule="exact"/>
              <w:ind w:right="-105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0" w:type="dxa"/>
          </w:tcPr>
          <w:p w14:paraId="4913065C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E7D527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4DE94249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08A0D3F3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-    </w:t>
            </w:r>
          </w:p>
        </w:tc>
      </w:tr>
      <w:tr w:rsidR="00ED3CFD" w:rsidRPr="007B4C6A" w14:paraId="6BFC321B" w14:textId="77777777" w:rsidTr="00D64A2F">
        <w:tc>
          <w:tcPr>
            <w:tcW w:w="2880" w:type="dxa"/>
          </w:tcPr>
          <w:p w14:paraId="32E0AE5E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08E1B92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C49E90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1003AACB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60" w:lineRule="exact"/>
              <w:ind w:right="-10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BF53A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BB96DA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6E883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3362AFBA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B615B" w:rsidRPr="007B4C6A" w14:paraId="7C25D7EF" w14:textId="77777777" w:rsidTr="00D64A2F">
        <w:tc>
          <w:tcPr>
            <w:tcW w:w="2880" w:type="dxa"/>
          </w:tcPr>
          <w:p w14:paraId="738DB3CC" w14:textId="636CBF6C" w:rsidR="002B615B" w:rsidRPr="007B4C6A" w:rsidRDefault="002B615B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E378BE7" w14:textId="77777777" w:rsidR="002B615B" w:rsidRPr="007B4C6A" w:rsidRDefault="002B615B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FEDAE2" w14:textId="77777777" w:rsidR="002B615B" w:rsidRPr="007B4C6A" w:rsidRDefault="002B615B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1FF241" w14:textId="77777777" w:rsidR="002B615B" w:rsidRPr="007B4C6A" w:rsidRDefault="002B615B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60" w:lineRule="exact"/>
              <w:ind w:right="-10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DA5DE" w14:textId="77777777" w:rsidR="002B615B" w:rsidRPr="007B4C6A" w:rsidRDefault="002B615B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F11209" w14:textId="77777777" w:rsidR="002B615B" w:rsidRPr="007B4C6A" w:rsidRDefault="002B615B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104DBBB0" w14:textId="77777777" w:rsidR="002B615B" w:rsidRPr="007B4C6A" w:rsidRDefault="002B615B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11260F4E" w14:textId="77777777" w:rsidR="002B615B" w:rsidRPr="007B4C6A" w:rsidRDefault="002B615B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D3CFD" w:rsidRPr="007B4C6A" w14:paraId="5544255E" w14:textId="77777777" w:rsidTr="00D64A2F">
        <w:tc>
          <w:tcPr>
            <w:tcW w:w="2880" w:type="dxa"/>
          </w:tcPr>
          <w:p w14:paraId="451B3736" w14:textId="090FDB09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="002B61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61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B61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021E0C5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1,869</w:t>
            </w:r>
          </w:p>
        </w:tc>
        <w:tc>
          <w:tcPr>
            <w:tcW w:w="236" w:type="dxa"/>
            <w:shd w:val="clear" w:color="auto" w:fill="auto"/>
          </w:tcPr>
          <w:p w14:paraId="6EB8AA59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3D6C0ECB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60" w:lineRule="exact"/>
              <w:ind w:right="-105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1,834</w:t>
            </w:r>
          </w:p>
        </w:tc>
        <w:tc>
          <w:tcPr>
            <w:tcW w:w="270" w:type="dxa"/>
          </w:tcPr>
          <w:p w14:paraId="75806253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9490F86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1,869</w:t>
            </w:r>
          </w:p>
        </w:tc>
        <w:tc>
          <w:tcPr>
            <w:tcW w:w="236" w:type="dxa"/>
          </w:tcPr>
          <w:p w14:paraId="62E56DCE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double" w:sz="4" w:space="0" w:color="auto"/>
            </w:tcBorders>
          </w:tcPr>
          <w:p w14:paraId="16B267C8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1,834</w:t>
            </w:r>
          </w:p>
        </w:tc>
      </w:tr>
      <w:tr w:rsidR="00ED3CFD" w:rsidRPr="007B4C6A" w14:paraId="4531929B" w14:textId="77777777" w:rsidTr="00D64A2F">
        <w:tc>
          <w:tcPr>
            <w:tcW w:w="2880" w:type="dxa"/>
          </w:tcPr>
          <w:p w14:paraId="325A6C74" w14:textId="77777777" w:rsidR="00ED3CFD" w:rsidRPr="007B4C6A" w:rsidRDefault="00ED3CFD" w:rsidP="00ED3CF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1FF67CB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E3DC5CA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2D9B791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60" w:lineRule="exact"/>
              <w:ind w:right="-105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6563FFB4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5587EA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144BE896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84" w:type="dxa"/>
            <w:gridSpan w:val="2"/>
            <w:tcBorders>
              <w:top w:val="double" w:sz="4" w:space="0" w:color="auto"/>
            </w:tcBorders>
          </w:tcPr>
          <w:p w14:paraId="3F268E65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ED3CFD" w:rsidRPr="007B4C6A" w14:paraId="0753BDC4" w14:textId="77777777" w:rsidTr="00D64A2F">
        <w:tc>
          <w:tcPr>
            <w:tcW w:w="2880" w:type="dxa"/>
          </w:tcPr>
          <w:p w14:paraId="19D21CF4" w14:textId="77777777" w:rsidR="00ED3CFD" w:rsidRPr="007B4C6A" w:rsidRDefault="00ED3CFD" w:rsidP="00ED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CAD6B8C" w14:textId="40528F15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b/>
                <w:sz w:val="30"/>
                <w:szCs w:val="30"/>
              </w:rPr>
              <w:t>9</w:t>
            </w:r>
            <w:r w:rsidR="00FB3AD1">
              <w:rPr>
                <w:rFonts w:ascii="Angsana New" w:hAnsi="Angsana New"/>
                <w:b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403A876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6B627F19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105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b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3CB2BFD1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90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07597C2" w14:textId="3A47F5EA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-105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0.2</w:t>
            </w:r>
            <w:r w:rsidR="00FB3AD1">
              <w:rPr>
                <w:rFonts w:ascii="Angsana New" w:hAnsi="Angsana New"/>
                <w:b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A4BB75C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90"/>
                <w:tab w:val="decimal" w:pos="11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double" w:sz="4" w:space="0" w:color="auto"/>
            </w:tcBorders>
          </w:tcPr>
          <w:p w14:paraId="35C5FBA5" w14:textId="77777777" w:rsidR="00ED3CFD" w:rsidRPr="007B4C6A" w:rsidRDefault="00ED3CFD" w:rsidP="00ED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0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b/>
                <w:sz w:val="30"/>
                <w:szCs w:val="30"/>
              </w:rPr>
              <w:t>09</w:t>
            </w:r>
          </w:p>
        </w:tc>
      </w:tr>
    </w:tbl>
    <w:p w14:paraId="260CBBD7" w14:textId="77777777" w:rsidR="00ED3CFD" w:rsidRPr="007B4C6A" w:rsidRDefault="00ED3CFD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C306D3B" w14:textId="77777777" w:rsidR="00BE5689" w:rsidRPr="007B4C6A" w:rsidRDefault="00B9403F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เงินปันผล</w:t>
      </w:r>
    </w:p>
    <w:p w14:paraId="78DB4BEB" w14:textId="77777777" w:rsidR="007A4764" w:rsidRPr="00D64A2F" w:rsidRDefault="007A4764" w:rsidP="007A4764">
      <w:pPr>
        <w:rPr>
          <w:rFonts w:asciiTheme="majorBidi" w:hAnsiTheme="majorBidi" w:cstheme="majorBidi"/>
          <w:color w:val="2E74B5"/>
          <w:sz w:val="20"/>
          <w:szCs w:val="20"/>
        </w:rPr>
      </w:pPr>
    </w:p>
    <w:p w14:paraId="0FFC6E42" w14:textId="77777777" w:rsidR="0029414D" w:rsidRPr="007B4C6A" w:rsidRDefault="0029414D" w:rsidP="00294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7B4C6A">
        <w:rPr>
          <w:rFonts w:ascii="Angsana New" w:hAnsi="Angsana New"/>
          <w:sz w:val="30"/>
          <w:szCs w:val="30"/>
        </w:rPr>
        <w:t>25</w:t>
      </w:r>
      <w:r w:rsidRPr="007B4C6A">
        <w:rPr>
          <w:rFonts w:ascii="Angsana New" w:hAnsi="Angsana New"/>
          <w:sz w:val="30"/>
          <w:szCs w:val="30"/>
          <w:cs/>
        </w:rPr>
        <w:t xml:space="preserve"> มกราคม </w:t>
      </w:r>
      <w:r w:rsidRPr="007B4C6A">
        <w:rPr>
          <w:rFonts w:ascii="Angsana New" w:hAnsi="Angsana New"/>
          <w:sz w:val="30"/>
          <w:szCs w:val="30"/>
        </w:rPr>
        <w:t>2562</w:t>
      </w:r>
      <w:r w:rsidRPr="007B4C6A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7B4C6A">
        <w:rPr>
          <w:rFonts w:ascii="Angsana New" w:eastAsia="MS Mincho" w:hAnsi="Angsana New"/>
          <w:sz w:val="30"/>
          <w:szCs w:val="30"/>
        </w:rPr>
        <w:t>0</w:t>
      </w:r>
      <w:r w:rsidRPr="007B4C6A">
        <w:rPr>
          <w:rFonts w:ascii="Angsana New" w:eastAsia="MS Mincho" w:hAnsi="Angsana New"/>
          <w:sz w:val="30"/>
          <w:szCs w:val="30"/>
          <w:cs/>
        </w:rPr>
        <w:t>.27</w:t>
      </w:r>
      <w:r w:rsidRPr="007B4C6A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7B4C6A">
        <w:rPr>
          <w:rFonts w:ascii="Angsana New" w:eastAsia="MS Mincho" w:hAnsi="Angsana New"/>
          <w:sz w:val="30"/>
          <w:szCs w:val="30"/>
        </w:rPr>
        <w:t>495</w:t>
      </w:r>
      <w:r w:rsidRPr="007B4C6A">
        <w:rPr>
          <w:rFonts w:ascii="Angsana New" w:eastAsia="MS Mincho" w:hAnsi="Angsana New"/>
          <w:sz w:val="30"/>
          <w:szCs w:val="30"/>
          <w:cs/>
        </w:rPr>
        <w:t>.</w:t>
      </w:r>
      <w:r w:rsidRPr="007B4C6A">
        <w:rPr>
          <w:rFonts w:ascii="Angsana New" w:eastAsia="MS Mincho" w:hAnsi="Angsana New"/>
          <w:sz w:val="30"/>
          <w:szCs w:val="30"/>
        </w:rPr>
        <w:t>22</w:t>
      </w:r>
      <w:r w:rsidRPr="007B4C6A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 xml:space="preserve">ล้านบาท </w:t>
      </w:r>
      <w:r w:rsidR="00EC69F6" w:rsidRPr="007B4C6A">
        <w:rPr>
          <w:rFonts w:ascii="Angsana New" w:hAnsi="Angsana New"/>
          <w:sz w:val="30"/>
          <w:szCs w:val="30"/>
          <w:cs/>
        </w:rPr>
        <w:t>และจัดสรรทุนสำรองตามก</w:t>
      </w:r>
      <w:r w:rsidR="0040539F" w:rsidRPr="007B4C6A">
        <w:rPr>
          <w:rFonts w:ascii="Angsana New" w:hAnsi="Angsana New"/>
          <w:sz w:val="30"/>
          <w:szCs w:val="30"/>
          <w:cs/>
        </w:rPr>
        <w:t>ฎ</w:t>
      </w:r>
      <w:r w:rsidR="00EC69F6" w:rsidRPr="007B4C6A">
        <w:rPr>
          <w:rFonts w:ascii="Angsana New" w:hAnsi="Angsana New"/>
          <w:sz w:val="30"/>
          <w:szCs w:val="30"/>
          <w:cs/>
        </w:rPr>
        <w:t xml:space="preserve">หมายจำนวน </w:t>
      </w:r>
      <w:r w:rsidR="00B921B3" w:rsidRPr="007B4C6A">
        <w:rPr>
          <w:rFonts w:ascii="Angsana New" w:hAnsi="Angsana New"/>
          <w:sz w:val="30"/>
          <w:szCs w:val="30"/>
        </w:rPr>
        <w:t>1</w:t>
      </w:r>
      <w:r w:rsidR="00B921B3" w:rsidRPr="007B4C6A">
        <w:rPr>
          <w:rFonts w:ascii="Angsana New" w:hAnsi="Angsana New"/>
          <w:sz w:val="30"/>
          <w:szCs w:val="30"/>
          <w:cs/>
        </w:rPr>
        <w:t>.</w:t>
      </w:r>
      <w:r w:rsidR="00B921B3" w:rsidRPr="007B4C6A">
        <w:rPr>
          <w:rFonts w:ascii="Angsana New" w:hAnsi="Angsana New"/>
          <w:sz w:val="30"/>
          <w:szCs w:val="30"/>
        </w:rPr>
        <w:t>3</w:t>
      </w:r>
      <w:r w:rsidR="00F526C4" w:rsidRPr="007B4C6A">
        <w:rPr>
          <w:rFonts w:ascii="Angsana New" w:hAnsi="Angsana New"/>
          <w:sz w:val="30"/>
          <w:szCs w:val="30"/>
        </w:rPr>
        <w:t>8</w:t>
      </w:r>
      <w:r w:rsidR="00EC69F6" w:rsidRPr="007B4C6A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7B4C6A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เงินปันผลดังกล่าวได้จ่ายให้แก่ผู้ถือหุ้นในเดือน</w:t>
      </w:r>
      <w:r w:rsidR="00BF7C4C" w:rsidRPr="007B4C6A">
        <w:rPr>
          <w:rFonts w:ascii="Angsana New" w:hAnsi="Angsana New"/>
          <w:sz w:val="30"/>
          <w:szCs w:val="30"/>
          <w:cs/>
        </w:rPr>
        <w:t>กุ</w:t>
      </w:r>
      <w:r w:rsidRPr="007B4C6A">
        <w:rPr>
          <w:rFonts w:ascii="Angsana New" w:hAnsi="Angsana New"/>
          <w:sz w:val="30"/>
          <w:szCs w:val="30"/>
          <w:cs/>
        </w:rPr>
        <w:t>ม</w:t>
      </w:r>
      <w:r w:rsidR="00BF7C4C" w:rsidRPr="007B4C6A">
        <w:rPr>
          <w:rFonts w:ascii="Angsana New" w:hAnsi="Angsana New"/>
          <w:sz w:val="30"/>
          <w:szCs w:val="30"/>
          <w:cs/>
        </w:rPr>
        <w:t>ภาพันธ์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</w:rPr>
        <w:t>256</w:t>
      </w:r>
      <w:r w:rsidR="00BF7C4C" w:rsidRPr="007B4C6A">
        <w:rPr>
          <w:rFonts w:ascii="Angsana New" w:hAnsi="Angsana New"/>
          <w:sz w:val="30"/>
          <w:szCs w:val="30"/>
        </w:rPr>
        <w:t>2</w:t>
      </w:r>
    </w:p>
    <w:p w14:paraId="621EA56D" w14:textId="77777777" w:rsidR="0029414D" w:rsidRPr="00D64A2F" w:rsidRDefault="0029414D" w:rsidP="00441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CBD436E" w14:textId="77777777" w:rsidR="00516F71" w:rsidRPr="007B4C6A" w:rsidRDefault="00383EDC" w:rsidP="00441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7B4C6A">
        <w:rPr>
          <w:rFonts w:ascii="Angsana New" w:hAnsi="Angsana New"/>
          <w:sz w:val="30"/>
          <w:szCs w:val="30"/>
        </w:rPr>
        <w:t xml:space="preserve"> 27 </w:t>
      </w:r>
      <w:r w:rsidRPr="007B4C6A">
        <w:rPr>
          <w:rFonts w:ascii="Angsana New" w:hAnsi="Angsana New"/>
          <w:sz w:val="30"/>
          <w:szCs w:val="30"/>
          <w:cs/>
        </w:rPr>
        <w:t xml:space="preserve">มีนาคม </w:t>
      </w:r>
      <w:r w:rsidRPr="007B4C6A">
        <w:rPr>
          <w:rFonts w:ascii="Angsana New" w:hAnsi="Angsana New"/>
          <w:sz w:val="30"/>
          <w:szCs w:val="30"/>
        </w:rPr>
        <w:t>2561</w:t>
      </w:r>
      <w:r w:rsidRPr="007B4C6A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7B4C6A">
        <w:rPr>
          <w:rFonts w:ascii="Angsana New" w:eastAsia="MS Mincho" w:hAnsi="Angsana New"/>
          <w:sz w:val="30"/>
          <w:szCs w:val="30"/>
        </w:rPr>
        <w:t>0</w:t>
      </w:r>
      <w:r w:rsidRPr="007B4C6A">
        <w:rPr>
          <w:rFonts w:ascii="Angsana New" w:eastAsia="MS Mincho" w:hAnsi="Angsana New"/>
          <w:sz w:val="30"/>
          <w:szCs w:val="30"/>
          <w:cs/>
        </w:rPr>
        <w:t>.</w:t>
      </w:r>
      <w:r w:rsidRPr="007B4C6A">
        <w:rPr>
          <w:rFonts w:ascii="Angsana New" w:eastAsia="MS Mincho" w:hAnsi="Angsana New"/>
          <w:sz w:val="30"/>
          <w:szCs w:val="30"/>
        </w:rPr>
        <w:t>10</w:t>
      </w:r>
      <w:r w:rsidRPr="007B4C6A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7B4C6A">
        <w:rPr>
          <w:rFonts w:ascii="Angsana New" w:eastAsia="MS Mincho" w:hAnsi="Angsana New"/>
          <w:sz w:val="30"/>
          <w:szCs w:val="30"/>
        </w:rPr>
        <w:t>183</w:t>
      </w:r>
      <w:r w:rsidRPr="007B4C6A">
        <w:rPr>
          <w:rFonts w:ascii="Angsana New" w:eastAsia="MS Mincho" w:hAnsi="Angsana New"/>
          <w:sz w:val="30"/>
          <w:szCs w:val="30"/>
          <w:cs/>
        </w:rPr>
        <w:t>.</w:t>
      </w:r>
      <w:r w:rsidRPr="007B4C6A">
        <w:rPr>
          <w:rFonts w:ascii="Angsana New" w:eastAsia="MS Mincho" w:hAnsi="Angsana New"/>
          <w:sz w:val="30"/>
          <w:szCs w:val="30"/>
        </w:rPr>
        <w:t>41</w:t>
      </w:r>
      <w:r w:rsidRPr="007B4C6A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7B4C6A">
        <w:rPr>
          <w:rFonts w:ascii="Angsana New" w:hAnsi="Angsana New"/>
          <w:sz w:val="30"/>
          <w:szCs w:val="30"/>
          <w:cs/>
        </w:rPr>
        <w:t xml:space="preserve">ล้านบาท และจัดสรรทุนสำรองตามกฎหมายจำนวน </w:t>
      </w:r>
      <w:r w:rsidRPr="007B4C6A">
        <w:rPr>
          <w:rFonts w:ascii="Angsana New" w:hAnsi="Angsana New"/>
          <w:sz w:val="30"/>
          <w:szCs w:val="30"/>
        </w:rPr>
        <w:t>147</w:t>
      </w:r>
      <w:r w:rsidRPr="007B4C6A">
        <w:rPr>
          <w:rFonts w:ascii="Angsana New" w:hAnsi="Angsana New"/>
          <w:sz w:val="30"/>
          <w:szCs w:val="30"/>
          <w:cs/>
        </w:rPr>
        <w:t>.</w:t>
      </w:r>
      <w:r w:rsidRPr="007B4C6A">
        <w:rPr>
          <w:rFonts w:ascii="Angsana New" w:hAnsi="Angsana New"/>
          <w:sz w:val="30"/>
          <w:szCs w:val="30"/>
        </w:rPr>
        <w:t xml:space="preserve">36 </w:t>
      </w:r>
      <w:r w:rsidRPr="007B4C6A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เงินปันผลดังกล่าวได้จ่ายให้แก่ผู้ถือหุ้นในเดือนเมษายน </w:t>
      </w:r>
      <w:r w:rsidRPr="007B4C6A">
        <w:rPr>
          <w:rFonts w:ascii="Angsana New" w:hAnsi="Angsana New"/>
          <w:sz w:val="30"/>
          <w:szCs w:val="30"/>
        </w:rPr>
        <w:t>2561</w:t>
      </w:r>
    </w:p>
    <w:p w14:paraId="13D09DF8" w14:textId="397DBD43" w:rsidR="000A2C1E" w:rsidRPr="007B4C6A" w:rsidRDefault="000A2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7B4C6A">
        <w:rPr>
          <w:rFonts w:ascii="Angsana New" w:hAnsi="Angsana New"/>
          <w:sz w:val="20"/>
          <w:szCs w:val="20"/>
        </w:rPr>
        <w:br w:type="page"/>
      </w:r>
    </w:p>
    <w:p w14:paraId="5AF14A00" w14:textId="77777777" w:rsidR="00BE5689" w:rsidRPr="007B4C6A" w:rsidRDefault="00BE5689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75B0BB50" w14:textId="77777777" w:rsidR="007440A3" w:rsidRPr="007B4C6A" w:rsidRDefault="007440A3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color w:val="2E74B5"/>
          <w:sz w:val="20"/>
          <w:szCs w:val="20"/>
        </w:rPr>
      </w:pPr>
    </w:p>
    <w:p w14:paraId="180ED9AF" w14:textId="77777777" w:rsidR="006B23B4" w:rsidRPr="007B4C6A" w:rsidRDefault="006B23B4" w:rsidP="006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CC1DE87" w14:textId="77777777" w:rsidR="00DC7A90" w:rsidRPr="007B4C6A" w:rsidRDefault="00DC7A90" w:rsidP="006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4828D41" w14:textId="77777777" w:rsidR="006B23B4" w:rsidRPr="007B4C6A" w:rsidRDefault="006B23B4" w:rsidP="006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จากการไม่ปฏิบัติตามข้อกำหนดสัญญาของคู่สัญญา กลุ่มบริษัท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1F71B089" w14:textId="77777777" w:rsidR="00DC7A90" w:rsidRPr="007B4C6A" w:rsidRDefault="00DC7A90" w:rsidP="006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78E3AE7" w14:textId="77777777" w:rsidR="00725857" w:rsidRPr="007B4C6A" w:rsidRDefault="00725857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5676A687" w14:textId="77777777" w:rsidR="00241FB5" w:rsidRPr="007B4C6A" w:rsidRDefault="00241FB5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20DF777D" w14:textId="77777777" w:rsidR="006B23B4" w:rsidRPr="007B4C6A" w:rsidRDefault="006B23B4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37F7C636" w14:textId="77777777" w:rsidR="006B23B4" w:rsidRPr="007B4C6A" w:rsidRDefault="006B23B4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377BCA41" w14:textId="77777777" w:rsidR="006B23B4" w:rsidRPr="007B4C6A" w:rsidRDefault="006B23B4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</w:t>
      </w:r>
      <w:r w:rsidR="00725857" w:rsidRPr="007B4C6A">
        <w:rPr>
          <w:rFonts w:ascii="Angsana New" w:hAnsi="Angsana New"/>
          <w:sz w:val="30"/>
          <w:szCs w:val="30"/>
          <w:cs/>
        </w:rPr>
        <w:t>ผู้ถือหุ้น</w:t>
      </w:r>
      <w:r w:rsidRPr="007B4C6A">
        <w:rPr>
          <w:rFonts w:ascii="Angsana New" w:hAnsi="Angsana New"/>
          <w:sz w:val="30"/>
          <w:szCs w:val="30"/>
          <w:cs/>
        </w:rPr>
        <w:t>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30AE1C7" w14:textId="77777777" w:rsidR="006B23B4" w:rsidRPr="007B4C6A" w:rsidRDefault="006B23B4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38451AD" w14:textId="77777777" w:rsidR="00725857" w:rsidRPr="007B4C6A" w:rsidRDefault="006B23B4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363E5781" w14:textId="77777777" w:rsidR="00725857" w:rsidRPr="007B4C6A" w:rsidRDefault="00725857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0AFBADF" w14:textId="75B1F150" w:rsidR="00725857" w:rsidRPr="007B4C6A" w:rsidRDefault="00725857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ซึ่งส่งผลกระทบต่อการดำเนินงานและกระแสเงินสดของกลุ่มบริษัท  เนื่องจากดอกเบี้ยของเงินกู้ยืมส่วนใหญ่มีอัตราคงที่ กลุ่มบริษัทมีความเสี่ยงด้านอัตราดอกเบี้ยที่เกิดจากเงินกู้ยืมและหุ้นกู้ (ดูหมายเหตุข้อ </w:t>
      </w:r>
      <w:r w:rsidR="007928EB" w:rsidRPr="007B4C6A">
        <w:rPr>
          <w:rFonts w:ascii="Angsana New" w:hAnsi="Angsana New"/>
          <w:sz w:val="30"/>
          <w:szCs w:val="30"/>
        </w:rPr>
        <w:t>2</w:t>
      </w:r>
      <w:r w:rsidR="00EA53D7">
        <w:rPr>
          <w:rFonts w:ascii="Angsana New" w:hAnsi="Angsana New"/>
          <w:sz w:val="30"/>
          <w:szCs w:val="30"/>
        </w:rPr>
        <w:t>1</w:t>
      </w:r>
      <w:r w:rsidRPr="007B4C6A">
        <w:rPr>
          <w:rFonts w:ascii="Angsana New" w:hAnsi="Angsana New"/>
          <w:sz w:val="30"/>
          <w:szCs w:val="30"/>
          <w:cs/>
        </w:rPr>
        <w:t>)  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คงที่</w:t>
      </w:r>
    </w:p>
    <w:p w14:paraId="40A0A9AB" w14:textId="1D23D90B" w:rsidR="000A2C1E" w:rsidRPr="007B4C6A" w:rsidRDefault="000A2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7B4C6A">
        <w:rPr>
          <w:rFonts w:ascii="Angsana New" w:hAnsi="Angsana New"/>
          <w:sz w:val="20"/>
          <w:szCs w:val="20"/>
        </w:rPr>
        <w:br w:type="page"/>
      </w:r>
    </w:p>
    <w:p w14:paraId="6E99E8D9" w14:textId="77777777" w:rsidR="006B23B4" w:rsidRPr="007B4C6A" w:rsidRDefault="006B23B4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อัตราดอกเบี้ยที่แท้จริงของเงินให้กู้ยืม ณ วันที่ </w:t>
      </w:r>
      <w:r w:rsidR="000D3A65" w:rsidRPr="007B4C6A">
        <w:rPr>
          <w:rFonts w:ascii="Angsana New" w:hAnsi="Angsana New"/>
          <w:sz w:val="30"/>
          <w:szCs w:val="30"/>
        </w:rPr>
        <w:t>30</w:t>
      </w:r>
      <w:r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7B4C6A">
        <w:rPr>
          <w:rFonts w:ascii="Angsana New" w:hAnsi="Angsana New"/>
          <w:sz w:val="30"/>
          <w:szCs w:val="30"/>
        </w:rPr>
        <w:t>256</w:t>
      </w:r>
      <w:r w:rsidR="000D3A65" w:rsidRPr="007B4C6A">
        <w:rPr>
          <w:rFonts w:ascii="Angsana New" w:hAnsi="Angsana New"/>
          <w:sz w:val="30"/>
          <w:szCs w:val="30"/>
        </w:rPr>
        <w:t>2</w:t>
      </w:r>
      <w:r w:rsidR="000D3A65" w:rsidRPr="007B4C6A">
        <w:rPr>
          <w:rFonts w:ascii="Angsana New" w:hAnsi="Angsana New"/>
          <w:sz w:val="30"/>
          <w:szCs w:val="30"/>
          <w:cs/>
        </w:rPr>
        <w:t xml:space="preserve"> และ </w:t>
      </w:r>
      <w:r w:rsidRPr="007B4C6A">
        <w:rPr>
          <w:rFonts w:ascii="Angsana New" w:hAnsi="Angsana New"/>
          <w:sz w:val="30"/>
          <w:szCs w:val="30"/>
        </w:rPr>
        <w:t>256</w:t>
      </w:r>
      <w:r w:rsidR="000D3A65" w:rsidRPr="007B4C6A">
        <w:rPr>
          <w:rFonts w:ascii="Angsana New" w:hAnsi="Angsana New"/>
          <w:sz w:val="30"/>
          <w:szCs w:val="30"/>
        </w:rPr>
        <w:t>1</w:t>
      </w:r>
      <w:r w:rsidRPr="007B4C6A">
        <w:rPr>
          <w:rFonts w:ascii="Angsana New" w:hAnsi="Angsana New"/>
          <w:sz w:val="30"/>
          <w:szCs w:val="30"/>
          <w:cs/>
        </w:rPr>
        <w:t xml:space="preserve"> และระยะที่ครบกำหนดชำระหรือกำหนดอัตราใหม่มีดังนี้</w:t>
      </w:r>
    </w:p>
    <w:p w14:paraId="357FE0EA" w14:textId="77777777" w:rsidR="00AF622A" w:rsidRPr="007B4C6A" w:rsidRDefault="00AF622A" w:rsidP="006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8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502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990"/>
      </w:tblGrid>
      <w:tr w:rsidR="00AF622A" w:rsidRPr="007B4C6A" w14:paraId="5FC47165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5E4300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1326C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F622A" w:rsidRPr="007B4C6A" w14:paraId="4BACC8A2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E3F114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858AC2" w14:textId="77777777" w:rsidR="00AF622A" w:rsidRPr="00D64A2F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pacing w:val="-8"/>
                <w:sz w:val="30"/>
                <w:szCs w:val="30"/>
              </w:rPr>
            </w:pPr>
            <w:r w:rsidRPr="00D64A2F"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290B6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6F02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775B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C936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 1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0864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B345F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4E24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69E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622A" w:rsidRPr="007B4C6A" w14:paraId="50853880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E99DE4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F0DABA" w14:textId="77777777" w:rsidR="00AF622A" w:rsidRPr="00D64A2F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pacing w:val="-8"/>
                <w:sz w:val="30"/>
                <w:szCs w:val="30"/>
              </w:rPr>
            </w:pPr>
            <w:r w:rsidRPr="00D64A2F"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03ED5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5A97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2A87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601E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แต่ภายใน 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49E0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ECCC8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9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 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2D98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F8B0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AF622A" w:rsidRPr="007B4C6A" w14:paraId="42A43BC6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1D55FB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C6BC51" w14:textId="77777777" w:rsidR="00AF622A" w:rsidRPr="00D64A2F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i/>
                <w:iCs/>
                <w:color w:val="000000"/>
                <w:spacing w:val="-8"/>
                <w:sz w:val="30"/>
                <w:szCs w:val="30"/>
              </w:rPr>
            </w:pPr>
            <w:r w:rsidRPr="00D64A2F">
              <w:rPr>
                <w:rFonts w:ascii="Angsana New" w:hAnsi="Angsana New"/>
                <w:i/>
                <w:iCs/>
                <w:color w:val="000000"/>
                <w:spacing w:val="-8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31D0F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EE93A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AF622A" w:rsidRPr="007B4C6A" w14:paraId="48F8D2AA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195F24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7D1F8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2E8629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DD94C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0A35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A79B78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045162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B2DE7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0D481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941BB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622A" w:rsidRPr="007B4C6A" w14:paraId="6A1D91D8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CB695A8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9815F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8F6699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5FA218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DA5A7F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CE83A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D0BB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D621FF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32348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CD4D5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622A" w:rsidRPr="007B4C6A" w14:paraId="1ADF4B16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B70F9F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3335A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9F14B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EAE61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A7F09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38655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3C79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5CCCA9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4634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02A77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F622A" w:rsidRPr="007B4C6A" w14:paraId="378C1424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350501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1CD4E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F656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81EA99" w14:textId="77777777" w:rsidR="00AF622A" w:rsidRPr="007B4C6A" w:rsidRDefault="00AF622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11C2A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66518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53348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126F7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4AF4F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A434D7" w14:textId="77777777" w:rsidR="00AF622A" w:rsidRPr="007B4C6A" w:rsidRDefault="00AF622A" w:rsidP="00BF6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135</w:t>
            </w:r>
          </w:p>
        </w:tc>
      </w:tr>
      <w:tr w:rsidR="00AF622A" w:rsidRPr="007B4C6A" w14:paraId="180DAA5A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3ED829F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B8C39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32ED2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98216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45601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83B0F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7C09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13BBF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1FCB0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BC978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F622A" w:rsidRPr="007B4C6A" w14:paraId="34666853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F4CFAC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เงินให้กู้ยืมระยะยาวแก่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3DFBC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1372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DD5A3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DAA64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2ACC4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EAFC9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E8BC9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7CC6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88E28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F622A" w:rsidRPr="007B4C6A" w14:paraId="2975E492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7BCFC7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2F141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MLR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17CB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B91B5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BBE29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9B230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9ABDC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700C41" w14:textId="5E3DFDAF" w:rsidR="00AF622A" w:rsidRPr="00D64A2F" w:rsidRDefault="008E7363" w:rsidP="00BF6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261349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D64A2F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30EF3" w14:textId="77777777" w:rsidR="00AF622A" w:rsidRPr="00D64A2F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B16B80" w14:textId="46AF0F80" w:rsidR="00AF622A" w:rsidRPr="00D64A2F" w:rsidRDefault="008E7363" w:rsidP="00BF6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4A2F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261349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D64A2F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AF622A" w:rsidRPr="007B4C6A" w14:paraId="77B6270E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ACE6B1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EE1D3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E420C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B0D13" w14:textId="77777777" w:rsidR="00AF622A" w:rsidRPr="007B4C6A" w:rsidRDefault="00AF622A" w:rsidP="00BF6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1590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808A07" w14:textId="77777777" w:rsidR="00AF622A" w:rsidRPr="007B4C6A" w:rsidRDefault="00AF622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C026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4739E" w14:textId="525D93F3" w:rsidR="00AF622A" w:rsidRPr="007B4C6A" w:rsidRDefault="008E7363" w:rsidP="00BF6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52DEE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446492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D2E55F" w14:textId="3A170F2F" w:rsidR="00AF622A" w:rsidRPr="007B4C6A" w:rsidRDefault="008E7363" w:rsidP="00BF6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52D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AF622A" w:rsidRPr="007B4C6A" w14:paraId="7FDECB67" w14:textId="77777777" w:rsidTr="00D64A2F">
        <w:trPr>
          <w:cantSplit/>
          <w:trHeight w:val="182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205311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8" w:hangingChars="6" w:hanging="1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39BDB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3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30C8D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00959708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CFC6D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0F0C74D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EAFA5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30927F7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314D4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216D799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AF622A" w:rsidRPr="007B4C6A" w14:paraId="76CA7370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12E330B" w14:textId="3686D3AA" w:rsidR="00AF622A" w:rsidRPr="00D64A2F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pacing w:val="-14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b/>
                <w:bCs/>
                <w:i/>
                <w:iCs/>
                <w:color w:val="000000"/>
                <w:spacing w:val="-14"/>
                <w:sz w:val="30"/>
                <w:szCs w:val="30"/>
              </w:rPr>
              <w:t>30</w:t>
            </w:r>
            <w:r w:rsidRPr="00D64A2F">
              <w:rPr>
                <w:rFonts w:ascii="Angsana New" w:hAnsi="Angsana New"/>
                <w:b/>
                <w:bCs/>
                <w:i/>
                <w:iCs/>
                <w:color w:val="000000"/>
                <w:spacing w:val="-14"/>
                <w:sz w:val="30"/>
                <w:szCs w:val="30"/>
                <w:cs/>
              </w:rPr>
              <w:t xml:space="preserve"> กันยายน </w:t>
            </w:r>
            <w:r w:rsidRPr="00D64A2F">
              <w:rPr>
                <w:rFonts w:ascii="Angsana New" w:hAnsi="Angsana New"/>
                <w:b/>
                <w:bCs/>
                <w:i/>
                <w:iCs/>
                <w:color w:val="000000"/>
                <w:spacing w:val="-14"/>
                <w:sz w:val="30"/>
                <w:szCs w:val="30"/>
              </w:rPr>
              <w:t>2561</w:t>
            </w:r>
            <w:r w:rsidR="00C92E9D" w:rsidRPr="00D64A2F">
              <w:rPr>
                <w:rFonts w:ascii="Angsana New" w:hAnsi="Angsana New"/>
                <w:b/>
                <w:bCs/>
                <w:i/>
                <w:iCs/>
                <w:color w:val="000000"/>
                <w:spacing w:val="-14"/>
                <w:sz w:val="30"/>
                <w:szCs w:val="30"/>
              </w:rPr>
              <w:t xml:space="preserve"> </w:t>
            </w:r>
            <w:r w:rsidR="00AC6564" w:rsidRPr="00D64A2F">
              <w:rPr>
                <w:rFonts w:ascii="Angsana New" w:hAnsi="Angsana New"/>
                <w:b/>
                <w:bCs/>
                <w:i/>
                <w:iCs/>
                <w:color w:val="000000"/>
                <w:spacing w:val="-14"/>
                <w:sz w:val="30"/>
                <w:szCs w:val="30"/>
              </w:rPr>
              <w:t xml:space="preserve">- </w:t>
            </w:r>
            <w:r w:rsidR="00AC6564" w:rsidRPr="00D64A2F">
              <w:rPr>
                <w:rFonts w:ascii="Angsana New" w:hAnsi="Angsana New"/>
                <w:b/>
                <w:bCs/>
                <w:i/>
                <w:iCs/>
                <w:color w:val="000000"/>
                <w:spacing w:val="-14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8F3F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63B20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B0AC7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D49AA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3EFC6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6694B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636C38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3B8E5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D06BF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622A" w:rsidRPr="007B4C6A" w14:paraId="1620351F" w14:textId="77777777" w:rsidTr="00D64A2F">
        <w:trPr>
          <w:cantSplit/>
          <w:trHeight w:val="33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FBB7CEF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B4B05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EF44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4EBB89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7D4BE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D52A7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CBF452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68D1BF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434BB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BBFE8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622A" w:rsidRPr="007B4C6A" w14:paraId="148649DC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CA2A2F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2496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D7ABE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25EA4D1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9CC14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20AF8AA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67C61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6D26755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711592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4855896F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F622A" w:rsidRPr="007B4C6A" w14:paraId="0CAC2806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ECC2AE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97B42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7A90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114BDEBD" w14:textId="77777777" w:rsidR="00AF622A" w:rsidRPr="007B4C6A" w:rsidRDefault="00AF622A" w:rsidP="0008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6ACBBC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4BAD515B" w14:textId="77777777" w:rsidR="00AF622A" w:rsidRPr="00D64A2F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316FE8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342E6AAA" w14:textId="77777777" w:rsidR="00AF622A" w:rsidRPr="00D64A2F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3BEC06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77E7A4DA" w14:textId="77777777" w:rsidR="00AF622A" w:rsidRPr="007B4C6A" w:rsidRDefault="00AF622A" w:rsidP="0008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</w:rPr>
              <w:t>143</w:t>
            </w:r>
          </w:p>
        </w:tc>
      </w:tr>
      <w:tr w:rsidR="00AF622A" w:rsidRPr="007B4C6A" w14:paraId="0B346D1D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388262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2C73F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8D339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657BF00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EB4DAF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5B422BE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49BDAE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3A2A4F9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43B8AF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7B4E703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F622A" w:rsidRPr="007B4C6A" w14:paraId="39CFBD9A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54AB7B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เงินให้กู้ยืมระยะยาวแก่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77D56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43BBE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4F8C1F5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D9B8D6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638C436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7023C28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4BCA826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2FA7CC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4E915DF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F622A" w:rsidRPr="007B4C6A" w14:paraId="434E4BA1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1A99F19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49805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MLR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CD3FA2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E0EDBE8" w14:textId="77777777" w:rsidR="00AF622A" w:rsidRPr="00D64A2F" w:rsidRDefault="00AF622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B1713A6" w14:textId="77777777" w:rsidR="00AF622A" w:rsidRPr="00D64A2F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F597BE8" w14:textId="77777777" w:rsidR="00AF622A" w:rsidRPr="00D64A2F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4A2F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6F33A6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C13D043" w14:textId="407A3628" w:rsidR="00AF622A" w:rsidRPr="007B4C6A" w:rsidRDefault="00AF622A" w:rsidP="0008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261349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8E7363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F29948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934A298" w14:textId="62A1D77D" w:rsidR="00AF622A" w:rsidRPr="007B4C6A" w:rsidRDefault="00AF622A" w:rsidP="0008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261349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087B9C" w:rsidRPr="007B4C6A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AF622A" w:rsidRPr="007B4C6A" w14:paraId="05FEF827" w14:textId="77777777" w:rsidTr="00D64A2F">
        <w:trPr>
          <w:cantSplit/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DB831F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6269D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840A8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495465F" w14:textId="77777777" w:rsidR="00AF622A" w:rsidRPr="007B4C6A" w:rsidRDefault="00AF622A" w:rsidP="0008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DB9764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EFADAAF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8A42618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C563B3D" w14:textId="0014E3E7" w:rsidR="00AF622A" w:rsidRPr="007B4C6A" w:rsidRDefault="00AF622A" w:rsidP="0008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="0026134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87B9C"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32B68C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36071EA" w14:textId="59FF1FFC" w:rsidR="00AF622A" w:rsidRPr="007B4C6A" w:rsidRDefault="00AF622A" w:rsidP="0008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26134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14:paraId="5F2330A3" w14:textId="5A70578B" w:rsidR="000A2C1E" w:rsidRPr="007B4C6A" w:rsidRDefault="000A2C1E"/>
    <w:p w14:paraId="22DB59D2" w14:textId="77777777" w:rsidR="000A2C1E" w:rsidRPr="007B4C6A" w:rsidRDefault="000A2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7B4C6A">
        <w:br w:type="page"/>
      </w:r>
    </w:p>
    <w:tbl>
      <w:tblPr>
        <w:tblW w:w="898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232"/>
        <w:gridCol w:w="1170"/>
        <w:gridCol w:w="270"/>
        <w:gridCol w:w="1080"/>
        <w:gridCol w:w="270"/>
        <w:gridCol w:w="1170"/>
        <w:gridCol w:w="270"/>
        <w:gridCol w:w="1080"/>
        <w:gridCol w:w="270"/>
        <w:gridCol w:w="1170"/>
      </w:tblGrid>
      <w:tr w:rsidR="00AF622A" w:rsidRPr="007B4C6A" w14:paraId="338CCEA6" w14:textId="77777777" w:rsidTr="000409DC">
        <w:trPr>
          <w:cantSplit/>
          <w:trHeight w:val="30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8AB7162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29682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622A" w:rsidRPr="007B4C6A" w14:paraId="1D5A470D" w14:textId="77777777" w:rsidTr="000409DC">
        <w:trPr>
          <w:cantSplit/>
          <w:trHeight w:val="30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BE0782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6ED68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27ADE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7B37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BA9D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EF13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 1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7FA6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F440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2646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2169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622A" w:rsidRPr="007B4C6A" w14:paraId="505FFFD7" w14:textId="77777777" w:rsidTr="000409DC">
        <w:trPr>
          <w:cantSplit/>
          <w:trHeight w:val="30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B64724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7FC16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2ADF6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8AC7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C058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BDDE9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แต่ภายใน 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D086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7A88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9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 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88EA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6113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AF622A" w:rsidRPr="007B4C6A" w14:paraId="39E139E5" w14:textId="77777777" w:rsidTr="000409DC">
        <w:trPr>
          <w:cantSplit/>
          <w:trHeight w:val="30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DE6BB2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A70ED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19DCF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63FD528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AF622A" w:rsidRPr="007B4C6A" w14:paraId="17D84E95" w14:textId="77777777" w:rsidTr="000409DC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076E248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D3A0B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8C3E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F41D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5DAA4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5B13A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CD9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F2938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12117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35966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622A" w:rsidRPr="007B4C6A" w14:paraId="1B31C9C1" w14:textId="77777777" w:rsidTr="000409DC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4B5729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5BA01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9E7F9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E5363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5CBD8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DEF78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B8F1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3D98B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19384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91608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622A" w:rsidRPr="007B4C6A" w14:paraId="68728C86" w14:textId="77777777" w:rsidTr="000409DC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15C45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เงินให้กู้ยืมระยะยาวแก่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1ACFB2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EA41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09408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FD236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45092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C0C7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F7AE3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E249A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3103F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F622A" w:rsidRPr="007B4C6A" w14:paraId="79C36B06" w14:textId="77777777" w:rsidTr="000409DC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D85D08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9D17A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16 </w:t>
            </w:r>
            <w:r w:rsidR="00962EAE"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 4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0D78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7A286B" w14:textId="77777777" w:rsidR="00AF622A" w:rsidRPr="007B4C6A" w:rsidRDefault="00AF622A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D75C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4D06A6" w14:textId="77777777" w:rsidR="00AF622A" w:rsidRPr="007B4C6A" w:rsidRDefault="00AF622A" w:rsidP="00B10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10,1</w:t>
            </w:r>
            <w:r w:rsidR="00B10BBF" w:rsidRPr="007B4C6A"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b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4EB9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CEDF2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5429E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D815A7" w14:textId="77777777" w:rsidR="00AF622A" w:rsidRPr="007B4C6A" w:rsidRDefault="00AF622A" w:rsidP="00B10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10,1</w:t>
            </w:r>
            <w:r w:rsidR="00B10BBF" w:rsidRPr="007B4C6A"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b/>
                <w:sz w:val="30"/>
                <w:szCs w:val="30"/>
              </w:rPr>
              <w:t>0</w:t>
            </w:r>
          </w:p>
        </w:tc>
      </w:tr>
      <w:tr w:rsidR="00AF622A" w:rsidRPr="007B4C6A" w14:paraId="7331620B" w14:textId="77777777" w:rsidTr="000409DC">
        <w:trPr>
          <w:cantSplit/>
          <w:trHeight w:val="182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8EDD0B2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8" w:hangingChars="6" w:hanging="1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6C1EE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3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EA160C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6B5CC8E9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948AE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1AA1AE4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815B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1655D63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08A3F2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4486672F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AF622A" w:rsidRPr="007B4C6A" w14:paraId="1B1ADC64" w14:textId="77777777" w:rsidTr="000409DC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D70572A" w14:textId="05BA4C12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CC946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667C2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B5AF3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10DDE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1CBA0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1AA99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E7EA8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1D289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AA0F54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622A" w:rsidRPr="007B4C6A" w14:paraId="55CFF5FF" w14:textId="77777777" w:rsidTr="000409DC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08597C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1BC67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9AA18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334BA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EAF5F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EA5DC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1C170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AC0D7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8D17E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DA969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622A" w:rsidRPr="007B4C6A" w14:paraId="1F152B66" w14:textId="77777777" w:rsidTr="000409DC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61D1AFE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เงินให้กู้ยืมระยะยาวแก่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A1569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82DFC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CFACBD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2812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C1EC11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8A30C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7E0BA5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91B279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78BDC6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F622A" w:rsidRPr="007B4C6A" w14:paraId="6D1E598B" w14:textId="77777777" w:rsidTr="000409DC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A2EB310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981978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48 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 4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5F453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0F4AE4EE" w14:textId="77777777" w:rsidR="00AF622A" w:rsidRPr="007B4C6A" w:rsidRDefault="00AF622A" w:rsidP="00D2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10,611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3D2A98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097E289" w14:textId="77777777" w:rsidR="00AF622A" w:rsidRPr="007B4C6A" w:rsidRDefault="00AF622A" w:rsidP="00D2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9</w:t>
            </w:r>
            <w:r w:rsidR="00D26DD9" w:rsidRPr="007B4C6A">
              <w:rPr>
                <w:rFonts w:ascii="Angsana New" w:hAnsi="Angsana New"/>
                <w:b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DA6907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2EFC016B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CF317A" w14:textId="77777777" w:rsidR="00AF622A" w:rsidRPr="007B4C6A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6BA9D35C" w14:textId="77777777" w:rsidR="00AF622A" w:rsidRPr="007B4C6A" w:rsidRDefault="00AF622A" w:rsidP="00D2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sz w:val="30"/>
                <w:szCs w:val="30"/>
              </w:rPr>
              <w:t>10,70</w:t>
            </w:r>
            <w:r w:rsidR="00D26DD9" w:rsidRPr="007B4C6A">
              <w:rPr>
                <w:rFonts w:ascii="Angsana New" w:hAnsi="Angsana New"/>
                <w:b/>
                <w:sz w:val="30"/>
                <w:szCs w:val="30"/>
              </w:rPr>
              <w:t>4</w:t>
            </w:r>
          </w:p>
        </w:tc>
      </w:tr>
    </w:tbl>
    <w:p w14:paraId="405E23B4" w14:textId="77777777" w:rsidR="00AF622A" w:rsidRPr="00D64A2F" w:rsidRDefault="00AF622A" w:rsidP="00DB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768C941E" w14:textId="4424FA48" w:rsidR="006B23B4" w:rsidRPr="007B4C6A" w:rsidRDefault="006B23B4" w:rsidP="006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อัตราดอกเบี้ยที่แท้จริงของหนี้สินที่มีภาระดอกเบี้ย ณ วันที่ 30 กันยายน </w:t>
      </w:r>
      <w:r w:rsidR="005A27B2" w:rsidRPr="007B4C6A">
        <w:rPr>
          <w:rFonts w:ascii="Angsana New" w:hAnsi="Angsana New"/>
          <w:sz w:val="30"/>
          <w:szCs w:val="30"/>
        </w:rPr>
        <w:t xml:space="preserve">2562 </w:t>
      </w:r>
      <w:r w:rsidR="005A27B2" w:rsidRPr="007B4C6A">
        <w:rPr>
          <w:rFonts w:ascii="Angsana New" w:hAnsi="Angsana New"/>
          <w:sz w:val="30"/>
          <w:szCs w:val="30"/>
          <w:cs/>
        </w:rPr>
        <w:t xml:space="preserve">และ </w:t>
      </w:r>
      <w:r w:rsidR="0040539F" w:rsidRPr="007B4C6A">
        <w:rPr>
          <w:rFonts w:ascii="Angsana New" w:hAnsi="Angsana New"/>
          <w:sz w:val="30"/>
          <w:szCs w:val="30"/>
        </w:rPr>
        <w:t>2561</w:t>
      </w:r>
      <w:r w:rsidRPr="007B4C6A">
        <w:rPr>
          <w:rFonts w:ascii="Angsana New" w:hAnsi="Angsana New"/>
          <w:sz w:val="30"/>
          <w:szCs w:val="30"/>
          <w:cs/>
        </w:rPr>
        <w:t xml:space="preserve"> และระยะที่ครบกำหนดชำระหรือกำหนดอัตราใหม่มีดังนี้</w:t>
      </w:r>
    </w:p>
    <w:p w14:paraId="59A27A91" w14:textId="77777777" w:rsidR="007446F0" w:rsidRPr="00D64A2F" w:rsidRDefault="007446F0" w:rsidP="006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</w:rPr>
      </w:pPr>
    </w:p>
    <w:p w14:paraId="518E3DEA" w14:textId="77777777" w:rsidR="006B23B4" w:rsidRPr="007B4C6A" w:rsidRDefault="006B23B4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75"/>
        <w:jc w:val="thaiDistribute"/>
        <w:rPr>
          <w:rFonts w:ascii="Angsana New" w:hAnsi="Angsana New"/>
          <w:sz w:val="6"/>
          <w:szCs w:val="6"/>
        </w:rPr>
      </w:pPr>
    </w:p>
    <w:tbl>
      <w:tblPr>
        <w:tblpPr w:leftFromText="180" w:rightFromText="180" w:vertAnchor="text" w:tblpX="558" w:tblpY="1"/>
        <w:tblOverlap w:val="never"/>
        <w:tblW w:w="9199" w:type="dxa"/>
        <w:tblLayout w:type="fixed"/>
        <w:tblLook w:val="00A0" w:firstRow="1" w:lastRow="0" w:firstColumn="1" w:lastColumn="0" w:noHBand="0" w:noVBand="0"/>
      </w:tblPr>
      <w:tblGrid>
        <w:gridCol w:w="2358"/>
        <w:gridCol w:w="1170"/>
        <w:gridCol w:w="260"/>
        <w:gridCol w:w="1174"/>
        <w:gridCol w:w="269"/>
        <w:gridCol w:w="1171"/>
        <w:gridCol w:w="269"/>
        <w:gridCol w:w="1171"/>
        <w:gridCol w:w="271"/>
        <w:gridCol w:w="1080"/>
        <w:gridCol w:w="6"/>
      </w:tblGrid>
      <w:tr w:rsidR="00E93C48" w:rsidRPr="007B4C6A" w14:paraId="48783B22" w14:textId="77777777" w:rsidTr="00D64A2F">
        <w:trPr>
          <w:trHeight w:val="71"/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8EA214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62"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0AC65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D6861A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93C48" w:rsidRPr="007B4C6A" w14:paraId="01B67A92" w14:textId="77777777" w:rsidTr="00D64A2F">
        <w:trPr>
          <w:gridAfter w:val="1"/>
          <w:wAfter w:w="6" w:type="dxa"/>
          <w:trHeight w:val="71"/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78168E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62"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A2792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60EA41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9AE7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605B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5D6B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 1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BA5F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9D88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6D3B16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A269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93C48" w:rsidRPr="007B4C6A" w14:paraId="230726F3" w14:textId="77777777" w:rsidTr="00D64A2F">
        <w:trPr>
          <w:gridAfter w:val="1"/>
          <w:wAfter w:w="6" w:type="dxa"/>
          <w:trHeight w:val="155"/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088EA1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A216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130F04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08" w:hanging="6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E5E3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08" w:hanging="6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0FA9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B06F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แต่ภายใน 5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718D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07AD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9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5 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1D4A32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3F97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E93C48" w:rsidRPr="007B4C6A" w14:paraId="7EE58B6B" w14:textId="77777777" w:rsidTr="00D64A2F">
        <w:trPr>
          <w:trHeight w:val="137"/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46DF96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05453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73E6C8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D5A34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E93C48" w:rsidRPr="007B4C6A" w14:paraId="2869A045" w14:textId="77777777" w:rsidTr="00D64A2F">
        <w:trPr>
          <w:gridAfter w:val="1"/>
          <w:wAfter w:w="6" w:type="dxa"/>
          <w:trHeight w:val="266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72283A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217A3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95A033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D3B400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513687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49A771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4D878F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FA6598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BC46A4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2EEDE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93C48" w:rsidRPr="007B4C6A" w14:paraId="6F2EEA39" w14:textId="77777777" w:rsidTr="00D64A2F">
        <w:trPr>
          <w:gridAfter w:val="1"/>
          <w:wAfter w:w="6" w:type="dxa"/>
          <w:trHeight w:val="108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736396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หมุนเวียน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440E8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BEF795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D0FB08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DF46A1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497950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63E0EA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5C605D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8DA369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6DD91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93C48" w:rsidRPr="007B4C6A" w14:paraId="32914D98" w14:textId="77777777" w:rsidTr="00D64A2F">
        <w:trPr>
          <w:gridAfter w:val="1"/>
          <w:wAfter w:w="6" w:type="dxa"/>
          <w:trHeight w:val="73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C920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เงินกู้ยืมระยะสั้นจาก</w:t>
            </w:r>
          </w:p>
          <w:p w14:paraId="29DA0F9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5355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02B9BB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1.7 </w:t>
            </w:r>
            <w:r w:rsidR="00962EAE"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2.8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1071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A71E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2713FC7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8,092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8955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6724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B5D7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0E981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63EDAB1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920DE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1FEAF20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8,092</w:t>
            </w:r>
          </w:p>
        </w:tc>
      </w:tr>
      <w:tr w:rsidR="00E93C48" w:rsidRPr="007B4C6A" w14:paraId="2A384BFE" w14:textId="77777777" w:rsidTr="00D64A2F">
        <w:trPr>
          <w:gridAfter w:val="1"/>
          <w:wAfter w:w="6" w:type="dxa"/>
          <w:trHeight w:val="953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A9A7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  <w:p w14:paraId="2DE3627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สถาบันการเงินที่ถึง</w:t>
            </w:r>
          </w:p>
          <w:p w14:paraId="0745A71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86E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BCC52C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890E76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11 </w:t>
            </w:r>
            <w:r w:rsidR="00962EAE"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 4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0B047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7D241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1,0</w:t>
            </w:r>
            <w:r w:rsidR="003D5D02" w:rsidRPr="007B4C6A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9CCD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4746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1750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1C231B1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09D3B00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3DDFF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1,0</w:t>
            </w:r>
            <w:r w:rsidR="003D5D02" w:rsidRPr="007B4C6A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  <w:tr w:rsidR="00E93C48" w:rsidRPr="007B4C6A" w14:paraId="329F9723" w14:textId="77777777" w:rsidTr="00D64A2F">
        <w:trPr>
          <w:gridAfter w:val="1"/>
          <w:wAfter w:w="6" w:type="dxa"/>
          <w:trHeight w:val="16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8064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หุ้นกู้ที่ถึงกำหนดชำระ  </w:t>
            </w:r>
          </w:p>
          <w:p w14:paraId="30A56B5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3E67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77E02E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09 </w:t>
            </w:r>
            <w:r w:rsidR="00962EAE"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 3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4157C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1C982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6,820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C53F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F3A5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D501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7E45E58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5A8288B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2A778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6,820</w:t>
            </w:r>
          </w:p>
        </w:tc>
      </w:tr>
      <w:tr w:rsidR="00E93C48" w:rsidRPr="007B4C6A" w14:paraId="0A85122F" w14:textId="77777777" w:rsidTr="00D64A2F">
        <w:trPr>
          <w:gridAfter w:val="1"/>
          <w:wAfter w:w="6" w:type="dxa"/>
          <w:trHeight w:val="16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5ECD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ตั๋วเงินจ่ายระยะยาวที่ถึง</w:t>
            </w:r>
          </w:p>
          <w:p w14:paraId="5A0AABE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1633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6F7BB2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MLR </w:t>
            </w:r>
            <w:r w:rsidR="00962EAE"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2906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B31E4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3D5D02" w:rsidRPr="007B4C6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B5A33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32EF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DF6E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07A6AE3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2076AF8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89A53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3D5D02" w:rsidRPr="007B4C6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BF79A7" w:rsidRPr="007B4C6A" w14:paraId="6F11C4C1" w14:textId="77777777" w:rsidTr="000A2C1E">
        <w:trPr>
          <w:gridAfter w:val="1"/>
          <w:wAfter w:w="6" w:type="dxa"/>
          <w:trHeight w:val="16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92BB9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F1CC4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F6CC3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C3B58" w14:textId="77777777" w:rsidR="00BF79A7" w:rsidRPr="007B4C6A" w:rsidRDefault="00BF79A7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D9C3F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011B4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3E0C3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76B25F6B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3403901F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CBFAB" w14:textId="77777777" w:rsidR="00BF79A7" w:rsidRPr="007B4C6A" w:rsidRDefault="00BF79A7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F79A7" w:rsidRPr="007B4C6A" w14:paraId="58F7F4BD" w14:textId="77777777" w:rsidTr="000A2C1E">
        <w:trPr>
          <w:gridAfter w:val="1"/>
          <w:wAfter w:w="6" w:type="dxa"/>
          <w:trHeight w:val="16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4726D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69432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AFF86A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D9C178" w14:textId="77777777" w:rsidR="00BF79A7" w:rsidRPr="007B4C6A" w:rsidRDefault="00BF79A7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FDAFB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0A679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F6140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5822A04D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436C91D3" w14:textId="77777777" w:rsidR="00BF79A7" w:rsidRPr="007B4C6A" w:rsidRDefault="00BF79A7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31C0D" w14:textId="77777777" w:rsidR="00BF79A7" w:rsidRPr="007B4C6A" w:rsidRDefault="00BF79A7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A2C1E" w:rsidRPr="007B4C6A" w14:paraId="62D78DFD" w14:textId="77777777" w:rsidTr="00FE03AE">
        <w:trPr>
          <w:trHeight w:val="71"/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C5C125B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62"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39325A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4DAC4A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A2C1E" w:rsidRPr="007B4C6A" w14:paraId="1DEE52EA" w14:textId="77777777" w:rsidTr="00FE03AE">
        <w:trPr>
          <w:gridAfter w:val="1"/>
          <w:wAfter w:w="6" w:type="dxa"/>
          <w:trHeight w:val="71"/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26F0D8A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62"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670673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006F6724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46FC6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0D268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485B2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 1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9D40F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9077B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660F730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7CFDE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A2C1E" w:rsidRPr="007B4C6A" w14:paraId="793CDA71" w14:textId="77777777" w:rsidTr="00FE03AE">
        <w:trPr>
          <w:gridAfter w:val="1"/>
          <w:wAfter w:w="6" w:type="dxa"/>
          <w:trHeight w:val="155"/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AEF97A0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98ACF1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02F6EE4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08" w:hanging="6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E1CC3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08" w:hanging="6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228F4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9D063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แต่ภายใน 5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C4533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78A33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9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5 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4D83BE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3F93A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0A2C1E" w:rsidRPr="007B4C6A" w14:paraId="144F8DB8" w14:textId="77777777" w:rsidTr="00FE03AE">
        <w:trPr>
          <w:trHeight w:val="137"/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951FFB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F8BA06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460549DA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3EF0995" w14:textId="77777777" w:rsidR="000A2C1E" w:rsidRPr="007B4C6A" w:rsidRDefault="000A2C1E" w:rsidP="000A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E93C48" w:rsidRPr="007B4C6A" w14:paraId="53323DD7" w14:textId="77777777" w:rsidTr="00D64A2F">
        <w:trPr>
          <w:gridAfter w:val="1"/>
          <w:wAfter w:w="6" w:type="dxa"/>
          <w:trHeight w:val="71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69D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ไม่หมุนเวียน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3725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672D0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75E2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4CF1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AABE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0CBD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6069405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vAlign w:val="bottom"/>
          </w:tcPr>
          <w:p w14:paraId="40D7054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584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93C48" w:rsidRPr="007B4C6A" w14:paraId="0A1BA1A1" w14:textId="77777777" w:rsidTr="00D64A2F">
        <w:trPr>
          <w:gridAfter w:val="1"/>
          <w:wAfter w:w="6" w:type="dxa"/>
          <w:trHeight w:val="377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B3FF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  <w:p w14:paraId="1851BEE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6358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6116FE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25 </w:t>
            </w:r>
            <w:r w:rsidR="00962EAE"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 5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F29F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AC1C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8B44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9D2FA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2,51</w:t>
            </w:r>
            <w:r w:rsidR="003D5D02" w:rsidRPr="007B4C6A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F94F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2A0E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50E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2797E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2,519</w:t>
            </w:r>
          </w:p>
        </w:tc>
      </w:tr>
      <w:tr w:rsidR="00E93C48" w:rsidRPr="007B4C6A" w14:paraId="0DB87380" w14:textId="77777777" w:rsidTr="00D64A2F">
        <w:trPr>
          <w:gridAfter w:val="1"/>
          <w:wAfter w:w="6" w:type="dxa"/>
          <w:trHeight w:val="377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4629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  <w:p w14:paraId="6616670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ผู้ถือหุ้นของบริษัทย่อย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AAE1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176681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6.50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37D1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1B8D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CC46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9B60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273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0AAA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E7B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A2F6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951EB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273</w:t>
            </w:r>
          </w:p>
        </w:tc>
      </w:tr>
      <w:tr w:rsidR="00E93C48" w:rsidRPr="007B4C6A" w14:paraId="0E876E33" w14:textId="77777777" w:rsidTr="00D64A2F">
        <w:trPr>
          <w:gridAfter w:val="1"/>
          <w:wAfter w:w="6" w:type="dxa"/>
          <w:trHeight w:val="3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3A1C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2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25CE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2.29 </w:t>
            </w:r>
            <w:r w:rsidR="00962EAE"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4.85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4315C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884D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CC91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BCF99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9,5</w:t>
            </w:r>
            <w:r w:rsidR="009D06C4" w:rsidRPr="007B4C6A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3D5D02" w:rsidRPr="007B4C6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802D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30C46C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3D5D02" w:rsidRPr="007B4C6A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0EC3B6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0966C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30,7</w:t>
            </w:r>
            <w:r w:rsidR="009D06C4" w:rsidRPr="007B4C6A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3D5D02" w:rsidRPr="007B4C6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E93C48" w:rsidRPr="007B4C6A" w14:paraId="1C056FA4" w14:textId="77777777" w:rsidTr="00D64A2F">
        <w:trPr>
          <w:gridAfter w:val="1"/>
          <w:wAfter w:w="6" w:type="dxa"/>
          <w:trHeight w:val="354"/>
        </w:trPr>
        <w:tc>
          <w:tcPr>
            <w:tcW w:w="2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9B608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24E1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720AB3B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9DCBA7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16,19</w:t>
            </w:r>
            <w:r w:rsidR="003D5D02"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A7A7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5A0FC9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32,3</w:t>
            </w:r>
            <w:r w:rsidR="009D06C4"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FF18F0"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1C6DF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B324F8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</w:t>
            </w:r>
            <w:r w:rsidR="003D5D02"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E9E3D8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ABFC92" w14:textId="77777777" w:rsidR="00E93C48" w:rsidRPr="007B4C6A" w:rsidRDefault="00E93C48" w:rsidP="003D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49,76</w:t>
            </w:r>
            <w:r w:rsidR="003D5D02"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</w:tbl>
    <w:p w14:paraId="1798B122" w14:textId="4F59B3A5" w:rsidR="00165BFD" w:rsidRPr="007B4C6A" w:rsidRDefault="00165BFD">
      <w:pPr>
        <w:rPr>
          <w:sz w:val="22"/>
          <w:szCs w:val="22"/>
        </w:rPr>
      </w:pPr>
    </w:p>
    <w:p w14:paraId="3F4D984F" w14:textId="77777777" w:rsidR="000A2C1E" w:rsidRPr="007B4C6A" w:rsidRDefault="000A2C1E">
      <w:pPr>
        <w:rPr>
          <w:sz w:val="22"/>
          <w:szCs w:val="22"/>
        </w:rPr>
      </w:pPr>
    </w:p>
    <w:p w14:paraId="57D034ED" w14:textId="77777777" w:rsidR="005A27B2" w:rsidRPr="007B4C6A" w:rsidRDefault="005A27B2">
      <w:pPr>
        <w:rPr>
          <w:sz w:val="22"/>
          <w:szCs w:val="22"/>
        </w:rPr>
      </w:pPr>
    </w:p>
    <w:p w14:paraId="698B3E30" w14:textId="77777777" w:rsidR="005A27B2" w:rsidRPr="007B4C6A" w:rsidRDefault="005A27B2">
      <w:pPr>
        <w:rPr>
          <w:sz w:val="22"/>
          <w:szCs w:val="22"/>
        </w:rPr>
      </w:pPr>
    </w:p>
    <w:p w14:paraId="1DDDAC54" w14:textId="77777777" w:rsidR="00CA151F" w:rsidRPr="007B4C6A" w:rsidRDefault="00CA151F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5C28D3C7" w14:textId="77777777" w:rsidR="00880B08" w:rsidRPr="007B4C6A" w:rsidRDefault="00880B08" w:rsidP="00880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</w:rPr>
      </w:pPr>
    </w:p>
    <w:p w14:paraId="25515B27" w14:textId="77777777" w:rsidR="00880B08" w:rsidRPr="007B4C6A" w:rsidRDefault="00880B08" w:rsidP="00880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="Angsana New" w:hAnsi="Angsana New"/>
          <w:sz w:val="6"/>
          <w:szCs w:val="6"/>
        </w:rPr>
      </w:pPr>
    </w:p>
    <w:tbl>
      <w:tblPr>
        <w:tblpPr w:leftFromText="180" w:rightFromText="180" w:vertAnchor="text" w:tblpX="558" w:tblpY="1"/>
        <w:tblOverlap w:val="never"/>
        <w:tblW w:w="9181" w:type="dxa"/>
        <w:tblLayout w:type="fixed"/>
        <w:tblLook w:val="00A0" w:firstRow="1" w:lastRow="0" w:firstColumn="1" w:lastColumn="0" w:noHBand="0" w:noVBand="0"/>
      </w:tblPr>
      <w:tblGrid>
        <w:gridCol w:w="2358"/>
        <w:gridCol w:w="1332"/>
        <w:gridCol w:w="260"/>
        <w:gridCol w:w="1000"/>
        <w:gridCol w:w="269"/>
        <w:gridCol w:w="1171"/>
        <w:gridCol w:w="269"/>
        <w:gridCol w:w="1171"/>
        <w:gridCol w:w="271"/>
        <w:gridCol w:w="1080"/>
      </w:tblGrid>
      <w:tr w:rsidR="002B615B" w:rsidRPr="007B4C6A" w14:paraId="7F78C364" w14:textId="77777777" w:rsidTr="006470FB">
        <w:trPr>
          <w:trHeight w:val="26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0D5AF" w14:textId="2B7AEDE0" w:rsidR="002B615B" w:rsidRPr="007B4C6A" w:rsidRDefault="002B615B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2561 -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1B62656E" w14:textId="77777777" w:rsidR="002B615B" w:rsidRPr="007B4C6A" w:rsidRDefault="002B615B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8D9F20C" w14:textId="77777777" w:rsidR="002B615B" w:rsidRPr="007B4C6A" w:rsidRDefault="002B615B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277BF8" w14:textId="77777777" w:rsidR="002B615B" w:rsidRPr="007B4C6A" w:rsidRDefault="002B615B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1CBA91F" w14:textId="77777777" w:rsidR="002B615B" w:rsidRPr="007B4C6A" w:rsidRDefault="002B615B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D23BD71" w14:textId="77777777" w:rsidR="002B615B" w:rsidRPr="007B4C6A" w:rsidRDefault="002B615B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F274DD9" w14:textId="77777777" w:rsidR="002B615B" w:rsidRPr="007B4C6A" w:rsidRDefault="002B615B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1E267B5" w14:textId="77777777" w:rsidR="002B615B" w:rsidRPr="007B4C6A" w:rsidRDefault="002B615B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B1578F" w14:textId="77777777" w:rsidR="002B615B" w:rsidRPr="007B4C6A" w:rsidRDefault="002B615B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0B08" w:rsidRPr="007B4C6A" w14:paraId="28470417" w14:textId="77777777" w:rsidTr="00D64A2F">
        <w:trPr>
          <w:trHeight w:val="108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CC73E" w14:textId="77777777" w:rsidR="00880B08" w:rsidRPr="007B4C6A" w:rsidRDefault="00880B0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หมุนเวียน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4A46F5D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43511475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88AA5E5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A0B106B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581A4A0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9955A1A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1AE7855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D4B030A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C045EA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34030" w:rsidRPr="007B4C6A" w14:paraId="6122BE85" w14:textId="77777777" w:rsidTr="00D64A2F">
        <w:trPr>
          <w:trHeight w:val="108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4B747" w14:textId="77777777" w:rsidR="00D34030" w:rsidRPr="007B4C6A" w:rsidRDefault="00D3403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เงินกู้ยืมระยะสั้นจาก</w:t>
            </w:r>
          </w:p>
          <w:p w14:paraId="63A7FF39" w14:textId="77777777" w:rsidR="00D34030" w:rsidRPr="007B4C6A" w:rsidRDefault="00D34030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EF72525" w14:textId="77777777" w:rsidR="00D34030" w:rsidRPr="007B4C6A" w:rsidRDefault="00D34030" w:rsidP="00D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A58C473" w14:textId="77777777" w:rsidR="00D34030" w:rsidRPr="007B4C6A" w:rsidRDefault="00D34030" w:rsidP="00D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2.11-4.15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A75389C" w14:textId="77777777" w:rsidR="00D34030" w:rsidRPr="007B4C6A" w:rsidRDefault="00D34030" w:rsidP="00D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816D" w14:textId="77777777" w:rsidR="00D34030" w:rsidRPr="007B4C6A" w:rsidRDefault="00D34030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3,412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DB71ABF" w14:textId="77777777" w:rsidR="00D34030" w:rsidRPr="007B4C6A" w:rsidRDefault="00D34030" w:rsidP="00D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9FDCE" w14:textId="77777777" w:rsidR="00D34030" w:rsidRPr="007B4C6A" w:rsidRDefault="00D34030" w:rsidP="00D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CDAC1BE" w14:textId="77777777" w:rsidR="00D34030" w:rsidRPr="007B4C6A" w:rsidRDefault="00D34030" w:rsidP="00D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F47843F" w14:textId="77777777" w:rsidR="00D34030" w:rsidRPr="007B4C6A" w:rsidRDefault="00D34030" w:rsidP="00D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1FDC" w14:textId="77777777" w:rsidR="00D34030" w:rsidRPr="007B4C6A" w:rsidRDefault="00D34030" w:rsidP="00D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437EC87" w14:textId="77777777" w:rsidR="00D34030" w:rsidRPr="007B4C6A" w:rsidRDefault="00D34030" w:rsidP="00D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079B3F6" w14:textId="77777777" w:rsidR="00D34030" w:rsidRPr="007B4C6A" w:rsidRDefault="00D34030" w:rsidP="00D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B1B2" w14:textId="77777777" w:rsidR="00D34030" w:rsidRPr="007B4C6A" w:rsidRDefault="00D34030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3,412</w:t>
            </w:r>
          </w:p>
        </w:tc>
      </w:tr>
      <w:tr w:rsidR="00880B08" w:rsidRPr="007B4C6A" w14:paraId="071BF7E3" w14:textId="77777777" w:rsidTr="00D64A2F">
        <w:trPr>
          <w:trHeight w:val="953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3F1C0" w14:textId="77777777" w:rsidR="00880B08" w:rsidRPr="007B4C6A" w:rsidRDefault="00880B0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  <w:p w14:paraId="058E08C7" w14:textId="77777777" w:rsidR="00880B08" w:rsidRPr="007B4C6A" w:rsidRDefault="00880B0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สถาบันการเงินที่ถึง</w:t>
            </w:r>
          </w:p>
          <w:p w14:paraId="34F36C59" w14:textId="77777777" w:rsidR="00880B08" w:rsidRPr="007B4C6A" w:rsidRDefault="00880B0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052B1" w14:textId="2604705C" w:rsidR="00880B08" w:rsidRPr="00EA53D7" w:rsidRDefault="00880B0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53D7">
              <w:rPr>
                <w:rFonts w:ascii="Angsana New" w:hAnsi="Angsana New"/>
                <w:color w:val="000000"/>
                <w:sz w:val="30"/>
                <w:szCs w:val="30"/>
                <w:cs/>
              </w:rPr>
              <w:t>4.25</w:t>
            </w:r>
            <w:r w:rsidR="00D34030" w:rsidRPr="00EA53D7">
              <w:rPr>
                <w:rFonts w:ascii="Angsana New" w:hAnsi="Angsana New"/>
                <w:color w:val="000000"/>
                <w:sz w:val="30"/>
                <w:szCs w:val="30"/>
              </w:rPr>
              <w:t xml:space="preserve">, </w:t>
            </w:r>
            <w:r w:rsidR="00EA53D7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="00D34030" w:rsidRPr="00EA53D7">
              <w:rPr>
                <w:rFonts w:ascii="Angsana New" w:hAnsi="Angsana New"/>
                <w:color w:val="000000"/>
                <w:sz w:val="30"/>
                <w:szCs w:val="30"/>
              </w:rPr>
              <w:t>MLR</w:t>
            </w:r>
            <w:r w:rsidR="00D34030" w:rsidRPr="00EA53D7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="00D34030" w:rsidRPr="00EA53D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34030" w:rsidRPr="00EA53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D34030" w:rsidRPr="00EA53D7">
              <w:rPr>
                <w:rFonts w:ascii="Angsana New" w:hAnsi="Angsana New"/>
                <w:color w:val="000000"/>
                <w:sz w:val="30"/>
                <w:szCs w:val="30"/>
              </w:rPr>
              <w:t>125</w:t>
            </w:r>
            <w:r w:rsidR="002B615B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="00D34030" w:rsidRPr="00EA53D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- </w:t>
            </w:r>
            <w:r w:rsidR="00D34030" w:rsidRPr="00EA53D7">
              <w:rPr>
                <w:rFonts w:ascii="Angsana New" w:hAnsi="Angsana New"/>
                <w:color w:val="000000"/>
                <w:sz w:val="30"/>
                <w:szCs w:val="30"/>
              </w:rPr>
              <w:t>MLR</w:t>
            </w:r>
            <w:r w:rsidR="00D34030" w:rsidRPr="00EA53D7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="00D34030" w:rsidRPr="00EA53D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34030" w:rsidRPr="00EA53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D34030" w:rsidRPr="00EA53D7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C151A1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554C0" w14:textId="77777777" w:rsidR="00880B08" w:rsidRPr="007B4C6A" w:rsidRDefault="00D34030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="00E323AF" w:rsidRPr="007B4C6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0F342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11CF1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8302DF5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B5FD2C4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57CF9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47383925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61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2F50E5E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E350265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72A992C9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712EC4" w14:textId="77777777" w:rsidR="00880B08" w:rsidRPr="007B4C6A" w:rsidRDefault="00D34030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="00E323AF" w:rsidRPr="007B4C6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880B08" w:rsidRPr="007B4C6A" w14:paraId="1D81048A" w14:textId="77777777" w:rsidTr="00D64A2F">
        <w:trPr>
          <w:trHeight w:val="16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7B7B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หุ้นกู้ที่ถึงกำหนดชำระ  </w:t>
            </w:r>
          </w:p>
          <w:p w14:paraId="6EEB0A7A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DE0A2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B9F7980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3.58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04E464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A8F57" w14:textId="77777777" w:rsidR="00880B08" w:rsidRPr="007B4C6A" w:rsidRDefault="00880B08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600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9F397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A2D2C6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57CFDED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263AA6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20A4CC12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D35993D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3C44BD09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4D01F" w14:textId="77777777" w:rsidR="00880B08" w:rsidRPr="007B4C6A" w:rsidRDefault="00880B08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1,600</w:t>
            </w:r>
          </w:p>
        </w:tc>
      </w:tr>
      <w:tr w:rsidR="00880B08" w:rsidRPr="007B4C6A" w14:paraId="58E71A27" w14:textId="77777777" w:rsidTr="00D64A2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7DC59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140" w:lineRule="atLeast"/>
              <w:ind w:right="-88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D47B4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ind w:left="-108" w:right="-137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E4AA85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6E79E5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72E44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6CC02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D3261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5BD2A248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3AA8857D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5E460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880B08" w:rsidRPr="007B4C6A" w14:paraId="70BD1C5D" w14:textId="77777777" w:rsidTr="00D64A2F">
        <w:trPr>
          <w:trHeight w:val="71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53A68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ไม่หมุนเวียน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E9806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4AFBC4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96305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8A855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EA5E9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FBE1A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728CB8D8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vAlign w:val="bottom"/>
          </w:tcPr>
          <w:p w14:paraId="1B9C28A9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0AE57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0B08" w:rsidRPr="007B4C6A" w14:paraId="00C50FEC" w14:textId="77777777" w:rsidTr="00D64A2F">
        <w:trPr>
          <w:trHeight w:val="377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6170B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  <w:p w14:paraId="78DED330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A2C0D" w14:textId="135745ED" w:rsidR="00880B08" w:rsidRPr="00D64A2F" w:rsidRDefault="00EA53D7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jc w:val="center"/>
              <w:rPr>
                <w:rFonts w:ascii="Angsana New" w:hAnsi="Angsana New"/>
                <w:color w:val="000000"/>
                <w:spacing w:val="-18"/>
                <w:sz w:val="30"/>
                <w:szCs w:val="30"/>
              </w:rPr>
            </w:pPr>
            <w:r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</w:rPr>
              <w:t>4.25</w:t>
            </w:r>
            <w:proofErr w:type="gramStart"/>
            <w:r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</w:rPr>
              <w:t xml:space="preserve">, </w:t>
            </w:r>
            <w:r>
              <w:rPr>
                <w:rFonts w:ascii="Angsana New" w:hAnsi="Angsana New"/>
                <w:color w:val="000000"/>
                <w:spacing w:val="-18"/>
                <w:sz w:val="30"/>
                <w:szCs w:val="30"/>
              </w:rPr>
              <w:t xml:space="preserve"> </w:t>
            </w:r>
            <w:r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</w:rPr>
              <w:t>MLR</w:t>
            </w:r>
            <w:proofErr w:type="gramEnd"/>
            <w:r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</w:rPr>
              <w:t>-2.125  - MLR-1.50</w:t>
            </w:r>
            <w:r w:rsidR="00880B08"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</w:rPr>
              <w:t>4</w:t>
            </w:r>
            <w:r w:rsidR="00880B08"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  <w:cs/>
              </w:rPr>
              <w:t>.</w:t>
            </w:r>
            <w:r w:rsidR="00880B08"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</w:rPr>
              <w:t>25</w:t>
            </w:r>
            <w:r w:rsidR="00E036C4"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</w:rPr>
              <w:t>, MLR</w:t>
            </w:r>
            <w:r w:rsidR="00E036C4"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  <w:cs/>
              </w:rPr>
              <w:t>-</w:t>
            </w:r>
            <w:r w:rsidR="00E036C4"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</w:rPr>
              <w:t>2</w:t>
            </w:r>
            <w:r w:rsidR="00E036C4"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  <w:cs/>
              </w:rPr>
              <w:t>.</w:t>
            </w:r>
            <w:r w:rsidR="00E036C4"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</w:rPr>
              <w:t>125 – MLR</w:t>
            </w:r>
            <w:r w:rsidR="00E036C4"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  <w:cs/>
              </w:rPr>
              <w:t>-</w:t>
            </w:r>
            <w:r w:rsidR="00E036C4"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</w:rPr>
              <w:t>1</w:t>
            </w:r>
            <w:r w:rsidR="00E036C4"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  <w:cs/>
              </w:rPr>
              <w:t>.</w:t>
            </w:r>
            <w:r w:rsidR="00E036C4" w:rsidRPr="00D64A2F">
              <w:rPr>
                <w:rFonts w:ascii="Angsana New" w:hAnsi="Angsana New"/>
                <w:color w:val="000000"/>
                <w:spacing w:val="-18"/>
                <w:sz w:val="30"/>
                <w:szCs w:val="30"/>
              </w:rPr>
              <w:t>50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BD19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B41C6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70CAB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DB764" w14:textId="77777777" w:rsidR="00880B08" w:rsidRPr="007B4C6A" w:rsidRDefault="00E036C4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1,21</w:t>
            </w:r>
            <w:r w:rsidR="00E323AF" w:rsidRPr="007B4C6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44CE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965A2" w14:textId="77777777" w:rsidR="00880B08" w:rsidRPr="007B4C6A" w:rsidRDefault="00E036C4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E323AF" w:rsidRPr="007B4C6A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C6AD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EB7FC" w14:textId="77777777" w:rsidR="00880B08" w:rsidRPr="007B4C6A" w:rsidRDefault="00E036C4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1,3</w:t>
            </w:r>
            <w:r w:rsidR="00E323AF" w:rsidRPr="007B4C6A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</w:tr>
      <w:tr w:rsidR="00E83482" w:rsidRPr="007B4C6A" w14:paraId="099EC8FB" w14:textId="77777777" w:rsidTr="00D64A2F">
        <w:trPr>
          <w:trHeight w:val="377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08E41" w14:textId="77777777" w:rsidR="00E83482" w:rsidRPr="007B4C6A" w:rsidRDefault="00E83482" w:rsidP="00E8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  <w:p w14:paraId="675E0BF5" w14:textId="77777777" w:rsidR="00E83482" w:rsidRPr="007B4C6A" w:rsidRDefault="00E83482" w:rsidP="00E8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ผู้ถือหุ้นของบริษัทย่อย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DB220" w14:textId="77777777" w:rsidR="00E83482" w:rsidRPr="007B4C6A" w:rsidRDefault="00E83482" w:rsidP="00E8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8A73803" w14:textId="77777777" w:rsidR="00E83482" w:rsidRPr="007B4C6A" w:rsidRDefault="00E83482" w:rsidP="00E8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CA262" w14:textId="77777777" w:rsidR="00E83482" w:rsidRPr="007B4C6A" w:rsidRDefault="00E83482" w:rsidP="00E8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E5488" w14:textId="77777777" w:rsidR="00E83482" w:rsidRPr="007B4C6A" w:rsidRDefault="00E83482" w:rsidP="00E8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DB175" w14:textId="77777777" w:rsidR="00E83482" w:rsidRPr="007B4C6A" w:rsidRDefault="00E83482" w:rsidP="00E8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DBD5A" w14:textId="77777777" w:rsidR="00E83482" w:rsidRPr="007B4C6A" w:rsidRDefault="00E036C4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274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61C76" w14:textId="77777777" w:rsidR="00E83482" w:rsidRPr="007B4C6A" w:rsidRDefault="00E83482" w:rsidP="00E8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8A86" w14:textId="77777777" w:rsidR="00E83482" w:rsidRPr="007B4C6A" w:rsidRDefault="00E036C4" w:rsidP="00E8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4FE3C" w14:textId="77777777" w:rsidR="00E83482" w:rsidRPr="007B4C6A" w:rsidRDefault="00E83482" w:rsidP="00E8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2F8B" w14:textId="77777777" w:rsidR="00E83482" w:rsidRPr="007B4C6A" w:rsidRDefault="00E036C4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  <w:r w:rsidR="00E323AF" w:rsidRPr="007B4C6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E036C4" w:rsidRPr="007B4C6A" w14:paraId="1388FAC7" w14:textId="77777777" w:rsidTr="00D64A2F">
        <w:trPr>
          <w:trHeight w:val="377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104B9" w14:textId="77777777" w:rsidR="00E036C4" w:rsidRPr="007B4C6A" w:rsidRDefault="00E036C4" w:rsidP="00E0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ตั๋วเงินจ่ายระยะยาว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F083E" w14:textId="77777777" w:rsidR="00E036C4" w:rsidRPr="007B4C6A" w:rsidRDefault="00E036C4" w:rsidP="00E0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MLR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C26F6" w14:textId="77777777" w:rsidR="00E036C4" w:rsidRPr="007B4C6A" w:rsidRDefault="00E036C4" w:rsidP="00E0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F8FB2" w14:textId="77777777" w:rsidR="00E036C4" w:rsidRPr="007B4C6A" w:rsidRDefault="00E036C4" w:rsidP="00E0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881D1" w14:textId="77777777" w:rsidR="00E036C4" w:rsidRPr="007B4C6A" w:rsidRDefault="00E036C4" w:rsidP="00E0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D2D" w14:textId="77777777" w:rsidR="00E036C4" w:rsidRPr="007B4C6A" w:rsidRDefault="00E036C4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245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71A1A" w14:textId="77777777" w:rsidR="00E036C4" w:rsidRPr="007B4C6A" w:rsidRDefault="00E036C4" w:rsidP="00E0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0992" w14:textId="77777777" w:rsidR="00E036C4" w:rsidRPr="007B4C6A" w:rsidRDefault="00E036C4" w:rsidP="00E0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913BC" w14:textId="77777777" w:rsidR="00E036C4" w:rsidRPr="007B4C6A" w:rsidRDefault="00E036C4" w:rsidP="00E0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6F59A" w14:textId="77777777" w:rsidR="00E036C4" w:rsidRPr="007B4C6A" w:rsidRDefault="00E036C4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245</w:t>
            </w:r>
          </w:p>
        </w:tc>
      </w:tr>
      <w:tr w:rsidR="00880B08" w:rsidRPr="007B4C6A" w14:paraId="13AF9486" w14:textId="77777777" w:rsidTr="00D64A2F">
        <w:trPr>
          <w:trHeight w:val="3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95201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2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B9C32" w14:textId="77777777" w:rsidR="00C97CB6" w:rsidRPr="007B4C6A" w:rsidRDefault="00C97CB6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09 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- 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40DF7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8BAD5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-    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47232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DA274" w14:textId="77777777" w:rsidR="00880B08" w:rsidRPr="007B4C6A" w:rsidRDefault="00880B08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E036C4" w:rsidRPr="007B4C6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,6</w:t>
            </w:r>
            <w:r w:rsidR="00E036C4" w:rsidRPr="007B4C6A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E487C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DF78C3" w14:textId="77777777" w:rsidR="00880B08" w:rsidRPr="007B4C6A" w:rsidRDefault="00880B08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028C821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25410" w14:textId="77777777" w:rsidR="00880B08" w:rsidRPr="007B4C6A" w:rsidRDefault="00880B08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E036C4" w:rsidRPr="007B4C6A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E036C4" w:rsidRPr="007B4C6A">
              <w:rPr>
                <w:rFonts w:ascii="Angsana New" w:hAnsi="Angsana New"/>
                <w:color w:val="000000"/>
                <w:sz w:val="30"/>
                <w:szCs w:val="30"/>
              </w:rPr>
              <w:t>616</w:t>
            </w:r>
          </w:p>
        </w:tc>
      </w:tr>
      <w:tr w:rsidR="00880B08" w:rsidRPr="007B4C6A" w14:paraId="4EE7E2CC" w14:textId="77777777" w:rsidTr="00D64A2F">
        <w:trPr>
          <w:trHeight w:val="3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1A0AF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E48C4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059A7653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BA0FF1" w14:textId="77777777" w:rsidR="00880B08" w:rsidRPr="007B4C6A" w:rsidRDefault="00E036C4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880B08"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388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25676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BBB267" w14:textId="77777777" w:rsidR="00880B08" w:rsidRPr="007B4C6A" w:rsidRDefault="00E036C4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20,34</w:t>
            </w:r>
            <w:r w:rsidR="00E323AF"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7E279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78199D" w14:textId="77777777" w:rsidR="00880B08" w:rsidRPr="007B4C6A" w:rsidRDefault="00E036C4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1,127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07B9E2F" w14:textId="77777777" w:rsidR="00880B08" w:rsidRPr="007B4C6A" w:rsidRDefault="00880B08" w:rsidP="00D5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705E8C" w14:textId="77777777" w:rsidR="00880B08" w:rsidRPr="007B4C6A" w:rsidRDefault="00E036C4" w:rsidP="00E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26,86</w:t>
            </w:r>
            <w:r w:rsidR="00E323AF"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</w:tr>
    </w:tbl>
    <w:p w14:paraId="07B9D4A1" w14:textId="77777777" w:rsidR="009F4BD4" w:rsidRPr="007B4C6A" w:rsidRDefault="009F4BD4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7F1EEA65" w14:textId="77777777" w:rsidR="009F4BD4" w:rsidRPr="007B4C6A" w:rsidRDefault="009F4BD4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60131096" w14:textId="77777777" w:rsidR="009F4BD4" w:rsidRPr="007B4C6A" w:rsidRDefault="009F4BD4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567039E9" w14:textId="77777777" w:rsidR="009F4BD4" w:rsidRPr="007B4C6A" w:rsidRDefault="009F4BD4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2A6A7D4E" w14:textId="77777777" w:rsidR="009F4BD4" w:rsidRPr="007B4C6A" w:rsidRDefault="009F4BD4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5255F51F" w14:textId="77777777" w:rsidR="009F4BD4" w:rsidRPr="007B4C6A" w:rsidRDefault="009F4BD4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46A993A8" w14:textId="77777777" w:rsidR="009F4BD4" w:rsidRPr="007B4C6A" w:rsidRDefault="009F4BD4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7292755C" w14:textId="77777777" w:rsidR="009F4BD4" w:rsidRPr="007B4C6A" w:rsidRDefault="009F4BD4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77AD48BF" w14:textId="77777777" w:rsidR="009F4BD4" w:rsidRPr="007B4C6A" w:rsidRDefault="009F4BD4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4DCCD12E" w14:textId="77777777" w:rsidR="009F4BD4" w:rsidRPr="007B4C6A" w:rsidRDefault="009F4BD4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4581AD0C" w14:textId="77777777" w:rsidR="009F4BD4" w:rsidRPr="007B4C6A" w:rsidRDefault="009F4BD4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1AD88F50" w14:textId="77777777" w:rsidR="009F4BD4" w:rsidRPr="007B4C6A" w:rsidRDefault="009F4BD4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00FE9D66" w14:textId="77777777" w:rsidR="009F4BD4" w:rsidRPr="007B4C6A" w:rsidRDefault="009F4BD4" w:rsidP="00EB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/>
          <w:b/>
          <w:bCs/>
          <w:sz w:val="20"/>
          <w:szCs w:val="20"/>
        </w:rPr>
      </w:pPr>
    </w:p>
    <w:p w14:paraId="42E90169" w14:textId="77777777" w:rsidR="006B23B4" w:rsidRPr="007B4C6A" w:rsidRDefault="006B23B4" w:rsidP="00552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270"/>
        <w:gridCol w:w="990"/>
        <w:gridCol w:w="270"/>
        <w:gridCol w:w="1170"/>
        <w:gridCol w:w="252"/>
        <w:gridCol w:w="1188"/>
        <w:gridCol w:w="270"/>
        <w:gridCol w:w="1080"/>
      </w:tblGrid>
      <w:tr w:rsidR="00E93C48" w:rsidRPr="007B4C6A" w14:paraId="6C772864" w14:textId="77777777" w:rsidTr="000409DC">
        <w:trPr>
          <w:tblHeader/>
        </w:trPr>
        <w:tc>
          <w:tcPr>
            <w:tcW w:w="2448" w:type="dxa"/>
          </w:tcPr>
          <w:p w14:paraId="7FE7EB30" w14:textId="77777777" w:rsidR="00E93C48" w:rsidRPr="007B4C6A" w:rsidRDefault="00E93C48" w:rsidP="000409DC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0" w:type="dxa"/>
            <w:gridSpan w:val="9"/>
          </w:tcPr>
          <w:p w14:paraId="7F36982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3C48" w:rsidRPr="007B4C6A" w14:paraId="048E054E" w14:textId="77777777" w:rsidTr="000409DC">
        <w:trPr>
          <w:tblHeader/>
        </w:trPr>
        <w:tc>
          <w:tcPr>
            <w:tcW w:w="2448" w:type="dxa"/>
          </w:tcPr>
          <w:p w14:paraId="32556EA7" w14:textId="77777777" w:rsidR="00E93C48" w:rsidRPr="007B4C6A" w:rsidRDefault="00E93C48" w:rsidP="000409DC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82CCE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EFC1B7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B600F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4EE23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480D9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2" w:type="dxa"/>
            <w:shd w:val="clear" w:color="auto" w:fill="auto"/>
          </w:tcPr>
          <w:p w14:paraId="313E8F5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80D872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</w:t>
            </w:r>
          </w:p>
        </w:tc>
        <w:tc>
          <w:tcPr>
            <w:tcW w:w="270" w:type="dxa"/>
          </w:tcPr>
          <w:p w14:paraId="4A076DE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10761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C48" w:rsidRPr="007B4C6A" w14:paraId="15329561" w14:textId="77777777" w:rsidTr="000409DC">
        <w:trPr>
          <w:tblHeader/>
        </w:trPr>
        <w:tc>
          <w:tcPr>
            <w:tcW w:w="2448" w:type="dxa"/>
          </w:tcPr>
          <w:p w14:paraId="576E2B5F" w14:textId="77777777" w:rsidR="00E93C48" w:rsidRPr="007B4C6A" w:rsidRDefault="00E93C48" w:rsidP="000409DC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82B18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</w:tcPr>
          <w:p w14:paraId="08E175F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774A1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08" w:hanging="6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ภายใน 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17631C0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36AB5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แต่ภายใน 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252" w:type="dxa"/>
            <w:shd w:val="clear" w:color="auto" w:fill="auto"/>
          </w:tcPr>
          <w:p w14:paraId="5C589D1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E8F962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9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5 ปี</w:t>
            </w:r>
          </w:p>
        </w:tc>
        <w:tc>
          <w:tcPr>
            <w:tcW w:w="270" w:type="dxa"/>
          </w:tcPr>
          <w:p w14:paraId="758060B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0AFA5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93C48" w:rsidRPr="007B4C6A" w14:paraId="7511CB96" w14:textId="77777777" w:rsidTr="000409DC">
        <w:trPr>
          <w:tblHeader/>
        </w:trPr>
        <w:tc>
          <w:tcPr>
            <w:tcW w:w="2448" w:type="dxa"/>
          </w:tcPr>
          <w:p w14:paraId="50995F70" w14:textId="77777777" w:rsidR="00E93C48" w:rsidRPr="007B4C6A" w:rsidRDefault="00E93C48" w:rsidP="000409DC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F242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F4BC00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58133CD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3C48" w:rsidRPr="007B4C6A" w14:paraId="41F4855B" w14:textId="77777777" w:rsidTr="000409DC">
        <w:tc>
          <w:tcPr>
            <w:tcW w:w="2448" w:type="dxa"/>
          </w:tcPr>
          <w:p w14:paraId="46BC1E45" w14:textId="77777777" w:rsidR="00E93C48" w:rsidRPr="007B4C6A" w:rsidRDefault="00E93C48" w:rsidP="000409DC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39E222B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BBF85" w14:textId="77777777" w:rsidR="00E93C48" w:rsidRPr="007B4C6A" w:rsidRDefault="00E93C48" w:rsidP="000409DC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CF2BC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CE6E2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65466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54AD50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2DA5D4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A6BC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5FC8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C48" w:rsidRPr="007B4C6A" w14:paraId="220A81A1" w14:textId="77777777" w:rsidTr="000409DC">
        <w:tc>
          <w:tcPr>
            <w:tcW w:w="2448" w:type="dxa"/>
          </w:tcPr>
          <w:p w14:paraId="5CACB92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หมุนเวียน </w:t>
            </w:r>
          </w:p>
        </w:tc>
        <w:tc>
          <w:tcPr>
            <w:tcW w:w="1170" w:type="dxa"/>
          </w:tcPr>
          <w:p w14:paraId="6947860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E70B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6828E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F6E85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3BF5B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14E82D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BFD3FC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4837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3713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93C48" w:rsidRPr="007B4C6A" w14:paraId="322309E4" w14:textId="77777777" w:rsidTr="000409DC">
        <w:tc>
          <w:tcPr>
            <w:tcW w:w="2448" w:type="dxa"/>
          </w:tcPr>
          <w:p w14:paraId="081BB7B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เงินกู้ยืมระยะสั้น  </w:t>
            </w:r>
          </w:p>
          <w:p w14:paraId="2A6379C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170" w:type="dxa"/>
          </w:tcPr>
          <w:p w14:paraId="454313F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961DAA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1.7 </w:t>
            </w:r>
            <w:r w:rsidR="00962EAE"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1.81</w:t>
            </w:r>
          </w:p>
        </w:tc>
        <w:tc>
          <w:tcPr>
            <w:tcW w:w="270" w:type="dxa"/>
          </w:tcPr>
          <w:p w14:paraId="7A0EE08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C9B34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FEE8E44" w14:textId="77777777" w:rsidR="00E93C48" w:rsidRPr="007B4C6A" w:rsidRDefault="00E93C48" w:rsidP="009F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D4B5B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4D41B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2DF07E3" w14:textId="77777777" w:rsidR="00E93C48" w:rsidRPr="007B4C6A" w:rsidRDefault="00E93C4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13E535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F106CE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42EB62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F0EE70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C126B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1F654E2" w14:textId="77777777" w:rsidR="00E93C48" w:rsidRPr="007B4C6A" w:rsidRDefault="00E93C48" w:rsidP="009F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</w:tr>
      <w:tr w:rsidR="00E93C48" w:rsidRPr="007B4C6A" w14:paraId="2C302ABE" w14:textId="77777777" w:rsidTr="000409DC">
        <w:tc>
          <w:tcPr>
            <w:tcW w:w="2448" w:type="dxa"/>
          </w:tcPr>
          <w:p w14:paraId="053F349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หุ้นกู้ที่ถึงกำหนดชำระ  </w:t>
            </w:r>
          </w:p>
          <w:p w14:paraId="64D23B2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170" w:type="dxa"/>
          </w:tcPr>
          <w:p w14:paraId="703367D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F243AF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29 </w:t>
            </w:r>
            <w:r w:rsidR="00962EAE"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 4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2BF6D9B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0A2B8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935884D" w14:textId="77777777" w:rsidR="00E93C48" w:rsidRPr="007B4C6A" w:rsidRDefault="00E93C48" w:rsidP="009F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1,820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BAE82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684B6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2225DBA" w14:textId="77777777" w:rsidR="00E93C48" w:rsidRPr="007B4C6A" w:rsidRDefault="00E93C4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B728D3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49FB53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DF7069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8C3ECD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622A8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4076EBE" w14:textId="77777777" w:rsidR="00E93C48" w:rsidRPr="007B4C6A" w:rsidRDefault="00E93C48" w:rsidP="009F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1,820</w:t>
            </w:r>
          </w:p>
        </w:tc>
      </w:tr>
      <w:tr w:rsidR="00E93C48" w:rsidRPr="007B4C6A" w14:paraId="570BC0C0" w14:textId="77777777" w:rsidTr="000409DC">
        <w:tc>
          <w:tcPr>
            <w:tcW w:w="2448" w:type="dxa"/>
          </w:tcPr>
          <w:p w14:paraId="4EE48BF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0D9A35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85C5E68" w14:textId="77777777" w:rsidR="00E93C48" w:rsidRPr="007B4C6A" w:rsidRDefault="00E93C48" w:rsidP="000409DC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A9E83C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E32A53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7F8F7B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5544CF7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</w:tcPr>
          <w:p w14:paraId="4BD734A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0D097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131300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3C48" w:rsidRPr="007B4C6A" w14:paraId="2FACB0B0" w14:textId="77777777" w:rsidTr="000409DC">
        <w:tc>
          <w:tcPr>
            <w:tcW w:w="2448" w:type="dxa"/>
          </w:tcPr>
          <w:p w14:paraId="78EE618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ไม่หมุนเวียน </w:t>
            </w:r>
          </w:p>
        </w:tc>
        <w:tc>
          <w:tcPr>
            <w:tcW w:w="1170" w:type="dxa"/>
          </w:tcPr>
          <w:p w14:paraId="6C20BDA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7A2E1" w14:textId="77777777" w:rsidR="00E93C48" w:rsidRPr="007B4C6A" w:rsidRDefault="00E93C48" w:rsidP="000409DC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D0600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01325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F594E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55EB64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D831FD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9BD3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DE59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C48" w:rsidRPr="007B4C6A" w14:paraId="18D28CA6" w14:textId="77777777" w:rsidTr="000409DC">
        <w:tc>
          <w:tcPr>
            <w:tcW w:w="2448" w:type="dxa"/>
          </w:tcPr>
          <w:p w14:paraId="0F030E9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035317EA" w14:textId="77777777" w:rsidR="00E93C48" w:rsidRPr="007B4C6A" w:rsidRDefault="00E93C48" w:rsidP="009F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9F7D05" w:rsidRPr="007B4C6A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962EAE"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 4</w:t>
            </w: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9F7D05"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90</w:t>
            </w:r>
          </w:p>
        </w:tc>
        <w:tc>
          <w:tcPr>
            <w:tcW w:w="270" w:type="dxa"/>
          </w:tcPr>
          <w:p w14:paraId="25C91ED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FCAE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072F3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B5F7E" w14:textId="77777777" w:rsidR="00E93C48" w:rsidRPr="007B4C6A" w:rsidRDefault="00E93C48" w:rsidP="009F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24,581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57B510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0FEE4" w14:textId="77777777" w:rsidR="00E93C48" w:rsidRPr="007B4C6A" w:rsidRDefault="00E93C48" w:rsidP="009F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9F7D05" w:rsidRPr="007B4C6A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270" w:type="dxa"/>
            <w:vAlign w:val="bottom"/>
          </w:tcPr>
          <w:p w14:paraId="109F604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3C2E8C" w14:textId="77777777" w:rsidR="00E93C48" w:rsidRPr="007B4C6A" w:rsidRDefault="00E93C48" w:rsidP="009F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25,78</w:t>
            </w:r>
            <w:r w:rsidR="009F7D05" w:rsidRPr="007B4C6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E93C48" w:rsidRPr="007B4C6A" w14:paraId="549F1451" w14:textId="77777777" w:rsidTr="000409DC">
        <w:tc>
          <w:tcPr>
            <w:tcW w:w="2448" w:type="dxa"/>
          </w:tcPr>
          <w:p w14:paraId="606A835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13D5B9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EEE5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B6F94" w14:textId="77777777" w:rsidR="00E93C48" w:rsidRPr="007B4C6A" w:rsidRDefault="00E93C48" w:rsidP="009F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4,820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345C0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B5B86" w14:textId="77777777" w:rsidR="00E93C48" w:rsidRPr="007B4C6A" w:rsidRDefault="00E93C48" w:rsidP="009F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24,581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6B2FB8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70C7C" w14:textId="77777777" w:rsidR="00E93C48" w:rsidRPr="007B4C6A" w:rsidRDefault="00E93C48" w:rsidP="009F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</w:t>
            </w:r>
            <w:r w:rsidR="009F7D05"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</w:p>
        </w:tc>
        <w:tc>
          <w:tcPr>
            <w:tcW w:w="270" w:type="dxa"/>
            <w:vAlign w:val="bottom"/>
          </w:tcPr>
          <w:p w14:paraId="5B56A04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EA1BA" w14:textId="77777777" w:rsidR="00E93C48" w:rsidRPr="007B4C6A" w:rsidRDefault="00E93C48" w:rsidP="009F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30,60</w:t>
            </w:r>
            <w:r w:rsidR="009F7D05"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E93C48" w:rsidRPr="007B4C6A" w14:paraId="3B0C4456" w14:textId="77777777" w:rsidTr="000409DC">
        <w:tc>
          <w:tcPr>
            <w:tcW w:w="2448" w:type="dxa"/>
          </w:tcPr>
          <w:p w14:paraId="75DB46A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-198"/>
              <w:rPr>
                <w:rFonts w:ascii="Angsana New" w:hAnsi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832960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7B3C78B" w14:textId="77777777" w:rsidR="00E93C48" w:rsidRPr="007B4C6A" w:rsidRDefault="00E93C48" w:rsidP="000409DC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6FAF05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3E3396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F1F2C8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19FBB20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</w:tcPr>
          <w:p w14:paraId="67E9639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9DDE9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671E93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3C48" w:rsidRPr="007B4C6A" w14:paraId="54D3CD89" w14:textId="77777777" w:rsidTr="000409DC">
        <w:tc>
          <w:tcPr>
            <w:tcW w:w="2448" w:type="dxa"/>
          </w:tcPr>
          <w:p w14:paraId="60A665EA" w14:textId="77777777" w:rsidR="00E93C48" w:rsidRPr="007B4C6A" w:rsidRDefault="00E93C48" w:rsidP="000409DC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7B4C6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6AA0B79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F35A8" w14:textId="77777777" w:rsidR="00E93C48" w:rsidRPr="007B4C6A" w:rsidRDefault="00E93C48" w:rsidP="000409DC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AA2AC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38B9D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3F206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0CA4C4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BDD499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CDAC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41011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C48" w:rsidRPr="007B4C6A" w14:paraId="3D962C75" w14:textId="77777777" w:rsidTr="000409DC">
        <w:tc>
          <w:tcPr>
            <w:tcW w:w="2448" w:type="dxa"/>
          </w:tcPr>
          <w:p w14:paraId="5C80D61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หมุนเวียน </w:t>
            </w:r>
          </w:p>
        </w:tc>
        <w:tc>
          <w:tcPr>
            <w:tcW w:w="1170" w:type="dxa"/>
          </w:tcPr>
          <w:p w14:paraId="55A2EC1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88BE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2C947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4911E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41390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036183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64BB8D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E04A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5C65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93C48" w:rsidRPr="007B4C6A" w14:paraId="41D30A1A" w14:textId="77777777" w:rsidTr="000409DC">
        <w:tc>
          <w:tcPr>
            <w:tcW w:w="2448" w:type="dxa"/>
          </w:tcPr>
          <w:p w14:paraId="453447D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หุ้นกู้ที่ถึงกำหนดชำระ  </w:t>
            </w:r>
          </w:p>
          <w:p w14:paraId="01B5726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170" w:type="dxa"/>
          </w:tcPr>
          <w:p w14:paraId="28F39F9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53DE4C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3.58</w:t>
            </w:r>
          </w:p>
        </w:tc>
        <w:tc>
          <w:tcPr>
            <w:tcW w:w="270" w:type="dxa"/>
          </w:tcPr>
          <w:p w14:paraId="527DB7D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02E3B6" w14:textId="77777777" w:rsidR="00E93C48" w:rsidRPr="007B4C6A" w:rsidRDefault="00E93C48" w:rsidP="00E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1,600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69BD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4DE46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   -    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EFFD721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7ECF390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   -   </w:t>
            </w:r>
          </w:p>
        </w:tc>
        <w:tc>
          <w:tcPr>
            <w:tcW w:w="270" w:type="dxa"/>
            <w:vAlign w:val="bottom"/>
          </w:tcPr>
          <w:p w14:paraId="0848CEC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317E9C" w14:textId="77777777" w:rsidR="00E93C48" w:rsidRPr="007B4C6A" w:rsidRDefault="00E93C48" w:rsidP="00E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1,600</w:t>
            </w:r>
          </w:p>
        </w:tc>
      </w:tr>
      <w:tr w:rsidR="00E93C48" w:rsidRPr="007B4C6A" w14:paraId="1F0D70E7" w14:textId="77777777" w:rsidTr="000409DC">
        <w:trPr>
          <w:trHeight w:val="362"/>
        </w:trPr>
        <w:tc>
          <w:tcPr>
            <w:tcW w:w="2448" w:type="dxa"/>
          </w:tcPr>
          <w:p w14:paraId="583762C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FD57C9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1A1A02" w14:textId="77777777" w:rsidR="00E93C48" w:rsidRPr="007B4C6A" w:rsidRDefault="00E93C48" w:rsidP="000409DC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0646E1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7DFEDA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4ADDBB8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1CD2DB7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</w:tcPr>
          <w:p w14:paraId="603A31D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977F4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5FB26D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3C48" w:rsidRPr="007B4C6A" w14:paraId="2DB4C736" w14:textId="77777777" w:rsidTr="000409DC">
        <w:tc>
          <w:tcPr>
            <w:tcW w:w="2448" w:type="dxa"/>
          </w:tcPr>
          <w:p w14:paraId="61B1183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ไม่หมุนเวียน </w:t>
            </w:r>
          </w:p>
        </w:tc>
        <w:tc>
          <w:tcPr>
            <w:tcW w:w="1170" w:type="dxa"/>
          </w:tcPr>
          <w:p w14:paraId="61FC09E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55ED4" w14:textId="77777777" w:rsidR="00E93C48" w:rsidRPr="007B4C6A" w:rsidRDefault="00E93C48" w:rsidP="000409DC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E3B86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26ACB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BC21F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0702A3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A107B3D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4A54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5597FE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C48" w:rsidRPr="007B4C6A" w14:paraId="7D508C6C" w14:textId="77777777" w:rsidTr="000409DC">
        <w:tc>
          <w:tcPr>
            <w:tcW w:w="2448" w:type="dxa"/>
          </w:tcPr>
          <w:p w14:paraId="0B4B379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5FA04E95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>3.58</w:t>
            </w:r>
          </w:p>
        </w:tc>
        <w:tc>
          <w:tcPr>
            <w:tcW w:w="270" w:type="dxa"/>
          </w:tcPr>
          <w:p w14:paraId="23F382D9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F74B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D0E3C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7DC66" w14:textId="77777777" w:rsidR="00E93C48" w:rsidRPr="007B4C6A" w:rsidRDefault="00E93C48" w:rsidP="00E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11,620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CF35A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95600" w14:textId="77777777" w:rsidR="00E93C48" w:rsidRPr="007B4C6A" w:rsidRDefault="00E93C48" w:rsidP="00E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270" w:type="dxa"/>
            <w:vAlign w:val="bottom"/>
          </w:tcPr>
          <w:p w14:paraId="03752927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B866E7" w14:textId="77777777" w:rsidR="00E93C48" w:rsidRPr="007B4C6A" w:rsidRDefault="00E93C48" w:rsidP="00E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color w:val="000000"/>
                <w:sz w:val="30"/>
                <w:szCs w:val="30"/>
              </w:rPr>
              <w:t>12,620</w:t>
            </w:r>
          </w:p>
        </w:tc>
      </w:tr>
      <w:tr w:rsidR="00E93C48" w:rsidRPr="007B4C6A" w14:paraId="4776C01A" w14:textId="77777777" w:rsidTr="000409DC">
        <w:tc>
          <w:tcPr>
            <w:tcW w:w="2448" w:type="dxa"/>
          </w:tcPr>
          <w:p w14:paraId="162809A4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9069C8A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02A4F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3D9D0" w14:textId="77777777" w:rsidR="00E93C48" w:rsidRPr="007B4C6A" w:rsidRDefault="00E93C48" w:rsidP="00E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1,600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7D47B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F5D4F" w14:textId="77777777" w:rsidR="00E93C48" w:rsidRPr="007B4C6A" w:rsidRDefault="00E93C48" w:rsidP="00E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11,620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EAB6562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D3798" w14:textId="77777777" w:rsidR="00E93C48" w:rsidRPr="007B4C6A" w:rsidRDefault="00E93C48" w:rsidP="00E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40" w:lineRule="exact"/>
              <w:ind w:leftChars="-34" w:left="-6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270" w:type="dxa"/>
            <w:vAlign w:val="bottom"/>
          </w:tcPr>
          <w:p w14:paraId="332A97A3" w14:textId="77777777" w:rsidR="00E93C48" w:rsidRPr="007B4C6A" w:rsidRDefault="00E93C4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824C1" w14:textId="77777777" w:rsidR="00E93C48" w:rsidRPr="007B4C6A" w:rsidRDefault="00E93C48" w:rsidP="00E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14,220</w:t>
            </w:r>
          </w:p>
        </w:tc>
      </w:tr>
    </w:tbl>
    <w:p w14:paraId="31B483EE" w14:textId="77777777" w:rsidR="00E93C48" w:rsidRPr="007B4C6A" w:rsidRDefault="00E93C48" w:rsidP="009F2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5361D2C" w14:textId="77777777" w:rsidR="009F2672" w:rsidRPr="007B4C6A" w:rsidRDefault="009F2672" w:rsidP="009F2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งื่อนไขการเรียกชำระคืนเงินกู้เมื่อทวงถามถูกจัดประเภทเป็นหนี้สินระยะยาวเนื่องจากผู้ให้กู้ตกลงที่จะไม่เรียกชำระคืนเงินกู้จากผู้กู้ภายในสิบสองเดือนนับจากวันสิ้นปี</w:t>
      </w:r>
    </w:p>
    <w:p w14:paraId="380A076A" w14:textId="77777777" w:rsidR="009F4BD4" w:rsidRPr="007B4C6A" w:rsidRDefault="009F4BD4" w:rsidP="009C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3CB2CAB" w14:textId="77777777" w:rsidR="009C1EC5" w:rsidRPr="007B4C6A" w:rsidRDefault="009C1EC5" w:rsidP="009C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547DA10B" w14:textId="77777777" w:rsidR="009C1EC5" w:rsidRPr="007B4C6A" w:rsidRDefault="009C1EC5" w:rsidP="009C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729805D3" w14:textId="77777777" w:rsidR="009C1EC5" w:rsidRPr="007B4C6A" w:rsidRDefault="009C1EC5" w:rsidP="009C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4D245FE5" w14:textId="77777777" w:rsidR="006B23B4" w:rsidRPr="007B4C6A" w:rsidRDefault="006B23B4" w:rsidP="00552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77FB1EE" w14:textId="77777777" w:rsidR="009C1EC5" w:rsidRPr="007B4C6A" w:rsidRDefault="009C1EC5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48D9B3DA" w14:textId="77777777" w:rsidR="00CA151F" w:rsidRPr="00D64A2F" w:rsidRDefault="00CA151F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893898C" w14:textId="77777777" w:rsidR="009C1EC5" w:rsidRPr="007B4C6A" w:rsidRDefault="009C1EC5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6F108F35" w14:textId="77777777" w:rsidR="009C1EC5" w:rsidRPr="00D64A2F" w:rsidRDefault="009C1EC5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47"/>
        <w:jc w:val="thaiDistribute"/>
        <w:rPr>
          <w:rFonts w:ascii="Angsana New" w:hAnsi="Angsana New"/>
          <w:sz w:val="16"/>
          <w:szCs w:val="16"/>
        </w:rPr>
      </w:pPr>
    </w:p>
    <w:p w14:paraId="6952CBCD" w14:textId="77777777" w:rsidR="009C1EC5" w:rsidRPr="00D64A2F" w:rsidRDefault="009C1EC5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47"/>
        <w:jc w:val="thaiDistribute"/>
        <w:rPr>
          <w:rFonts w:ascii="Angsana New" w:hAnsi="Angsana New"/>
          <w:spacing w:val="-8"/>
          <w:sz w:val="30"/>
          <w:szCs w:val="30"/>
        </w:rPr>
      </w:pPr>
      <w:r w:rsidRPr="00D64A2F">
        <w:rPr>
          <w:rFonts w:ascii="Angsana New" w:hAnsi="Angsana New"/>
          <w:spacing w:val="-8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          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286178E0" w14:textId="77777777" w:rsidR="00D14739" w:rsidRPr="00D64A2F" w:rsidRDefault="00D14739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E66F773" w14:textId="77777777" w:rsidR="0055240A" w:rsidRPr="007B4C6A" w:rsidRDefault="009C1EC5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83EDC" w:rsidRPr="007B4C6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0F2FDAF6" w14:textId="77777777" w:rsidR="0055240A" w:rsidRPr="007B4C6A" w:rsidRDefault="0055240A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39EFBD39" w14:textId="77777777" w:rsidR="00BE5689" w:rsidRPr="007B4C6A" w:rsidRDefault="0055240A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     ลําดับชั้นมูลค่ายุติธรรม</w:t>
      </w:r>
      <w:r w:rsidR="00E21AE9" w:rsidRPr="007B4C6A">
        <w:rPr>
          <w:rFonts w:ascii="Angsana New" w:hAnsi="Angsana New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7B4C6A">
        <w:rPr>
          <w:rFonts w:ascii="Angsana New" w:hAnsi="Angsana New"/>
          <w:sz w:val="30"/>
          <w:szCs w:val="30"/>
          <w:cs/>
        </w:rPr>
        <w:t xml:space="preserve"> แต่ไม่รวมถึงการแสดงข้อมูลมูลค่ายุติธรรมสําหรับสินทรัพย์ทางการเงินและหนี้สินทางการเงินที่</w:t>
      </w:r>
      <w:r w:rsidR="00CA7648" w:rsidRPr="007B4C6A">
        <w:rPr>
          <w:rFonts w:ascii="Angsana New" w:hAnsi="Angsana New"/>
          <w:sz w:val="30"/>
          <w:szCs w:val="30"/>
          <w:cs/>
        </w:rPr>
        <w:t>ไม่ได้</w:t>
      </w:r>
      <w:r w:rsidRPr="007B4C6A">
        <w:rPr>
          <w:rFonts w:ascii="Angsana New" w:hAnsi="Angsana New"/>
          <w:sz w:val="30"/>
          <w:szCs w:val="30"/>
          <w:cs/>
        </w:rPr>
        <w:t>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D3B13D7" w14:textId="77777777" w:rsidR="002D2C1E" w:rsidRPr="007B4C6A" w:rsidRDefault="002D2C1E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color w:val="2E74B5"/>
          <w:sz w:val="20"/>
          <w:szCs w:val="20"/>
        </w:rPr>
      </w:pPr>
    </w:p>
    <w:tbl>
      <w:tblPr>
        <w:tblW w:w="908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84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FB7776" w:rsidRPr="007B4C6A" w14:paraId="7A58305D" w14:textId="77777777" w:rsidTr="00D64A2F">
        <w:trPr>
          <w:tblHeader/>
        </w:trPr>
        <w:tc>
          <w:tcPr>
            <w:tcW w:w="2984" w:type="dxa"/>
            <w:shd w:val="clear" w:color="auto" w:fill="auto"/>
          </w:tcPr>
          <w:p w14:paraId="1E74FAAC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08C14A9D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7776" w:rsidRPr="007B4C6A" w14:paraId="6F15E06E" w14:textId="77777777" w:rsidTr="00D64A2F">
        <w:trPr>
          <w:tblHeader/>
        </w:trPr>
        <w:tc>
          <w:tcPr>
            <w:tcW w:w="2984" w:type="dxa"/>
            <w:shd w:val="clear" w:color="auto" w:fill="auto"/>
          </w:tcPr>
          <w:p w14:paraId="24445CFE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6DB043D4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1E2707C4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61A578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B7776" w:rsidRPr="007B4C6A" w14:paraId="171E19C7" w14:textId="77777777" w:rsidTr="00D64A2F">
        <w:trPr>
          <w:tblHeader/>
        </w:trPr>
        <w:tc>
          <w:tcPr>
            <w:tcW w:w="2984" w:type="dxa"/>
            <w:shd w:val="clear" w:color="auto" w:fill="auto"/>
          </w:tcPr>
          <w:p w14:paraId="354FD51F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2AFD529" w14:textId="77777777" w:rsidR="0055240A" w:rsidRPr="007B4C6A" w:rsidRDefault="0055240A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3E916A00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6B9C4F40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6992E81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1D99E634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34211C7A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754E4803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72D972C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0B0D4509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776" w:rsidRPr="007B4C6A" w14:paraId="1AA16D96" w14:textId="77777777" w:rsidTr="00D64A2F">
        <w:trPr>
          <w:tblHeader/>
        </w:trPr>
        <w:tc>
          <w:tcPr>
            <w:tcW w:w="2984" w:type="dxa"/>
            <w:shd w:val="clear" w:color="auto" w:fill="auto"/>
          </w:tcPr>
          <w:p w14:paraId="78CFA0E9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505CFEA2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7776" w:rsidRPr="007B4C6A" w14:paraId="1DF3F53C" w14:textId="77777777" w:rsidTr="00D64A2F">
        <w:tc>
          <w:tcPr>
            <w:tcW w:w="2984" w:type="dxa"/>
            <w:shd w:val="clear" w:color="auto" w:fill="auto"/>
          </w:tcPr>
          <w:p w14:paraId="3DF5DA13" w14:textId="77777777" w:rsidR="0055240A" w:rsidRPr="007B4C6A" w:rsidRDefault="006E032A" w:rsidP="004D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30 </w:t>
            </w:r>
            <w:r w:rsidR="004D27E7"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55240A"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5240A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B0236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24" w:type="dxa"/>
            <w:shd w:val="clear" w:color="auto" w:fill="auto"/>
          </w:tcPr>
          <w:p w14:paraId="1BBBE8CA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2DE57B7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D7C225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400E43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A6FEDE5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3061D99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CAA1AED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D7AD3F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11E2EBE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776" w:rsidRPr="007B4C6A" w14:paraId="1880BE84" w14:textId="77777777" w:rsidTr="00D64A2F">
        <w:tc>
          <w:tcPr>
            <w:tcW w:w="2984" w:type="dxa"/>
            <w:shd w:val="clear" w:color="auto" w:fill="auto"/>
          </w:tcPr>
          <w:p w14:paraId="3313B9D7" w14:textId="77777777" w:rsidR="00FB6C4C" w:rsidRPr="007B4C6A" w:rsidRDefault="00DF4F4F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="0055240A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</w:t>
            </w:r>
            <w:r w:rsidR="00FB6C4C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</w:t>
            </w:r>
          </w:p>
          <w:p w14:paraId="16CD4C0B" w14:textId="77777777" w:rsidR="0055240A" w:rsidRPr="007B4C6A" w:rsidRDefault="00FB6C4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b/>
                <w:bCs/>
                <w:i/>
                <w:i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F440F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="0055240A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5CEAFACA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DA40B72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957FC1D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6FCD5D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F2620AF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4C0A062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CD59C07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CF9CDF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CC1F92B" w14:textId="77777777" w:rsidR="0055240A" w:rsidRPr="007B4C6A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8BB" w:rsidRPr="007B4C6A" w14:paraId="1570D71F" w14:textId="77777777" w:rsidTr="00D64A2F">
        <w:tc>
          <w:tcPr>
            <w:tcW w:w="2984" w:type="dxa"/>
            <w:shd w:val="clear" w:color="auto" w:fill="auto"/>
          </w:tcPr>
          <w:p w14:paraId="40C79746" w14:textId="08105F81" w:rsidR="00A20208" w:rsidRPr="007B4C6A" w:rsidRDefault="009728BB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="00A20208" w:rsidRPr="007B4C6A">
              <w:rPr>
                <w:rFonts w:ascii="Angsana New" w:hAnsi="Angsana New"/>
                <w:sz w:val="30"/>
                <w:szCs w:val="30"/>
                <w:cs/>
              </w:rPr>
              <w:t>และดอกเบี้ย</w:t>
            </w:r>
            <w:r w:rsidR="004A5BE9" w:rsidRPr="007B4C6A">
              <w:rPr>
                <w:rFonts w:ascii="Angsana New" w:hAnsi="Angsana New"/>
                <w:sz w:val="30"/>
                <w:szCs w:val="30"/>
                <w:cs/>
              </w:rPr>
              <w:t>ค้าง</w:t>
            </w:r>
          </w:p>
          <w:p w14:paraId="4403332B" w14:textId="16225A09" w:rsidR="009728BB" w:rsidRPr="007B4C6A" w:rsidRDefault="00A20208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จ่าย</w:t>
            </w:r>
            <w:r w:rsidR="009728BB" w:rsidRPr="007B4C6A">
              <w:rPr>
                <w:rFonts w:ascii="Angsana New" w:hAnsi="Angsana New"/>
                <w:sz w:val="30"/>
                <w:szCs w:val="30"/>
                <w:cs/>
              </w:rPr>
              <w:t>จากผู้ถือหุ้นของบริษั</w:t>
            </w:r>
            <w:r w:rsidR="004A5BE9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="009728BB" w:rsidRPr="007B4C6A">
              <w:rPr>
                <w:rFonts w:ascii="Angsana New" w:hAnsi="Angsana New"/>
                <w:sz w:val="30"/>
                <w:szCs w:val="30"/>
                <w:cs/>
              </w:rPr>
              <w:t>ย่อย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9CED130" w14:textId="77777777" w:rsidR="009728BB" w:rsidRPr="007B4C6A" w:rsidRDefault="009728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540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3BECBD" w14:textId="77777777" w:rsidR="009728BB" w:rsidRPr="007B4C6A" w:rsidRDefault="009728BB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BF5E161" w14:textId="77777777" w:rsidR="009728BB" w:rsidRPr="007B4C6A" w:rsidRDefault="009728BB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D43476" w14:textId="77777777" w:rsidR="009728BB" w:rsidRPr="007B4C6A" w:rsidRDefault="009728BB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1ED4DD6" w14:textId="3EE4C2F1" w:rsidR="009728BB" w:rsidRPr="007B4C6A" w:rsidRDefault="00140E8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CFE2B5" w14:textId="77777777" w:rsidR="009728BB" w:rsidRPr="007B4C6A" w:rsidRDefault="009728BB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D391D0A" w14:textId="69176FD0" w:rsidR="009728BB" w:rsidRPr="007B4C6A" w:rsidRDefault="00140E8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BAF98" w14:textId="77777777" w:rsidR="009728BB" w:rsidRPr="007B4C6A" w:rsidRDefault="009728BB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82C4571" w14:textId="77777777" w:rsidR="009728BB" w:rsidRPr="007B4C6A" w:rsidRDefault="009728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424</w:t>
            </w:r>
          </w:p>
        </w:tc>
      </w:tr>
      <w:tr w:rsidR="00FB7776" w:rsidRPr="007B4C6A" w14:paraId="2C5FE3C9" w14:textId="77777777" w:rsidTr="00D64A2F">
        <w:tc>
          <w:tcPr>
            <w:tcW w:w="2984" w:type="dxa"/>
            <w:shd w:val="clear" w:color="auto" w:fill="auto"/>
          </w:tcPr>
          <w:p w14:paraId="4F017B58" w14:textId="77777777" w:rsidR="002F04FC" w:rsidRPr="007B4C6A" w:rsidRDefault="002F04FC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6E5C3D3" w14:textId="77777777" w:rsidR="002F04FC" w:rsidRPr="007B4C6A" w:rsidRDefault="009728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620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963BDC" w14:textId="77777777" w:rsidR="002F04FC" w:rsidRPr="007B4C6A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9834855" w14:textId="77777777" w:rsidR="002F04FC" w:rsidRPr="007B4C6A" w:rsidRDefault="009728BB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7A9D73" w14:textId="77777777" w:rsidR="002F04FC" w:rsidRPr="007B4C6A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6F723EF" w14:textId="43297DB7" w:rsidR="002F04FC" w:rsidRPr="007B4C6A" w:rsidRDefault="006B5920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  <w:r w:rsidR="009728BB" w:rsidRPr="007B4C6A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="009728BB"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="009728BB" w:rsidRPr="007B4C6A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="00C276BB" w:rsidRPr="007B4C6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2A7BE4" w14:textId="77777777" w:rsidR="002F04FC" w:rsidRPr="007B4C6A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DF9B2B" w14:textId="77777777" w:rsidR="00516F71" w:rsidRPr="007B4C6A" w:rsidRDefault="009728BB" w:rsidP="00D91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508314" w14:textId="77777777" w:rsidR="002F04FC" w:rsidRPr="007B4C6A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6C19AE3" w14:textId="29C8B8B0" w:rsidR="002F04FC" w:rsidRPr="007B4C6A" w:rsidRDefault="006B5920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  <w:r w:rsidR="009728BB" w:rsidRPr="007B4C6A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="009728BB"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="009728BB" w:rsidRPr="007B4C6A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="00C276BB" w:rsidRPr="007B4C6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</w:tr>
      <w:tr w:rsidR="00C276BB" w:rsidRPr="007B4C6A" w14:paraId="5C6554E9" w14:textId="77777777" w:rsidTr="00D64A2F">
        <w:tc>
          <w:tcPr>
            <w:tcW w:w="2984" w:type="dxa"/>
            <w:shd w:val="clear" w:color="auto" w:fill="auto"/>
          </w:tcPr>
          <w:p w14:paraId="75B27061" w14:textId="77777777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8E3BB0" w14:textId="0E657298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58</w:t>
            </w:r>
            <w:r w:rsidR="006B5920" w:rsidRPr="007B4C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094B1EB" w14:textId="77777777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37A5C30" w14:textId="77777777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2F72C8" w14:textId="77777777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F53383A" w14:textId="77777777" w:rsidR="00C276BB" w:rsidRPr="007B4C6A" w:rsidRDefault="00C276B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A0CD2D" w14:textId="77777777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1EC3BD3" w14:textId="64E9E18C" w:rsidR="00C276BB" w:rsidRPr="007B4C6A" w:rsidRDefault="00B10E7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BFC686" w14:textId="77777777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E2FD75A" w14:textId="7B7E97C4" w:rsidR="00C276BB" w:rsidRPr="007B4C6A" w:rsidRDefault="00CD223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CD2236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0A2C1E" w:rsidRPr="007B4C6A" w14:paraId="1C00D99C" w14:textId="77777777" w:rsidTr="00D64A2F">
        <w:tc>
          <w:tcPr>
            <w:tcW w:w="2984" w:type="dxa"/>
            <w:shd w:val="clear" w:color="auto" w:fill="auto"/>
          </w:tcPr>
          <w:p w14:paraId="40B977C6" w14:textId="77777777" w:rsidR="000A2C1E" w:rsidRPr="007B4C6A" w:rsidRDefault="000A2C1E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634AEF0" w14:textId="77777777" w:rsidR="000A2C1E" w:rsidRPr="007B4C6A" w:rsidRDefault="000A2C1E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E27F604" w14:textId="77777777" w:rsidR="000A2C1E" w:rsidRPr="007B4C6A" w:rsidRDefault="000A2C1E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E15E692" w14:textId="77777777" w:rsidR="000A2C1E" w:rsidRPr="007B4C6A" w:rsidRDefault="000A2C1E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3B5730" w14:textId="77777777" w:rsidR="000A2C1E" w:rsidRPr="007B4C6A" w:rsidRDefault="000A2C1E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48CB8DC" w14:textId="77777777" w:rsidR="000A2C1E" w:rsidRPr="007B4C6A" w:rsidRDefault="000A2C1E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9CA365" w14:textId="77777777" w:rsidR="000A2C1E" w:rsidRPr="007B4C6A" w:rsidRDefault="000A2C1E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351A81" w14:textId="77777777" w:rsidR="000A2C1E" w:rsidRPr="007B4C6A" w:rsidRDefault="000A2C1E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46A545" w14:textId="77777777" w:rsidR="000A2C1E" w:rsidRPr="007B4C6A" w:rsidRDefault="000A2C1E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E3F432D" w14:textId="77777777" w:rsidR="000A2C1E" w:rsidRPr="007B4C6A" w:rsidRDefault="000A2C1E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61AC" w:rsidRPr="007B4C6A" w14:paraId="4A1C25D2" w14:textId="77777777" w:rsidTr="009D7853">
        <w:tc>
          <w:tcPr>
            <w:tcW w:w="2984" w:type="dxa"/>
            <w:shd w:val="clear" w:color="auto" w:fill="auto"/>
          </w:tcPr>
          <w:p w14:paraId="785A6642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F11DD33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B5FC4AC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408B77B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73979E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68C4923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EDE9B29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F32666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14DADD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61D38E3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61AC" w:rsidRPr="007B4C6A" w14:paraId="1C7A0C7E" w14:textId="77777777" w:rsidTr="009D7853">
        <w:tc>
          <w:tcPr>
            <w:tcW w:w="2984" w:type="dxa"/>
            <w:shd w:val="clear" w:color="auto" w:fill="auto"/>
          </w:tcPr>
          <w:p w14:paraId="5098D235" w14:textId="77777777" w:rsidR="005E61AC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6F3C8E8" w14:textId="1F2103BB" w:rsidR="005D7470" w:rsidRPr="007B4C6A" w:rsidRDefault="005D7470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16F1F28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F0B282F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A116711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ABE8C4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60D8F21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138BC5A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9EC0F5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5D3F02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D471EEC" w14:textId="77777777" w:rsidR="005E61AC" w:rsidRPr="007B4C6A" w:rsidRDefault="005E61AC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0236" w:rsidRPr="007B4C6A" w14:paraId="7A30C01B" w14:textId="77777777" w:rsidTr="00D64A2F">
        <w:tc>
          <w:tcPr>
            <w:tcW w:w="2984" w:type="dxa"/>
            <w:shd w:val="clear" w:color="auto" w:fill="auto"/>
          </w:tcPr>
          <w:p w14:paraId="367757D8" w14:textId="1508768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30 กันยายน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="00713474"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13474" w:rsidRPr="007B4C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="00713474"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B71D436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8E6CDD1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972BF97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2CD6A7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D33937F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AE25E8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F12D04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58D656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F235997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236" w:rsidRPr="007B4C6A" w14:paraId="646D7509" w14:textId="77777777" w:rsidTr="00D64A2F">
        <w:tc>
          <w:tcPr>
            <w:tcW w:w="2984" w:type="dxa"/>
            <w:shd w:val="clear" w:color="auto" w:fill="auto"/>
          </w:tcPr>
          <w:p w14:paraId="3B46CC3C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สินทรัพย์และหนี้สินทางการเงินที่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ไม่ได้วัดมูลค่าด้วยมูลค่ายุติธรรม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6160087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51EEFA5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EDC540B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9138A8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F377F3E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F192AD0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8C5DBA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F4A58E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67FEB2A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739" w:rsidRPr="007B4C6A" w14:paraId="3E5CCD63" w14:textId="77777777" w:rsidTr="00D64A2F">
        <w:tc>
          <w:tcPr>
            <w:tcW w:w="2984" w:type="dxa"/>
            <w:shd w:val="clear" w:color="auto" w:fill="auto"/>
          </w:tcPr>
          <w:p w14:paraId="5B1189DE" w14:textId="6DAD9F7C" w:rsidR="00D14739" w:rsidRPr="007B4C6A" w:rsidRDefault="00D14739" w:rsidP="00736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="004A5BE9" w:rsidRPr="007B4C6A">
              <w:rPr>
                <w:rFonts w:ascii="Angsana New" w:hAnsi="Angsana New"/>
                <w:sz w:val="30"/>
                <w:szCs w:val="30"/>
                <w:cs/>
              </w:rPr>
              <w:t>และดอกเบี้ยค้าง</w:t>
            </w:r>
            <w:r w:rsidR="004A5BE9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จากผู้ถือหุ้นของบริษัท</w:t>
            </w:r>
            <w:r w:rsidR="00736614" w:rsidRPr="007B4C6A">
              <w:rPr>
                <w:rFonts w:ascii="Angsana New" w:hAnsi="Angsana New"/>
                <w:sz w:val="30"/>
                <w:szCs w:val="30"/>
                <w:cs/>
              </w:rPr>
              <w:t>ย่อย</w:t>
            </w:r>
          </w:p>
        </w:tc>
        <w:tc>
          <w:tcPr>
            <w:tcW w:w="1124" w:type="dxa"/>
            <w:shd w:val="clear" w:color="auto" w:fill="auto"/>
          </w:tcPr>
          <w:p w14:paraId="4AE2F2EC" w14:textId="77777777" w:rsidR="00D14739" w:rsidRPr="007B4C6A" w:rsidRDefault="00D14739" w:rsidP="0079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F8E2970" w14:textId="77777777" w:rsidR="00D14739" w:rsidRPr="007B4C6A" w:rsidRDefault="00D14739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52</w:t>
            </w:r>
            <w:r w:rsidR="00C276BB" w:rsidRPr="007B4C6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0BD8A880" w14:textId="77777777" w:rsidR="00D14739" w:rsidRPr="007B4C6A" w:rsidRDefault="00D14739" w:rsidP="00D1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1C4DEE4" w14:textId="77777777" w:rsidR="00D14739" w:rsidRPr="007B4C6A" w:rsidRDefault="00D14739" w:rsidP="00D1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A780A2" w14:textId="77777777" w:rsidR="00D14739" w:rsidRPr="007B4C6A" w:rsidRDefault="00D14739" w:rsidP="00D1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CFE9C58" w14:textId="77777777" w:rsidR="00D14739" w:rsidRPr="007B4C6A" w:rsidRDefault="00D14739" w:rsidP="00D1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EC0BF7A" w14:textId="42912739" w:rsidR="00D14739" w:rsidRPr="007B4C6A" w:rsidRDefault="00140E8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37E6730" w14:textId="77777777" w:rsidR="00D14739" w:rsidRPr="007B4C6A" w:rsidRDefault="00D14739" w:rsidP="00D1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3497B4D" w14:textId="559A9AA2" w:rsidR="00D14739" w:rsidRPr="007B4C6A" w:rsidRDefault="00140E8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36" w:type="dxa"/>
            <w:shd w:val="clear" w:color="auto" w:fill="auto"/>
          </w:tcPr>
          <w:p w14:paraId="050BEACE" w14:textId="77777777" w:rsidR="00D14739" w:rsidRPr="007B4C6A" w:rsidRDefault="00D14739" w:rsidP="00D1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53B8C4C" w14:textId="77777777" w:rsidR="00D14739" w:rsidRPr="007B4C6A" w:rsidRDefault="00D14739" w:rsidP="00D1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8820092" w14:textId="77777777" w:rsidR="00D14739" w:rsidRPr="007B4C6A" w:rsidRDefault="00D14739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AB0236" w:rsidRPr="007B4C6A" w14:paraId="668FBE9C" w14:textId="77777777" w:rsidTr="00D64A2F">
        <w:tc>
          <w:tcPr>
            <w:tcW w:w="2984" w:type="dxa"/>
            <w:shd w:val="clear" w:color="auto" w:fill="auto"/>
          </w:tcPr>
          <w:p w14:paraId="13114EA7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A0328BA" w14:textId="77777777" w:rsidR="00AB0236" w:rsidRPr="007B4C6A" w:rsidRDefault="00D14739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21,220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3E19B4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76CAF5D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903344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A0B7F30" w14:textId="77777777" w:rsidR="00AB0236" w:rsidRPr="007B4C6A" w:rsidRDefault="00D14739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21,42</w:t>
            </w:r>
            <w:r w:rsidR="00C276BB"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1B12DA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7AF1ACD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A3E9A3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246F0C7" w14:textId="77777777" w:rsidR="00AB0236" w:rsidRPr="007B4C6A" w:rsidRDefault="00D14739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21,42</w:t>
            </w:r>
            <w:r w:rsidR="00C276BB"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276BB" w:rsidRPr="007B4C6A" w14:paraId="307C6343" w14:textId="77777777" w:rsidTr="00D64A2F">
        <w:tc>
          <w:tcPr>
            <w:tcW w:w="2984" w:type="dxa"/>
            <w:shd w:val="clear" w:color="auto" w:fill="auto"/>
          </w:tcPr>
          <w:p w14:paraId="339048FB" w14:textId="77777777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14C84A6" w14:textId="272B2C65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="009F1C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89A860" w14:textId="77777777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F0D3D12" w14:textId="77777777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CBF58" w14:textId="77777777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A756AB6" w14:textId="77777777" w:rsidR="00C276BB" w:rsidRPr="007B4C6A" w:rsidRDefault="00C276B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8B967E" w14:textId="77777777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7193976" w14:textId="3E52D59D" w:rsidR="00C276BB" w:rsidRPr="007B4C6A" w:rsidRDefault="00B10E71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BE4DF8" w14:textId="77777777" w:rsidR="00C276BB" w:rsidRPr="007B4C6A" w:rsidRDefault="00C276BB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8C1DE5D" w14:textId="0AD9C759" w:rsidR="00C276BB" w:rsidRPr="007B4C6A" w:rsidRDefault="00CD2236" w:rsidP="00C2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CD2236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</w:tbl>
    <w:p w14:paraId="1AEF118B" w14:textId="77777777" w:rsidR="00AB0236" w:rsidRPr="007B4C6A" w:rsidRDefault="00AB0236" w:rsidP="00E73EEF">
      <w:pPr>
        <w:rPr>
          <w:lang w:val="x-none" w:eastAsia="x-none"/>
        </w:rPr>
      </w:pP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86"/>
        <w:gridCol w:w="1134"/>
        <w:gridCol w:w="236"/>
        <w:gridCol w:w="934"/>
        <w:gridCol w:w="236"/>
        <w:gridCol w:w="1026"/>
        <w:gridCol w:w="270"/>
        <w:gridCol w:w="900"/>
        <w:gridCol w:w="270"/>
        <w:gridCol w:w="1080"/>
      </w:tblGrid>
      <w:tr w:rsidR="00C91C1D" w:rsidRPr="007B4C6A" w14:paraId="775FAC90" w14:textId="77777777" w:rsidTr="00D64A2F">
        <w:trPr>
          <w:tblHeader/>
        </w:trPr>
        <w:tc>
          <w:tcPr>
            <w:tcW w:w="2986" w:type="dxa"/>
            <w:shd w:val="clear" w:color="auto" w:fill="auto"/>
          </w:tcPr>
          <w:p w14:paraId="6080B844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6" w:type="dxa"/>
            <w:gridSpan w:val="9"/>
            <w:shd w:val="clear" w:color="auto" w:fill="auto"/>
          </w:tcPr>
          <w:p w14:paraId="452A0070" w14:textId="77777777" w:rsidR="00460F66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C1D" w:rsidRPr="007B4C6A" w14:paraId="40899573" w14:textId="77777777" w:rsidTr="00D64A2F">
        <w:trPr>
          <w:tblHeader/>
        </w:trPr>
        <w:tc>
          <w:tcPr>
            <w:tcW w:w="2986" w:type="dxa"/>
            <w:shd w:val="clear" w:color="auto" w:fill="auto"/>
          </w:tcPr>
          <w:p w14:paraId="2C6C1563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7D4138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14:paraId="653BDB68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45D0B5C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B7776" w:rsidRPr="007B4C6A" w14:paraId="6C9CE4CD" w14:textId="77777777" w:rsidTr="00D64A2F">
        <w:trPr>
          <w:tblHeader/>
        </w:trPr>
        <w:tc>
          <w:tcPr>
            <w:tcW w:w="2986" w:type="dxa"/>
            <w:shd w:val="clear" w:color="auto" w:fill="auto"/>
          </w:tcPr>
          <w:p w14:paraId="79372C20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4A4AF2D" w14:textId="77777777" w:rsidR="00C91C1D" w:rsidRPr="007B4C6A" w:rsidRDefault="00C91C1D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4CE12C63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7570A00A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CB883CF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4DA596DB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49936BC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4D5A8B4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3B5FC7F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A47EB0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91C1D" w:rsidRPr="007B4C6A" w14:paraId="1ECBA93C" w14:textId="77777777" w:rsidTr="00D64A2F">
        <w:trPr>
          <w:tblHeader/>
        </w:trPr>
        <w:tc>
          <w:tcPr>
            <w:tcW w:w="2986" w:type="dxa"/>
            <w:shd w:val="clear" w:color="auto" w:fill="auto"/>
          </w:tcPr>
          <w:p w14:paraId="5A027585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86" w:type="dxa"/>
            <w:gridSpan w:val="9"/>
            <w:shd w:val="clear" w:color="auto" w:fill="auto"/>
          </w:tcPr>
          <w:p w14:paraId="2B6362A2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7776" w:rsidRPr="007B4C6A" w14:paraId="748CB96E" w14:textId="77777777" w:rsidTr="00D64A2F">
        <w:tc>
          <w:tcPr>
            <w:tcW w:w="2986" w:type="dxa"/>
            <w:shd w:val="clear" w:color="auto" w:fill="auto"/>
          </w:tcPr>
          <w:p w14:paraId="0628281C" w14:textId="77777777" w:rsidR="00C91C1D" w:rsidRPr="007B4C6A" w:rsidRDefault="004D27E7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30 กันยายน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B0236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D976E52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7029D0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B00EB39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4CE1AA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97A2F9E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8199CA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9F5A89C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52346C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B20594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776" w:rsidRPr="007B4C6A" w14:paraId="6B84E5EB" w14:textId="77777777" w:rsidTr="00D64A2F">
        <w:tc>
          <w:tcPr>
            <w:tcW w:w="2986" w:type="dxa"/>
            <w:shd w:val="clear" w:color="auto" w:fill="auto"/>
          </w:tcPr>
          <w:p w14:paraId="55B2B9C7" w14:textId="77777777" w:rsidR="00FB6C4C" w:rsidRPr="007B4C6A" w:rsidRDefault="00C91C1D" w:rsidP="00C8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สินทรัพย์และหนี้สินทางการเงินที่</w:t>
            </w:r>
          </w:p>
          <w:p w14:paraId="448DFB35" w14:textId="77777777" w:rsidR="00C91C1D" w:rsidRPr="007B4C6A" w:rsidRDefault="00FB6C4C" w:rsidP="00C8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b/>
                <w:bCs/>
                <w:i/>
                <w:i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91C1D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15EAFA05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865C84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79837D4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A28DDE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8294CED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78DA52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5C346F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546C74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D167B9" w14:textId="77777777" w:rsidR="00C91C1D" w:rsidRPr="007B4C6A" w:rsidRDefault="00C91C1D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776" w:rsidRPr="007B4C6A" w14:paraId="0D7CA38D" w14:textId="77777777" w:rsidTr="00D64A2F">
        <w:tc>
          <w:tcPr>
            <w:tcW w:w="2986" w:type="dxa"/>
            <w:shd w:val="clear" w:color="auto" w:fill="auto"/>
          </w:tcPr>
          <w:p w14:paraId="64754DAC" w14:textId="77777777" w:rsidR="008F1DE1" w:rsidRPr="007B4C6A" w:rsidRDefault="00383EDC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1AF82" w14:textId="77777777" w:rsidR="008F1DE1" w:rsidRPr="007B4C6A" w:rsidRDefault="008F1DE1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26B08C" w14:textId="77777777" w:rsidR="008F1DE1" w:rsidRPr="007B4C6A" w:rsidRDefault="008F1DE1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B4FA5AD" w14:textId="77777777" w:rsidR="008F1DE1" w:rsidRPr="007B4C6A" w:rsidRDefault="008F1DE1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93E53E" w14:textId="77777777" w:rsidR="008F1DE1" w:rsidRPr="007B4C6A" w:rsidRDefault="008F1DE1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9CE5E0D" w14:textId="77777777" w:rsidR="008F1DE1" w:rsidRPr="007B4C6A" w:rsidRDefault="008F1DE1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FB1374" w14:textId="77777777" w:rsidR="008F1DE1" w:rsidRPr="007B4C6A" w:rsidRDefault="008F1DE1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26375C" w14:textId="77777777" w:rsidR="008F1DE1" w:rsidRPr="007B4C6A" w:rsidRDefault="008F1DE1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26A5C2" w14:textId="77777777" w:rsidR="008F1DE1" w:rsidRPr="007B4C6A" w:rsidRDefault="008F1DE1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1B515" w14:textId="77777777" w:rsidR="008F1DE1" w:rsidRPr="007B4C6A" w:rsidRDefault="008F1DE1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776" w:rsidRPr="007B4C6A" w14:paraId="44007C70" w14:textId="77777777" w:rsidTr="00D64A2F">
        <w:tc>
          <w:tcPr>
            <w:tcW w:w="2986" w:type="dxa"/>
            <w:shd w:val="clear" w:color="auto" w:fill="auto"/>
          </w:tcPr>
          <w:p w14:paraId="019AFF31" w14:textId="77777777" w:rsidR="00934EBF" w:rsidRPr="007B4C6A" w:rsidRDefault="00FB6C4C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83EDC" w:rsidRPr="007B4C6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3C994C" w14:textId="77777777" w:rsidR="00934EBF" w:rsidRPr="007B4C6A" w:rsidRDefault="006A4B48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10,1</w:t>
            </w:r>
            <w:r w:rsidR="004709E1" w:rsidRPr="007B4C6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1CFAD" w14:textId="77777777" w:rsidR="00934EBF" w:rsidRPr="007B4C6A" w:rsidRDefault="00934EBF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11907BC" w14:textId="77777777" w:rsidR="00934EBF" w:rsidRPr="007B4C6A" w:rsidRDefault="006A4B48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A9E67" w14:textId="77777777" w:rsidR="00934EBF" w:rsidRPr="007B4C6A" w:rsidRDefault="00934EBF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1AB8680" w14:textId="77777777" w:rsidR="00934EBF" w:rsidRPr="007B4C6A" w:rsidRDefault="006A4B48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38F01" w14:textId="77777777" w:rsidR="00934EBF" w:rsidRPr="007B4C6A" w:rsidRDefault="00934EBF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A1DD2E" w14:textId="77777777" w:rsidR="00934EBF" w:rsidRPr="007B4C6A" w:rsidRDefault="006A4B48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10,61</w:t>
            </w:r>
            <w:r w:rsidR="004709E1" w:rsidRPr="007B4C6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AEE097" w14:textId="77777777" w:rsidR="00934EBF" w:rsidRPr="007B4C6A" w:rsidRDefault="00934EBF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AC125" w14:textId="77777777" w:rsidR="00934EBF" w:rsidRPr="007B4C6A" w:rsidRDefault="006A4B48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10,61</w:t>
            </w:r>
            <w:r w:rsidR="004709E1" w:rsidRPr="007B4C6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A0F0C" w:rsidRPr="007B4C6A" w14:paraId="53049F34" w14:textId="77777777" w:rsidTr="00D64A2F">
        <w:tc>
          <w:tcPr>
            <w:tcW w:w="2986" w:type="dxa"/>
            <w:shd w:val="clear" w:color="auto" w:fill="auto"/>
          </w:tcPr>
          <w:p w14:paraId="61B29FEA" w14:textId="77777777" w:rsidR="007A0F0C" w:rsidRPr="007B4C6A" w:rsidRDefault="007A0F0C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ADBBF0" w14:textId="77777777" w:rsidR="007A0F0C" w:rsidRPr="007B4C6A" w:rsidRDefault="006A4B48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27,620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0F9731" w14:textId="77777777" w:rsidR="007A0F0C" w:rsidRPr="007B4C6A" w:rsidRDefault="007A0F0C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2804B4" w14:textId="77777777" w:rsidR="007A0F0C" w:rsidRPr="007B4C6A" w:rsidRDefault="006A4B48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90EF5" w14:textId="77777777" w:rsidR="007A0F0C" w:rsidRPr="007B4C6A" w:rsidRDefault="007A0F0C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8CFB53B" w14:textId="77777777" w:rsidR="007A0F0C" w:rsidRPr="007B4C6A" w:rsidRDefault="006A4B48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28,19</w:t>
            </w:r>
            <w:r w:rsidR="004709E1" w:rsidRPr="007B4C6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870EC" w14:textId="77777777" w:rsidR="007A0F0C" w:rsidRPr="007B4C6A" w:rsidRDefault="007A0F0C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C0FB6E" w14:textId="77777777" w:rsidR="007A0F0C" w:rsidRPr="007B4C6A" w:rsidRDefault="006A4B48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A81CD" w14:textId="77777777" w:rsidR="007A0F0C" w:rsidRPr="007B4C6A" w:rsidRDefault="007A0F0C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D28352" w14:textId="77777777" w:rsidR="007A0F0C" w:rsidRPr="007B4C6A" w:rsidRDefault="006A4B48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28,19</w:t>
            </w:r>
            <w:r w:rsidR="004709E1" w:rsidRPr="007B4C6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75D4B" w:rsidRPr="007B4C6A" w14:paraId="3C786D43" w14:textId="77777777" w:rsidTr="00D64A2F">
        <w:tc>
          <w:tcPr>
            <w:tcW w:w="2986" w:type="dxa"/>
            <w:shd w:val="clear" w:color="auto" w:fill="auto"/>
          </w:tcPr>
          <w:p w14:paraId="735C737E" w14:textId="77777777" w:rsidR="00E75D4B" w:rsidRPr="007B4C6A" w:rsidRDefault="00E75D4B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C78E4D" w14:textId="77777777" w:rsidR="00E75D4B" w:rsidRPr="007B4C6A" w:rsidRDefault="009728BB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AAFE9B" w14:textId="77777777" w:rsidR="00E75D4B" w:rsidRPr="007B4C6A" w:rsidRDefault="00E75D4B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0F669F6" w14:textId="77777777" w:rsidR="00E75D4B" w:rsidRPr="007B4C6A" w:rsidRDefault="009728BB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4BBA30" w14:textId="77777777" w:rsidR="00E75D4B" w:rsidRPr="007B4C6A" w:rsidRDefault="00E75D4B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C32A9A3" w14:textId="77777777" w:rsidR="00E75D4B" w:rsidRPr="007B4C6A" w:rsidRDefault="009728B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2C920" w14:textId="77777777" w:rsidR="00E75D4B" w:rsidRPr="007B4C6A" w:rsidRDefault="00E75D4B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0AB4A7" w14:textId="77777777" w:rsidR="00E75D4B" w:rsidRPr="007B4C6A" w:rsidRDefault="00950E7B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13</w:t>
            </w:r>
            <w:r w:rsidR="004709E1" w:rsidRPr="007B4C6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C15764" w14:textId="77777777" w:rsidR="00E75D4B" w:rsidRPr="007B4C6A" w:rsidRDefault="00E75D4B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426061" w14:textId="77777777" w:rsidR="00E75D4B" w:rsidRPr="007B4C6A" w:rsidRDefault="00950E7B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13</w:t>
            </w:r>
            <w:r w:rsidR="004709E1" w:rsidRPr="007B4C6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A2C1E" w:rsidRPr="007B4C6A" w14:paraId="7B944DA8" w14:textId="77777777" w:rsidTr="00D64A2F">
        <w:tc>
          <w:tcPr>
            <w:tcW w:w="2986" w:type="dxa"/>
            <w:shd w:val="clear" w:color="auto" w:fill="auto"/>
          </w:tcPr>
          <w:p w14:paraId="0B901A41" w14:textId="77777777" w:rsidR="000A2C1E" w:rsidRPr="007B4C6A" w:rsidRDefault="000A2C1E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0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4BECFB" w14:textId="77777777" w:rsidR="000A2C1E" w:rsidRPr="007B4C6A" w:rsidRDefault="000A2C1E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CF29F5" w14:textId="77777777" w:rsidR="000A2C1E" w:rsidRPr="007B4C6A" w:rsidRDefault="000A2C1E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7896E81" w14:textId="77777777" w:rsidR="000A2C1E" w:rsidRPr="007B4C6A" w:rsidRDefault="000A2C1E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60FDD1" w14:textId="77777777" w:rsidR="000A2C1E" w:rsidRPr="007B4C6A" w:rsidRDefault="000A2C1E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9F6022F" w14:textId="77777777" w:rsidR="000A2C1E" w:rsidRPr="007B4C6A" w:rsidRDefault="000A2C1E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BE94F3" w14:textId="77777777" w:rsidR="000A2C1E" w:rsidRPr="007B4C6A" w:rsidRDefault="000A2C1E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64F9E2" w14:textId="77777777" w:rsidR="000A2C1E" w:rsidRPr="007B4C6A" w:rsidRDefault="000A2C1E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D31124" w14:textId="77777777" w:rsidR="000A2C1E" w:rsidRPr="007B4C6A" w:rsidRDefault="000A2C1E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457B33" w14:textId="77777777" w:rsidR="000A2C1E" w:rsidRPr="007B4C6A" w:rsidRDefault="000A2C1E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0236" w:rsidRPr="007B4C6A" w14:paraId="4AAB710D" w14:textId="77777777" w:rsidTr="00D64A2F">
        <w:tc>
          <w:tcPr>
            <w:tcW w:w="2986" w:type="dxa"/>
            <w:shd w:val="clear" w:color="auto" w:fill="auto"/>
          </w:tcPr>
          <w:p w14:paraId="7A87F2D5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30 กันยายน </w:t>
            </w: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BBD4E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1A30C7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CE1B29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F4B7B4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9385CFD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545CA3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727D1A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364EE0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7CBEAB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236" w:rsidRPr="007B4C6A" w14:paraId="65739324" w14:textId="77777777" w:rsidTr="00D64A2F">
        <w:tc>
          <w:tcPr>
            <w:tcW w:w="2986" w:type="dxa"/>
            <w:shd w:val="clear" w:color="auto" w:fill="auto"/>
          </w:tcPr>
          <w:p w14:paraId="2E1CCBC7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สินทรัพย์และหนี้สินทางการเงินที่</w:t>
            </w:r>
          </w:p>
          <w:p w14:paraId="21C252C8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b/>
                <w:bCs/>
                <w:i/>
                <w:i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E930E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8C561A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7D0115E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37089C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E520AC2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739642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583D76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3ACFC1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0EA91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236" w:rsidRPr="007B4C6A" w14:paraId="70C89526" w14:textId="77777777" w:rsidTr="00D64A2F">
        <w:tc>
          <w:tcPr>
            <w:tcW w:w="2986" w:type="dxa"/>
            <w:shd w:val="clear" w:color="auto" w:fill="auto"/>
          </w:tcPr>
          <w:p w14:paraId="1DE0BD72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D0916F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68330E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D7B70DC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A57A6B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E563430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1CDCB3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4B688A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F641BC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44ADB4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236" w:rsidRPr="007B4C6A" w14:paraId="273F8433" w14:textId="77777777" w:rsidTr="00D64A2F">
        <w:tc>
          <w:tcPr>
            <w:tcW w:w="2986" w:type="dxa"/>
            <w:shd w:val="clear" w:color="auto" w:fill="auto"/>
          </w:tcPr>
          <w:p w14:paraId="5A0ECCF0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8F007" w14:textId="77777777" w:rsidR="00AB0236" w:rsidRPr="007B4C6A" w:rsidRDefault="00AB0236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10,70</w:t>
            </w:r>
            <w:r w:rsidR="004709E1" w:rsidRPr="007B4C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7CF20C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5E5E00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48DCDA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24D492D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D083E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322041" w14:textId="77777777" w:rsidR="00AB0236" w:rsidRPr="007B4C6A" w:rsidRDefault="00AB0236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10,8</w:t>
            </w:r>
            <w:r w:rsidR="004709E1" w:rsidRPr="007B4C6A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0C4B29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AC2CCD" w14:textId="77777777" w:rsidR="00AB0236" w:rsidRPr="007B4C6A" w:rsidRDefault="00AB0236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10,8</w:t>
            </w:r>
            <w:r w:rsidR="004709E1" w:rsidRPr="007B4C6A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AB0236" w:rsidRPr="007B4C6A" w14:paraId="486A0349" w14:textId="77777777" w:rsidTr="00D64A2F">
        <w:tc>
          <w:tcPr>
            <w:tcW w:w="2986" w:type="dxa"/>
            <w:shd w:val="clear" w:color="auto" w:fill="auto"/>
          </w:tcPr>
          <w:p w14:paraId="4ABF5631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5A8273" w14:textId="77777777" w:rsidR="00AB0236" w:rsidRPr="007B4C6A" w:rsidRDefault="00AB0236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14,220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4B37CB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0A81B32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282CB3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C479934" w14:textId="77777777" w:rsidR="00AB0236" w:rsidRPr="007B4C6A" w:rsidRDefault="00AB0236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14,390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CD595A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E9961C" w14:textId="77777777" w:rsidR="00AB0236" w:rsidRPr="007B4C6A" w:rsidRDefault="00AB023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05D6D" w14:textId="77777777" w:rsidR="00AB0236" w:rsidRPr="007B4C6A" w:rsidRDefault="00AB0236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7D13B6" w14:textId="77777777" w:rsidR="00AB0236" w:rsidRPr="007B4C6A" w:rsidRDefault="00AB0236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14,390</w:t>
            </w:r>
          </w:p>
        </w:tc>
      </w:tr>
      <w:tr w:rsidR="009728BB" w:rsidRPr="007B4C6A" w14:paraId="2B3A261F" w14:textId="77777777" w:rsidTr="00D64A2F">
        <w:tc>
          <w:tcPr>
            <w:tcW w:w="2986" w:type="dxa"/>
            <w:shd w:val="clear" w:color="auto" w:fill="auto"/>
          </w:tcPr>
          <w:p w14:paraId="260CDD04" w14:textId="77777777" w:rsidR="009728BB" w:rsidRPr="007B4C6A" w:rsidRDefault="009728BB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879F98" w14:textId="77777777" w:rsidR="009728BB" w:rsidRPr="007B4C6A" w:rsidRDefault="009728BB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="004709E1"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026C74" w14:textId="77777777" w:rsidR="009728BB" w:rsidRPr="007B4C6A" w:rsidRDefault="009728BB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0756A2" w14:textId="77777777" w:rsidR="009728BB" w:rsidRPr="007B4C6A" w:rsidRDefault="009728BB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938367" w14:textId="77777777" w:rsidR="009728BB" w:rsidRPr="007B4C6A" w:rsidRDefault="009728BB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E24FEAE" w14:textId="77777777" w:rsidR="009728BB" w:rsidRPr="007B4C6A" w:rsidRDefault="009728BB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4B2124" w14:textId="77777777" w:rsidR="009728BB" w:rsidRPr="007B4C6A" w:rsidRDefault="009728BB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434A4E" w14:textId="77777777" w:rsidR="009728BB" w:rsidRPr="007B4C6A" w:rsidRDefault="009728BB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="004709E1"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865F37" w14:textId="77777777" w:rsidR="009728BB" w:rsidRPr="007B4C6A" w:rsidRDefault="009728BB" w:rsidP="00AB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FF8264" w14:textId="77777777" w:rsidR="009728BB" w:rsidRPr="007B4C6A" w:rsidRDefault="009728BB" w:rsidP="0047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="004709E1"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</w:tbl>
    <w:p w14:paraId="70D54D66" w14:textId="77777777" w:rsidR="00C5541D" w:rsidRPr="00D64A2F" w:rsidRDefault="00C5541D" w:rsidP="00C91C1D">
      <w:pPr>
        <w:rPr>
          <w:rFonts w:ascii="Angsana New" w:hAnsi="Angsana New"/>
          <w:sz w:val="16"/>
          <w:szCs w:val="16"/>
        </w:rPr>
      </w:pPr>
    </w:p>
    <w:p w14:paraId="42072F9A" w14:textId="77777777" w:rsidR="00C5541D" w:rsidRPr="007B4C6A" w:rsidRDefault="00C5541D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B4C6A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28B9F001" w14:textId="77777777" w:rsidR="00C5541D" w:rsidRPr="00D64A2F" w:rsidRDefault="00C5541D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16"/>
          <w:szCs w:val="16"/>
          <w:lang w:val="en-US" w:bidi="th-TH"/>
        </w:rPr>
      </w:pPr>
    </w:p>
    <w:p w14:paraId="00390DAA" w14:textId="77777777" w:rsidR="00C5541D" w:rsidRPr="00D64A2F" w:rsidRDefault="00C5541D" w:rsidP="00DC7A9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10"/>
          <w:sz w:val="20"/>
        </w:rPr>
      </w:pPr>
      <w:r w:rsidRPr="00D64A2F">
        <w:rPr>
          <w:rFonts w:ascii="Angsana New" w:hAnsi="Angsana New"/>
          <w:spacing w:val="-10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D64A2F">
        <w:rPr>
          <w:rFonts w:ascii="Angsana New" w:hAnsi="Angsana New"/>
          <w:spacing w:val="-10"/>
          <w:sz w:val="30"/>
          <w:szCs w:val="30"/>
          <w:cs/>
          <w:lang w:val="en-US" w:bidi="th-TH"/>
        </w:rPr>
        <w:t>ใกล้เคียงกับอัตราดอกเบี้ย</w:t>
      </w:r>
      <w:r w:rsidR="00FA6539" w:rsidRPr="00D64A2F">
        <w:rPr>
          <w:rFonts w:ascii="Angsana New" w:hAnsi="Angsana New"/>
          <w:spacing w:val="-10"/>
          <w:sz w:val="30"/>
          <w:szCs w:val="30"/>
          <w:lang w:val="en-US" w:bidi="th-TH"/>
        </w:rPr>
        <w:br/>
      </w:r>
      <w:r w:rsidRPr="00D64A2F">
        <w:rPr>
          <w:rFonts w:ascii="Angsana New" w:hAnsi="Angsana New"/>
          <w:spacing w:val="-10"/>
          <w:sz w:val="30"/>
          <w:szCs w:val="30"/>
          <w:cs/>
          <w:lang w:val="en-US" w:bidi="th-TH"/>
        </w:rPr>
        <w:t>ในตลาด</w:t>
      </w:r>
    </w:p>
    <w:p w14:paraId="27CDE82F" w14:textId="77777777" w:rsidR="00897BC2" w:rsidRPr="00D64A2F" w:rsidRDefault="00897BC2" w:rsidP="00DB4FD5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b/>
          <w:bCs/>
          <w:sz w:val="14"/>
          <w:szCs w:val="14"/>
          <w:lang w:bidi="th-TH"/>
        </w:rPr>
      </w:pPr>
    </w:p>
    <w:p w14:paraId="21511A1C" w14:textId="77777777" w:rsidR="00C5541D" w:rsidRPr="007B4C6A" w:rsidRDefault="00C5541D" w:rsidP="00DC7A90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7B4C6A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3F636D87" w14:textId="77777777" w:rsidR="00C5541D" w:rsidRPr="00D64A2F" w:rsidRDefault="00C5541D" w:rsidP="00DC7A90">
      <w:pPr>
        <w:pStyle w:val="block"/>
        <w:spacing w:after="0" w:line="240" w:lineRule="auto"/>
        <w:ind w:right="-7"/>
        <w:jc w:val="both"/>
        <w:rPr>
          <w:rFonts w:ascii="Angsana New" w:hAnsi="Angsana New"/>
          <w:sz w:val="16"/>
          <w:szCs w:val="16"/>
          <w:lang w:bidi="th-TH"/>
        </w:rPr>
      </w:pPr>
    </w:p>
    <w:p w14:paraId="646DA736" w14:textId="77777777" w:rsidR="00C5541D" w:rsidRPr="007B4C6A" w:rsidRDefault="00C5541D" w:rsidP="00DC7A90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B4C6A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5DB4B448" w14:textId="77777777" w:rsidR="00C5541D" w:rsidRPr="00D64A2F" w:rsidRDefault="00C5541D" w:rsidP="00DC7A90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14:paraId="78751D0C" w14:textId="77777777" w:rsidR="00C5541D" w:rsidRPr="007B4C6A" w:rsidRDefault="00C5541D" w:rsidP="00C5541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7B4C6A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เครื่องมือทางการเงินที่ไม่ได้วัดด้วยมูลค่ายุติธรรม</w:t>
      </w:r>
    </w:p>
    <w:p w14:paraId="3FE84EF8" w14:textId="77777777" w:rsidR="009C29A0" w:rsidRPr="00D64A2F" w:rsidRDefault="009C29A0" w:rsidP="00C5541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16"/>
          <w:szCs w:val="16"/>
          <w:lang w:bidi="th-TH"/>
        </w:rPr>
      </w:pPr>
    </w:p>
    <w:tbl>
      <w:tblPr>
        <w:tblW w:w="9090" w:type="dxa"/>
        <w:tblInd w:w="378" w:type="dxa"/>
        <w:tblLook w:val="04A0" w:firstRow="1" w:lastRow="0" w:firstColumn="1" w:lastColumn="0" w:noHBand="0" w:noVBand="1"/>
      </w:tblPr>
      <w:tblGrid>
        <w:gridCol w:w="2880"/>
        <w:gridCol w:w="2952"/>
        <w:gridCol w:w="3258"/>
      </w:tblGrid>
      <w:tr w:rsidR="009C29A0" w:rsidRPr="007B4C6A" w14:paraId="7D7160FD" w14:textId="77777777" w:rsidTr="00D64A2F">
        <w:tc>
          <w:tcPr>
            <w:tcW w:w="2880" w:type="dxa"/>
            <w:shd w:val="clear" w:color="auto" w:fill="auto"/>
          </w:tcPr>
          <w:p w14:paraId="4E2A5270" w14:textId="77777777" w:rsidR="009C29A0" w:rsidRPr="007B4C6A" w:rsidRDefault="009C29A0" w:rsidP="00E2418F">
            <w:pPr>
              <w:pStyle w:val="block"/>
              <w:spacing w:after="0" w:line="240" w:lineRule="atLeast"/>
              <w:ind w:left="18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ประเภท</w:t>
            </w:r>
          </w:p>
        </w:tc>
        <w:tc>
          <w:tcPr>
            <w:tcW w:w="2952" w:type="dxa"/>
            <w:shd w:val="clear" w:color="auto" w:fill="auto"/>
          </w:tcPr>
          <w:p w14:paraId="48A9846E" w14:textId="77777777" w:rsidR="009C29A0" w:rsidRPr="007B4C6A" w:rsidRDefault="009C29A0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เทคนิคการประเมินมูลค่า</w:t>
            </w:r>
          </w:p>
        </w:tc>
        <w:tc>
          <w:tcPr>
            <w:tcW w:w="3258" w:type="dxa"/>
            <w:shd w:val="clear" w:color="auto" w:fill="auto"/>
          </w:tcPr>
          <w:p w14:paraId="2A4A3F76" w14:textId="77777777" w:rsidR="009C29A0" w:rsidRPr="007B4C6A" w:rsidRDefault="009C29A0" w:rsidP="00D64A2F">
            <w:pPr>
              <w:pStyle w:val="block"/>
              <w:spacing w:after="0" w:line="240" w:lineRule="atLeast"/>
              <w:ind w:left="-106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ข้อมูลที่ไม่สามารถสังเกตได้ที่มีนัยสำคัญ</w:t>
            </w:r>
          </w:p>
        </w:tc>
      </w:tr>
      <w:tr w:rsidR="00853C1C" w:rsidRPr="007B4C6A" w14:paraId="2FD1380F" w14:textId="77777777" w:rsidTr="00D64A2F">
        <w:tc>
          <w:tcPr>
            <w:tcW w:w="2880" w:type="dxa"/>
            <w:shd w:val="clear" w:color="auto" w:fill="auto"/>
          </w:tcPr>
          <w:p w14:paraId="01A2C2EC" w14:textId="1E4E3B19" w:rsidR="00853C1C" w:rsidRPr="007B4C6A" w:rsidRDefault="00853C1C" w:rsidP="000B4237">
            <w:pPr>
              <w:pStyle w:val="block"/>
              <w:spacing w:after="0" w:line="240" w:lineRule="atLeast"/>
              <w:ind w:left="180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เงินกู้ยืม</w:t>
            </w:r>
            <w:r w:rsidR="000B4237" w:rsidRPr="007B4C6A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ระยะยาวจาก</w:t>
            </w:r>
            <w:r w:rsidR="000A2C1E" w:rsidRPr="007B4C6A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สถาบัน</w:t>
            </w:r>
            <w:r w:rsidR="002757BB" w:rsidRPr="007B4C6A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 xml:space="preserve">    </w:t>
            </w:r>
          </w:p>
        </w:tc>
        <w:tc>
          <w:tcPr>
            <w:tcW w:w="2952" w:type="dxa"/>
            <w:shd w:val="clear" w:color="auto" w:fill="auto"/>
          </w:tcPr>
          <w:p w14:paraId="5C1C98B2" w14:textId="392AC62F" w:rsidR="00853C1C" w:rsidRPr="007B4C6A" w:rsidRDefault="00535DE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3258" w:type="dxa"/>
            <w:shd w:val="clear" w:color="auto" w:fill="auto"/>
          </w:tcPr>
          <w:p w14:paraId="501AD103" w14:textId="49EF0896" w:rsidR="00853C1C" w:rsidRPr="007B4C6A" w:rsidRDefault="00535DE1" w:rsidP="00D64A2F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  <w:tr w:rsidR="000B4237" w:rsidRPr="007B4C6A" w14:paraId="377E53DA" w14:textId="77777777" w:rsidTr="00D64A2F">
        <w:tc>
          <w:tcPr>
            <w:tcW w:w="2880" w:type="dxa"/>
            <w:shd w:val="clear" w:color="auto" w:fill="auto"/>
          </w:tcPr>
          <w:p w14:paraId="0860545F" w14:textId="172457C5" w:rsidR="000B4237" w:rsidRPr="00D64A2F" w:rsidRDefault="005D7470" w:rsidP="00D64A2F">
            <w:pPr>
              <w:pStyle w:val="block"/>
              <w:spacing w:after="0" w:line="240" w:lineRule="atLeast"/>
              <w:ind w:left="0" w:right="-13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 xml:space="preserve">      </w:t>
            </w:r>
            <w:r w:rsidR="000B4237" w:rsidRPr="00D64A2F">
              <w:rPr>
                <w:rFonts w:ascii="Angsana New" w:hAnsi="Angsana New"/>
                <w:spacing w:val="-4"/>
                <w:sz w:val="30"/>
                <w:szCs w:val="30"/>
                <w:cs/>
                <w:lang w:val="en-US" w:eastAsia="en-US" w:bidi="th-TH"/>
              </w:rPr>
              <w:t>การเงินและเงิน</w:t>
            </w:r>
            <w:r w:rsidR="000A2C1E" w:rsidRPr="00D64A2F">
              <w:rPr>
                <w:rFonts w:ascii="Angsana New" w:hAnsi="Angsana New"/>
                <w:spacing w:val="-4"/>
                <w:sz w:val="30"/>
                <w:szCs w:val="30"/>
                <w:cs/>
                <w:lang w:val="en-US" w:eastAsia="en-US" w:bidi="th-TH"/>
              </w:rPr>
              <w:t>ให้กู้ยืมระยะยาว</w:t>
            </w:r>
          </w:p>
        </w:tc>
        <w:tc>
          <w:tcPr>
            <w:tcW w:w="2952" w:type="dxa"/>
            <w:shd w:val="clear" w:color="auto" w:fill="auto"/>
          </w:tcPr>
          <w:p w14:paraId="72916779" w14:textId="77777777" w:rsidR="000B4237" w:rsidRPr="007B4C6A" w:rsidRDefault="000B423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</w:p>
        </w:tc>
        <w:tc>
          <w:tcPr>
            <w:tcW w:w="3258" w:type="dxa"/>
            <w:shd w:val="clear" w:color="auto" w:fill="auto"/>
          </w:tcPr>
          <w:p w14:paraId="4F3B782E" w14:textId="77777777" w:rsidR="000B4237" w:rsidRPr="007B4C6A" w:rsidRDefault="000B4237" w:rsidP="00D64A2F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</w:p>
        </w:tc>
      </w:tr>
      <w:tr w:rsidR="006F3B1C" w:rsidRPr="007B4C6A" w14:paraId="23B9E12F" w14:textId="77777777" w:rsidTr="00D64A2F">
        <w:tc>
          <w:tcPr>
            <w:tcW w:w="2880" w:type="dxa"/>
            <w:shd w:val="clear" w:color="auto" w:fill="auto"/>
          </w:tcPr>
          <w:p w14:paraId="7756474B" w14:textId="28FA2083" w:rsidR="006F3B1C" w:rsidRPr="007B4C6A" w:rsidRDefault="000B4237" w:rsidP="00D64A2F">
            <w:pPr>
              <w:pStyle w:val="block"/>
              <w:spacing w:after="0" w:line="240" w:lineRule="atLeast"/>
              <w:ind w:left="0" w:right="-13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 xml:space="preserve">   </w:t>
            </w:r>
            <w:r w:rsidR="005D7470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 xml:space="preserve">   </w:t>
            </w:r>
            <w:r w:rsidR="000A2C1E" w:rsidRPr="007B4C6A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แก่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กิจการที่เกี่ยวข้องกัน</w:t>
            </w:r>
          </w:p>
        </w:tc>
        <w:tc>
          <w:tcPr>
            <w:tcW w:w="2952" w:type="dxa"/>
            <w:shd w:val="clear" w:color="auto" w:fill="auto"/>
          </w:tcPr>
          <w:p w14:paraId="43F9EDA0" w14:textId="1EBE058D" w:rsidR="006F3B1C" w:rsidRPr="007B4C6A" w:rsidRDefault="006F3B1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</w:p>
        </w:tc>
        <w:tc>
          <w:tcPr>
            <w:tcW w:w="3258" w:type="dxa"/>
            <w:shd w:val="clear" w:color="auto" w:fill="auto"/>
          </w:tcPr>
          <w:p w14:paraId="661DE3D2" w14:textId="7AE7C265" w:rsidR="006F3B1C" w:rsidRPr="007B4C6A" w:rsidRDefault="006F3B1C" w:rsidP="00D64A2F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</w:p>
        </w:tc>
      </w:tr>
      <w:tr w:rsidR="009D4FC1" w:rsidRPr="007B4C6A" w14:paraId="273BD717" w14:textId="77777777" w:rsidTr="00D64A2F">
        <w:tc>
          <w:tcPr>
            <w:tcW w:w="2880" w:type="dxa"/>
            <w:shd w:val="clear" w:color="auto" w:fill="auto"/>
          </w:tcPr>
          <w:p w14:paraId="2D007F26" w14:textId="77777777" w:rsidR="009D4FC1" w:rsidRPr="007B4C6A" w:rsidRDefault="009D4FC1" w:rsidP="009D4FC1">
            <w:pPr>
              <w:pStyle w:val="block"/>
              <w:spacing w:after="0" w:line="240" w:lineRule="atLeast"/>
              <w:ind w:left="180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</w:t>
            </w:r>
            <w:r w:rsidRPr="007B4C6A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มัดจำจากลูกค้า</w:t>
            </w:r>
          </w:p>
        </w:tc>
        <w:tc>
          <w:tcPr>
            <w:tcW w:w="2952" w:type="dxa"/>
            <w:shd w:val="clear" w:color="auto" w:fill="auto"/>
          </w:tcPr>
          <w:p w14:paraId="071A9BB1" w14:textId="77777777" w:rsidR="009D4FC1" w:rsidRPr="007B4C6A" w:rsidRDefault="009D4FC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3258" w:type="dxa"/>
            <w:shd w:val="clear" w:color="auto" w:fill="auto"/>
          </w:tcPr>
          <w:p w14:paraId="22D38256" w14:textId="77777777" w:rsidR="009D4FC1" w:rsidRPr="007B4C6A" w:rsidRDefault="009D4FC1" w:rsidP="00D64A2F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  <w:tr w:rsidR="009D4FC1" w:rsidRPr="007B4C6A" w14:paraId="1F8B3F49" w14:textId="77777777" w:rsidTr="00D64A2F">
        <w:tc>
          <w:tcPr>
            <w:tcW w:w="2880" w:type="dxa"/>
            <w:shd w:val="clear" w:color="auto" w:fill="auto"/>
          </w:tcPr>
          <w:p w14:paraId="3DB74986" w14:textId="77777777" w:rsidR="009D4FC1" w:rsidRPr="007B4C6A" w:rsidRDefault="009D4FC1" w:rsidP="009D4FC1">
            <w:pPr>
              <w:pStyle w:val="block"/>
              <w:spacing w:after="0" w:line="240" w:lineRule="atLeast"/>
              <w:ind w:left="180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ตั๋วเงินจ่ายระยะยาว</w:t>
            </w:r>
          </w:p>
        </w:tc>
        <w:tc>
          <w:tcPr>
            <w:tcW w:w="2952" w:type="dxa"/>
            <w:shd w:val="clear" w:color="auto" w:fill="auto"/>
          </w:tcPr>
          <w:p w14:paraId="3B8C6E0D" w14:textId="77777777" w:rsidR="009D4FC1" w:rsidRPr="007B4C6A" w:rsidRDefault="009D4FC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3258" w:type="dxa"/>
            <w:shd w:val="clear" w:color="auto" w:fill="auto"/>
          </w:tcPr>
          <w:p w14:paraId="1566B06F" w14:textId="77777777" w:rsidR="00D33A63" w:rsidRPr="007B4C6A" w:rsidRDefault="009D4FC1" w:rsidP="00D64A2F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  <w:tr w:rsidR="00535DE1" w:rsidRPr="007B4C6A" w14:paraId="68930A2E" w14:textId="77777777" w:rsidTr="00D64A2F">
        <w:tc>
          <w:tcPr>
            <w:tcW w:w="2880" w:type="dxa"/>
            <w:shd w:val="clear" w:color="auto" w:fill="auto"/>
          </w:tcPr>
          <w:p w14:paraId="6E5D7844" w14:textId="3AB4541D" w:rsidR="00535DE1" w:rsidRPr="007B4C6A" w:rsidRDefault="00535DE1" w:rsidP="00535DE1">
            <w:pPr>
              <w:pStyle w:val="block"/>
              <w:spacing w:after="0" w:line="240" w:lineRule="atLeast"/>
              <w:ind w:left="18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หุ้นกู้</w:t>
            </w:r>
          </w:p>
        </w:tc>
        <w:tc>
          <w:tcPr>
            <w:tcW w:w="2952" w:type="dxa"/>
            <w:shd w:val="clear" w:color="auto" w:fill="auto"/>
            <w:vAlign w:val="bottom"/>
          </w:tcPr>
          <w:p w14:paraId="12DBC6A9" w14:textId="2819842B" w:rsidR="00535DE1" w:rsidRPr="00D64A2F" w:rsidRDefault="00535DE1" w:rsidP="00D64A2F">
            <w:pPr>
              <w:pStyle w:val="block"/>
              <w:spacing w:after="0" w:line="240" w:lineRule="atLeast"/>
              <w:ind w:left="0" w:right="-183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  <w:lang w:eastAsia="en-US" w:bidi="th-TH"/>
              </w:rPr>
            </w:pPr>
            <w:r w:rsidRPr="00D64A2F">
              <w:rPr>
                <w:rFonts w:ascii="Angsana New" w:hAnsi="Angsana New"/>
                <w:spacing w:val="-6"/>
                <w:sz w:val="30"/>
                <w:szCs w:val="30"/>
                <w:cs/>
                <w:lang w:eastAsia="en-US" w:bidi="th-TH"/>
              </w:rPr>
              <w:t>ราคาตลาดและวิธีคิดลดกระแสเงินสด</w:t>
            </w:r>
          </w:p>
        </w:tc>
        <w:tc>
          <w:tcPr>
            <w:tcW w:w="3258" w:type="dxa"/>
            <w:shd w:val="clear" w:color="auto" w:fill="auto"/>
          </w:tcPr>
          <w:p w14:paraId="146101E9" w14:textId="2173F934" w:rsidR="00535DE1" w:rsidRPr="007B4C6A" w:rsidRDefault="00535DE1" w:rsidP="00D64A2F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</w:tbl>
    <w:p w14:paraId="3C2362EE" w14:textId="5B8D5FDA" w:rsidR="00F25757" w:rsidRDefault="00F25757" w:rsidP="0045421F">
      <w:pPr>
        <w:pStyle w:val="block"/>
        <w:tabs>
          <w:tab w:val="left" w:pos="4320"/>
        </w:tabs>
        <w:spacing w:after="0" w:line="240" w:lineRule="atLeast"/>
        <w:ind w:right="-7"/>
        <w:jc w:val="both"/>
        <w:rPr>
          <w:rFonts w:ascii="Angsana New" w:hAnsi="Angsana New"/>
          <w:b/>
          <w:bCs/>
          <w:sz w:val="20"/>
          <w:lang w:bidi="th-TH"/>
        </w:rPr>
      </w:pPr>
    </w:p>
    <w:p w14:paraId="59A322B5" w14:textId="77777777" w:rsidR="00F25757" w:rsidRDefault="00F25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val="en-GB" w:eastAsia="x-none"/>
        </w:rPr>
      </w:pPr>
      <w:r>
        <w:rPr>
          <w:rFonts w:ascii="Angsana New" w:hAnsi="Angsana New"/>
          <w:b/>
          <w:bCs/>
          <w:sz w:val="20"/>
        </w:rPr>
        <w:br w:type="page"/>
      </w:r>
    </w:p>
    <w:p w14:paraId="34971BD4" w14:textId="77777777" w:rsidR="006719AD" w:rsidRPr="007B4C6A" w:rsidRDefault="00C35F8B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ภาระผูกพันกับกิจการที่ไม่เกี่ยวข้องกัน</w:t>
      </w:r>
    </w:p>
    <w:p w14:paraId="24137161" w14:textId="77777777" w:rsidR="003C2AB8" w:rsidRPr="00D64A2F" w:rsidRDefault="003C2AB8" w:rsidP="003C2AB8">
      <w:pPr>
        <w:rPr>
          <w:sz w:val="14"/>
          <w:szCs w:val="14"/>
          <w:lang w:val="x-none" w:eastAsia="x-none"/>
        </w:rPr>
      </w:pPr>
    </w:p>
    <w:tbl>
      <w:tblPr>
        <w:tblW w:w="89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3"/>
        <w:gridCol w:w="989"/>
        <w:gridCol w:w="270"/>
        <w:gridCol w:w="1220"/>
        <w:gridCol w:w="277"/>
        <w:gridCol w:w="1087"/>
        <w:gridCol w:w="7"/>
        <w:gridCol w:w="281"/>
        <w:gridCol w:w="1048"/>
      </w:tblGrid>
      <w:tr w:rsidR="003C2AB8" w:rsidRPr="007B4C6A" w14:paraId="18A8A53A" w14:textId="77777777" w:rsidTr="00D64A2F">
        <w:trPr>
          <w:tblHeader/>
        </w:trPr>
        <w:tc>
          <w:tcPr>
            <w:tcW w:w="2104" w:type="pct"/>
          </w:tcPr>
          <w:p w14:paraId="18F15628" w14:textId="77777777" w:rsidR="003C2AB8" w:rsidRPr="007B4C6A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7D82EDAE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22E53269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pct"/>
            <w:gridSpan w:val="4"/>
          </w:tcPr>
          <w:p w14:paraId="4DCBA5E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2AB8" w:rsidRPr="007B4C6A" w14:paraId="04471EEF" w14:textId="77777777" w:rsidTr="00D64A2F">
        <w:trPr>
          <w:trHeight w:val="344"/>
          <w:tblHeader/>
        </w:trPr>
        <w:tc>
          <w:tcPr>
            <w:tcW w:w="2104" w:type="pct"/>
          </w:tcPr>
          <w:p w14:paraId="18D763C9" w14:textId="77777777" w:rsidR="003C2AB8" w:rsidRPr="007B4C6A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A1BD4F6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</w:tcPr>
          <w:p w14:paraId="38C5AB06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123ECDDD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5" w:type="pct"/>
          </w:tcPr>
          <w:p w14:paraId="0E6C521B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6C969FD6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7" w:type="pct"/>
          </w:tcPr>
          <w:p w14:paraId="697EC043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EA2BD5B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13474" w:rsidRPr="007B4C6A" w14:paraId="007C75FA" w14:textId="77777777" w:rsidTr="00D64A2F">
        <w:trPr>
          <w:trHeight w:val="344"/>
          <w:tblHeader/>
        </w:trPr>
        <w:tc>
          <w:tcPr>
            <w:tcW w:w="2104" w:type="pct"/>
          </w:tcPr>
          <w:p w14:paraId="13346BA6" w14:textId="77777777" w:rsidR="00713474" w:rsidRPr="007B4C6A" w:rsidRDefault="00713474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D128237" w14:textId="77777777" w:rsidR="00713474" w:rsidRPr="007B4C6A" w:rsidRDefault="00713474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A1A59B0" w14:textId="77777777" w:rsidR="00713474" w:rsidRPr="007B4C6A" w:rsidRDefault="00713474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4FEF8962" w14:textId="41C69E8F" w:rsidR="00713474" w:rsidRPr="007B4C6A" w:rsidRDefault="00713474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55" w:type="pct"/>
          </w:tcPr>
          <w:p w14:paraId="33764347" w14:textId="77777777" w:rsidR="00713474" w:rsidRPr="007B4C6A" w:rsidRDefault="00713474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5AFFC9FE" w14:textId="77777777" w:rsidR="00713474" w:rsidRPr="007B4C6A" w:rsidRDefault="00713474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21F4EEE4" w14:textId="77777777" w:rsidR="00713474" w:rsidRPr="007B4C6A" w:rsidRDefault="00713474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7D5D98" w14:textId="77777777" w:rsidR="00713474" w:rsidRPr="007B4C6A" w:rsidRDefault="00713474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AB8" w:rsidRPr="007B4C6A" w14:paraId="5305863C" w14:textId="77777777" w:rsidTr="00D64A2F">
        <w:trPr>
          <w:tblHeader/>
        </w:trPr>
        <w:tc>
          <w:tcPr>
            <w:tcW w:w="2104" w:type="pct"/>
          </w:tcPr>
          <w:p w14:paraId="377A6641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pct"/>
            <w:gridSpan w:val="8"/>
          </w:tcPr>
          <w:p w14:paraId="6DB1A4A0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2AB8" w:rsidRPr="007B4C6A" w14:paraId="550158CB" w14:textId="77777777" w:rsidTr="00D64A2F">
        <w:tc>
          <w:tcPr>
            <w:tcW w:w="2104" w:type="pct"/>
          </w:tcPr>
          <w:p w14:paraId="15FB8C3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53" w:type="pct"/>
          </w:tcPr>
          <w:p w14:paraId="6E3F8481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5CB373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3012C1B4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9DE61D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691CA90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14:paraId="5214E2F5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653B98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AB8" w:rsidRPr="007B4C6A" w14:paraId="3BAF8AA2" w14:textId="77777777" w:rsidTr="00D64A2F">
        <w:tc>
          <w:tcPr>
            <w:tcW w:w="2104" w:type="pct"/>
          </w:tcPr>
          <w:p w14:paraId="2FB83B0A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53" w:type="pct"/>
          </w:tcPr>
          <w:p w14:paraId="49BDB990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E84955E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0F62F8A4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2E9559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C863E0E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14:paraId="350766A5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7F98D52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AB8" w:rsidRPr="007B4C6A" w14:paraId="57F27923" w14:textId="77777777" w:rsidTr="00D64A2F">
        <w:tc>
          <w:tcPr>
            <w:tcW w:w="2104" w:type="pct"/>
          </w:tcPr>
          <w:p w14:paraId="58664ED4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53" w:type="pct"/>
          </w:tcPr>
          <w:p w14:paraId="67EAFD05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916613"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51" w:type="pct"/>
          </w:tcPr>
          <w:p w14:paraId="3CF99922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4E7491E8" w14:textId="77777777" w:rsidR="003C2AB8" w:rsidRPr="007B4C6A" w:rsidRDefault="003C2AB8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55" w:type="pct"/>
          </w:tcPr>
          <w:p w14:paraId="690E41FA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30605B6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1" w:type="pct"/>
            <w:gridSpan w:val="2"/>
          </w:tcPr>
          <w:p w14:paraId="7915F48D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A53B278" w14:textId="77777777" w:rsidR="003C2AB8" w:rsidRPr="007B4C6A" w:rsidRDefault="003C2AB8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3C2AB8" w:rsidRPr="007B4C6A" w14:paraId="1B165DF1" w14:textId="77777777" w:rsidTr="00D64A2F">
        <w:tc>
          <w:tcPr>
            <w:tcW w:w="2104" w:type="pct"/>
          </w:tcPr>
          <w:p w14:paraId="0C1E21DD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53" w:type="pct"/>
          </w:tcPr>
          <w:p w14:paraId="7B05CF35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27</w:t>
            </w:r>
          </w:p>
        </w:tc>
        <w:tc>
          <w:tcPr>
            <w:tcW w:w="151" w:type="pct"/>
          </w:tcPr>
          <w:p w14:paraId="28EB1FBD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F2D5652" w14:textId="77777777" w:rsidR="003C2AB8" w:rsidRPr="007B4C6A" w:rsidRDefault="003C2AB8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  <w:r w:rsidR="00916613" w:rsidRPr="007B4C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69557EA0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FE79D1D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1" w:type="pct"/>
            <w:gridSpan w:val="2"/>
          </w:tcPr>
          <w:p w14:paraId="438324F9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92E2A3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C2AB8" w:rsidRPr="007B4C6A" w14:paraId="60681E90" w14:textId="77777777" w:rsidTr="00D64A2F">
        <w:tc>
          <w:tcPr>
            <w:tcW w:w="2104" w:type="pct"/>
          </w:tcPr>
          <w:p w14:paraId="441EB7D9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697FDCBE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151" w:type="pct"/>
          </w:tcPr>
          <w:p w14:paraId="694447DA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7B85666F" w14:textId="77777777" w:rsidR="003C2AB8" w:rsidRPr="007B4C6A" w:rsidRDefault="00916613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14:paraId="47B7B446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D8BB652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1" w:type="pct"/>
            <w:gridSpan w:val="2"/>
          </w:tcPr>
          <w:p w14:paraId="23DE6047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5203A45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C2AB8" w:rsidRPr="007B4C6A" w14:paraId="7C900C1E" w14:textId="77777777" w:rsidTr="00D64A2F">
        <w:tc>
          <w:tcPr>
            <w:tcW w:w="2104" w:type="pct"/>
          </w:tcPr>
          <w:p w14:paraId="15696EAE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8C7C010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="00916613"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51" w:type="pct"/>
          </w:tcPr>
          <w:p w14:paraId="721FD7C9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4AA64024" w14:textId="77777777" w:rsidR="003C2AB8" w:rsidRPr="007B4C6A" w:rsidRDefault="003C2AB8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916613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" w:type="pct"/>
          </w:tcPr>
          <w:p w14:paraId="66F7844F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09BC5BB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61" w:type="pct"/>
            <w:gridSpan w:val="2"/>
          </w:tcPr>
          <w:p w14:paraId="32FD7A84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151DCCA" w14:textId="77777777" w:rsidR="003C2AB8" w:rsidRPr="007B4C6A" w:rsidRDefault="003C2AB8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  <w:tr w:rsidR="003C2AB8" w:rsidRPr="007B4C6A" w14:paraId="5106E0D2" w14:textId="77777777" w:rsidTr="00D64A2F">
        <w:tc>
          <w:tcPr>
            <w:tcW w:w="2104" w:type="pct"/>
          </w:tcPr>
          <w:p w14:paraId="3D2DD9D4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14:paraId="230A687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1" w:type="pct"/>
          </w:tcPr>
          <w:p w14:paraId="61567DE3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</w:tcPr>
          <w:p w14:paraId="4E285371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7C15F80E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71DA2167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" w:type="pct"/>
            <w:gridSpan w:val="2"/>
          </w:tcPr>
          <w:p w14:paraId="5840510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672111A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C2AB8" w:rsidRPr="007B4C6A" w14:paraId="0B50D796" w14:textId="77777777" w:rsidTr="00D64A2F">
        <w:trPr>
          <w:trHeight w:val="380"/>
        </w:trPr>
        <w:tc>
          <w:tcPr>
            <w:tcW w:w="2104" w:type="pct"/>
          </w:tcPr>
          <w:p w14:paraId="0FEBB1FB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</w:p>
        </w:tc>
        <w:tc>
          <w:tcPr>
            <w:tcW w:w="553" w:type="pct"/>
          </w:tcPr>
          <w:p w14:paraId="6017ADEB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777F202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1F8BDDD7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3CA53E6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0193BF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14:paraId="1B8DBD29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79E9F45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AB8" w:rsidRPr="007B4C6A" w14:paraId="63E34140" w14:textId="77777777" w:rsidTr="00D64A2F">
        <w:tc>
          <w:tcPr>
            <w:tcW w:w="2104" w:type="pct"/>
          </w:tcPr>
          <w:p w14:paraId="376B4DD7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ทั้งสิ้นภายใต้สัญญาเช่าดำเนินงานที่บอก</w:t>
            </w:r>
          </w:p>
        </w:tc>
        <w:tc>
          <w:tcPr>
            <w:tcW w:w="553" w:type="pct"/>
          </w:tcPr>
          <w:p w14:paraId="2A95FB5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6D8D27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70FC59F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31D582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7CB9F84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14:paraId="09B37282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43C99C0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AB8" w:rsidRPr="007B4C6A" w14:paraId="2285E9A9" w14:textId="77777777" w:rsidTr="00D64A2F">
        <w:tc>
          <w:tcPr>
            <w:tcW w:w="2104" w:type="pct"/>
          </w:tcPr>
          <w:p w14:paraId="204B20A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เลิกไม่ได้</w:t>
            </w:r>
          </w:p>
        </w:tc>
        <w:tc>
          <w:tcPr>
            <w:tcW w:w="553" w:type="pct"/>
          </w:tcPr>
          <w:p w14:paraId="7D3139F3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4892CD1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7D892C6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27993D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D2A1EF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14:paraId="33F38F00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C1CA9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AB8" w:rsidRPr="007B4C6A" w14:paraId="2B9A38BE" w14:textId="77777777" w:rsidTr="00D64A2F">
        <w:tc>
          <w:tcPr>
            <w:tcW w:w="2104" w:type="pct"/>
          </w:tcPr>
          <w:p w14:paraId="0661B3F7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53" w:type="pct"/>
            <w:shd w:val="clear" w:color="auto" w:fill="auto"/>
          </w:tcPr>
          <w:p w14:paraId="6D41CDB7" w14:textId="1BDF2DA1" w:rsidR="003C2AB8" w:rsidRPr="007B4C6A" w:rsidRDefault="00F47CF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151" w:type="pct"/>
          </w:tcPr>
          <w:p w14:paraId="107DCE29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455AA4EE" w14:textId="2A743917" w:rsidR="003C2AB8" w:rsidRPr="007B4C6A" w:rsidRDefault="00F47CF0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55" w:type="pct"/>
          </w:tcPr>
          <w:p w14:paraId="4176147B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9FC7A3D" w14:textId="77777777" w:rsidR="003C2AB8" w:rsidRPr="007B4C6A" w:rsidRDefault="003C2AB8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="00916613" w:rsidRPr="007B4C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1" w:type="pct"/>
            <w:gridSpan w:val="2"/>
          </w:tcPr>
          <w:p w14:paraId="15EA61E9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BAE2C3" w14:textId="77777777" w:rsidR="003C2AB8" w:rsidRPr="007B4C6A" w:rsidRDefault="003C2AB8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C2AB8" w:rsidRPr="007B4C6A" w14:paraId="0489512A" w14:textId="77777777" w:rsidTr="00D64A2F">
        <w:tc>
          <w:tcPr>
            <w:tcW w:w="2104" w:type="pct"/>
          </w:tcPr>
          <w:p w14:paraId="567FAC0F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53" w:type="pct"/>
            <w:shd w:val="clear" w:color="auto" w:fill="auto"/>
          </w:tcPr>
          <w:p w14:paraId="7AF8AFE2" w14:textId="046CFA8C" w:rsidR="003C2AB8" w:rsidRPr="007B4C6A" w:rsidRDefault="00F47CF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51" w:type="pct"/>
          </w:tcPr>
          <w:p w14:paraId="31807BA5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29143D3D" w14:textId="63D48EB8" w:rsidR="003C2AB8" w:rsidRPr="007B4C6A" w:rsidRDefault="00F47CF0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55" w:type="pct"/>
          </w:tcPr>
          <w:p w14:paraId="087E0DE7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6E807FE" w14:textId="77777777" w:rsidR="003C2AB8" w:rsidRPr="007B4C6A" w:rsidRDefault="003C2AB8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61" w:type="pct"/>
            <w:gridSpan w:val="2"/>
          </w:tcPr>
          <w:p w14:paraId="6E879A80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33F0AAC" w14:textId="77777777" w:rsidR="003C2AB8" w:rsidRPr="007B4C6A" w:rsidRDefault="003C2AB8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  <w:r w:rsidR="00916613" w:rsidRPr="007B4C6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C2AB8" w:rsidRPr="007B4C6A" w14:paraId="335BE514" w14:textId="77777777" w:rsidTr="00D64A2F">
        <w:tc>
          <w:tcPr>
            <w:tcW w:w="2104" w:type="pct"/>
          </w:tcPr>
          <w:p w14:paraId="22FB623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553" w:type="pct"/>
            <w:shd w:val="clear" w:color="auto" w:fill="auto"/>
          </w:tcPr>
          <w:p w14:paraId="20F3CD65" w14:textId="3D663968" w:rsidR="003C2AB8" w:rsidRPr="007B4C6A" w:rsidRDefault="00F47CF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2,290</w:t>
            </w:r>
          </w:p>
        </w:tc>
        <w:tc>
          <w:tcPr>
            <w:tcW w:w="151" w:type="pct"/>
          </w:tcPr>
          <w:p w14:paraId="441B675E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6A596C85" w14:textId="5ED815A0" w:rsidR="003C2AB8" w:rsidRPr="007B4C6A" w:rsidRDefault="00F47CF0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1,729</w:t>
            </w:r>
          </w:p>
        </w:tc>
        <w:tc>
          <w:tcPr>
            <w:tcW w:w="155" w:type="pct"/>
          </w:tcPr>
          <w:p w14:paraId="03A50F53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E4990EE" w14:textId="77777777" w:rsidR="003C2AB8" w:rsidRPr="007B4C6A" w:rsidRDefault="003C2AB8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61" w:type="pct"/>
            <w:gridSpan w:val="2"/>
          </w:tcPr>
          <w:p w14:paraId="1749F9FE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C083EBF" w14:textId="77777777" w:rsidR="003C2AB8" w:rsidRPr="007B4C6A" w:rsidRDefault="003C2AB8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  <w:r w:rsidR="00916613"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C2AB8" w:rsidRPr="007B4C6A" w14:paraId="3D823C0B" w14:textId="77777777" w:rsidTr="00D64A2F">
        <w:tc>
          <w:tcPr>
            <w:tcW w:w="2104" w:type="pct"/>
          </w:tcPr>
          <w:p w14:paraId="676FF2E0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56792" w14:textId="1B63DE81" w:rsidR="003C2AB8" w:rsidRPr="007B4C6A" w:rsidRDefault="00F47CF0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2,970</w:t>
            </w:r>
          </w:p>
        </w:tc>
        <w:tc>
          <w:tcPr>
            <w:tcW w:w="151" w:type="pct"/>
          </w:tcPr>
          <w:p w14:paraId="4C2330F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7D1A6744" w14:textId="18F0A69A" w:rsidR="003C2AB8" w:rsidRPr="007B4C6A" w:rsidRDefault="00F47CF0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2,233</w:t>
            </w:r>
          </w:p>
        </w:tc>
        <w:tc>
          <w:tcPr>
            <w:tcW w:w="155" w:type="pct"/>
          </w:tcPr>
          <w:p w14:paraId="78F89F59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5061F13" w14:textId="77777777" w:rsidR="003C2AB8" w:rsidRPr="007B4C6A" w:rsidRDefault="003C2AB8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161" w:type="pct"/>
            <w:gridSpan w:val="2"/>
          </w:tcPr>
          <w:p w14:paraId="06E324F3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30D3A4B" w14:textId="77777777" w:rsidR="003C2AB8" w:rsidRPr="007B4C6A" w:rsidRDefault="003C2AB8" w:rsidP="0091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16613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3C2AB8" w:rsidRPr="007B4C6A" w14:paraId="401B1BBB" w14:textId="77777777" w:rsidTr="00D64A2F">
        <w:trPr>
          <w:trHeight w:val="296"/>
        </w:trPr>
        <w:tc>
          <w:tcPr>
            <w:tcW w:w="2104" w:type="pct"/>
          </w:tcPr>
          <w:p w14:paraId="484641F2" w14:textId="77777777" w:rsidR="003C2AB8" w:rsidRPr="007B4C6A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3" w:type="pct"/>
          </w:tcPr>
          <w:p w14:paraId="4A5CB37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1" w:type="pct"/>
          </w:tcPr>
          <w:p w14:paraId="615E7C54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2" w:type="pct"/>
          </w:tcPr>
          <w:p w14:paraId="00D48C05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750C45B3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" w:type="pct"/>
            <w:gridSpan w:val="2"/>
          </w:tcPr>
          <w:p w14:paraId="72DAD27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7" w:type="pct"/>
          </w:tcPr>
          <w:p w14:paraId="4FC9474B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6" w:type="pct"/>
          </w:tcPr>
          <w:p w14:paraId="77C0F244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C2AB8" w:rsidRPr="007B4C6A" w14:paraId="200B96BF" w14:textId="77777777" w:rsidTr="00D64A2F">
        <w:tc>
          <w:tcPr>
            <w:tcW w:w="2104" w:type="pct"/>
          </w:tcPr>
          <w:p w14:paraId="411751D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53" w:type="pct"/>
          </w:tcPr>
          <w:p w14:paraId="36AC2AFB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5F9B2A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74797D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09917E0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3C35E77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7AFE444E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78F5063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AB8" w:rsidRPr="007B4C6A" w14:paraId="7CAA57E3" w14:textId="77777777" w:rsidTr="00D64A2F">
        <w:tc>
          <w:tcPr>
            <w:tcW w:w="2104" w:type="pct"/>
          </w:tcPr>
          <w:p w14:paraId="77A2DA60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สัญญาซื้อขายที่ดิน</w:t>
            </w:r>
          </w:p>
        </w:tc>
        <w:tc>
          <w:tcPr>
            <w:tcW w:w="553" w:type="pct"/>
          </w:tcPr>
          <w:p w14:paraId="3DA08F88" w14:textId="77777777" w:rsidR="003C2AB8" w:rsidRPr="007B4C6A" w:rsidRDefault="003C2AB8" w:rsidP="00B7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1,245</w:t>
            </w:r>
          </w:p>
        </w:tc>
        <w:tc>
          <w:tcPr>
            <w:tcW w:w="151" w:type="pct"/>
          </w:tcPr>
          <w:p w14:paraId="53AF3B95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048DA18B" w14:textId="77777777" w:rsidR="003C2AB8" w:rsidRPr="007B4C6A" w:rsidRDefault="003C2AB8" w:rsidP="00B7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="00B77CA0" w:rsidRPr="007B4C6A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55" w:type="pct"/>
          </w:tcPr>
          <w:p w14:paraId="487AFFE0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31B71EED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7" w:type="pct"/>
          </w:tcPr>
          <w:p w14:paraId="592A28D0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16C8EAD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C2AB8" w:rsidRPr="007B4C6A" w14:paraId="715B9BDE" w14:textId="77777777" w:rsidTr="00D64A2F">
        <w:tc>
          <w:tcPr>
            <w:tcW w:w="2104" w:type="pct"/>
          </w:tcPr>
          <w:p w14:paraId="2DFAA5E3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53" w:type="pct"/>
          </w:tcPr>
          <w:p w14:paraId="03BACA36" w14:textId="77777777" w:rsidR="003C2AB8" w:rsidRPr="007B4C6A" w:rsidRDefault="003C2AB8" w:rsidP="001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3,</w:t>
            </w:r>
            <w:r w:rsidR="00154549" w:rsidRPr="007B4C6A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151" w:type="pct"/>
          </w:tcPr>
          <w:p w14:paraId="2FEC3DCE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150BC68E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2,90</w:t>
            </w:r>
            <w:r w:rsidR="00B77CA0" w:rsidRPr="007B4C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5" w:type="pct"/>
          </w:tcPr>
          <w:p w14:paraId="7FCCEA55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7346BA48" w14:textId="77777777" w:rsidR="003C2AB8" w:rsidRPr="007B4C6A" w:rsidRDefault="003C2AB8" w:rsidP="00B7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  <w:r w:rsidR="00B77CA0"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7" w:type="pct"/>
          </w:tcPr>
          <w:p w14:paraId="7B6562A6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B867C4D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  <w:r w:rsidR="00B77CA0"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C2AB8" w:rsidRPr="007B4C6A" w14:paraId="1339D300" w14:textId="77777777" w:rsidTr="00D64A2F">
        <w:tc>
          <w:tcPr>
            <w:tcW w:w="2104" w:type="pct"/>
          </w:tcPr>
          <w:p w14:paraId="62778444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สัญญาจ้างเพื่องานโครงการอสังหาริมทรัพย์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ระหว่างการพัฒนา </w:t>
            </w: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E19FED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66526BA6" w14:textId="77777777" w:rsidR="003C2AB8" w:rsidRPr="007B4C6A" w:rsidRDefault="003C2AB8" w:rsidP="00B7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1,324</w:t>
            </w:r>
          </w:p>
        </w:tc>
        <w:tc>
          <w:tcPr>
            <w:tcW w:w="151" w:type="pct"/>
          </w:tcPr>
          <w:p w14:paraId="02F8AE94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194E0D21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625A68A8" w14:textId="77777777" w:rsidR="003C2AB8" w:rsidRPr="007B4C6A" w:rsidRDefault="003C2AB8" w:rsidP="00B7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975</w:t>
            </w:r>
          </w:p>
        </w:tc>
        <w:tc>
          <w:tcPr>
            <w:tcW w:w="155" w:type="pct"/>
          </w:tcPr>
          <w:p w14:paraId="416DD251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14:paraId="2D2A4CB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4ACEA3EF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7" w:type="pct"/>
          </w:tcPr>
          <w:p w14:paraId="7473E748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D7C9EBC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50E24339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C2AB8" w:rsidRPr="007B4C6A" w14:paraId="17BD18C9" w14:textId="77777777" w:rsidTr="00D64A2F">
        <w:tc>
          <w:tcPr>
            <w:tcW w:w="2104" w:type="pct"/>
          </w:tcPr>
          <w:p w14:paraId="2C60730E" w14:textId="77777777" w:rsidR="003C2AB8" w:rsidRPr="007B4C6A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B2AA194" w14:textId="77777777" w:rsidR="003C2AB8" w:rsidRPr="007B4C6A" w:rsidRDefault="003C2AB8" w:rsidP="001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154549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151" w:type="pct"/>
          </w:tcPr>
          <w:p w14:paraId="7D8554CC" w14:textId="77777777" w:rsidR="003C2AB8" w:rsidRPr="007B4C6A" w:rsidRDefault="003C2AB8" w:rsidP="000409D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7F13127D" w14:textId="77777777" w:rsidR="003C2AB8" w:rsidRPr="007B4C6A" w:rsidRDefault="003C2AB8" w:rsidP="00B7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4,57</w:t>
            </w:r>
            <w:r w:rsidR="00B77CA0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19B93355" w14:textId="77777777" w:rsidR="003C2AB8" w:rsidRPr="007B4C6A" w:rsidRDefault="003C2AB8" w:rsidP="000409D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F30956" w14:textId="77777777" w:rsidR="003C2AB8" w:rsidRPr="007B4C6A" w:rsidRDefault="003C2AB8" w:rsidP="00B7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77CA0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7" w:type="pct"/>
          </w:tcPr>
          <w:p w14:paraId="36BA10B1" w14:textId="77777777" w:rsidR="003C2AB8" w:rsidRPr="007B4C6A" w:rsidRDefault="003C2AB8" w:rsidP="000409D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B1F383C" w14:textId="77777777" w:rsidR="003C2AB8" w:rsidRPr="007B4C6A" w:rsidRDefault="003C2AB8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="00B77CA0"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</w:p>
        </w:tc>
      </w:tr>
    </w:tbl>
    <w:p w14:paraId="4C6C9955" w14:textId="77777777" w:rsidR="00C35F8B" w:rsidRPr="007B4C6A" w:rsidRDefault="00C35F8B" w:rsidP="00047543">
      <w:pPr>
        <w:tabs>
          <w:tab w:val="clear" w:pos="680"/>
        </w:tabs>
        <w:spacing w:line="240" w:lineRule="auto"/>
        <w:rPr>
          <w:rFonts w:ascii="Angsana New" w:eastAsia="MS Mincho" w:hAnsi="Angsana New"/>
          <w:color w:val="2E74B5"/>
          <w:sz w:val="20"/>
          <w:szCs w:val="20"/>
        </w:rPr>
      </w:pPr>
    </w:p>
    <w:p w14:paraId="7D432233" w14:textId="77777777" w:rsidR="00C35F8B" w:rsidRPr="007B4C6A" w:rsidRDefault="00C35F8B" w:rsidP="00C35F8B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color w:val="2E74B5"/>
          <w:sz w:val="20"/>
          <w:szCs w:val="20"/>
        </w:rPr>
      </w:pPr>
    </w:p>
    <w:p w14:paraId="1383F3F1" w14:textId="4DF1375C" w:rsidR="00530D9E" w:rsidRDefault="00530D9E" w:rsidP="00177383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39E5907A" w14:textId="77777777" w:rsidR="00E52DEE" w:rsidRDefault="00E52DEE" w:rsidP="00177383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</w:p>
    <w:p w14:paraId="0A3BBB00" w14:textId="77777777" w:rsidR="00FC3D5A" w:rsidRPr="007B4C6A" w:rsidRDefault="00FC3D5A" w:rsidP="00177383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4832304E" w14:textId="77777777" w:rsidR="00530D9E" w:rsidRPr="007B4C6A" w:rsidRDefault="00530D9E" w:rsidP="0053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B4C6A">
        <w:rPr>
          <w:rFonts w:ascii="Angsana New" w:hAnsi="Angsana New"/>
          <w:sz w:val="30"/>
          <w:szCs w:val="30"/>
        </w:rPr>
        <w:t>30</w:t>
      </w:r>
      <w:r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7B4C6A">
        <w:rPr>
          <w:rFonts w:ascii="Angsana New" w:hAnsi="Angsana New"/>
          <w:sz w:val="30"/>
          <w:szCs w:val="30"/>
        </w:rPr>
        <w:t>2562</w:t>
      </w:r>
      <w:r w:rsidRPr="007B4C6A">
        <w:rPr>
          <w:rFonts w:ascii="Angsana New" w:hAnsi="Angsana New"/>
          <w:sz w:val="30"/>
          <w:szCs w:val="30"/>
          <w:cs/>
        </w:rPr>
        <w:t xml:space="preserve"> สัญญาสำคัญที่ทำกับบุคคลหรือกิจการที่ไม่เกี่ยวข้องกัน มีดังต่อไปนี้</w:t>
      </w:r>
    </w:p>
    <w:p w14:paraId="4873EC50" w14:textId="77777777" w:rsidR="00530D9E" w:rsidRPr="007B4C6A" w:rsidRDefault="00530D9E" w:rsidP="0053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23D99F2" w14:textId="77777777" w:rsidR="00530D9E" w:rsidRPr="007B4C6A" w:rsidRDefault="00530D9E" w:rsidP="00E07F2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สัญญาเช่าที่ดิน</w:t>
      </w:r>
    </w:p>
    <w:p w14:paraId="3047AD6F" w14:textId="77777777" w:rsidR="00530D9E" w:rsidRPr="007B4C6A" w:rsidRDefault="00530D9E" w:rsidP="00530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0"/>
          <w:szCs w:val="20"/>
        </w:rPr>
      </w:pPr>
    </w:p>
    <w:p w14:paraId="48D550F8" w14:textId="77777777" w:rsidR="00AB4EFB" w:rsidRPr="007B4C6A" w:rsidRDefault="00AB4EFB" w:rsidP="00AB4EFB">
      <w:pPr>
        <w:tabs>
          <w:tab w:val="clear" w:pos="227"/>
          <w:tab w:val="clear" w:pos="454"/>
          <w:tab w:val="clear" w:pos="680"/>
          <w:tab w:val="clear" w:pos="907"/>
          <w:tab w:val="left" w:pos="993"/>
        </w:tabs>
        <w:spacing w:line="240" w:lineRule="auto"/>
        <w:ind w:left="993"/>
        <w:jc w:val="thaiDistribute"/>
        <w:rPr>
          <w:rFonts w:ascii="Angsana New" w:eastAsia="MS Mincho" w:hAnsi="Angsana New"/>
          <w:sz w:val="30"/>
          <w:szCs w:val="30"/>
        </w:rPr>
      </w:pPr>
      <w:r w:rsidRPr="007B4C6A">
        <w:rPr>
          <w:rFonts w:ascii="Angsana New" w:eastAsia="MS Mincho" w:hAnsi="Angsana New"/>
          <w:sz w:val="30"/>
          <w:szCs w:val="30"/>
          <w:cs/>
        </w:rPr>
        <w:t xml:space="preserve">บริษัทและบริษัทย่อยได้ทำสัญญาเช่าที่ดินกับการนิคมอุตสาหกรรมแห่งประเทศไทยรวม </w:t>
      </w:r>
      <w:r w:rsidRPr="007B4C6A">
        <w:rPr>
          <w:rFonts w:ascii="Angsana New" w:eastAsia="MS Mincho" w:hAnsi="Angsana New"/>
          <w:sz w:val="30"/>
          <w:szCs w:val="30"/>
        </w:rPr>
        <w:t xml:space="preserve">6 </w:t>
      </w:r>
      <w:r w:rsidRPr="007B4C6A">
        <w:rPr>
          <w:rFonts w:ascii="Angsana New" w:eastAsia="MS Mincho" w:hAnsi="Angsana New"/>
          <w:sz w:val="30"/>
          <w:szCs w:val="30"/>
          <w:cs/>
        </w:rPr>
        <w:t>ฉบับ เพื่อประกอบกิจการสร้างโรงงานมาตรฐานให้เช่า สัญญาดังกล่าวสรุปได้ดังนี้</w:t>
      </w:r>
    </w:p>
    <w:p w14:paraId="3A90052C" w14:textId="77777777" w:rsidR="00AB4EFB" w:rsidRPr="00D64A2F" w:rsidRDefault="00AB4EFB" w:rsidP="00AB4EFB">
      <w:pPr>
        <w:tabs>
          <w:tab w:val="clear" w:pos="227"/>
          <w:tab w:val="clear" w:pos="454"/>
          <w:tab w:val="clear" w:pos="680"/>
          <w:tab w:val="clear" w:pos="907"/>
          <w:tab w:val="left" w:pos="993"/>
        </w:tabs>
        <w:spacing w:line="240" w:lineRule="auto"/>
        <w:ind w:left="993"/>
        <w:jc w:val="thaiDistribute"/>
        <w:rPr>
          <w:rFonts w:ascii="Angsana New" w:eastAsia="MS Mincho" w:hAnsi="Angsana New"/>
        </w:rPr>
      </w:pPr>
    </w:p>
    <w:tbl>
      <w:tblPr>
        <w:tblW w:w="8759" w:type="dxa"/>
        <w:tblInd w:w="993" w:type="dxa"/>
        <w:tblLook w:val="04A0" w:firstRow="1" w:lastRow="0" w:firstColumn="1" w:lastColumn="0" w:noHBand="0" w:noVBand="1"/>
      </w:tblPr>
      <w:tblGrid>
        <w:gridCol w:w="1524"/>
        <w:gridCol w:w="252"/>
        <w:gridCol w:w="4389"/>
        <w:gridCol w:w="269"/>
        <w:gridCol w:w="1857"/>
        <w:gridCol w:w="468"/>
      </w:tblGrid>
      <w:tr w:rsidR="00AB4EFB" w:rsidRPr="007B4C6A" w14:paraId="19587F2A" w14:textId="77777777" w:rsidTr="00AB4EFB"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422342F9" w14:textId="77777777" w:rsidR="00AB4EFB" w:rsidRPr="007B4C6A" w:rsidRDefault="00AB4EFB" w:rsidP="00781BA1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สัญญาเลขที่</w:t>
            </w:r>
          </w:p>
        </w:tc>
        <w:tc>
          <w:tcPr>
            <w:tcW w:w="252" w:type="dxa"/>
            <w:shd w:val="clear" w:color="auto" w:fill="auto"/>
          </w:tcPr>
          <w:p w14:paraId="5DCD2A10" w14:textId="77777777" w:rsidR="00AB4EFB" w:rsidRPr="007B4C6A" w:rsidRDefault="00AB4EFB" w:rsidP="00781BA1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auto"/>
          </w:tcPr>
          <w:p w14:paraId="22D39F53" w14:textId="77777777" w:rsidR="00AB4EFB" w:rsidRPr="007B4C6A" w:rsidRDefault="00AB4EFB" w:rsidP="00781BA1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269" w:type="dxa"/>
            <w:shd w:val="clear" w:color="auto" w:fill="auto"/>
          </w:tcPr>
          <w:p w14:paraId="2B940221" w14:textId="77777777" w:rsidR="00AB4EFB" w:rsidRPr="007B4C6A" w:rsidRDefault="00AB4EFB" w:rsidP="00781BA1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682270B2" w14:textId="77777777" w:rsidR="00AB4EFB" w:rsidRPr="007B4C6A" w:rsidRDefault="00AB4EFB" w:rsidP="00781BA1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อัตราค่าเช่า</w:t>
            </w:r>
          </w:p>
        </w:tc>
        <w:tc>
          <w:tcPr>
            <w:tcW w:w="468" w:type="dxa"/>
            <w:shd w:val="clear" w:color="auto" w:fill="auto"/>
          </w:tcPr>
          <w:p w14:paraId="0C4A4C29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4EFB" w:rsidRPr="007B4C6A" w14:paraId="600D267E" w14:textId="77777777" w:rsidTr="00AB4EFB"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31F8F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B4C6A">
              <w:rPr>
                <w:rFonts w:ascii="Angsana New" w:hAnsi="Angsana New"/>
                <w:sz w:val="30"/>
                <w:szCs w:val="30"/>
              </w:rPr>
              <w:t>2538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-นฉ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FAE9EB8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BD6BB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2538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B4C6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6398E43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38160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70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ล้านบาทต่อปี</w:t>
            </w:r>
          </w:p>
        </w:tc>
        <w:tc>
          <w:tcPr>
            <w:tcW w:w="468" w:type="dxa"/>
            <w:shd w:val="clear" w:color="auto" w:fill="auto"/>
          </w:tcPr>
          <w:p w14:paraId="6C56FBF7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(ก)</w:t>
            </w:r>
          </w:p>
        </w:tc>
      </w:tr>
      <w:tr w:rsidR="00AB4EFB" w:rsidRPr="007B4C6A" w14:paraId="5D3B8301" w14:textId="77777777" w:rsidTr="00AB4EFB">
        <w:tc>
          <w:tcPr>
            <w:tcW w:w="1524" w:type="dxa"/>
            <w:shd w:val="clear" w:color="auto" w:fill="auto"/>
            <w:vAlign w:val="bottom"/>
          </w:tcPr>
          <w:p w14:paraId="738AA209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14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B4C6A">
              <w:rPr>
                <w:rFonts w:ascii="Angsana New" w:hAnsi="Angsana New"/>
                <w:sz w:val="30"/>
                <w:szCs w:val="30"/>
              </w:rPr>
              <w:t>2540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-นฉ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877338C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00015A81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 2540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7B4C6A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F9B5C5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  <w:vAlign w:val="bottom"/>
          </w:tcPr>
          <w:p w14:paraId="5CBF152B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66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ล้านบาทต่อปี</w:t>
            </w:r>
          </w:p>
        </w:tc>
        <w:tc>
          <w:tcPr>
            <w:tcW w:w="468" w:type="dxa"/>
            <w:shd w:val="clear" w:color="auto" w:fill="auto"/>
          </w:tcPr>
          <w:p w14:paraId="299BE8B7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(ก)</w:t>
            </w:r>
          </w:p>
        </w:tc>
      </w:tr>
      <w:tr w:rsidR="00AB4EFB" w:rsidRPr="007B4C6A" w14:paraId="6582089D" w14:textId="77777777" w:rsidTr="00AB4EFB">
        <w:tc>
          <w:tcPr>
            <w:tcW w:w="1524" w:type="dxa"/>
            <w:shd w:val="clear" w:color="auto" w:fill="auto"/>
            <w:vAlign w:val="bottom"/>
          </w:tcPr>
          <w:p w14:paraId="4F1DA4FD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8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B4C6A">
              <w:rPr>
                <w:rFonts w:ascii="Angsana New" w:hAnsi="Angsana New"/>
                <w:sz w:val="30"/>
                <w:szCs w:val="30"/>
              </w:rPr>
              <w:t>2542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-นฉ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F4F5FC4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6319C495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2542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7B4C6A">
              <w:rPr>
                <w:rFonts w:ascii="Angsana New" w:hAnsi="Angsana New"/>
                <w:sz w:val="30"/>
                <w:szCs w:val="30"/>
              </w:rPr>
              <w:t>2572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9774EC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  <w:vAlign w:val="bottom"/>
          </w:tcPr>
          <w:p w14:paraId="436D780C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ล้านบาทต่อปี</w:t>
            </w:r>
          </w:p>
        </w:tc>
        <w:tc>
          <w:tcPr>
            <w:tcW w:w="468" w:type="dxa"/>
            <w:shd w:val="clear" w:color="auto" w:fill="auto"/>
          </w:tcPr>
          <w:p w14:paraId="59A33701" w14:textId="77777777" w:rsidR="00AB4EFB" w:rsidRPr="007B4C6A" w:rsidRDefault="00AB4EFB" w:rsidP="00781BA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(ก)</w:t>
            </w:r>
          </w:p>
        </w:tc>
      </w:tr>
      <w:tr w:rsidR="006A1C1D" w:rsidRPr="007B4C6A" w14:paraId="3414BDE8" w14:textId="77777777" w:rsidTr="00AB4EFB">
        <w:tc>
          <w:tcPr>
            <w:tcW w:w="1524" w:type="dxa"/>
            <w:shd w:val="clear" w:color="auto" w:fill="auto"/>
            <w:vAlign w:val="bottom"/>
          </w:tcPr>
          <w:p w14:paraId="4891546A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นฉ </w:t>
            </w:r>
            <w:r w:rsidRPr="007B4C6A">
              <w:rPr>
                <w:rFonts w:ascii="Angsana New" w:hAnsi="Angsana New"/>
                <w:sz w:val="30"/>
                <w:szCs w:val="30"/>
              </w:rPr>
              <w:t>001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603722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282FD7EA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B4C6A">
              <w:rPr>
                <w:rFonts w:ascii="Angsana New" w:hAnsi="Angsana New"/>
                <w:sz w:val="30"/>
                <w:szCs w:val="30"/>
              </w:rPr>
              <w:t>2591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7AE733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  <w:vAlign w:val="bottom"/>
          </w:tcPr>
          <w:p w14:paraId="5C047C66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ล้านบาทต่อปี</w:t>
            </w:r>
          </w:p>
        </w:tc>
        <w:tc>
          <w:tcPr>
            <w:tcW w:w="468" w:type="dxa"/>
            <w:shd w:val="clear" w:color="auto" w:fill="auto"/>
          </w:tcPr>
          <w:p w14:paraId="33252BF9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(ข)</w:t>
            </w:r>
          </w:p>
        </w:tc>
      </w:tr>
      <w:tr w:rsidR="006A1C1D" w:rsidRPr="007B4C6A" w14:paraId="4A748F55" w14:textId="77777777" w:rsidTr="00AB4EFB">
        <w:tc>
          <w:tcPr>
            <w:tcW w:w="1524" w:type="dxa"/>
            <w:shd w:val="clear" w:color="auto" w:fill="auto"/>
            <w:vAlign w:val="bottom"/>
          </w:tcPr>
          <w:p w14:paraId="1AC64DF1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นฉ </w:t>
            </w:r>
            <w:r w:rsidRPr="007B4C6A">
              <w:rPr>
                <w:rFonts w:ascii="Angsana New" w:hAnsi="Angsana New"/>
                <w:sz w:val="30"/>
                <w:szCs w:val="30"/>
              </w:rPr>
              <w:t>002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4A8D62A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1C2CEB44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B4C6A">
              <w:rPr>
                <w:rFonts w:ascii="Angsana New" w:hAnsi="Angsana New"/>
                <w:sz w:val="30"/>
                <w:szCs w:val="30"/>
              </w:rPr>
              <w:t>2591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24A59A9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  <w:vAlign w:val="bottom"/>
          </w:tcPr>
          <w:p w14:paraId="795E6695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ล้านบาทต่อปี</w:t>
            </w:r>
          </w:p>
        </w:tc>
        <w:tc>
          <w:tcPr>
            <w:tcW w:w="468" w:type="dxa"/>
            <w:shd w:val="clear" w:color="auto" w:fill="auto"/>
          </w:tcPr>
          <w:p w14:paraId="35925931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(ข)</w:t>
            </w:r>
          </w:p>
        </w:tc>
      </w:tr>
      <w:tr w:rsidR="006A1C1D" w:rsidRPr="007B4C6A" w14:paraId="7C59C166" w14:textId="77777777" w:rsidTr="00AB4EFB">
        <w:tc>
          <w:tcPr>
            <w:tcW w:w="1524" w:type="dxa"/>
            <w:shd w:val="clear" w:color="auto" w:fill="auto"/>
            <w:vAlign w:val="bottom"/>
          </w:tcPr>
          <w:p w14:paraId="74AB843F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นฉ </w:t>
            </w:r>
            <w:r w:rsidRPr="007B4C6A">
              <w:rPr>
                <w:rFonts w:ascii="Angsana New" w:hAnsi="Angsana New"/>
                <w:sz w:val="30"/>
                <w:szCs w:val="30"/>
              </w:rPr>
              <w:t>003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B4C6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FD52F4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7B645465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B4C6A">
              <w:rPr>
                <w:rFonts w:ascii="Angsana New" w:hAnsi="Angsana New"/>
                <w:sz w:val="30"/>
                <w:szCs w:val="30"/>
              </w:rPr>
              <w:t>2591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306AD56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  <w:vAlign w:val="bottom"/>
          </w:tcPr>
          <w:p w14:paraId="4234A5D1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8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82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ล้านบาทต่อปี</w:t>
            </w:r>
          </w:p>
        </w:tc>
        <w:tc>
          <w:tcPr>
            <w:tcW w:w="468" w:type="dxa"/>
            <w:shd w:val="clear" w:color="auto" w:fill="auto"/>
          </w:tcPr>
          <w:p w14:paraId="78CA1A24" w14:textId="77777777" w:rsidR="006A1C1D" w:rsidRPr="007B4C6A" w:rsidRDefault="006A1C1D" w:rsidP="006A1C1D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(ข)</w:t>
            </w:r>
          </w:p>
        </w:tc>
      </w:tr>
    </w:tbl>
    <w:p w14:paraId="1A5D5CAB" w14:textId="77777777" w:rsidR="00AB4EFB" w:rsidRPr="00D64A2F" w:rsidRDefault="00AB4EFB" w:rsidP="00AB4EFB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</w:rPr>
      </w:pPr>
    </w:p>
    <w:p w14:paraId="0AB8D448" w14:textId="77777777" w:rsidR="00AB4EFB" w:rsidRPr="007B4C6A" w:rsidRDefault="00AB4EFB" w:rsidP="00AB4EFB">
      <w:pPr>
        <w:tabs>
          <w:tab w:val="clear" w:pos="227"/>
          <w:tab w:val="clear" w:pos="907"/>
        </w:tabs>
        <w:spacing w:line="240" w:lineRule="auto"/>
        <w:ind w:left="540" w:firstLine="453"/>
        <w:jc w:val="thaiDistribute"/>
        <w:rPr>
          <w:rFonts w:ascii="Angsana New" w:eastAsia="MS Mincho" w:hAnsi="Angsana New"/>
          <w:sz w:val="30"/>
          <w:szCs w:val="30"/>
        </w:rPr>
      </w:pPr>
      <w:r w:rsidRPr="007B4C6A">
        <w:rPr>
          <w:rFonts w:ascii="Angsana New" w:eastAsia="MS Mincho" w:hAnsi="Angsana New"/>
          <w:sz w:val="30"/>
          <w:szCs w:val="30"/>
          <w:cs/>
        </w:rPr>
        <w:t xml:space="preserve">(ก) ค่าเช่าจะถูกปรับเพิ่มทุกๆ </w:t>
      </w:r>
      <w:r w:rsidRPr="007B4C6A">
        <w:rPr>
          <w:rFonts w:ascii="Angsana New" w:eastAsia="MS Mincho" w:hAnsi="Angsana New"/>
          <w:sz w:val="30"/>
          <w:szCs w:val="30"/>
        </w:rPr>
        <w:t>10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ปี ในอัตราไม่เกินร้อยละ </w:t>
      </w:r>
      <w:r w:rsidRPr="007B4C6A">
        <w:rPr>
          <w:rFonts w:ascii="Angsana New" w:eastAsia="MS Mincho" w:hAnsi="Angsana New"/>
          <w:sz w:val="30"/>
          <w:szCs w:val="30"/>
        </w:rPr>
        <w:t>10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ของค่าเช่าเดิม</w:t>
      </w:r>
    </w:p>
    <w:p w14:paraId="6FB47E8F" w14:textId="77777777" w:rsidR="00997926" w:rsidRPr="007B4C6A" w:rsidRDefault="00997926" w:rsidP="00997926">
      <w:pPr>
        <w:tabs>
          <w:tab w:val="clear" w:pos="227"/>
          <w:tab w:val="clear" w:pos="907"/>
        </w:tabs>
        <w:spacing w:line="240" w:lineRule="auto"/>
        <w:ind w:left="540" w:firstLine="453"/>
        <w:jc w:val="thaiDistribute"/>
        <w:rPr>
          <w:rFonts w:ascii="Angsana New" w:eastAsia="MS Mincho" w:hAnsi="Angsana New"/>
          <w:sz w:val="30"/>
          <w:szCs w:val="30"/>
        </w:rPr>
      </w:pPr>
      <w:r w:rsidRPr="007B4C6A">
        <w:rPr>
          <w:rFonts w:ascii="Angsana New" w:eastAsia="MS Mincho" w:hAnsi="Angsana New"/>
          <w:sz w:val="30"/>
          <w:szCs w:val="30"/>
          <w:cs/>
        </w:rPr>
        <w:t>(ข) ค่าเช่าจะถูกปรับเพิ่มตามประกาศที่ผู้เช่ากำหนด</w:t>
      </w:r>
    </w:p>
    <w:p w14:paraId="7A681AD3" w14:textId="77777777" w:rsidR="00AB4EFB" w:rsidRPr="00D64A2F" w:rsidRDefault="00AB4EFB" w:rsidP="00AB4EFB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</w:rPr>
      </w:pPr>
    </w:p>
    <w:p w14:paraId="06D9F9A1" w14:textId="7DF73C2A" w:rsidR="00530D9E" w:rsidRPr="007B4C6A" w:rsidRDefault="00535DE1" w:rsidP="00530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GOLD </w:t>
      </w:r>
      <w:r w:rsidR="00530D9E" w:rsidRPr="007B4C6A">
        <w:rPr>
          <w:rFonts w:ascii="Angsana New" w:hAnsi="Angsana New"/>
          <w:sz w:val="30"/>
          <w:szCs w:val="30"/>
          <w:cs/>
        </w:rPr>
        <w:t>และบริษัทย่อย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 xml:space="preserve">GOLD </w:t>
      </w:r>
      <w:r w:rsidR="00530D9E" w:rsidRPr="007B4C6A">
        <w:rPr>
          <w:rFonts w:ascii="Angsana New" w:hAnsi="Angsana New"/>
          <w:sz w:val="30"/>
          <w:szCs w:val="30"/>
          <w:cs/>
        </w:rPr>
        <w:t>ได้ทำสัญญาเช่าที่ดินเพื่อการพัฒนาโคร</w:t>
      </w:r>
      <w:r>
        <w:rPr>
          <w:rFonts w:ascii="Angsana New" w:hAnsi="Angsana New" w:hint="cs"/>
          <w:sz w:val="30"/>
          <w:szCs w:val="30"/>
          <w:cs/>
        </w:rPr>
        <w:t>ง</w:t>
      </w:r>
      <w:r w:rsidR="00530D9E" w:rsidRPr="007B4C6A">
        <w:rPr>
          <w:rFonts w:ascii="Angsana New" w:hAnsi="Angsana New"/>
          <w:sz w:val="30"/>
          <w:szCs w:val="30"/>
          <w:cs/>
        </w:rPr>
        <w:t xml:space="preserve">การอสังหาริมทรัพย์หลายสัญญา โดยสัญญามีระยะเวลาตั้งแต่ </w:t>
      </w:r>
      <w:r w:rsidR="00530D9E" w:rsidRPr="007B4C6A">
        <w:rPr>
          <w:rFonts w:ascii="Angsana New" w:hAnsi="Angsana New"/>
          <w:sz w:val="30"/>
          <w:szCs w:val="30"/>
        </w:rPr>
        <w:t xml:space="preserve">27 </w:t>
      </w:r>
      <w:r w:rsidR="00530D9E" w:rsidRPr="007B4C6A">
        <w:rPr>
          <w:rFonts w:ascii="Angsana New" w:hAnsi="Angsana New"/>
          <w:sz w:val="30"/>
          <w:szCs w:val="30"/>
          <w:cs/>
        </w:rPr>
        <w:t xml:space="preserve">ปี ถึง </w:t>
      </w:r>
      <w:r w:rsidR="00530D9E" w:rsidRPr="007B4C6A">
        <w:rPr>
          <w:rFonts w:ascii="Angsana New" w:hAnsi="Angsana New"/>
          <w:sz w:val="30"/>
          <w:szCs w:val="30"/>
        </w:rPr>
        <w:t xml:space="preserve">34 </w:t>
      </w:r>
      <w:r w:rsidR="00530D9E" w:rsidRPr="007B4C6A">
        <w:rPr>
          <w:rFonts w:ascii="Angsana New" w:hAnsi="Angsana New"/>
          <w:sz w:val="30"/>
          <w:szCs w:val="30"/>
          <w:cs/>
        </w:rPr>
        <w:t xml:space="preserve">ปี สิ้นสุดปี </w:t>
      </w:r>
      <w:r w:rsidR="00530D9E" w:rsidRPr="007B4C6A">
        <w:rPr>
          <w:rFonts w:ascii="Angsana New" w:hAnsi="Angsana New"/>
          <w:sz w:val="30"/>
          <w:szCs w:val="30"/>
        </w:rPr>
        <w:t xml:space="preserve">2590 </w:t>
      </w:r>
      <w:r w:rsidR="00530D9E" w:rsidRPr="007B4C6A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/>
          <w:sz w:val="30"/>
          <w:szCs w:val="30"/>
        </w:rPr>
        <w:t xml:space="preserve"> GOLD </w:t>
      </w:r>
      <w:r w:rsidR="00530D9E" w:rsidRPr="007B4C6A">
        <w:rPr>
          <w:rFonts w:ascii="Angsana New" w:hAnsi="Angsana New"/>
          <w:sz w:val="30"/>
          <w:szCs w:val="30"/>
          <w:cs/>
        </w:rPr>
        <w:t>และบริษัทย่อย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>GOLD</w:t>
      </w:r>
      <w:r w:rsidR="00530D9E" w:rsidRPr="007B4C6A">
        <w:rPr>
          <w:rFonts w:ascii="Angsana New" w:hAnsi="Angsana New"/>
          <w:sz w:val="30"/>
          <w:szCs w:val="30"/>
          <w:cs/>
        </w:rPr>
        <w:t>ดังกล่าวจะต้องปฏิบัติตามข้อกำหนดและเงื่อนไขที่ระบุไว้ในสัญญา</w:t>
      </w:r>
    </w:p>
    <w:p w14:paraId="734A5B65" w14:textId="77777777" w:rsidR="00530D9E" w:rsidRPr="007B4C6A" w:rsidRDefault="00530D9E" w:rsidP="00530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Cs w:val="18"/>
          <w:cs/>
        </w:rPr>
      </w:pPr>
    </w:p>
    <w:p w14:paraId="06A11D98" w14:textId="2B27C784" w:rsidR="00530D9E" w:rsidRPr="007B4C6A" w:rsidRDefault="00530D9E" w:rsidP="00D910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B4C6A">
        <w:rPr>
          <w:rFonts w:ascii="Angsana New" w:hAnsi="Angsana New"/>
          <w:sz w:val="30"/>
          <w:szCs w:val="30"/>
        </w:rPr>
        <w:t xml:space="preserve">30 </w:t>
      </w:r>
      <w:r w:rsidRPr="007B4C6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B4C6A">
        <w:rPr>
          <w:rFonts w:ascii="Angsana New" w:hAnsi="Angsana New"/>
          <w:sz w:val="30"/>
          <w:szCs w:val="30"/>
        </w:rPr>
        <w:t>256</w:t>
      </w:r>
      <w:r w:rsidR="00D910DD" w:rsidRPr="007B4C6A">
        <w:rPr>
          <w:rFonts w:ascii="Angsana New" w:hAnsi="Angsana New"/>
          <w:sz w:val="30"/>
          <w:szCs w:val="30"/>
        </w:rPr>
        <w:t>2</w:t>
      </w:r>
      <w:r w:rsidRPr="007B4C6A">
        <w:rPr>
          <w:rFonts w:ascii="Angsana New" w:hAnsi="Angsana New"/>
          <w:sz w:val="30"/>
          <w:szCs w:val="30"/>
          <w:cs/>
        </w:rPr>
        <w:t xml:space="preserve"> ภาระผูกพันค่าเช่าที่ดินของ</w:t>
      </w:r>
      <w:r w:rsidR="00535DE1">
        <w:rPr>
          <w:rFonts w:ascii="Angsana New" w:hAnsi="Angsana New"/>
          <w:sz w:val="30"/>
          <w:szCs w:val="30"/>
        </w:rPr>
        <w:t xml:space="preserve"> GOLD </w:t>
      </w:r>
      <w:r w:rsidRPr="007B4C6A">
        <w:rPr>
          <w:rFonts w:ascii="Angsana New" w:hAnsi="Angsana New"/>
          <w:sz w:val="30"/>
          <w:szCs w:val="30"/>
          <w:cs/>
        </w:rPr>
        <w:t>และบริษัทย่อย</w:t>
      </w:r>
      <w:r w:rsidR="00535DE1">
        <w:rPr>
          <w:rFonts w:ascii="Angsana New" w:hAnsi="Angsana New" w:hint="cs"/>
          <w:sz w:val="30"/>
          <w:szCs w:val="30"/>
          <w:cs/>
        </w:rPr>
        <w:t xml:space="preserve">ของ </w:t>
      </w:r>
      <w:r w:rsidR="00535DE1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>ในอนาคต มีดังนี้</w:t>
      </w:r>
    </w:p>
    <w:p w14:paraId="6DF8F2E8" w14:textId="77777777" w:rsidR="00530D9E" w:rsidRPr="00D64A2F" w:rsidRDefault="00530D9E" w:rsidP="00530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Cs w:val="18"/>
        </w:rPr>
      </w:pPr>
    </w:p>
    <w:tbl>
      <w:tblPr>
        <w:tblW w:w="8702" w:type="dxa"/>
        <w:tblInd w:w="900" w:type="dxa"/>
        <w:tblLook w:val="01E0" w:firstRow="1" w:lastRow="1" w:firstColumn="1" w:lastColumn="1" w:noHBand="0" w:noVBand="0"/>
      </w:tblPr>
      <w:tblGrid>
        <w:gridCol w:w="2952"/>
        <w:gridCol w:w="1356"/>
        <w:gridCol w:w="262"/>
        <w:gridCol w:w="1250"/>
        <w:gridCol w:w="262"/>
        <w:gridCol w:w="1130"/>
        <w:gridCol w:w="262"/>
        <w:gridCol w:w="1228"/>
      </w:tblGrid>
      <w:tr w:rsidR="00530D9E" w:rsidRPr="007B4C6A" w14:paraId="7E387FFF" w14:textId="77777777" w:rsidTr="00D64A2F">
        <w:trPr>
          <w:trHeight w:val="902"/>
        </w:trPr>
        <w:tc>
          <w:tcPr>
            <w:tcW w:w="2952" w:type="dxa"/>
          </w:tcPr>
          <w:p w14:paraId="028BB24F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44443646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14:paraId="07E2F068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สาทร สแควร์ และ ดับบลิว โฮเต็ล แบงคอก</w:t>
            </w:r>
          </w:p>
        </w:tc>
        <w:tc>
          <w:tcPr>
            <w:tcW w:w="262" w:type="dxa"/>
            <w:vAlign w:val="bottom"/>
          </w:tcPr>
          <w:p w14:paraId="282D6926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vAlign w:val="bottom"/>
          </w:tcPr>
          <w:p w14:paraId="7127A673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14:paraId="19298D34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เอฟ วาย ไอ</w:t>
            </w:r>
          </w:p>
          <w:p w14:paraId="6A1ACE71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เซ็นเตอร์</w:t>
            </w:r>
          </w:p>
        </w:tc>
        <w:tc>
          <w:tcPr>
            <w:tcW w:w="262" w:type="dxa"/>
            <w:vAlign w:val="bottom"/>
          </w:tcPr>
          <w:p w14:paraId="216EBAFD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vAlign w:val="bottom"/>
          </w:tcPr>
          <w:p w14:paraId="30085201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โครงการโกลเด้น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br/>
              <w:t>แลนด์ บิวดิ้ง</w:t>
            </w:r>
          </w:p>
        </w:tc>
        <w:tc>
          <w:tcPr>
            <w:tcW w:w="262" w:type="dxa"/>
            <w:vAlign w:val="bottom"/>
          </w:tcPr>
          <w:p w14:paraId="4A3EBEE3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642DF217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AD3E36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30D9E" w:rsidRPr="007B4C6A" w14:paraId="5405B000" w14:textId="77777777" w:rsidTr="00D64A2F">
        <w:trPr>
          <w:trHeight w:val="407"/>
        </w:trPr>
        <w:tc>
          <w:tcPr>
            <w:tcW w:w="2952" w:type="dxa"/>
          </w:tcPr>
          <w:p w14:paraId="5893466E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0" w:type="dxa"/>
            <w:gridSpan w:val="7"/>
          </w:tcPr>
          <w:p w14:paraId="2501E046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30D9E" w:rsidRPr="007B4C6A" w14:paraId="43912D36" w14:textId="77777777" w:rsidTr="00D64A2F">
        <w:tc>
          <w:tcPr>
            <w:tcW w:w="2952" w:type="dxa"/>
          </w:tcPr>
          <w:p w14:paraId="793DD048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6" w:type="dxa"/>
          </w:tcPr>
          <w:p w14:paraId="536C43A8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2" w:type="dxa"/>
          </w:tcPr>
          <w:p w14:paraId="7B6C5447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05EA163E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62" w:type="dxa"/>
          </w:tcPr>
          <w:p w14:paraId="0063F21D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54BEEBF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1D12CF4F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75A7DB33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7</w:t>
            </w:r>
            <w:r w:rsidR="00CC1385"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30D9E" w:rsidRPr="007B4C6A" w14:paraId="5B5221A0" w14:textId="77777777" w:rsidTr="00D64A2F">
        <w:tc>
          <w:tcPr>
            <w:tcW w:w="2952" w:type="dxa"/>
          </w:tcPr>
          <w:p w14:paraId="338049DC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แต่ภายใน </w:t>
            </w:r>
            <w:r w:rsidRPr="007B4C6A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6" w:type="dxa"/>
          </w:tcPr>
          <w:p w14:paraId="5B9E3D36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62" w:type="dxa"/>
          </w:tcPr>
          <w:p w14:paraId="609F149C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51E69643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9</w:t>
            </w:r>
            <w:r w:rsidR="00CC1385" w:rsidRPr="007B4C6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161F7045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14:paraId="4F22B812" w14:textId="77777777" w:rsidR="00530D9E" w:rsidRPr="007B4C6A" w:rsidRDefault="00122BF7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2" w:type="dxa"/>
          </w:tcPr>
          <w:p w14:paraId="01FC5C71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972FC9E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30</w:t>
            </w:r>
            <w:r w:rsidR="00CC1385" w:rsidRPr="007B4C6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30D9E" w:rsidRPr="007B4C6A" w14:paraId="733DE0D2" w14:textId="77777777" w:rsidTr="00D64A2F">
        <w:tc>
          <w:tcPr>
            <w:tcW w:w="2952" w:type="dxa"/>
          </w:tcPr>
          <w:p w14:paraId="78E0DB00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Pr="007B4C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53E9412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62" w:type="dxa"/>
          </w:tcPr>
          <w:p w14:paraId="2CC36728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F594398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62" w:type="dxa"/>
          </w:tcPr>
          <w:p w14:paraId="7E8304CB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35BD324" w14:textId="77777777" w:rsidR="00530D9E" w:rsidRPr="007B4C6A" w:rsidRDefault="00122BF7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74BFB510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79920E5C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1,624</w:t>
            </w:r>
          </w:p>
        </w:tc>
      </w:tr>
      <w:tr w:rsidR="00530D9E" w:rsidRPr="007B4C6A" w14:paraId="4524E021" w14:textId="77777777" w:rsidTr="00D64A2F">
        <w:tc>
          <w:tcPr>
            <w:tcW w:w="2952" w:type="dxa"/>
          </w:tcPr>
          <w:p w14:paraId="27E6CCCE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5C4BBFB2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1,050</w:t>
            </w:r>
          </w:p>
        </w:tc>
        <w:tc>
          <w:tcPr>
            <w:tcW w:w="262" w:type="dxa"/>
          </w:tcPr>
          <w:p w14:paraId="6105E6BB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3A717052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CC1385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2CEED235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6102FB9E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C1385" w:rsidRPr="007B4C6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2" w:type="dxa"/>
          </w:tcPr>
          <w:p w14:paraId="4A7BB75C" w14:textId="77777777" w:rsidR="00530D9E" w:rsidRPr="007B4C6A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073631E5" w14:textId="77777777" w:rsidR="00530D9E" w:rsidRPr="007B4C6A" w:rsidRDefault="00122BF7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</w:rPr>
              <w:t>2,009</w:t>
            </w:r>
          </w:p>
        </w:tc>
      </w:tr>
    </w:tbl>
    <w:p w14:paraId="32B725D6" w14:textId="32FD71E0" w:rsidR="00530D9E" w:rsidRDefault="00530D9E" w:rsidP="0053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006748B" w14:textId="77777777" w:rsidR="00B2123E" w:rsidRPr="007B4C6A" w:rsidRDefault="00B2123E" w:rsidP="0053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37334009" w14:textId="77777777" w:rsidR="00530D9E" w:rsidRPr="007B4C6A" w:rsidRDefault="00530D9E" w:rsidP="00E07F2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สัญญาเช่าอุปกรณ์สำนักงาน</w:t>
      </w:r>
    </w:p>
    <w:p w14:paraId="442C6313" w14:textId="77777777" w:rsidR="00530D9E" w:rsidRPr="00D64A2F" w:rsidRDefault="00530D9E" w:rsidP="00530D9E">
      <w:pPr>
        <w:tabs>
          <w:tab w:val="clear" w:pos="227"/>
          <w:tab w:val="clear" w:pos="454"/>
          <w:tab w:val="clear" w:pos="680"/>
          <w:tab w:val="left" w:pos="990"/>
        </w:tabs>
        <w:ind w:left="450"/>
        <w:jc w:val="thaiDistribute"/>
        <w:rPr>
          <w:rFonts w:ascii="Angsana New" w:hAnsi="Angsana New"/>
          <w:sz w:val="20"/>
          <w:szCs w:val="20"/>
        </w:rPr>
      </w:pPr>
    </w:p>
    <w:p w14:paraId="75E1A684" w14:textId="77777777" w:rsidR="00530D9E" w:rsidRPr="007B4C6A" w:rsidRDefault="00530D9E" w:rsidP="00530D9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B4C6A">
        <w:rPr>
          <w:rFonts w:ascii="Angsana New" w:hAnsi="Angsana New"/>
          <w:sz w:val="30"/>
          <w:szCs w:val="30"/>
        </w:rPr>
        <w:t xml:space="preserve">30 </w:t>
      </w:r>
      <w:r w:rsidRPr="007B4C6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B4C6A">
        <w:rPr>
          <w:rFonts w:ascii="Angsana New" w:hAnsi="Angsana New"/>
          <w:sz w:val="30"/>
          <w:szCs w:val="30"/>
        </w:rPr>
        <w:t>256</w:t>
      </w:r>
      <w:r w:rsidR="00FA14DC" w:rsidRPr="007B4C6A">
        <w:rPr>
          <w:rFonts w:ascii="Angsana New" w:hAnsi="Angsana New"/>
          <w:sz w:val="30"/>
          <w:szCs w:val="30"/>
        </w:rPr>
        <w:t>2</w:t>
      </w:r>
      <w:r w:rsidRPr="007B4C6A">
        <w:rPr>
          <w:rFonts w:ascii="Angsana New" w:hAnsi="Angsana New"/>
          <w:sz w:val="30"/>
          <w:szCs w:val="30"/>
          <w:cs/>
        </w:rPr>
        <w:t xml:space="preserve"> กลุ่มบริษัทมีสัญญาเช่าดำเนินงานหลายฉบับเพื่อเช่าอุปกรณ์สำนักงาน โดยสัญญามีระยะเวลาตั้งแต่ </w:t>
      </w:r>
      <w:r w:rsidRPr="007B4C6A">
        <w:rPr>
          <w:rFonts w:ascii="Angsana New" w:hAnsi="Angsana New"/>
          <w:sz w:val="30"/>
          <w:szCs w:val="30"/>
        </w:rPr>
        <w:t>1</w:t>
      </w:r>
      <w:r w:rsidRPr="007B4C6A">
        <w:rPr>
          <w:rFonts w:ascii="Angsana New" w:hAnsi="Angsana New"/>
          <w:sz w:val="30"/>
          <w:szCs w:val="30"/>
          <w:cs/>
        </w:rPr>
        <w:t xml:space="preserve"> ปี ถึง </w:t>
      </w:r>
      <w:r w:rsidRPr="007B4C6A">
        <w:rPr>
          <w:rFonts w:ascii="Angsana New" w:hAnsi="Angsana New"/>
          <w:sz w:val="30"/>
          <w:szCs w:val="30"/>
        </w:rPr>
        <w:t>5</w:t>
      </w:r>
      <w:r w:rsidRPr="007B4C6A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ตามเงื่อนไขที่กำหนดในสัญญาแต่ละปีซึ่งจะสิ้นสุดในเดือนต่างๆจนถึงเดือนธันวาคม </w:t>
      </w:r>
      <w:r w:rsidRPr="007B4C6A">
        <w:rPr>
          <w:rFonts w:ascii="Angsana New" w:hAnsi="Angsana New"/>
          <w:sz w:val="30"/>
          <w:szCs w:val="30"/>
        </w:rPr>
        <w:t>2565</w:t>
      </w:r>
    </w:p>
    <w:p w14:paraId="6CBE1541" w14:textId="77777777" w:rsidR="00530D9E" w:rsidRPr="00D64A2F" w:rsidRDefault="00530D9E" w:rsidP="00530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14:paraId="53424FD4" w14:textId="77777777" w:rsidR="00530D9E" w:rsidRPr="007B4C6A" w:rsidRDefault="00530D9E" w:rsidP="00E07F2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สัญญาบริหารโครงการ</w:t>
      </w:r>
    </w:p>
    <w:p w14:paraId="31FD638A" w14:textId="77777777" w:rsidR="00530D9E" w:rsidRPr="007B4C6A" w:rsidRDefault="00530D9E" w:rsidP="0053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0E071B5" w14:textId="4D58BB9F" w:rsidR="00530D9E" w:rsidRPr="007B4C6A" w:rsidRDefault="00535DE1" w:rsidP="00530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GOLD </w:t>
      </w:r>
      <w:r w:rsidR="00530D9E" w:rsidRPr="007B4C6A">
        <w:rPr>
          <w:rFonts w:ascii="Angsana New" w:hAnsi="Angsana New"/>
          <w:sz w:val="30"/>
          <w:szCs w:val="30"/>
          <w:cs/>
        </w:rPr>
        <w:t xml:space="preserve">ได้เข้าทำสัญญาจ้างบริหารโครงการอาคารเพื่อการพาณิชย์ มีกำหนด </w:t>
      </w:r>
      <w:r w:rsidR="00530D9E" w:rsidRPr="007B4C6A">
        <w:rPr>
          <w:rFonts w:ascii="Angsana New" w:hAnsi="Angsana New"/>
          <w:sz w:val="30"/>
          <w:szCs w:val="30"/>
        </w:rPr>
        <w:t xml:space="preserve">3 </w:t>
      </w:r>
      <w:r w:rsidR="00530D9E" w:rsidRPr="007B4C6A">
        <w:rPr>
          <w:rFonts w:ascii="Angsana New" w:hAnsi="Angsana New"/>
          <w:sz w:val="30"/>
          <w:szCs w:val="30"/>
          <w:cs/>
        </w:rPr>
        <w:t>ปี สิ้นสุดวันที่</w:t>
      </w:r>
      <w:r w:rsidR="00530D9E" w:rsidRPr="007B4C6A">
        <w:rPr>
          <w:rFonts w:ascii="Angsana New" w:hAnsi="Angsana New"/>
          <w:sz w:val="30"/>
          <w:szCs w:val="30"/>
        </w:rPr>
        <w:t xml:space="preserve"> 31 </w:t>
      </w:r>
      <w:r w:rsidR="00530D9E" w:rsidRPr="007B4C6A">
        <w:rPr>
          <w:rFonts w:ascii="Angsana New" w:hAnsi="Angsana New"/>
          <w:sz w:val="30"/>
          <w:szCs w:val="30"/>
          <w:cs/>
        </w:rPr>
        <w:t xml:space="preserve">ตุลาคม </w:t>
      </w:r>
      <w:r w:rsidR="00530D9E" w:rsidRPr="007B4C6A">
        <w:rPr>
          <w:rFonts w:ascii="Angsana New" w:hAnsi="Angsana New"/>
          <w:sz w:val="30"/>
          <w:szCs w:val="30"/>
        </w:rPr>
        <w:t>256</w:t>
      </w:r>
      <w:r w:rsidR="00AF04DF" w:rsidRPr="007B4C6A">
        <w:rPr>
          <w:rFonts w:ascii="Angsana New" w:hAnsi="Angsana New"/>
          <w:sz w:val="30"/>
          <w:szCs w:val="30"/>
        </w:rPr>
        <w:t>4</w:t>
      </w:r>
      <w:r w:rsidR="00530D9E" w:rsidRPr="007B4C6A">
        <w:rPr>
          <w:rFonts w:ascii="Angsana New" w:hAnsi="Angsana New"/>
          <w:sz w:val="30"/>
          <w:szCs w:val="30"/>
          <w:cs/>
        </w:rPr>
        <w:t xml:space="preserve"> </w:t>
      </w:r>
      <w:r w:rsidR="00963435" w:rsidRPr="007B4C6A">
        <w:rPr>
          <w:rFonts w:ascii="Angsana New" w:hAnsi="Angsana New"/>
          <w:sz w:val="30"/>
          <w:szCs w:val="30"/>
          <w:cs/>
        </w:rPr>
        <w:t>ผู้ให้บริการ</w:t>
      </w:r>
      <w:r w:rsidR="00530D9E" w:rsidRPr="007B4C6A">
        <w:rPr>
          <w:rFonts w:ascii="Angsana New" w:hAnsi="Angsana New"/>
          <w:sz w:val="30"/>
          <w:szCs w:val="30"/>
          <w:cs/>
        </w:rPr>
        <w:t>ดังกล่าวจะให้บริการด้านบริหารโครงการอาคารพาณิชย์ และ</w:t>
      </w:r>
      <w:r w:rsidR="008939E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GOLD </w:t>
      </w:r>
      <w:r w:rsidR="00530D9E" w:rsidRPr="007B4C6A">
        <w:rPr>
          <w:rFonts w:ascii="Angsana New" w:hAnsi="Angsana New"/>
          <w:sz w:val="30"/>
          <w:szCs w:val="30"/>
          <w:cs/>
        </w:rPr>
        <w:t>จะต้องจ่ายค่าบริการตามที่ระบุในสัญญา</w:t>
      </w:r>
    </w:p>
    <w:p w14:paraId="1D771F06" w14:textId="77777777" w:rsidR="00530D9E" w:rsidRPr="007B4C6A" w:rsidRDefault="00530D9E" w:rsidP="0053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DEDDCBA" w14:textId="2940A43E" w:rsidR="00530D9E" w:rsidRPr="007B4C6A" w:rsidRDefault="00530D9E" w:rsidP="00530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hAnsi="Angsana New"/>
          <w:sz w:val="30"/>
          <w:szCs w:val="30"/>
          <w:cs/>
        </w:rPr>
        <w:t>บริษัทย่อย</w:t>
      </w:r>
      <w:r w:rsidR="00535DE1">
        <w:rPr>
          <w:rFonts w:ascii="Angsana New" w:hAnsi="Angsana New" w:hint="cs"/>
          <w:sz w:val="30"/>
          <w:szCs w:val="30"/>
          <w:cs/>
        </w:rPr>
        <w:t xml:space="preserve">ของ </w:t>
      </w:r>
      <w:r w:rsidR="00535DE1">
        <w:rPr>
          <w:rFonts w:ascii="Angsana New" w:hAnsi="Angsana New"/>
          <w:sz w:val="30"/>
          <w:szCs w:val="30"/>
        </w:rPr>
        <w:t xml:space="preserve">GOLD </w:t>
      </w:r>
      <w:r w:rsidRPr="007B4C6A">
        <w:rPr>
          <w:rFonts w:ascii="Angsana New" w:hAnsi="Angsana New"/>
          <w:sz w:val="30"/>
          <w:szCs w:val="30"/>
          <w:cs/>
        </w:rPr>
        <w:t xml:space="preserve">แห่งหนึ่งได้เข้าทำสัญญาจ้างบริหารโครงการอาคารเพื่อการพาณิชย์สองแห่ง มีกำหนด </w:t>
      </w:r>
      <w:r w:rsidRPr="007B4C6A">
        <w:rPr>
          <w:rFonts w:ascii="Angsana New" w:hAnsi="Angsana New"/>
          <w:sz w:val="30"/>
          <w:szCs w:val="30"/>
        </w:rPr>
        <w:t xml:space="preserve">3 </w:t>
      </w:r>
      <w:r w:rsidRPr="007B4C6A">
        <w:rPr>
          <w:rFonts w:ascii="Angsana New" w:hAnsi="Angsana New"/>
          <w:sz w:val="30"/>
          <w:szCs w:val="30"/>
          <w:cs/>
        </w:rPr>
        <w:t xml:space="preserve">ปี สิ้นสุดวันที่ </w:t>
      </w:r>
      <w:r w:rsidRPr="007B4C6A">
        <w:rPr>
          <w:rFonts w:ascii="Angsana New" w:hAnsi="Angsana New"/>
          <w:sz w:val="30"/>
          <w:szCs w:val="30"/>
        </w:rPr>
        <w:t xml:space="preserve">31 </w:t>
      </w:r>
      <w:r w:rsidRPr="007B4C6A">
        <w:rPr>
          <w:rFonts w:ascii="Angsana New" w:hAnsi="Angsana New"/>
          <w:sz w:val="30"/>
          <w:szCs w:val="30"/>
          <w:cs/>
        </w:rPr>
        <w:t xml:space="preserve">กรกฏาคม </w:t>
      </w:r>
      <w:r w:rsidRPr="007B4C6A">
        <w:rPr>
          <w:rFonts w:ascii="Angsana New" w:hAnsi="Angsana New"/>
          <w:sz w:val="30"/>
          <w:szCs w:val="30"/>
        </w:rPr>
        <w:t>2562</w:t>
      </w:r>
      <w:r w:rsidRPr="007B4C6A">
        <w:rPr>
          <w:rFonts w:ascii="Angsana New" w:hAnsi="Angsana New"/>
          <w:sz w:val="30"/>
          <w:szCs w:val="30"/>
          <w:cs/>
        </w:rPr>
        <w:t xml:space="preserve"> และ </w:t>
      </w:r>
      <w:r w:rsidRPr="007B4C6A">
        <w:rPr>
          <w:rFonts w:ascii="Angsana New" w:hAnsi="Angsana New"/>
          <w:sz w:val="30"/>
          <w:szCs w:val="30"/>
        </w:rPr>
        <w:t xml:space="preserve">28 </w:t>
      </w:r>
      <w:r w:rsidRPr="007B4C6A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7B4C6A">
        <w:rPr>
          <w:rFonts w:ascii="Angsana New" w:hAnsi="Angsana New"/>
          <w:sz w:val="30"/>
          <w:szCs w:val="30"/>
        </w:rPr>
        <w:t>2563</w:t>
      </w:r>
      <w:r w:rsidRPr="007B4C6A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และสามารถต่ออายุสัญญาได้อีกเป็นเวลา </w:t>
      </w:r>
      <w:r w:rsidRPr="007B4C6A">
        <w:rPr>
          <w:rFonts w:ascii="Angsana New" w:hAnsi="Angsana New"/>
          <w:sz w:val="30"/>
          <w:szCs w:val="30"/>
        </w:rPr>
        <w:t xml:space="preserve">3 </w:t>
      </w:r>
      <w:r w:rsidRPr="007B4C6A">
        <w:rPr>
          <w:rFonts w:ascii="Angsana New" w:hAnsi="Angsana New"/>
          <w:sz w:val="30"/>
          <w:szCs w:val="30"/>
          <w:cs/>
        </w:rPr>
        <w:t xml:space="preserve">ปี </w:t>
      </w:r>
      <w:r w:rsidR="00963435" w:rsidRPr="007B4C6A">
        <w:rPr>
          <w:rFonts w:ascii="Angsana New" w:hAnsi="Angsana New"/>
          <w:sz w:val="30"/>
          <w:szCs w:val="30"/>
          <w:cs/>
        </w:rPr>
        <w:t>ผู้ให้บริการ</w:t>
      </w:r>
      <w:r w:rsidRPr="007B4C6A">
        <w:rPr>
          <w:rFonts w:ascii="Angsana New" w:hAnsi="Angsana New"/>
          <w:sz w:val="30"/>
          <w:szCs w:val="30"/>
          <w:cs/>
        </w:rPr>
        <w:t>ดังกล่าวจะให้บริการด้านบริหารโครงการอาคารพาณิชย์ และบริษัทย่อย</w:t>
      </w:r>
      <w:r w:rsidR="00535DE1">
        <w:rPr>
          <w:rFonts w:ascii="Angsana New" w:hAnsi="Angsana New" w:hint="cs"/>
          <w:sz w:val="30"/>
          <w:szCs w:val="30"/>
          <w:cs/>
        </w:rPr>
        <w:t xml:space="preserve">ของ </w:t>
      </w:r>
      <w:r w:rsidR="00535DE1">
        <w:rPr>
          <w:rFonts w:ascii="Angsana New" w:hAnsi="Angsana New"/>
          <w:sz w:val="30"/>
          <w:szCs w:val="30"/>
        </w:rPr>
        <w:t>GOLD</w:t>
      </w:r>
      <w:r w:rsidRPr="007B4C6A">
        <w:rPr>
          <w:rFonts w:ascii="Angsana New" w:hAnsi="Angsana New"/>
          <w:sz w:val="30"/>
          <w:szCs w:val="30"/>
          <w:cs/>
        </w:rPr>
        <w:t>จะต้องจ่ายค่าบริการตามที่ระบุในสัญญา</w:t>
      </w:r>
    </w:p>
    <w:p w14:paraId="2939CA93" w14:textId="77777777" w:rsidR="00530D9E" w:rsidRPr="007B4C6A" w:rsidRDefault="00530D9E" w:rsidP="00177383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i/>
          <w:iCs/>
          <w:sz w:val="20"/>
          <w:szCs w:val="20"/>
        </w:rPr>
      </w:pPr>
    </w:p>
    <w:p w14:paraId="291D3EBF" w14:textId="77777777" w:rsidR="00F21C99" w:rsidRPr="007B4C6A" w:rsidRDefault="00F21C99" w:rsidP="00E07F2E">
      <w:pPr>
        <w:pStyle w:val="ListParagraph"/>
        <w:numPr>
          <w:ilvl w:val="0"/>
          <w:numId w:val="35"/>
        </w:numPr>
        <w:tabs>
          <w:tab w:val="clear" w:pos="227"/>
          <w:tab w:val="clear" w:pos="907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 w:rsidRPr="007B4C6A">
        <w:rPr>
          <w:rFonts w:ascii="Angsana New" w:eastAsia="MS Mincho" w:hAnsi="Angsana New"/>
          <w:sz w:val="30"/>
          <w:szCs w:val="30"/>
          <w:cs/>
        </w:rPr>
        <w:t>สัญญาจ้างผู้รับเหมาก่อสร้าง</w:t>
      </w:r>
    </w:p>
    <w:p w14:paraId="61FCFAF4" w14:textId="77777777" w:rsidR="00F21C99" w:rsidRPr="007B4C6A" w:rsidRDefault="00F21C99" w:rsidP="00177383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i/>
          <w:iCs/>
          <w:sz w:val="20"/>
          <w:szCs w:val="20"/>
        </w:rPr>
      </w:pPr>
    </w:p>
    <w:p w14:paraId="41344D1D" w14:textId="2FE9A389" w:rsidR="00F21C99" w:rsidRPr="007B4C6A" w:rsidRDefault="00F21C99" w:rsidP="00731938">
      <w:pPr>
        <w:tabs>
          <w:tab w:val="clear" w:pos="227"/>
          <w:tab w:val="clear" w:pos="454"/>
          <w:tab w:val="clear" w:pos="907"/>
        </w:tabs>
        <w:spacing w:line="240" w:lineRule="auto"/>
        <w:ind w:left="990"/>
        <w:jc w:val="thaiDistribute"/>
        <w:rPr>
          <w:rFonts w:ascii="Angsana New" w:eastAsia="MS Mincho" w:hAnsi="Angsana New"/>
          <w:sz w:val="30"/>
          <w:szCs w:val="30"/>
        </w:rPr>
      </w:pPr>
      <w:r w:rsidRPr="007B4C6A">
        <w:rPr>
          <w:rFonts w:ascii="Angsana New" w:eastAsia="MS Mincho" w:hAnsi="Angsana New"/>
          <w:sz w:val="30"/>
          <w:szCs w:val="30"/>
          <w:cs/>
        </w:rPr>
        <w:t>บริษัทและบริษัทย่อยได้ทำสัญญาจ้างผู้รับเหมาก่อสร้างกับบริษัทในประเท</w:t>
      </w:r>
      <w:r w:rsidR="00427327" w:rsidRPr="007B4C6A">
        <w:rPr>
          <w:rFonts w:ascii="Angsana New" w:eastAsia="MS Mincho" w:hAnsi="Angsana New"/>
          <w:sz w:val="30"/>
          <w:szCs w:val="30"/>
          <w:cs/>
        </w:rPr>
        <w:t>ศสอง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แห่ง เพื่อสร้างโรงงานและคลังสินค้า </w:t>
      </w:r>
      <w:r w:rsidR="004851B9" w:rsidRPr="007B4C6A">
        <w:rPr>
          <w:rFonts w:ascii="Angsana New" w:eastAsia="MS Mincho" w:hAnsi="Angsana New"/>
          <w:sz w:val="30"/>
          <w:szCs w:val="30"/>
          <w:cs/>
        </w:rPr>
        <w:t>กลุ่ม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บริษัทตกลงที่จะจ่ายค่ารับเหมาก่อสร้างรวม </w:t>
      </w:r>
      <w:r w:rsidR="001B338A" w:rsidRPr="007B4C6A">
        <w:rPr>
          <w:rFonts w:ascii="Angsana New" w:eastAsia="MS Mincho" w:hAnsi="Angsana New"/>
          <w:sz w:val="30"/>
          <w:szCs w:val="30"/>
        </w:rPr>
        <w:t>63</w:t>
      </w:r>
      <w:r w:rsidR="001B338A" w:rsidRPr="007B4C6A">
        <w:rPr>
          <w:rFonts w:ascii="Angsana New" w:eastAsia="MS Mincho" w:hAnsi="Angsana New"/>
          <w:sz w:val="30"/>
          <w:szCs w:val="30"/>
          <w:cs/>
        </w:rPr>
        <w:t>.</w:t>
      </w:r>
      <w:r w:rsidR="001B338A" w:rsidRPr="007B4C6A">
        <w:rPr>
          <w:rFonts w:ascii="Angsana New" w:eastAsia="MS Mincho" w:hAnsi="Angsana New"/>
          <w:sz w:val="30"/>
          <w:szCs w:val="30"/>
        </w:rPr>
        <w:t>44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ล้านบาท โดยสัญญาจะสิ้นสุดในเดือนธันวาคม </w:t>
      </w:r>
      <w:r w:rsidRPr="007B4C6A">
        <w:rPr>
          <w:rFonts w:ascii="Angsana New" w:eastAsia="MS Mincho" w:hAnsi="Angsana New"/>
          <w:sz w:val="30"/>
          <w:szCs w:val="30"/>
        </w:rPr>
        <w:t>256</w:t>
      </w:r>
      <w:r w:rsidR="009F5F21" w:rsidRPr="007B4C6A">
        <w:rPr>
          <w:rFonts w:ascii="Angsana New" w:eastAsia="MS Mincho" w:hAnsi="Angsana New"/>
          <w:sz w:val="30"/>
          <w:szCs w:val="30"/>
        </w:rPr>
        <w:t>2</w:t>
      </w:r>
    </w:p>
    <w:p w14:paraId="0E7F2FA6" w14:textId="77777777" w:rsidR="00F21C99" w:rsidRPr="007B4C6A" w:rsidRDefault="00F21C99" w:rsidP="00177383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i/>
          <w:iCs/>
          <w:sz w:val="20"/>
          <w:szCs w:val="20"/>
        </w:rPr>
      </w:pPr>
    </w:p>
    <w:p w14:paraId="4053AC2D" w14:textId="77777777" w:rsidR="00516F71" w:rsidRPr="007B4C6A" w:rsidRDefault="003E0F03" w:rsidP="00E07F2E">
      <w:pPr>
        <w:pStyle w:val="ListParagraph"/>
        <w:numPr>
          <w:ilvl w:val="0"/>
          <w:numId w:val="35"/>
        </w:numPr>
        <w:tabs>
          <w:tab w:val="clear" w:pos="227"/>
          <w:tab w:val="clear" w:pos="907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 w:rsidRPr="007B4C6A">
        <w:rPr>
          <w:rFonts w:ascii="Angsana New" w:eastAsia="MS Mincho" w:hAnsi="Angsana New"/>
          <w:sz w:val="30"/>
          <w:szCs w:val="30"/>
          <w:cs/>
        </w:rPr>
        <w:t>สัญญาบริการ</w:t>
      </w:r>
    </w:p>
    <w:p w14:paraId="65010F04" w14:textId="77777777" w:rsidR="008A3239" w:rsidRPr="007B4C6A" w:rsidRDefault="008A3239" w:rsidP="00C35F8B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i/>
          <w:iCs/>
          <w:sz w:val="20"/>
          <w:szCs w:val="20"/>
        </w:rPr>
      </w:pPr>
    </w:p>
    <w:p w14:paraId="74A9F008" w14:textId="77777777" w:rsidR="00C35F8B" w:rsidRPr="007B4C6A" w:rsidRDefault="008A3239" w:rsidP="00993B2A">
      <w:pPr>
        <w:tabs>
          <w:tab w:val="clear" w:pos="227"/>
          <w:tab w:val="clear" w:pos="454"/>
          <w:tab w:val="clear" w:pos="907"/>
        </w:tabs>
        <w:spacing w:line="240" w:lineRule="auto"/>
        <w:ind w:left="990"/>
        <w:jc w:val="thaiDistribute"/>
        <w:rPr>
          <w:rFonts w:ascii="Angsana New" w:eastAsia="MS Mincho" w:hAnsi="Angsana New"/>
          <w:sz w:val="30"/>
          <w:szCs w:val="30"/>
        </w:rPr>
      </w:pPr>
      <w:r w:rsidRPr="007B4C6A">
        <w:rPr>
          <w:rFonts w:ascii="Angsana New" w:eastAsia="MS Mincho" w:hAnsi="Angsana New"/>
          <w:sz w:val="30"/>
          <w:szCs w:val="30"/>
          <w:cs/>
        </w:rPr>
        <w:t>บริษัท</w:t>
      </w:r>
      <w:r w:rsidR="00853C1C" w:rsidRPr="007B4C6A">
        <w:rPr>
          <w:rFonts w:ascii="Angsana New" w:eastAsia="MS Mincho" w:hAnsi="Angsana New"/>
          <w:sz w:val="30"/>
          <w:szCs w:val="30"/>
          <w:cs/>
        </w:rPr>
        <w:t>ย่อย</w:t>
      </w:r>
      <w:r w:rsidRPr="007B4C6A">
        <w:rPr>
          <w:rFonts w:ascii="Angsana New" w:eastAsia="MS Mincho" w:hAnsi="Angsana New"/>
          <w:sz w:val="30"/>
          <w:szCs w:val="30"/>
          <w:cs/>
        </w:rPr>
        <w:t>ได้ทำสัญญาบริการกับ</w:t>
      </w:r>
      <w:r w:rsidR="00963435" w:rsidRPr="007B4C6A">
        <w:rPr>
          <w:rFonts w:ascii="Angsana New" w:eastAsia="MS Mincho" w:hAnsi="Angsana New"/>
          <w:sz w:val="30"/>
          <w:szCs w:val="30"/>
          <w:cs/>
        </w:rPr>
        <w:t>ผู้ให้บริการ</w:t>
      </w:r>
      <w:r w:rsidR="00853C1C" w:rsidRPr="007B4C6A">
        <w:rPr>
          <w:rFonts w:ascii="Angsana New" w:eastAsia="MS Mincho" w:hAnsi="Angsana New"/>
          <w:sz w:val="30"/>
          <w:szCs w:val="30"/>
          <w:cs/>
        </w:rPr>
        <w:t>ในประเทศ</w:t>
      </w:r>
      <w:r w:rsidR="00963435" w:rsidRPr="007B4C6A">
        <w:rPr>
          <w:rFonts w:ascii="Angsana New" w:eastAsia="MS Mincho" w:hAnsi="Angsana New"/>
          <w:sz w:val="30"/>
          <w:szCs w:val="30"/>
          <w:cs/>
        </w:rPr>
        <w:t>ราย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หนึ่ง เพื่อรับบริการที่ปรึกษาในการบริหารโครงการ เพื่อประกอบการสร้างโรงงานมาตรฐานให้เช่า </w:t>
      </w:r>
      <w:r w:rsidR="0038491B" w:rsidRPr="007B4C6A">
        <w:rPr>
          <w:rFonts w:ascii="Angsana New" w:eastAsia="MS Mincho" w:hAnsi="Angsana New"/>
          <w:sz w:val="30"/>
          <w:szCs w:val="30"/>
          <w:cs/>
        </w:rPr>
        <w:t>บริษัท</w:t>
      </w:r>
      <w:r w:rsidR="00963435" w:rsidRPr="007B4C6A">
        <w:rPr>
          <w:rFonts w:ascii="Angsana New" w:eastAsia="MS Mincho" w:hAnsi="Angsana New"/>
          <w:sz w:val="30"/>
          <w:szCs w:val="30"/>
          <w:cs/>
        </w:rPr>
        <w:t>ย่อย</w:t>
      </w:r>
      <w:r w:rsidR="0038491B" w:rsidRPr="007B4C6A">
        <w:rPr>
          <w:rFonts w:ascii="Angsana New" w:eastAsia="MS Mincho" w:hAnsi="Angsana New"/>
          <w:sz w:val="30"/>
          <w:szCs w:val="30"/>
          <w:cs/>
        </w:rPr>
        <w:t>ตกลงที่จะ</w:t>
      </w:r>
      <w:r w:rsidRPr="007B4C6A">
        <w:rPr>
          <w:rFonts w:ascii="Angsana New" w:eastAsia="MS Mincho" w:hAnsi="Angsana New"/>
          <w:sz w:val="30"/>
          <w:szCs w:val="30"/>
          <w:cs/>
        </w:rPr>
        <w:t>จ่ายค่าบริการตามที่กำหนดในสัญญาโดยมีมูลค่ารวม</w:t>
      </w:r>
      <w:r w:rsidR="0038491B" w:rsidRPr="007B4C6A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993B2A" w:rsidRPr="007B4C6A">
        <w:rPr>
          <w:rFonts w:ascii="Angsana New" w:eastAsia="MS Mincho" w:hAnsi="Angsana New"/>
          <w:sz w:val="30"/>
          <w:szCs w:val="30"/>
        </w:rPr>
        <w:t>40</w:t>
      </w:r>
      <w:r w:rsidRPr="007B4C6A">
        <w:rPr>
          <w:rFonts w:ascii="Angsana New" w:eastAsia="MS Mincho" w:hAnsi="Angsana New"/>
          <w:sz w:val="30"/>
          <w:szCs w:val="30"/>
          <w:cs/>
        </w:rPr>
        <w:t xml:space="preserve"> ล้านบาท</w:t>
      </w:r>
    </w:p>
    <w:p w14:paraId="050809A7" w14:textId="1CBA0112" w:rsidR="005D641E" w:rsidRPr="007B4C6A" w:rsidRDefault="006F3B1C" w:rsidP="00C960C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  <w:r w:rsidRPr="007B4C6A">
        <w:rPr>
          <w:rFonts w:ascii="Angsana New" w:eastAsia="MS Mincho" w:hAnsi="Angsana New"/>
          <w:b/>
          <w:bCs/>
          <w:i/>
          <w:iCs/>
          <w:sz w:val="30"/>
          <w:szCs w:val="30"/>
        </w:rPr>
        <w:tab/>
      </w:r>
    </w:p>
    <w:p w14:paraId="01DE009B" w14:textId="77777777" w:rsidR="00746F86" w:rsidRDefault="00746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06706A4" w14:textId="097FAB5F" w:rsidR="00C35F8B" w:rsidRPr="007B4C6A" w:rsidRDefault="00C35F8B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2B76732F" w14:textId="77777777" w:rsidR="00C35F8B" w:rsidRPr="00D64A2F" w:rsidRDefault="00C35F8B" w:rsidP="00C35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2E74B5"/>
          <w:sz w:val="30"/>
          <w:szCs w:val="30"/>
        </w:rPr>
      </w:pPr>
    </w:p>
    <w:p w14:paraId="16E30811" w14:textId="77777777" w:rsidR="00A91E0C" w:rsidRPr="00A91E0C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A91E0C">
        <w:rPr>
          <w:rFonts w:ascii="Angsana New" w:eastAsia="MS Mincho" w:hAnsi="Angsana New"/>
          <w:i/>
          <w:iCs/>
          <w:sz w:val="30"/>
          <w:szCs w:val="30"/>
          <w:cs/>
        </w:rPr>
        <w:t>การเพิ่มทุนในบริษัทร่วม การร่วมค้า และบริษัทย่อย</w:t>
      </w:r>
    </w:p>
    <w:p w14:paraId="1EB9203C" w14:textId="77777777" w:rsidR="00A91E0C" w:rsidRPr="00A91E0C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30"/>
          <w:szCs w:val="30"/>
        </w:rPr>
      </w:pPr>
    </w:p>
    <w:p w14:paraId="3F167025" w14:textId="77777777" w:rsidR="00A91E0C" w:rsidRPr="00A91E0C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30"/>
          <w:szCs w:val="30"/>
        </w:rPr>
      </w:pPr>
      <w:r w:rsidRPr="00A91E0C">
        <w:rPr>
          <w:rFonts w:ascii="Angsana New" w:eastAsia="MS Mincho" w:hAnsi="Angsana New"/>
          <w:spacing w:val="-6"/>
          <w:sz w:val="30"/>
          <w:szCs w:val="30"/>
          <w:cs/>
        </w:rPr>
        <w:t xml:space="preserve">ในเดือนตุลาคม </w:t>
      </w:r>
      <w:r w:rsidRPr="00A91E0C">
        <w:rPr>
          <w:rFonts w:ascii="Angsana New" w:eastAsia="MS Mincho" w:hAnsi="Angsana New"/>
          <w:spacing w:val="-6"/>
          <w:sz w:val="30"/>
          <w:szCs w:val="30"/>
        </w:rPr>
        <w:t xml:space="preserve">2562 </w:t>
      </w:r>
      <w:r w:rsidRPr="00A91E0C">
        <w:rPr>
          <w:rFonts w:ascii="Angsana New" w:eastAsia="MS Mincho" w:hAnsi="Angsana New"/>
          <w:spacing w:val="-6"/>
          <w:sz w:val="30"/>
          <w:szCs w:val="30"/>
          <w:cs/>
        </w:rPr>
        <w:t>การร่วมค้าของบริษัทย่อยมีการเพิ่มทุนจดทะเบียน โดยมีรายละเอียดดังนี้</w:t>
      </w:r>
    </w:p>
    <w:p w14:paraId="5AD906D1" w14:textId="77777777" w:rsidR="00A91E0C" w:rsidRPr="00D64A2F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30"/>
          <w:szCs w:val="30"/>
          <w:cs/>
        </w:rPr>
      </w:pPr>
    </w:p>
    <w:tbl>
      <w:tblPr>
        <w:tblStyle w:val="TableGrid"/>
        <w:tblW w:w="891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5"/>
        <w:gridCol w:w="2700"/>
        <w:gridCol w:w="1620"/>
        <w:gridCol w:w="1350"/>
        <w:gridCol w:w="1440"/>
      </w:tblGrid>
      <w:tr w:rsidR="00A91E0C" w:rsidRPr="00A91E0C" w14:paraId="1013BE78" w14:textId="77777777" w:rsidTr="00D64A2F">
        <w:trPr>
          <w:trHeight w:val="255"/>
        </w:trPr>
        <w:tc>
          <w:tcPr>
            <w:tcW w:w="1805" w:type="dxa"/>
          </w:tcPr>
          <w:p w14:paraId="52E775CA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2700" w:type="dxa"/>
          </w:tcPr>
          <w:p w14:paraId="149E9583" w14:textId="77777777" w:rsidR="00A91E0C" w:rsidRPr="00D64A2F" w:rsidRDefault="00A91E0C" w:rsidP="00D64A2F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ถือหุ้นโดย</w:t>
            </w:r>
          </w:p>
        </w:tc>
        <w:tc>
          <w:tcPr>
            <w:tcW w:w="1620" w:type="dxa"/>
          </w:tcPr>
          <w:p w14:paraId="22DA6EE0" w14:textId="77777777" w:rsidR="00A91E0C" w:rsidRPr="00D64A2F" w:rsidRDefault="00A91E0C" w:rsidP="00D64A2F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350" w:type="dxa"/>
          </w:tcPr>
          <w:p w14:paraId="30DC4844" w14:textId="77777777" w:rsidR="00A91E0C" w:rsidRPr="00D64A2F" w:rsidRDefault="00A91E0C" w:rsidP="00D64A2F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0DCD17B9" w14:textId="77777777" w:rsidR="00A91E0C" w:rsidRPr="00D64A2F" w:rsidRDefault="00A91E0C" w:rsidP="00D64A2F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ทุนชำระเพิ่ม</w:t>
            </w:r>
          </w:p>
        </w:tc>
      </w:tr>
      <w:tr w:rsidR="00A91E0C" w:rsidRPr="00A91E0C" w14:paraId="25231066" w14:textId="77777777" w:rsidTr="00D64A2F">
        <w:trPr>
          <w:trHeight w:val="255"/>
        </w:trPr>
        <w:tc>
          <w:tcPr>
            <w:tcW w:w="1805" w:type="dxa"/>
          </w:tcPr>
          <w:p w14:paraId="607EC627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A84A7B9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E235114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(%)</w:t>
            </w:r>
          </w:p>
        </w:tc>
        <w:tc>
          <w:tcPr>
            <w:tcW w:w="2790" w:type="dxa"/>
            <w:gridSpan w:val="2"/>
          </w:tcPr>
          <w:p w14:paraId="3BEA4342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  <w:t>ล้านบาท</w:t>
            </w: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A91E0C" w:rsidRPr="00A91E0C" w14:paraId="5FA67450" w14:textId="77777777" w:rsidTr="00D64A2F">
        <w:trPr>
          <w:trHeight w:val="485"/>
        </w:trPr>
        <w:tc>
          <w:tcPr>
            <w:tcW w:w="1805" w:type="dxa"/>
          </w:tcPr>
          <w:p w14:paraId="4D38CF3A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บริษัท เอสทีที จีดีซี (ประเทศไทย) จำกัด</w:t>
            </w:r>
          </w:p>
        </w:tc>
        <w:tc>
          <w:tcPr>
            <w:tcW w:w="2700" w:type="dxa"/>
          </w:tcPr>
          <w:p w14:paraId="1772CA6D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บริษัท เฟรเซอร์ส พร็อพเพอร์ตี้ เทคโนโลยี (ประเทศไทย) จำกัด และบริษัท เฟรเซอร์ส พร็อพเพอร์ตี้ อินดัสเทรียล</w:t>
            </w:r>
            <w:r w:rsidRPr="00D64A2F">
              <w:rPr>
                <w:rFonts w:ascii="Angsana New" w:eastAsia="MS Mincho" w:hAnsi="Angsana New"/>
                <w:sz w:val="30"/>
                <w:szCs w:val="30"/>
              </w:rPr>
              <w:t xml:space="preserve">  (</w:t>
            </w: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620" w:type="dxa"/>
          </w:tcPr>
          <w:p w14:paraId="29CC6FB8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2E6C18F" w14:textId="1E6EC66D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ABF0876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99C4B04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BF6978B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51</w:t>
            </w:r>
            <w:r w:rsidRPr="00D64A2F">
              <w:rPr>
                <w:rFonts w:ascii="Angsana New" w:eastAsia="MS Mincho" w:hAnsi="Angsana New"/>
                <w:sz w:val="30"/>
                <w:szCs w:val="30"/>
              </w:rPr>
              <w:t>.00</w:t>
            </w:r>
          </w:p>
        </w:tc>
        <w:tc>
          <w:tcPr>
            <w:tcW w:w="1350" w:type="dxa"/>
          </w:tcPr>
          <w:p w14:paraId="4E208716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0EB3DCB" w14:textId="2DB44792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82A886C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BAE76AD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F0BB433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</w:rPr>
              <w:t>3,113</w:t>
            </w:r>
          </w:p>
        </w:tc>
        <w:tc>
          <w:tcPr>
            <w:tcW w:w="1440" w:type="dxa"/>
          </w:tcPr>
          <w:p w14:paraId="1F0CCAFE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8D42A2B" w14:textId="12C09604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147D7D2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E62A0CC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8BF582B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12</w:t>
            </w:r>
            <w:r w:rsidRPr="00D64A2F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</w:tr>
      <w:tr w:rsidR="00A91E0C" w:rsidRPr="00A91E0C" w14:paraId="4B19E0EE" w14:textId="77777777" w:rsidTr="00D64A2F">
        <w:trPr>
          <w:trHeight w:val="107"/>
        </w:trPr>
        <w:tc>
          <w:tcPr>
            <w:tcW w:w="1805" w:type="dxa"/>
          </w:tcPr>
          <w:p w14:paraId="0FC9034C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ind w:left="154" w:hanging="154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บริษัท เฟรเซอร์ส พร็อพเพอร์ตี้ บีเอฟทีแซด จำกัด</w:t>
            </w:r>
          </w:p>
        </w:tc>
        <w:tc>
          <w:tcPr>
            <w:tcW w:w="2700" w:type="dxa"/>
          </w:tcPr>
          <w:p w14:paraId="2D90331B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ind w:left="167" w:hanging="167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พร็อพเพอร์ตี้ อินดัส</w:t>
            </w:r>
            <w:r w:rsidRPr="00D64A2F">
              <w:rPr>
                <w:rFonts w:ascii="Angsana New" w:hAnsi="Angsana New"/>
                <w:sz w:val="30"/>
                <w:szCs w:val="30"/>
              </w:rPr>
              <w:t>-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>เทรียล (ประเทศไทย) จำกัด</w:t>
            </w:r>
          </w:p>
        </w:tc>
        <w:tc>
          <w:tcPr>
            <w:tcW w:w="1620" w:type="dxa"/>
          </w:tcPr>
          <w:p w14:paraId="10056B01" w14:textId="3C2F47E4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CE5BCEF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AE6B0D3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59.99</w:t>
            </w:r>
          </w:p>
        </w:tc>
        <w:tc>
          <w:tcPr>
            <w:tcW w:w="1350" w:type="dxa"/>
          </w:tcPr>
          <w:p w14:paraId="3F1A4F9E" w14:textId="148E1097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291F3CC2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6F6D2661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</w:rPr>
              <w:t>803</w:t>
            </w:r>
          </w:p>
        </w:tc>
        <w:tc>
          <w:tcPr>
            <w:tcW w:w="1440" w:type="dxa"/>
          </w:tcPr>
          <w:p w14:paraId="49664A1A" w14:textId="2E6AB864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4F30ACF8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7435B2D1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</w:rPr>
              <w:t>22</w:t>
            </w:r>
          </w:p>
        </w:tc>
      </w:tr>
    </w:tbl>
    <w:p w14:paraId="7225D806" w14:textId="77777777" w:rsidR="00A91E0C" w:rsidRPr="00D64A2F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30"/>
          <w:szCs w:val="30"/>
        </w:rPr>
      </w:pPr>
    </w:p>
    <w:p w14:paraId="30DD5491" w14:textId="77777777" w:rsidR="00A91E0C" w:rsidRPr="00D64A2F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30"/>
          <w:szCs w:val="30"/>
        </w:rPr>
      </w:pPr>
      <w:r w:rsidRPr="00A91E0C">
        <w:rPr>
          <w:rFonts w:ascii="Angsana New" w:eastAsia="MS Mincho" w:hAnsi="Angsana New"/>
          <w:spacing w:val="-6"/>
          <w:sz w:val="30"/>
          <w:szCs w:val="30"/>
          <w:cs/>
        </w:rPr>
        <w:t xml:space="preserve">ในเดือนตุลาคม </w:t>
      </w:r>
      <w:r w:rsidRPr="00A91E0C">
        <w:rPr>
          <w:rFonts w:ascii="Angsana New" w:eastAsia="MS Mincho" w:hAnsi="Angsana New"/>
          <w:spacing w:val="-6"/>
          <w:sz w:val="30"/>
          <w:szCs w:val="30"/>
        </w:rPr>
        <w:t xml:space="preserve">2562 </w:t>
      </w:r>
      <w:r w:rsidRPr="00A91E0C">
        <w:rPr>
          <w:rFonts w:ascii="Angsana New" w:eastAsia="MS Mincho" w:hAnsi="Angsana New"/>
          <w:spacing w:val="-6"/>
          <w:sz w:val="30"/>
          <w:szCs w:val="30"/>
          <w:cs/>
        </w:rPr>
        <w:t>บริษัทย่อยของบริษัท มีการเพิ่มทุนจดทะเบียน โดยมีรายละเอียดดังนี้</w:t>
      </w:r>
    </w:p>
    <w:p w14:paraId="36021837" w14:textId="77777777" w:rsidR="00A91E0C" w:rsidRPr="00D64A2F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30"/>
          <w:szCs w:val="30"/>
        </w:rPr>
      </w:pPr>
    </w:p>
    <w:tbl>
      <w:tblPr>
        <w:tblStyle w:val="TableGrid"/>
        <w:tblW w:w="8915" w:type="dxa"/>
        <w:tblInd w:w="445" w:type="dxa"/>
        <w:tblLook w:val="04A0" w:firstRow="1" w:lastRow="0" w:firstColumn="1" w:lastColumn="0" w:noHBand="0" w:noVBand="1"/>
      </w:tblPr>
      <w:tblGrid>
        <w:gridCol w:w="1805"/>
        <w:gridCol w:w="2700"/>
        <w:gridCol w:w="1620"/>
        <w:gridCol w:w="1350"/>
        <w:gridCol w:w="1440"/>
      </w:tblGrid>
      <w:tr w:rsidR="00A91E0C" w:rsidRPr="00A91E0C" w14:paraId="2633AC85" w14:textId="77777777" w:rsidTr="00D64A2F">
        <w:trPr>
          <w:trHeight w:val="255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0967D225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EF598F3" w14:textId="77777777" w:rsidR="00A91E0C" w:rsidRPr="00D64A2F" w:rsidRDefault="00A91E0C" w:rsidP="00D64A2F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ถือหุ้นโดย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F9955E" w14:textId="77777777" w:rsidR="00A91E0C" w:rsidRPr="00D64A2F" w:rsidRDefault="00A91E0C" w:rsidP="00D64A2F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E410FD" w14:textId="77777777" w:rsidR="00A91E0C" w:rsidRPr="00D64A2F" w:rsidRDefault="00A91E0C" w:rsidP="00D64A2F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6C8B94" w14:textId="77777777" w:rsidR="00A91E0C" w:rsidRPr="00D64A2F" w:rsidRDefault="00A91E0C" w:rsidP="00D64A2F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ทุนชำระเพิ่ม</w:t>
            </w:r>
          </w:p>
        </w:tc>
      </w:tr>
      <w:tr w:rsidR="00A91E0C" w:rsidRPr="00A91E0C" w14:paraId="0B047CAF" w14:textId="77777777" w:rsidTr="00D64A2F">
        <w:trPr>
          <w:trHeight w:val="255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276E389E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7ED81E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F35E51D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(%)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39128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  <w:t>ล้านบาท</w:t>
            </w: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A91E0C" w:rsidRPr="00A91E0C" w14:paraId="4AA119FF" w14:textId="77777777" w:rsidTr="00D64A2F">
        <w:trPr>
          <w:trHeight w:val="485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462FEE2F" w14:textId="336ED5FA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ind w:left="166" w:hanging="166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บริษัท เฟรเซอร์ส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พร็อพเพอร์ตี้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เทคโนโลยี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2EB6EE" w14:textId="3F873EFB" w:rsidR="00A91E0C" w:rsidRPr="00D64A2F" w:rsidRDefault="00A91E0C" w:rsidP="00D64A2F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เฟรเซอร์ส พร็อพเพอร์ตี้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64A2F">
              <w:rPr>
                <w:rFonts w:ascii="Angsana New" w:hAnsi="Angsana New"/>
                <w:spacing w:val="-6"/>
                <w:sz w:val="30"/>
                <w:szCs w:val="30"/>
                <w:cs/>
              </w:rPr>
              <w:t>(ประเทศไทย)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32CD374" w14:textId="53B6E3A7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A4872EF" w14:textId="386DF891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DE59FED" w14:textId="1D352B5B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BCCF709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9B8E0E1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980C7B" w14:textId="212DD7DB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6BEC040" w14:textId="0EE25356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BA3B5EE" w14:textId="72871AF6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42255B7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8237E02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A5FCD4" w14:textId="743F1B2E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4029B6A" w14:textId="6310F3F8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C6C4F5B" w14:textId="022D1CDF" w:rsidR="00A91E0C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7B93D14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EE10C48" w14:textId="77777777" w:rsidR="00A91E0C" w:rsidRPr="00D64A2F" w:rsidRDefault="00A91E0C" w:rsidP="00A43453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</w:rPr>
              <w:t>128</w:t>
            </w:r>
          </w:p>
        </w:tc>
      </w:tr>
    </w:tbl>
    <w:p w14:paraId="330DC2F3" w14:textId="77777777" w:rsidR="00A91E0C" w:rsidRPr="00D64A2F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30"/>
          <w:szCs w:val="30"/>
        </w:rPr>
      </w:pPr>
    </w:p>
    <w:p w14:paraId="48A87768" w14:textId="77777777" w:rsidR="00A91E0C" w:rsidRDefault="00A91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31FCC17D" w14:textId="4CAA9F27" w:rsidR="00A91E0C" w:rsidRPr="00A91E0C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A91E0C">
        <w:rPr>
          <w:rFonts w:ascii="Angsana New" w:eastAsia="MS Mincho" w:hAnsi="Angsana New"/>
          <w:i/>
          <w:iCs/>
          <w:sz w:val="30"/>
          <w:szCs w:val="30"/>
          <w:cs/>
        </w:rPr>
        <w:t>การจดทะเบียนจัดตั้งบริษัทย่อย</w:t>
      </w:r>
    </w:p>
    <w:p w14:paraId="4897B0C0" w14:textId="77777777" w:rsidR="00A91E0C" w:rsidRPr="00A91E0C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E649581" w14:textId="77777777" w:rsidR="00A91E0C" w:rsidRPr="00A91E0C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91E0C">
        <w:rPr>
          <w:rFonts w:ascii="Angsana New" w:eastAsia="MS Mincho" w:hAnsi="Angsana New"/>
          <w:spacing w:val="-6"/>
          <w:sz w:val="30"/>
          <w:szCs w:val="30"/>
          <w:cs/>
        </w:rPr>
        <w:t xml:space="preserve">เมื่อวันที่ </w:t>
      </w:r>
      <w:r w:rsidRPr="00A91E0C">
        <w:rPr>
          <w:rFonts w:ascii="Angsana New" w:eastAsia="MS Mincho" w:hAnsi="Angsana New"/>
          <w:spacing w:val="-6"/>
          <w:sz w:val="30"/>
          <w:szCs w:val="30"/>
        </w:rPr>
        <w:t xml:space="preserve">31 </w:t>
      </w:r>
      <w:r w:rsidRPr="00A91E0C">
        <w:rPr>
          <w:rFonts w:ascii="Angsana New" w:eastAsia="MS Mincho" w:hAnsi="Angsana New"/>
          <w:spacing w:val="-6"/>
          <w:sz w:val="30"/>
          <w:szCs w:val="30"/>
          <w:cs/>
        </w:rPr>
        <w:t xml:space="preserve">ตุลาคม </w:t>
      </w:r>
      <w:r w:rsidRPr="00A91E0C">
        <w:rPr>
          <w:rFonts w:ascii="Angsana New" w:eastAsia="MS Mincho" w:hAnsi="Angsana New"/>
          <w:spacing w:val="-6"/>
          <w:sz w:val="30"/>
          <w:szCs w:val="30"/>
        </w:rPr>
        <w:t xml:space="preserve">2562  </w:t>
      </w:r>
      <w:r w:rsidRPr="00A91E0C">
        <w:rPr>
          <w:rFonts w:ascii="Angsana New" w:eastAsia="MS Mincho" w:hAnsi="Angsana New"/>
          <w:spacing w:val="-6"/>
          <w:sz w:val="30"/>
          <w:szCs w:val="30"/>
          <w:cs/>
        </w:rPr>
        <w:t xml:space="preserve">ที่ประชุมคณะกรรมการของบริษัทได้มีมติอนุมัติให้จัดตั้ง บริษัท ศูนย์บริหารเงิน เฟรเซอร์ พร็อพเพอร์ตี้ (ประเทศไทย) จำกัด ซึ่งบริษัทถือเป็นบริษัทย่อย ถือหุ้นในสัดส่วนร้อยละ </w:t>
      </w:r>
      <w:r w:rsidRPr="00A91E0C">
        <w:rPr>
          <w:rFonts w:ascii="Angsana New" w:eastAsia="MS Mincho" w:hAnsi="Angsana New"/>
          <w:spacing w:val="-6"/>
          <w:sz w:val="30"/>
          <w:szCs w:val="30"/>
        </w:rPr>
        <w:t xml:space="preserve">100 </w:t>
      </w:r>
      <w:r w:rsidRPr="00A91E0C">
        <w:rPr>
          <w:rFonts w:ascii="Angsana New" w:eastAsia="MS Mincho" w:hAnsi="Angsana New"/>
          <w:spacing w:val="-6"/>
          <w:sz w:val="30"/>
          <w:szCs w:val="30"/>
          <w:cs/>
        </w:rPr>
        <w:t xml:space="preserve">เพื่อเป็นศูนย์กลางในการบริหารจัดการด้านการเงินของกลุ่มบริษัท ด้วยทุนจดทะเบียน </w:t>
      </w:r>
      <w:r w:rsidRPr="00A91E0C">
        <w:rPr>
          <w:rFonts w:ascii="Angsana New" w:eastAsia="MS Mincho" w:hAnsi="Angsana New"/>
          <w:spacing w:val="-6"/>
          <w:sz w:val="30"/>
          <w:szCs w:val="30"/>
        </w:rPr>
        <w:t xml:space="preserve">10 </w:t>
      </w:r>
      <w:r w:rsidRPr="00A91E0C">
        <w:rPr>
          <w:rFonts w:ascii="Angsana New" w:eastAsia="MS Mincho" w:hAnsi="Angsana New"/>
          <w:spacing w:val="-6"/>
          <w:sz w:val="30"/>
          <w:szCs w:val="30"/>
          <w:cs/>
        </w:rPr>
        <w:t xml:space="preserve">ล้านบาท เป็นทุนหุ้นสามัญ </w:t>
      </w:r>
      <w:r w:rsidRPr="00A91E0C">
        <w:rPr>
          <w:rFonts w:ascii="Angsana New" w:eastAsia="MS Mincho" w:hAnsi="Angsana New"/>
          <w:spacing w:val="-6"/>
          <w:sz w:val="30"/>
          <w:szCs w:val="30"/>
        </w:rPr>
        <w:t xml:space="preserve">1 </w:t>
      </w:r>
      <w:r w:rsidRPr="00A91E0C">
        <w:rPr>
          <w:rFonts w:ascii="Angsana New" w:eastAsia="MS Mincho" w:hAnsi="Angsana New"/>
          <w:spacing w:val="-6"/>
          <w:sz w:val="30"/>
          <w:szCs w:val="30"/>
          <w:cs/>
        </w:rPr>
        <w:t xml:space="preserve">ล้านหุ้น มูลค่าที่ตราไว้หุ้นละ </w:t>
      </w:r>
      <w:r w:rsidRPr="00A91E0C">
        <w:rPr>
          <w:rFonts w:ascii="Angsana New" w:eastAsia="MS Mincho" w:hAnsi="Angsana New"/>
          <w:spacing w:val="-6"/>
          <w:sz w:val="30"/>
          <w:szCs w:val="30"/>
        </w:rPr>
        <w:t xml:space="preserve">10 </w:t>
      </w:r>
      <w:r w:rsidRPr="00A91E0C">
        <w:rPr>
          <w:rFonts w:ascii="Angsana New" w:eastAsia="MS Mincho" w:hAnsi="Angsana New"/>
          <w:spacing w:val="-6"/>
          <w:sz w:val="30"/>
          <w:szCs w:val="30"/>
          <w:cs/>
        </w:rPr>
        <w:t>บาท</w:t>
      </w:r>
    </w:p>
    <w:p w14:paraId="73C87B4F" w14:textId="77777777" w:rsidR="00A91E0C" w:rsidRPr="00A91E0C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95D9BA9" w14:textId="77777777" w:rsidR="00A91E0C" w:rsidRPr="00A91E0C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91E0C">
        <w:rPr>
          <w:rFonts w:ascii="Angsana New" w:eastAsia="MS Mincho" w:hAnsi="Angsana New"/>
          <w:sz w:val="30"/>
          <w:szCs w:val="30"/>
          <w:cs/>
        </w:rPr>
        <w:t>เมื่อวันที่ 31 ตุลาคม 2562  ที่ประชุมคณะกรรมการบริษัทมีมติในการจัดตั้งบริษัทย่อยทางอ้อม  3 บริษัท ประกอบด้วย</w:t>
      </w:r>
    </w:p>
    <w:p w14:paraId="37295546" w14:textId="77777777" w:rsidR="00A91E0C" w:rsidRPr="00A91E0C" w:rsidRDefault="00A91E0C" w:rsidP="00A91E0C">
      <w:pPr>
        <w:pStyle w:val="ListParagraph"/>
        <w:numPr>
          <w:ilvl w:val="0"/>
          <w:numId w:val="52"/>
        </w:numPr>
        <w:tabs>
          <w:tab w:val="clear" w:pos="227"/>
          <w:tab w:val="clear" w:pos="907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  <w:r w:rsidRPr="00A91E0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91E0C">
        <w:rPr>
          <w:rFonts w:ascii="Angsana New" w:eastAsia="MS Mincho" w:hAnsi="Angsana New"/>
          <w:sz w:val="30"/>
          <w:szCs w:val="30"/>
        </w:rPr>
        <w:t>Frasers Property Thailand (Vietnam) Pte. Ltd.</w:t>
      </w:r>
    </w:p>
    <w:p w14:paraId="47B91EB8" w14:textId="77777777" w:rsidR="00A91E0C" w:rsidRPr="00A91E0C" w:rsidRDefault="00A91E0C" w:rsidP="00A91E0C">
      <w:pPr>
        <w:pStyle w:val="ListParagraph"/>
        <w:numPr>
          <w:ilvl w:val="0"/>
          <w:numId w:val="52"/>
        </w:numPr>
        <w:tabs>
          <w:tab w:val="clear" w:pos="227"/>
          <w:tab w:val="clear" w:pos="907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  <w:r w:rsidRPr="00A91E0C">
        <w:rPr>
          <w:rFonts w:ascii="Angsana New" w:eastAsia="MS Mincho" w:hAnsi="Angsana New"/>
          <w:sz w:val="30"/>
          <w:szCs w:val="30"/>
        </w:rPr>
        <w:t xml:space="preserve">Amigos </w:t>
      </w:r>
      <w:proofErr w:type="gramStart"/>
      <w:r w:rsidRPr="00A91E0C">
        <w:rPr>
          <w:rFonts w:ascii="Angsana New" w:eastAsia="MS Mincho" w:hAnsi="Angsana New"/>
          <w:sz w:val="30"/>
          <w:szCs w:val="30"/>
        </w:rPr>
        <w:t>An</w:t>
      </w:r>
      <w:proofErr w:type="gramEnd"/>
      <w:r w:rsidRPr="00A91E0C">
        <w:rPr>
          <w:rFonts w:ascii="Angsana New" w:eastAsia="MS Mincho" w:hAnsi="Angsana New"/>
          <w:sz w:val="30"/>
          <w:szCs w:val="30"/>
        </w:rPr>
        <w:t xml:space="preserve"> </w:t>
      </w:r>
      <w:proofErr w:type="spellStart"/>
      <w:r w:rsidRPr="00A91E0C">
        <w:rPr>
          <w:rFonts w:ascii="Angsana New" w:eastAsia="MS Mincho" w:hAnsi="Angsana New"/>
          <w:sz w:val="30"/>
          <w:szCs w:val="30"/>
        </w:rPr>
        <w:t>Phu</w:t>
      </w:r>
      <w:proofErr w:type="spellEnd"/>
      <w:r w:rsidRPr="00A91E0C">
        <w:rPr>
          <w:rFonts w:ascii="Angsana New" w:eastAsia="MS Mincho" w:hAnsi="Angsana New"/>
          <w:sz w:val="30"/>
          <w:szCs w:val="30"/>
        </w:rPr>
        <w:t xml:space="preserve"> Holding Pte. Ltd</w:t>
      </w:r>
      <w:r w:rsidRPr="00A91E0C">
        <w:rPr>
          <w:rFonts w:ascii="Angsana New" w:eastAsia="MS Mincho" w:hAnsi="Angsana New"/>
          <w:sz w:val="30"/>
          <w:szCs w:val="30"/>
          <w:cs/>
        </w:rPr>
        <w:t>.</w:t>
      </w:r>
    </w:p>
    <w:p w14:paraId="23DC4CD7" w14:textId="77777777" w:rsidR="00A91E0C" w:rsidRPr="00A91E0C" w:rsidRDefault="00A91E0C" w:rsidP="00A91E0C">
      <w:pPr>
        <w:pStyle w:val="ListParagraph"/>
        <w:numPr>
          <w:ilvl w:val="0"/>
          <w:numId w:val="52"/>
        </w:numPr>
        <w:tabs>
          <w:tab w:val="clear" w:pos="227"/>
          <w:tab w:val="clear" w:pos="907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  <w:r w:rsidRPr="00A91E0C">
        <w:rPr>
          <w:rFonts w:ascii="Angsana New" w:eastAsia="MS Mincho" w:hAnsi="Angsana New"/>
          <w:sz w:val="30"/>
          <w:szCs w:val="30"/>
        </w:rPr>
        <w:t xml:space="preserve">Amigos </w:t>
      </w:r>
      <w:proofErr w:type="gramStart"/>
      <w:r w:rsidRPr="00A91E0C">
        <w:rPr>
          <w:rFonts w:ascii="Angsana New" w:eastAsia="MS Mincho" w:hAnsi="Angsana New"/>
          <w:sz w:val="30"/>
          <w:szCs w:val="30"/>
        </w:rPr>
        <w:t>An</w:t>
      </w:r>
      <w:proofErr w:type="gramEnd"/>
      <w:r w:rsidRPr="00A91E0C">
        <w:rPr>
          <w:rFonts w:ascii="Angsana New" w:eastAsia="MS Mincho" w:hAnsi="Angsana New"/>
          <w:sz w:val="30"/>
          <w:szCs w:val="30"/>
        </w:rPr>
        <w:t xml:space="preserve"> </w:t>
      </w:r>
      <w:proofErr w:type="spellStart"/>
      <w:r w:rsidRPr="00A91E0C">
        <w:rPr>
          <w:rFonts w:ascii="Angsana New" w:eastAsia="MS Mincho" w:hAnsi="Angsana New"/>
          <w:sz w:val="30"/>
          <w:szCs w:val="30"/>
        </w:rPr>
        <w:t>Phu</w:t>
      </w:r>
      <w:proofErr w:type="spellEnd"/>
      <w:r w:rsidRPr="00A91E0C">
        <w:rPr>
          <w:rFonts w:ascii="Angsana New" w:eastAsia="MS Mincho" w:hAnsi="Angsana New"/>
          <w:sz w:val="30"/>
          <w:szCs w:val="30"/>
        </w:rPr>
        <w:t xml:space="preserve"> (Singapore) Pte. Ltd.</w:t>
      </w:r>
    </w:p>
    <w:p w14:paraId="557C9F55" w14:textId="3868E63C" w:rsidR="00A91E0C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91E0C">
        <w:rPr>
          <w:rFonts w:ascii="Angsana New" w:eastAsia="MS Mincho" w:hAnsi="Angsana New"/>
          <w:sz w:val="30"/>
          <w:szCs w:val="30"/>
          <w:cs/>
        </w:rPr>
        <w:t xml:space="preserve">ซึ่งบริษัททั้งสามแห่งข้างต้นเป็นนิติบุคคลภายใต้กฎหมายของประเทศสิงคโปร์ โดยแต่ละบริษัทมีทุนจดทะเบียน </w:t>
      </w:r>
      <w:r w:rsidRPr="00A91E0C">
        <w:rPr>
          <w:rFonts w:ascii="Angsana New" w:eastAsia="MS Mincho" w:hAnsi="Angsana New"/>
          <w:sz w:val="30"/>
          <w:szCs w:val="30"/>
        </w:rPr>
        <w:t xml:space="preserve">1 </w:t>
      </w:r>
      <w:r w:rsidRPr="00A91E0C">
        <w:rPr>
          <w:rFonts w:ascii="Angsana New" w:eastAsia="MS Mincho" w:hAnsi="Angsana New"/>
          <w:sz w:val="30"/>
          <w:szCs w:val="30"/>
          <w:cs/>
        </w:rPr>
        <w:t>ดอลลาร์สิงคโปร์ และประกอบธุรกิจบริหารการลงทุนโดยบริษัทย่อยของบริษัทถือหุ้นร้อยละ 100</w:t>
      </w:r>
    </w:p>
    <w:p w14:paraId="2B555E98" w14:textId="77777777" w:rsidR="00A91E0C" w:rsidRPr="00A91E0C" w:rsidRDefault="00A91E0C" w:rsidP="00A91E0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28F967CE" w14:textId="051ABC0C" w:rsidR="00A91E0C" w:rsidRDefault="00A91E0C" w:rsidP="00A91E0C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D64A2F">
        <w:rPr>
          <w:rFonts w:ascii="Angsana New" w:hAnsi="Angsana New"/>
          <w:i/>
          <w:iCs/>
          <w:sz w:val="30"/>
          <w:szCs w:val="30"/>
          <w:cs/>
        </w:rPr>
        <w:t>เรื่องอื่นๆ</w:t>
      </w:r>
    </w:p>
    <w:p w14:paraId="6DACCF21" w14:textId="77777777" w:rsidR="00A91E0C" w:rsidRPr="00D64A2F" w:rsidRDefault="00A91E0C" w:rsidP="00A91E0C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3102135" w14:textId="77777777" w:rsidR="00A91E0C" w:rsidRPr="00D64A2F" w:rsidRDefault="00A91E0C" w:rsidP="00D64A2F">
      <w:pPr>
        <w:tabs>
          <w:tab w:val="clear" w:pos="907"/>
          <w:tab w:val="left" w:pos="900"/>
          <w:tab w:val="left" w:pos="2160"/>
        </w:tabs>
        <w:spacing w:before="120" w:after="120"/>
        <w:ind w:left="540" w:right="-36" w:hanging="7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64A2F">
        <w:rPr>
          <w:rFonts w:ascii="Angsana New" w:hAnsi="Angsana New"/>
          <w:sz w:val="30"/>
          <w:szCs w:val="30"/>
        </w:rPr>
        <w:t xml:space="preserve">13 </w:t>
      </w:r>
      <w:r w:rsidRPr="00D64A2F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D64A2F">
        <w:rPr>
          <w:rFonts w:ascii="Angsana New" w:hAnsi="Angsana New"/>
          <w:sz w:val="30"/>
          <w:szCs w:val="30"/>
        </w:rPr>
        <w:t xml:space="preserve">2562 </w:t>
      </w:r>
      <w:r w:rsidRPr="00D64A2F">
        <w:rPr>
          <w:rFonts w:ascii="Angsana New" w:hAnsi="Angsana New"/>
          <w:sz w:val="30"/>
          <w:szCs w:val="30"/>
          <w:cs/>
        </w:rPr>
        <w:t>ที่ประชุมคณะกรรมการของบริษัท ได้มีมติอนุมัติดังนี้</w:t>
      </w:r>
    </w:p>
    <w:p w14:paraId="1CD699CA" w14:textId="77777777" w:rsidR="00A91E0C" w:rsidRPr="00A91E0C" w:rsidRDefault="00A91E0C" w:rsidP="00D64A2F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1080" w:right="-36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A91E0C">
        <w:rPr>
          <w:rFonts w:ascii="Angsana New" w:eastAsia="MS Mincho" w:hAnsi="Angsana New"/>
          <w:sz w:val="30"/>
          <w:szCs w:val="30"/>
          <w:cs/>
        </w:rPr>
        <w:t>อนุมัติให้จ่ายเงินปันผลในอัตราหุ้น</w:t>
      </w:r>
      <w:r w:rsidRPr="00D64A2F">
        <w:rPr>
          <w:rFonts w:ascii="Angsana New" w:hAnsi="Angsana New"/>
          <w:sz w:val="30"/>
          <w:szCs w:val="30"/>
          <w:cs/>
        </w:rPr>
        <w:t>ละ</w:t>
      </w:r>
      <w:r w:rsidRPr="00A91E0C">
        <w:rPr>
          <w:rFonts w:ascii="Angsana New" w:eastAsia="MS Mincho" w:hAnsi="Angsana New"/>
          <w:sz w:val="30"/>
          <w:szCs w:val="30"/>
        </w:rPr>
        <w:t xml:space="preserve"> 0.46 </w:t>
      </w:r>
      <w:r w:rsidRPr="00A91E0C">
        <w:rPr>
          <w:rFonts w:ascii="Angsana New" w:eastAsia="MS Mincho" w:hAnsi="Angsana New"/>
          <w:sz w:val="30"/>
          <w:szCs w:val="30"/>
          <w:cs/>
        </w:rPr>
        <w:t xml:space="preserve">บาท สำหรับหุ้นสามัญจำนวน </w:t>
      </w:r>
      <w:r w:rsidRPr="00A91E0C">
        <w:rPr>
          <w:rFonts w:ascii="Angsana New" w:eastAsia="MS Mincho" w:hAnsi="Angsana New"/>
          <w:sz w:val="30"/>
          <w:szCs w:val="30"/>
        </w:rPr>
        <w:t xml:space="preserve">2,016.76 </w:t>
      </w:r>
      <w:r w:rsidRPr="00A91E0C">
        <w:rPr>
          <w:rFonts w:ascii="Angsana New" w:eastAsia="MS Mincho" w:hAnsi="Angsana New"/>
          <w:sz w:val="30"/>
          <w:szCs w:val="30"/>
          <w:cs/>
        </w:rPr>
        <w:t>ล้านหุ้น เป็นจำนวนเงินรวม</w:t>
      </w:r>
      <w:r w:rsidRPr="00A91E0C">
        <w:rPr>
          <w:rFonts w:ascii="Angsana New" w:eastAsia="MS Mincho" w:hAnsi="Angsana New"/>
          <w:sz w:val="30"/>
          <w:szCs w:val="30"/>
        </w:rPr>
        <w:t xml:space="preserve"> 927.71 </w:t>
      </w:r>
      <w:r w:rsidRPr="00A91E0C">
        <w:rPr>
          <w:rFonts w:ascii="Angsana New" w:eastAsia="MS Mincho" w:hAnsi="Angsana New"/>
          <w:sz w:val="30"/>
          <w:szCs w:val="30"/>
          <w:cs/>
        </w:rPr>
        <w:t xml:space="preserve">ล้านบาท โดยกำหนดจ่ายเงินปันผลในเดือนกุมภาพันธ์ </w:t>
      </w:r>
      <w:r w:rsidRPr="00A91E0C">
        <w:rPr>
          <w:rFonts w:ascii="Angsana New" w:eastAsia="MS Mincho" w:hAnsi="Angsana New"/>
          <w:sz w:val="30"/>
          <w:szCs w:val="30"/>
        </w:rPr>
        <w:t>2563</w:t>
      </w:r>
    </w:p>
    <w:p w14:paraId="6FD6A250" w14:textId="77777777" w:rsidR="00A91E0C" w:rsidRPr="00A91E0C" w:rsidRDefault="00A91E0C" w:rsidP="00D64A2F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1080" w:right="-36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A91E0C">
        <w:rPr>
          <w:rFonts w:ascii="Angsana New" w:eastAsia="MS Mincho" w:hAnsi="Angsana New"/>
          <w:sz w:val="30"/>
          <w:szCs w:val="30"/>
          <w:cs/>
        </w:rPr>
        <w:t>อนุมัติการ</w:t>
      </w:r>
      <w:r w:rsidRPr="00D64A2F">
        <w:rPr>
          <w:rFonts w:ascii="Angsana New" w:hAnsi="Angsana New"/>
          <w:sz w:val="30"/>
          <w:szCs w:val="30"/>
          <w:cs/>
        </w:rPr>
        <w:t>ลด</w:t>
      </w:r>
      <w:r w:rsidRPr="00A91E0C">
        <w:rPr>
          <w:rFonts w:ascii="Angsana New" w:eastAsia="MS Mincho" w:hAnsi="Angsana New"/>
          <w:sz w:val="30"/>
          <w:szCs w:val="30"/>
          <w:cs/>
        </w:rPr>
        <w:t xml:space="preserve">ทุนจดทะเบียนจาก </w:t>
      </w:r>
      <w:r w:rsidRPr="00A91E0C">
        <w:rPr>
          <w:rFonts w:ascii="Angsana New" w:eastAsia="MS Mincho" w:hAnsi="Angsana New"/>
          <w:sz w:val="30"/>
          <w:szCs w:val="30"/>
        </w:rPr>
        <w:t>2,934.63</w:t>
      </w:r>
      <w:r w:rsidRPr="00A91E0C">
        <w:rPr>
          <w:rFonts w:ascii="Angsana New" w:eastAsia="MS Mincho" w:hAnsi="Angsana New"/>
          <w:sz w:val="30"/>
          <w:szCs w:val="30"/>
          <w:cs/>
        </w:rPr>
        <w:t xml:space="preserve"> ล้านบาท เป็น </w:t>
      </w:r>
      <w:r w:rsidRPr="00A91E0C">
        <w:rPr>
          <w:rFonts w:ascii="Angsana New" w:eastAsia="MS Mincho" w:hAnsi="Angsana New"/>
          <w:sz w:val="30"/>
          <w:szCs w:val="30"/>
        </w:rPr>
        <w:t>2,016.76</w:t>
      </w:r>
      <w:r w:rsidRPr="00A91E0C">
        <w:rPr>
          <w:rFonts w:ascii="Angsana New" w:eastAsia="MS Mincho" w:hAnsi="Angsana New"/>
          <w:sz w:val="30"/>
          <w:szCs w:val="30"/>
          <w:cs/>
        </w:rPr>
        <w:t xml:space="preserve"> ล้านบาท โดยการยกเลิกหุ้นสามัญที่ยังไม่ได้จำหน่ายจำนวน </w:t>
      </w:r>
      <w:r w:rsidRPr="00A91E0C">
        <w:rPr>
          <w:rFonts w:ascii="Angsana New" w:eastAsia="MS Mincho" w:hAnsi="Angsana New"/>
          <w:sz w:val="30"/>
          <w:szCs w:val="30"/>
        </w:rPr>
        <w:t xml:space="preserve">917.87 </w:t>
      </w:r>
      <w:r w:rsidRPr="00A91E0C">
        <w:rPr>
          <w:rFonts w:ascii="Angsana New" w:eastAsia="MS Mincho" w:hAnsi="Angsana New"/>
          <w:sz w:val="30"/>
          <w:szCs w:val="30"/>
          <w:cs/>
        </w:rPr>
        <w:t xml:space="preserve">ล้านหุ้น มูลค่าที่ตราไว้หุ้นละ </w:t>
      </w:r>
      <w:r w:rsidRPr="00A91E0C">
        <w:rPr>
          <w:rFonts w:ascii="Angsana New" w:eastAsia="MS Mincho" w:hAnsi="Angsana New"/>
          <w:sz w:val="30"/>
          <w:szCs w:val="30"/>
        </w:rPr>
        <w:t>1</w:t>
      </w:r>
      <w:r w:rsidRPr="00A91E0C">
        <w:rPr>
          <w:rFonts w:ascii="Angsana New" w:eastAsia="MS Mincho" w:hAnsi="Angsana New"/>
          <w:sz w:val="30"/>
          <w:szCs w:val="30"/>
          <w:cs/>
        </w:rPr>
        <w:t xml:space="preserve"> บาท</w:t>
      </w:r>
    </w:p>
    <w:p w14:paraId="181DD64B" w14:textId="77777777" w:rsidR="00A91E0C" w:rsidRPr="00A91E0C" w:rsidRDefault="00A91E0C" w:rsidP="00D64A2F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1080" w:right="-36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A91E0C">
        <w:rPr>
          <w:rFonts w:ascii="Angsana New" w:eastAsia="MS Mincho" w:hAnsi="Angsana New"/>
          <w:sz w:val="30"/>
          <w:szCs w:val="30"/>
          <w:cs/>
        </w:rPr>
        <w:t xml:space="preserve">อนุมัติการเพิ่มทุนจดทะเบียนจาก </w:t>
      </w:r>
      <w:r w:rsidRPr="00A91E0C">
        <w:rPr>
          <w:rFonts w:ascii="Angsana New" w:eastAsia="MS Mincho" w:hAnsi="Angsana New"/>
          <w:sz w:val="30"/>
          <w:szCs w:val="30"/>
        </w:rPr>
        <w:t xml:space="preserve">2,016.76 </w:t>
      </w:r>
      <w:r w:rsidRPr="00A91E0C">
        <w:rPr>
          <w:rFonts w:ascii="Angsana New" w:eastAsia="MS Mincho" w:hAnsi="Angsana New"/>
          <w:sz w:val="30"/>
          <w:szCs w:val="30"/>
          <w:cs/>
        </w:rPr>
        <w:t xml:space="preserve">ล้านบาท เป็น </w:t>
      </w:r>
      <w:r w:rsidRPr="00A91E0C">
        <w:rPr>
          <w:rFonts w:ascii="Angsana New" w:eastAsia="MS Mincho" w:hAnsi="Angsana New"/>
          <w:sz w:val="30"/>
          <w:szCs w:val="30"/>
        </w:rPr>
        <w:t>3,22</w:t>
      </w:r>
      <w:r w:rsidRPr="00A91E0C">
        <w:rPr>
          <w:rFonts w:ascii="Angsana New" w:eastAsia="MS Mincho" w:hAnsi="Angsana New"/>
          <w:sz w:val="30"/>
          <w:szCs w:val="30"/>
          <w:cs/>
        </w:rPr>
        <w:t>6</w:t>
      </w:r>
      <w:r w:rsidRPr="00A91E0C">
        <w:rPr>
          <w:rFonts w:ascii="Angsana New" w:eastAsia="MS Mincho" w:hAnsi="Angsana New"/>
          <w:sz w:val="30"/>
          <w:szCs w:val="30"/>
        </w:rPr>
        <w:t>.82</w:t>
      </w:r>
      <w:r w:rsidRPr="00A91E0C">
        <w:rPr>
          <w:rFonts w:ascii="Angsana New" w:eastAsia="MS Mincho" w:hAnsi="Angsana New"/>
          <w:sz w:val="30"/>
          <w:szCs w:val="30"/>
          <w:cs/>
        </w:rPr>
        <w:t xml:space="preserve"> ล้านบาท โดยการออกหุ้นสามัญจำนวน</w:t>
      </w:r>
      <w:r w:rsidRPr="00A91E0C">
        <w:rPr>
          <w:rFonts w:ascii="Angsana New" w:eastAsia="MS Mincho" w:hAnsi="Angsana New"/>
          <w:sz w:val="30"/>
          <w:szCs w:val="30"/>
        </w:rPr>
        <w:t xml:space="preserve"> 1,210.06 </w:t>
      </w:r>
      <w:r w:rsidRPr="00A91E0C">
        <w:rPr>
          <w:rFonts w:ascii="Angsana New" w:eastAsia="MS Mincho" w:hAnsi="Angsana New"/>
          <w:sz w:val="30"/>
          <w:szCs w:val="30"/>
          <w:cs/>
        </w:rPr>
        <w:t xml:space="preserve">ล้านหุ้น มูลค่าที่ตราไว้หุ้นละ </w:t>
      </w:r>
      <w:r w:rsidRPr="00A91E0C">
        <w:rPr>
          <w:rFonts w:ascii="Angsana New" w:eastAsia="MS Mincho" w:hAnsi="Angsana New"/>
          <w:sz w:val="30"/>
          <w:szCs w:val="30"/>
        </w:rPr>
        <w:t>1</w:t>
      </w:r>
      <w:r w:rsidRPr="00A91E0C">
        <w:rPr>
          <w:rFonts w:ascii="Angsana New" w:eastAsia="MS Mincho" w:hAnsi="Angsana New"/>
          <w:sz w:val="30"/>
          <w:szCs w:val="30"/>
          <w:cs/>
        </w:rPr>
        <w:t xml:space="preserve"> บาท</w:t>
      </w:r>
    </w:p>
    <w:p w14:paraId="4BB2BF35" w14:textId="77777777" w:rsidR="00A91E0C" w:rsidRPr="00D64A2F" w:rsidRDefault="00A91E0C" w:rsidP="00D64A2F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1080" w:right="-3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91E0C">
        <w:rPr>
          <w:rFonts w:ascii="Angsana New" w:eastAsia="MS Mincho" w:hAnsi="Angsana New"/>
          <w:sz w:val="30"/>
          <w:szCs w:val="30"/>
          <w:cs/>
        </w:rPr>
        <w:t>อนุมัติการจัดสรรหุ้นสามัญเพิ่มทุนของบริษัทแบบมอบอำนาจทั่วไป เพื่อเสนอขายให้แก่ผู้ถือหุ้นเดิมตามสัดส่วนการถือหุ้น และ</w:t>
      </w:r>
      <w:r w:rsidRPr="00A91E0C">
        <w:rPr>
          <w:rFonts w:ascii="Angsana New" w:eastAsia="MS Mincho" w:hAnsi="Angsana New"/>
          <w:sz w:val="30"/>
          <w:szCs w:val="30"/>
        </w:rPr>
        <w:t>/</w:t>
      </w:r>
      <w:r w:rsidRPr="00A91E0C">
        <w:rPr>
          <w:rFonts w:ascii="Angsana New" w:eastAsia="MS Mincho" w:hAnsi="Angsana New"/>
          <w:sz w:val="30"/>
          <w:szCs w:val="30"/>
          <w:cs/>
        </w:rPr>
        <w:t>หรือเพื่อเสนอขายให้แก่ประชาชนทั่วไป และ/หรือเพื่อเสนอขายให้แก่บุคคลในวงจำกัด</w:t>
      </w:r>
    </w:p>
    <w:p w14:paraId="235E246E" w14:textId="77777777" w:rsidR="00A91E0C" w:rsidRPr="00D64A2F" w:rsidRDefault="00A91E0C" w:rsidP="00D64A2F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1080" w:right="-3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  <w:cs/>
        </w:rPr>
        <w:t xml:space="preserve">อนุมัติการออกหุ้นกู้ไม่เกิน </w:t>
      </w:r>
      <w:r w:rsidRPr="00D64A2F">
        <w:rPr>
          <w:rFonts w:ascii="Angsana New" w:hAnsi="Angsana New"/>
          <w:sz w:val="30"/>
          <w:szCs w:val="30"/>
        </w:rPr>
        <w:t xml:space="preserve">5,000 </w:t>
      </w:r>
      <w:r w:rsidRPr="00D64A2F">
        <w:rPr>
          <w:rFonts w:ascii="Angsana New" w:hAnsi="Angsana New"/>
          <w:sz w:val="30"/>
          <w:szCs w:val="30"/>
          <w:cs/>
        </w:rPr>
        <w:t>ล้านบาท</w:t>
      </w:r>
      <w:r w:rsidRPr="00D64A2F">
        <w:rPr>
          <w:rFonts w:ascii="Angsana New" w:hAnsi="Angsana New"/>
          <w:sz w:val="30"/>
          <w:szCs w:val="30"/>
        </w:rPr>
        <w:t xml:space="preserve"> </w:t>
      </w:r>
      <w:r w:rsidRPr="00D64A2F">
        <w:rPr>
          <w:rFonts w:ascii="Angsana New" w:hAnsi="Angsana New"/>
          <w:sz w:val="30"/>
          <w:szCs w:val="30"/>
          <w:cs/>
        </w:rPr>
        <w:t xml:space="preserve">อายุไม่เกิน 10 ปี  </w:t>
      </w:r>
      <w:r w:rsidRPr="00A91E0C">
        <w:rPr>
          <w:rFonts w:ascii="Angsana New" w:hAnsi="Angsana New"/>
          <w:sz w:val="30"/>
          <w:szCs w:val="30"/>
          <w:cs/>
        </w:rPr>
        <w:t>เป็นการออกและเสนอขายจากวงเงินเดิม</w:t>
      </w:r>
      <w:r w:rsidRPr="00D64A2F">
        <w:rPr>
          <w:rFonts w:ascii="Angsana New" w:hAnsi="Angsana New"/>
          <w:sz w:val="30"/>
          <w:szCs w:val="30"/>
          <w:cs/>
        </w:rPr>
        <w:t xml:space="preserve">ที่เคยได้รับอนุมัติจากผู้ถือหุ้นแล้วจำนวน  </w:t>
      </w:r>
      <w:r w:rsidRPr="00D64A2F">
        <w:rPr>
          <w:rFonts w:ascii="Angsana New" w:hAnsi="Angsana New"/>
          <w:sz w:val="30"/>
          <w:szCs w:val="30"/>
        </w:rPr>
        <w:t xml:space="preserve">35,000 </w:t>
      </w:r>
      <w:r w:rsidRPr="00D64A2F">
        <w:rPr>
          <w:rFonts w:ascii="Angsana New" w:hAnsi="Angsana New"/>
          <w:sz w:val="30"/>
          <w:szCs w:val="30"/>
          <w:cs/>
        </w:rPr>
        <w:t>ล้านบาท</w:t>
      </w:r>
    </w:p>
    <w:p w14:paraId="6D3B19D2" w14:textId="77777777" w:rsidR="00A91E0C" w:rsidRPr="00D64A2F" w:rsidRDefault="00A91E0C" w:rsidP="00D64A2F">
      <w:pPr>
        <w:tabs>
          <w:tab w:val="left" w:pos="2160"/>
        </w:tabs>
        <w:spacing w:before="120" w:after="120"/>
        <w:ind w:left="547" w:right="-36" w:hanging="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4A2F">
        <w:rPr>
          <w:rFonts w:ascii="Angsana New" w:hAnsi="Angsana New"/>
          <w:i/>
          <w:iCs/>
          <w:sz w:val="30"/>
          <w:szCs w:val="30"/>
        </w:rPr>
        <w:t>GOLD</w:t>
      </w:r>
    </w:p>
    <w:p w14:paraId="0F5A77EA" w14:textId="77777777" w:rsidR="00A91E0C" w:rsidRPr="00A91E0C" w:rsidRDefault="00A91E0C" w:rsidP="00A91E0C">
      <w:pPr>
        <w:tabs>
          <w:tab w:val="clear" w:pos="227"/>
          <w:tab w:val="clear" w:pos="454"/>
          <w:tab w:val="clear" w:pos="680"/>
          <w:tab w:val="left" w:pos="72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1CB711C5" w14:textId="77777777" w:rsidR="00A91E0C" w:rsidRPr="00A91E0C" w:rsidRDefault="00A91E0C" w:rsidP="00D64A2F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1E0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91E0C">
        <w:rPr>
          <w:rFonts w:ascii="Angsana New" w:hAnsi="Angsana New"/>
          <w:sz w:val="30"/>
          <w:szCs w:val="30"/>
        </w:rPr>
        <w:t xml:space="preserve">20 </w:t>
      </w:r>
      <w:r w:rsidRPr="00A91E0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A91E0C">
        <w:rPr>
          <w:rFonts w:ascii="Angsana New" w:hAnsi="Angsana New"/>
          <w:sz w:val="30"/>
          <w:szCs w:val="30"/>
        </w:rPr>
        <w:t xml:space="preserve">2562 </w:t>
      </w:r>
      <w:r w:rsidRPr="00A91E0C">
        <w:rPr>
          <w:rFonts w:ascii="Angsana New" w:hAnsi="Angsana New"/>
          <w:sz w:val="30"/>
          <w:szCs w:val="30"/>
          <w:cs/>
        </w:rPr>
        <w:t>ที่ประชุมคณะกรรมการของบริษัท</w:t>
      </w:r>
      <w:r w:rsidRPr="00A91E0C">
        <w:rPr>
          <w:rFonts w:ascii="Angsana New" w:hAnsi="Angsana New"/>
          <w:sz w:val="30"/>
          <w:szCs w:val="30"/>
        </w:rPr>
        <w:t xml:space="preserve"> GOLD</w:t>
      </w:r>
      <w:r w:rsidRPr="00A91E0C">
        <w:rPr>
          <w:rFonts w:ascii="Angsana New" w:hAnsi="Angsana New"/>
          <w:sz w:val="30"/>
          <w:szCs w:val="30"/>
          <w:cs/>
        </w:rPr>
        <w:t xml:space="preserve"> ได้มีมติให้จัดให้มีการประชุมวิสามัญผู้ถือหุ้น ครั้งที่ </w:t>
      </w:r>
      <w:r w:rsidRPr="00A91E0C">
        <w:rPr>
          <w:rFonts w:ascii="Angsana New" w:hAnsi="Angsana New"/>
          <w:sz w:val="30"/>
          <w:szCs w:val="30"/>
        </w:rPr>
        <w:t xml:space="preserve">1/2562-2563 </w:t>
      </w:r>
      <w:r w:rsidRPr="00A91E0C">
        <w:rPr>
          <w:rFonts w:ascii="Angsana New" w:hAnsi="Angsana New"/>
          <w:sz w:val="30"/>
          <w:szCs w:val="30"/>
          <w:cs/>
        </w:rPr>
        <w:t xml:space="preserve">ขึ้นในวันที่ </w:t>
      </w:r>
      <w:r w:rsidRPr="00A91E0C">
        <w:rPr>
          <w:rFonts w:ascii="Angsana New" w:hAnsi="Angsana New"/>
          <w:sz w:val="30"/>
          <w:szCs w:val="30"/>
        </w:rPr>
        <w:t xml:space="preserve">20 </w:t>
      </w:r>
      <w:r w:rsidRPr="00A91E0C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A91E0C">
        <w:rPr>
          <w:rFonts w:ascii="Angsana New" w:hAnsi="Angsana New"/>
          <w:sz w:val="30"/>
          <w:szCs w:val="30"/>
        </w:rPr>
        <w:t>2562</w:t>
      </w:r>
      <w:r w:rsidRPr="00A91E0C">
        <w:rPr>
          <w:rFonts w:ascii="Angsana New" w:hAnsi="Angsana New"/>
          <w:sz w:val="30"/>
          <w:szCs w:val="30"/>
          <w:cs/>
        </w:rPr>
        <w:t xml:space="preserve"> เพื่อพิจารณาอนุมัติการเพิกถอนหุ้นของ </w:t>
      </w:r>
      <w:r w:rsidRPr="00A91E0C">
        <w:rPr>
          <w:rFonts w:ascii="Angsana New" w:hAnsi="Angsana New"/>
          <w:sz w:val="30"/>
          <w:szCs w:val="30"/>
        </w:rPr>
        <w:t>GOLD</w:t>
      </w:r>
      <w:r w:rsidRPr="00A91E0C">
        <w:rPr>
          <w:rFonts w:ascii="Angsana New" w:hAnsi="Angsana New"/>
          <w:sz w:val="30"/>
          <w:szCs w:val="30"/>
          <w:cs/>
        </w:rPr>
        <w:t xml:space="preserve"> ออกจากการเป็นหลักทรัพย์จดทะเบียนในตลาดหลักทรัพย์แห่งประเทศไทย</w:t>
      </w:r>
    </w:p>
    <w:p w14:paraId="36316A2A" w14:textId="77777777" w:rsidR="00A91E0C" w:rsidRPr="00A91E0C" w:rsidRDefault="00A91E0C" w:rsidP="00A91E0C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20C29E8F" w14:textId="77777777" w:rsidR="00A91E0C" w:rsidRPr="00A91E0C" w:rsidRDefault="00A91E0C" w:rsidP="00D64A2F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1E0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91E0C">
        <w:rPr>
          <w:rFonts w:ascii="Angsana New" w:hAnsi="Angsana New"/>
          <w:sz w:val="30"/>
          <w:szCs w:val="30"/>
        </w:rPr>
        <w:t xml:space="preserve">8 </w:t>
      </w:r>
      <w:r w:rsidRPr="00A91E0C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A91E0C">
        <w:rPr>
          <w:rFonts w:ascii="Angsana New" w:hAnsi="Angsana New"/>
          <w:sz w:val="30"/>
          <w:szCs w:val="30"/>
        </w:rPr>
        <w:t>2562</w:t>
      </w:r>
      <w:r w:rsidRPr="00A91E0C">
        <w:rPr>
          <w:rFonts w:ascii="Angsana New" w:hAnsi="Angsana New"/>
          <w:sz w:val="30"/>
          <w:szCs w:val="30"/>
          <w:cs/>
        </w:rPr>
        <w:t xml:space="preserve"> </w:t>
      </w:r>
      <w:r w:rsidRPr="00A91E0C">
        <w:rPr>
          <w:rFonts w:ascii="Angsana New" w:hAnsi="Angsana New"/>
          <w:sz w:val="30"/>
          <w:szCs w:val="30"/>
        </w:rPr>
        <w:t xml:space="preserve">GOLD </w:t>
      </w:r>
      <w:r w:rsidRPr="00A91E0C">
        <w:rPr>
          <w:rFonts w:ascii="Angsana New" w:hAnsi="Angsana New"/>
          <w:sz w:val="30"/>
          <w:szCs w:val="30"/>
          <w:cs/>
        </w:rPr>
        <w:t xml:space="preserve">ได้ออกและเสนอขายหุ้นกู้ อายุ </w:t>
      </w:r>
      <w:r w:rsidRPr="00A91E0C">
        <w:rPr>
          <w:rFonts w:ascii="Angsana New" w:hAnsi="Angsana New"/>
          <w:sz w:val="30"/>
          <w:szCs w:val="30"/>
        </w:rPr>
        <w:t xml:space="preserve">3 </w:t>
      </w:r>
      <w:r w:rsidRPr="00A91E0C">
        <w:rPr>
          <w:rFonts w:ascii="Angsana New" w:hAnsi="Angsana New"/>
          <w:sz w:val="30"/>
          <w:szCs w:val="30"/>
          <w:cs/>
        </w:rPr>
        <w:t xml:space="preserve">ปี ในวงเงิน </w:t>
      </w:r>
      <w:r w:rsidRPr="00A91E0C">
        <w:rPr>
          <w:rFonts w:ascii="Angsana New" w:hAnsi="Angsana New"/>
          <w:sz w:val="30"/>
          <w:szCs w:val="30"/>
        </w:rPr>
        <w:t xml:space="preserve">3,000 </w:t>
      </w:r>
      <w:r w:rsidRPr="00A91E0C">
        <w:rPr>
          <w:rFonts w:ascii="Angsana New" w:hAnsi="Angsana New"/>
          <w:sz w:val="30"/>
          <w:szCs w:val="30"/>
          <w:cs/>
        </w:rPr>
        <w:t>ล้านบาท อัตราดอกเบี้ย</w:t>
      </w:r>
      <w:r w:rsidRPr="00A91E0C">
        <w:rPr>
          <w:rFonts w:ascii="Angsana New" w:hAnsi="Angsana New"/>
          <w:sz w:val="30"/>
          <w:szCs w:val="30"/>
        </w:rPr>
        <w:br/>
      </w:r>
      <w:r w:rsidRPr="00A91E0C">
        <w:rPr>
          <w:rFonts w:ascii="Angsana New" w:hAnsi="Angsana New"/>
          <w:sz w:val="30"/>
          <w:szCs w:val="30"/>
          <w:cs/>
        </w:rPr>
        <w:t xml:space="preserve">ร้อยละ </w:t>
      </w:r>
      <w:r w:rsidRPr="00A91E0C">
        <w:rPr>
          <w:rFonts w:ascii="Angsana New" w:hAnsi="Angsana New"/>
          <w:sz w:val="30"/>
          <w:szCs w:val="30"/>
        </w:rPr>
        <w:t xml:space="preserve">2.47 </w:t>
      </w:r>
      <w:r w:rsidRPr="00A91E0C">
        <w:rPr>
          <w:rFonts w:ascii="Angsana New" w:hAnsi="Angsana New"/>
          <w:sz w:val="30"/>
          <w:szCs w:val="30"/>
          <w:cs/>
        </w:rPr>
        <w:t xml:space="preserve">ต่อปี </w:t>
      </w:r>
    </w:p>
    <w:p w14:paraId="65498A7F" w14:textId="77777777" w:rsidR="00A91E0C" w:rsidRPr="00D64A2F" w:rsidRDefault="00A91E0C" w:rsidP="00A91E0C">
      <w:pPr>
        <w:tabs>
          <w:tab w:val="clear" w:pos="227"/>
          <w:tab w:val="clear" w:pos="454"/>
          <w:tab w:val="clear" w:pos="907"/>
          <w:tab w:val="left" w:pos="900"/>
          <w:tab w:val="left" w:pos="2160"/>
        </w:tabs>
        <w:spacing w:before="120" w:after="120"/>
        <w:ind w:right="-36"/>
        <w:jc w:val="thaiDistribute"/>
        <w:rPr>
          <w:rFonts w:ascii="Angsana New" w:hAnsi="Angsana New"/>
          <w:sz w:val="12"/>
          <w:szCs w:val="12"/>
        </w:rPr>
      </w:pPr>
    </w:p>
    <w:p w14:paraId="51530CF7" w14:textId="77777777" w:rsidR="00A91E0C" w:rsidRPr="00A91E0C" w:rsidRDefault="00A91E0C" w:rsidP="00D64A2F">
      <w:pPr>
        <w:tabs>
          <w:tab w:val="clear" w:pos="227"/>
          <w:tab w:val="clear" w:pos="454"/>
          <w:tab w:val="clear" w:pos="907"/>
          <w:tab w:val="left" w:pos="900"/>
          <w:tab w:val="left" w:pos="2160"/>
        </w:tabs>
        <w:spacing w:before="120" w:after="120"/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A91E0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91E0C">
        <w:rPr>
          <w:rFonts w:ascii="Angsana New" w:hAnsi="Angsana New"/>
          <w:sz w:val="30"/>
          <w:szCs w:val="30"/>
        </w:rPr>
        <w:t xml:space="preserve">13 </w:t>
      </w:r>
      <w:r w:rsidRPr="00A91E0C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A91E0C">
        <w:rPr>
          <w:rFonts w:ascii="Angsana New" w:hAnsi="Angsana New"/>
          <w:sz w:val="30"/>
          <w:szCs w:val="30"/>
        </w:rPr>
        <w:t xml:space="preserve">2562 </w:t>
      </w:r>
      <w:r w:rsidRPr="00A91E0C">
        <w:rPr>
          <w:rFonts w:ascii="Angsana New" w:hAnsi="Angsana New"/>
          <w:sz w:val="30"/>
          <w:szCs w:val="30"/>
          <w:cs/>
        </w:rPr>
        <w:t>ที่ประชุมคณะกรรมการของ</w:t>
      </w:r>
      <w:r w:rsidRPr="00A91E0C">
        <w:rPr>
          <w:rFonts w:ascii="Angsana New" w:hAnsi="Angsana New"/>
          <w:sz w:val="30"/>
          <w:szCs w:val="30"/>
        </w:rPr>
        <w:t xml:space="preserve"> GOLD</w:t>
      </w:r>
      <w:r w:rsidRPr="00A91E0C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ได้มีมติอนุมัติให้จ่ายเงินปันผลในอัตราหุ้นละ</w:t>
      </w:r>
      <w:r w:rsidRPr="00A91E0C">
        <w:rPr>
          <w:rFonts w:ascii="Angsana New" w:hAnsi="Angsana New"/>
          <w:sz w:val="30"/>
          <w:szCs w:val="30"/>
        </w:rPr>
        <w:t xml:space="preserve"> 0.48 </w:t>
      </w:r>
      <w:r w:rsidRPr="00A91E0C">
        <w:rPr>
          <w:rFonts w:ascii="Angsana New" w:hAnsi="Angsana New"/>
          <w:sz w:val="30"/>
          <w:szCs w:val="30"/>
          <w:cs/>
        </w:rPr>
        <w:t xml:space="preserve">บาท สำหรับหุ้นสามัญจำนวน </w:t>
      </w:r>
      <w:r w:rsidRPr="00A91E0C">
        <w:rPr>
          <w:rFonts w:ascii="Angsana New" w:hAnsi="Angsana New"/>
          <w:sz w:val="30"/>
          <w:szCs w:val="30"/>
        </w:rPr>
        <w:t>2,323.72</w:t>
      </w:r>
      <w:r w:rsidRPr="00A91E0C">
        <w:rPr>
          <w:rFonts w:ascii="Angsana New" w:hAnsi="Angsana New"/>
          <w:sz w:val="30"/>
          <w:szCs w:val="30"/>
          <w:cs/>
        </w:rPr>
        <w:t xml:space="preserve"> ล้านหุ้น เป็นจำนวนเงินรวม </w:t>
      </w:r>
      <w:r w:rsidRPr="00A91E0C">
        <w:rPr>
          <w:rFonts w:ascii="Angsana New" w:hAnsi="Angsana New"/>
          <w:sz w:val="30"/>
          <w:szCs w:val="30"/>
        </w:rPr>
        <w:t>1,115.39</w:t>
      </w:r>
      <w:r w:rsidRPr="00A91E0C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A91E0C">
        <w:rPr>
          <w:rFonts w:ascii="Angsana New" w:hAnsi="Angsana New"/>
          <w:sz w:val="30"/>
          <w:szCs w:val="30"/>
        </w:rPr>
        <w:t xml:space="preserve"> </w:t>
      </w:r>
    </w:p>
    <w:p w14:paraId="7A276D71" w14:textId="77777777" w:rsidR="005D7470" w:rsidRDefault="005D7470" w:rsidP="00DB4FD5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662CE28E" w14:textId="77777777" w:rsidR="004D2E2D" w:rsidRPr="007B4C6A" w:rsidRDefault="004D2E2D" w:rsidP="00D64A2F">
      <w:pPr>
        <w:pStyle w:val="Heading6"/>
        <w:numPr>
          <w:ilvl w:val="0"/>
          <w:numId w:val="41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7B4C6A">
        <w:rPr>
          <w:rFonts w:ascii="Angsana New" w:hAnsi="Angsana New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62FC5EA4" w14:textId="77777777" w:rsidR="004D2E2D" w:rsidRPr="007B4C6A" w:rsidRDefault="004D2E2D" w:rsidP="001A0E1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010E2620" w14:textId="77777777" w:rsidR="00AE59E6" w:rsidRDefault="00AE59E6" w:rsidP="00AE59E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มาตรฐานการรายงานทางการเงินที่ออกและปรับปรุงใหม่ที่เกี่ยวกับการดำเนินงานของกลุ่มบริษัทซึ่ง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</w:t>
      </w:r>
      <w:r>
        <w:rPr>
          <w:rFonts w:ascii="Angsana New" w:hAnsi="Angsana New" w:hint="cs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>
        <w:rPr>
          <w:rFonts w:ascii="Angsana New" w:hAnsi="Angsana New" w:hint="cs"/>
          <w:sz w:val="30"/>
          <w:szCs w:val="30"/>
        </w:rPr>
        <w:t xml:space="preserve"> 1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มกราคม ในปีดังต่อไปนี้ </w:t>
      </w:r>
    </w:p>
    <w:p w14:paraId="16D9574B" w14:textId="77777777" w:rsidR="00AE59E6" w:rsidRDefault="00AE59E6" w:rsidP="00AE59E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D9D9D9" w:themeFill="background1" w:themeFillShade="D9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4158"/>
        <w:gridCol w:w="4032"/>
        <w:gridCol w:w="1170"/>
      </w:tblGrid>
      <w:tr w:rsidR="00AE59E6" w14:paraId="7AAC9F49" w14:textId="77777777" w:rsidTr="00AE59E6">
        <w:trPr>
          <w:tblHeader/>
        </w:trPr>
        <w:tc>
          <w:tcPr>
            <w:tcW w:w="4158" w:type="dxa"/>
            <w:vAlign w:val="bottom"/>
            <w:hideMark/>
          </w:tcPr>
          <w:p w14:paraId="2AF69E88" w14:textId="77777777" w:rsidR="00AE59E6" w:rsidRDefault="00AE59E6">
            <w:pPr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vAlign w:val="bottom"/>
            <w:hideMark/>
          </w:tcPr>
          <w:p w14:paraId="522C94EB" w14:textId="77777777" w:rsidR="00AE59E6" w:rsidRDefault="00AE59E6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170" w:type="dxa"/>
            <w:hideMark/>
          </w:tcPr>
          <w:p w14:paraId="1359E4D6" w14:textId="77777777" w:rsidR="00AE59E6" w:rsidRDefault="00AE59E6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AE59E6" w14:paraId="430D7C32" w14:textId="77777777" w:rsidTr="00AE59E6">
        <w:tc>
          <w:tcPr>
            <w:tcW w:w="4158" w:type="dxa"/>
            <w:hideMark/>
          </w:tcPr>
          <w:p w14:paraId="4B67A08A" w14:textId="77777777" w:rsidR="00AE59E6" w:rsidRDefault="00AE59E6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4032" w:type="dxa"/>
            <w:hideMark/>
          </w:tcPr>
          <w:p w14:paraId="6186B30F" w14:textId="77777777" w:rsidR="00AE59E6" w:rsidRDefault="00AE59E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170" w:type="dxa"/>
            <w:hideMark/>
          </w:tcPr>
          <w:p w14:paraId="079039FE" w14:textId="77777777" w:rsidR="00AE59E6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>2563</w:t>
            </w:r>
          </w:p>
        </w:tc>
      </w:tr>
      <w:tr w:rsidR="00AE59E6" w14:paraId="72D2B64A" w14:textId="77777777" w:rsidTr="00AE59E6">
        <w:tc>
          <w:tcPr>
            <w:tcW w:w="4158" w:type="dxa"/>
            <w:hideMark/>
          </w:tcPr>
          <w:p w14:paraId="77626978" w14:textId="77777777" w:rsidR="00AE59E6" w:rsidRDefault="00AE59E6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4032" w:type="dxa"/>
            <w:hideMark/>
          </w:tcPr>
          <w:p w14:paraId="15752299" w14:textId="77777777" w:rsidR="00AE59E6" w:rsidRDefault="00AE59E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170" w:type="dxa"/>
            <w:hideMark/>
          </w:tcPr>
          <w:p w14:paraId="49BD00C1" w14:textId="77777777" w:rsidR="00AE59E6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>2563</w:t>
            </w:r>
          </w:p>
        </w:tc>
      </w:tr>
      <w:tr w:rsidR="00AE59E6" w14:paraId="4983ACAC" w14:textId="77777777" w:rsidTr="00AE59E6">
        <w:tc>
          <w:tcPr>
            <w:tcW w:w="4158" w:type="dxa"/>
            <w:hideMark/>
          </w:tcPr>
          <w:p w14:paraId="18A82E58" w14:textId="77777777" w:rsidR="00AE59E6" w:rsidRDefault="00AE59E6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15</w:t>
            </w:r>
          </w:p>
        </w:tc>
        <w:tc>
          <w:tcPr>
            <w:tcW w:w="4032" w:type="dxa"/>
            <w:hideMark/>
          </w:tcPr>
          <w:p w14:paraId="0706AA62" w14:textId="77777777" w:rsidR="00AE59E6" w:rsidRDefault="00AE59E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170" w:type="dxa"/>
            <w:hideMark/>
          </w:tcPr>
          <w:p w14:paraId="25C31EDC" w14:textId="77777777" w:rsidR="00AE59E6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>2562</w:t>
            </w:r>
          </w:p>
        </w:tc>
      </w:tr>
      <w:tr w:rsidR="00AE59E6" w14:paraId="70B04748" w14:textId="77777777" w:rsidTr="00AE59E6">
        <w:tc>
          <w:tcPr>
            <w:tcW w:w="4158" w:type="dxa"/>
            <w:hideMark/>
          </w:tcPr>
          <w:p w14:paraId="5B8418A7" w14:textId="77777777" w:rsidR="00AE59E6" w:rsidRDefault="00AE59E6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4032" w:type="dxa"/>
            <w:hideMark/>
          </w:tcPr>
          <w:p w14:paraId="75B29428" w14:textId="77777777" w:rsidR="00AE59E6" w:rsidRDefault="00AE59E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hideMark/>
          </w:tcPr>
          <w:p w14:paraId="5EEACC66" w14:textId="77777777" w:rsidR="00AE59E6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>2563</w:t>
            </w:r>
          </w:p>
        </w:tc>
      </w:tr>
      <w:tr w:rsidR="00AE59E6" w14:paraId="1390D7C4" w14:textId="77777777" w:rsidTr="00AE59E6">
        <w:tc>
          <w:tcPr>
            <w:tcW w:w="4158" w:type="dxa"/>
            <w:hideMark/>
          </w:tcPr>
          <w:p w14:paraId="35AB9A61" w14:textId="77777777" w:rsidR="00AE59E6" w:rsidRDefault="00AE59E6">
            <w:pPr>
              <w:spacing w:line="240" w:lineRule="auto"/>
              <w:ind w:left="270" w:hanging="162"/>
              <w:jc w:val="thaiDistribute"/>
              <w:rPr>
                <w:rFonts w:ascii="Angsana New" w:eastAsia="Times New Roman" w:hAnsi="Angsana New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4032" w:type="dxa"/>
            <w:hideMark/>
          </w:tcPr>
          <w:p w14:paraId="134E5395" w14:textId="77777777" w:rsidR="00AE59E6" w:rsidRDefault="00AE59E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170" w:type="dxa"/>
            <w:hideMark/>
          </w:tcPr>
          <w:p w14:paraId="3EE93486" w14:textId="77777777" w:rsidR="00AE59E6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>2563</w:t>
            </w:r>
          </w:p>
        </w:tc>
      </w:tr>
      <w:tr w:rsidR="00AE59E6" w14:paraId="395E9443" w14:textId="77777777" w:rsidTr="00AE59E6">
        <w:tc>
          <w:tcPr>
            <w:tcW w:w="4158" w:type="dxa"/>
            <w:hideMark/>
          </w:tcPr>
          <w:p w14:paraId="36B240F0" w14:textId="77777777" w:rsidR="00AE59E6" w:rsidRDefault="00AE59E6">
            <w:pPr>
              <w:spacing w:line="240" w:lineRule="auto"/>
              <w:ind w:left="270" w:hanging="16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4032" w:type="dxa"/>
            <w:hideMark/>
          </w:tcPr>
          <w:p w14:paraId="6F71FCA5" w14:textId="77777777" w:rsidR="00AE59E6" w:rsidRDefault="00AE59E6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170" w:type="dxa"/>
            <w:hideMark/>
          </w:tcPr>
          <w:p w14:paraId="02F62E65" w14:textId="77777777" w:rsidR="00AE59E6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>2563</w:t>
            </w:r>
          </w:p>
        </w:tc>
      </w:tr>
      <w:tr w:rsidR="00AE59E6" w14:paraId="18B5B4F6" w14:textId="77777777" w:rsidTr="00AE59E6">
        <w:tc>
          <w:tcPr>
            <w:tcW w:w="4158" w:type="dxa"/>
            <w:hideMark/>
          </w:tcPr>
          <w:p w14:paraId="7C6A9153" w14:textId="77777777" w:rsidR="00AE59E6" w:rsidRDefault="00AE59E6">
            <w:pPr>
              <w:tabs>
                <w:tab w:val="clear" w:pos="227"/>
              </w:tabs>
              <w:spacing w:line="240" w:lineRule="auto"/>
              <w:ind w:left="270" w:hanging="16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4032" w:type="dxa"/>
            <w:hideMark/>
          </w:tcPr>
          <w:p w14:paraId="1F561CD5" w14:textId="77777777" w:rsidR="00AE59E6" w:rsidRDefault="00AE59E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170" w:type="dxa"/>
          </w:tcPr>
          <w:p w14:paraId="459CDEA3" w14:textId="77777777" w:rsidR="00AE59E6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>2563</w:t>
            </w:r>
          </w:p>
          <w:p w14:paraId="2E15E317" w14:textId="77777777" w:rsidR="00AE59E6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</w:tbl>
    <w:p w14:paraId="31B221E8" w14:textId="77777777" w:rsidR="00AE59E6" w:rsidRDefault="00AE59E6" w:rsidP="00AE59E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D9D9D9" w:themeFill="background1" w:themeFillShade="D9"/>
        </w:rPr>
      </w:pPr>
      <w:r>
        <w:rPr>
          <w:rFonts w:ascii="Angsana New" w:hAnsi="Angsana New" w:hint="cs"/>
          <w:i/>
          <w:iCs/>
          <w:sz w:val="30"/>
          <w:szCs w:val="30"/>
        </w:rPr>
        <w:t xml:space="preserve">* </w:t>
      </w:r>
      <w:r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221F069" w14:textId="77777777" w:rsidR="00AE59E6" w:rsidRDefault="00AE59E6" w:rsidP="00AE59E6">
      <w:pPr>
        <w:pStyle w:val="ListParagraph"/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15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5B10BA12" w14:textId="77777777" w:rsidR="00AE59E6" w:rsidRDefault="00AE59E6" w:rsidP="00AE59E6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2BBF1AC8" w14:textId="398EA602" w:rsidR="00AE59E6" w:rsidRDefault="00E34742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4742">
        <w:rPr>
          <w:rFonts w:asciiTheme="majorBidi" w:hAnsiTheme="majorBidi" w:hint="cs"/>
          <w:sz w:val="30"/>
          <w:szCs w:val="30"/>
          <w:cs/>
        </w:rPr>
        <w:t>ตาม</w:t>
      </w:r>
      <w:r w:rsidRPr="00E34742">
        <w:rPr>
          <w:rFonts w:asciiTheme="majorBidi" w:hAnsiTheme="majorBidi"/>
          <w:sz w:val="30"/>
          <w:szCs w:val="30"/>
          <w:cs/>
        </w:rPr>
        <w:t xml:space="preserve"> </w:t>
      </w:r>
      <w:r w:rsidRPr="00E34742">
        <w:rPr>
          <w:rFonts w:asciiTheme="majorBidi" w:hAnsiTheme="majorBidi" w:cstheme="majorBidi"/>
          <w:sz w:val="30"/>
          <w:szCs w:val="30"/>
        </w:rPr>
        <w:t xml:space="preserve">TFRS </w:t>
      </w:r>
      <w:r w:rsidRPr="00E34742">
        <w:rPr>
          <w:rFonts w:asciiTheme="majorBidi" w:hAnsiTheme="majorBidi"/>
          <w:sz w:val="30"/>
          <w:szCs w:val="30"/>
          <w:cs/>
        </w:rPr>
        <w:t xml:space="preserve">15 </w:t>
      </w:r>
      <w:r w:rsidRPr="00E34742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34742">
        <w:rPr>
          <w:rFonts w:asciiTheme="majorBidi" w:hAnsiTheme="majorBidi"/>
          <w:sz w:val="30"/>
          <w:szCs w:val="30"/>
          <w:cs/>
        </w:rPr>
        <w:t xml:space="preserve"> </w:t>
      </w:r>
      <w:r w:rsidRPr="00E34742">
        <w:rPr>
          <w:rFonts w:asciiTheme="majorBidi" w:hAnsiTheme="majorBidi" w:hint="cs"/>
          <w:sz w:val="30"/>
          <w:szCs w:val="30"/>
          <w:cs/>
        </w:rPr>
        <w:t>รับรู้รายได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E34742">
        <w:rPr>
          <w:rFonts w:asciiTheme="majorBidi" w:hAnsiTheme="majorBidi"/>
          <w:sz w:val="30"/>
          <w:szCs w:val="30"/>
          <w:cs/>
        </w:rPr>
        <w:t xml:space="preserve"> </w:t>
      </w:r>
      <w:r w:rsidRPr="00E34742">
        <w:rPr>
          <w:rFonts w:asciiTheme="majorBidi" w:hAnsiTheme="majorBidi" w:hint="cs"/>
          <w:sz w:val="30"/>
          <w:szCs w:val="30"/>
          <w:cs/>
        </w:rPr>
        <w:t>คาดว่าจะมีสิทธิได้รับที่ไม่รวมจำนวนเงินที่เก็บแทนบุคคลที่สาม</w:t>
      </w:r>
      <w:r w:rsidRPr="00E34742">
        <w:rPr>
          <w:rFonts w:asciiTheme="majorBidi" w:hAnsiTheme="majorBidi"/>
          <w:sz w:val="30"/>
          <w:szCs w:val="30"/>
          <w:cs/>
        </w:rPr>
        <w:t xml:space="preserve"> </w:t>
      </w:r>
      <w:r w:rsidRPr="00E34742">
        <w:rPr>
          <w:rFonts w:asciiTheme="majorBidi" w:hAnsiTheme="majorBidi" w:hint="cs"/>
          <w:sz w:val="30"/>
          <w:szCs w:val="30"/>
          <w:cs/>
        </w:rPr>
        <w:t>ภาษีมูลค่าเพิ่ม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E34742">
        <w:rPr>
          <w:rFonts w:asciiTheme="majorBidi" w:hAnsiTheme="majorBidi" w:hint="cs"/>
          <w:sz w:val="30"/>
          <w:szCs w:val="30"/>
          <w:cs/>
        </w:rPr>
        <w:t>และแสดงสุทธิจากส่วนลดการค้า</w:t>
      </w:r>
      <w:r w:rsidRPr="00E34742">
        <w:rPr>
          <w:rFonts w:asciiTheme="majorBidi" w:hAnsiTheme="majorBidi"/>
          <w:sz w:val="30"/>
          <w:szCs w:val="30"/>
          <w:cs/>
        </w:rPr>
        <w:t xml:space="preserve"> </w:t>
      </w:r>
      <w:r w:rsidRPr="00E34742">
        <w:rPr>
          <w:rFonts w:asciiTheme="majorBidi" w:hAnsiTheme="majorBidi" w:hint="cs"/>
          <w:sz w:val="30"/>
          <w:szCs w:val="30"/>
          <w:cs/>
        </w:rPr>
        <w:t>และส่วนลดตามปริมาณ</w:t>
      </w:r>
      <w:r w:rsidRPr="00E34742">
        <w:rPr>
          <w:rFonts w:asciiTheme="majorBidi" w:hAnsiTheme="majorBidi"/>
          <w:sz w:val="30"/>
          <w:szCs w:val="30"/>
          <w:cs/>
        </w:rPr>
        <w:t xml:space="preserve"> </w:t>
      </w:r>
      <w:r w:rsidRPr="00E34742">
        <w:rPr>
          <w:rFonts w:asciiTheme="majorBidi" w:hAnsiTheme="majorBidi" w:hint="cs"/>
          <w:sz w:val="30"/>
          <w:szCs w:val="30"/>
          <w:cs/>
        </w:rPr>
        <w:t>โดยมีการใช้วิจารณญาณในการพิจารณาจังหวะเวลาในการส่งมอบการควบคุม</w:t>
      </w:r>
      <w:r w:rsidRPr="00E34742">
        <w:rPr>
          <w:rFonts w:asciiTheme="majorBidi" w:hAnsiTheme="majorBidi"/>
          <w:sz w:val="30"/>
          <w:szCs w:val="30"/>
          <w:cs/>
        </w:rPr>
        <w:t xml:space="preserve"> </w:t>
      </w:r>
      <w:r w:rsidRPr="00E34742">
        <w:rPr>
          <w:rFonts w:asciiTheme="majorBidi" w:hAnsiTheme="majorBidi" w:hint="cs"/>
          <w:sz w:val="30"/>
          <w:szCs w:val="30"/>
          <w:cs/>
        </w:rPr>
        <w:t>เพื่อประเมินว่าจะรับรู้รายได้</w:t>
      </w:r>
      <w:r w:rsidRPr="00E34742">
        <w:rPr>
          <w:rFonts w:asciiTheme="majorBidi" w:hAnsiTheme="majorBidi"/>
          <w:sz w:val="30"/>
          <w:szCs w:val="30"/>
          <w:cs/>
        </w:rPr>
        <w:t xml:space="preserve"> </w:t>
      </w:r>
      <w:r w:rsidRPr="00E34742">
        <w:rPr>
          <w:rFonts w:asciiTheme="majorBidi" w:hAnsiTheme="majorBidi" w:hint="cs"/>
          <w:sz w:val="30"/>
          <w:szCs w:val="30"/>
          <w:cs/>
        </w:rPr>
        <w:t>ณ</w:t>
      </w:r>
      <w:r w:rsidRPr="00E34742">
        <w:rPr>
          <w:rFonts w:asciiTheme="majorBidi" w:hAnsiTheme="majorBidi"/>
          <w:sz w:val="30"/>
          <w:szCs w:val="30"/>
          <w:cs/>
        </w:rPr>
        <w:t xml:space="preserve"> </w:t>
      </w:r>
      <w:r w:rsidRPr="00E34742">
        <w:rPr>
          <w:rFonts w:asciiTheme="majorBidi" w:hAnsiTheme="majorBidi" w:hint="cs"/>
          <w:sz w:val="30"/>
          <w:szCs w:val="30"/>
          <w:cs/>
        </w:rPr>
        <w:t>เวลาใดเวลาหนึ่ง</w:t>
      </w:r>
      <w:r w:rsidRPr="00E34742">
        <w:rPr>
          <w:rFonts w:asciiTheme="majorBidi" w:hAnsiTheme="majorBidi"/>
          <w:sz w:val="30"/>
          <w:szCs w:val="30"/>
          <w:cs/>
        </w:rPr>
        <w:t xml:space="preserve"> </w:t>
      </w:r>
      <w:r w:rsidRPr="00E34742">
        <w:rPr>
          <w:rFonts w:asciiTheme="majorBidi" w:hAnsiTheme="majorBidi" w:hint="cs"/>
          <w:sz w:val="30"/>
          <w:szCs w:val="30"/>
          <w:cs/>
        </w:rPr>
        <w:t>หรือ</w:t>
      </w:r>
      <w:r w:rsidRPr="00E34742">
        <w:rPr>
          <w:rFonts w:asciiTheme="majorBidi" w:hAnsiTheme="majorBidi"/>
          <w:sz w:val="30"/>
          <w:szCs w:val="30"/>
          <w:cs/>
        </w:rPr>
        <w:t xml:space="preserve"> </w:t>
      </w:r>
      <w:r w:rsidRPr="00E34742">
        <w:rPr>
          <w:rFonts w:asciiTheme="majorBidi" w:hAnsiTheme="majorBidi" w:hint="cs"/>
          <w:sz w:val="30"/>
          <w:szCs w:val="30"/>
          <w:cs/>
        </w:rPr>
        <w:t>รับรู้ตลอดช่วงเวลาหนึ่ง</w:t>
      </w:r>
      <w:r w:rsidRPr="00E34742">
        <w:rPr>
          <w:rFonts w:asciiTheme="majorBidi" w:hAnsiTheme="majorBidi"/>
          <w:sz w:val="30"/>
          <w:szCs w:val="30"/>
          <w:cs/>
        </w:rPr>
        <w:t xml:space="preserve"> </w:t>
      </w:r>
      <w:r w:rsidRPr="00E34742">
        <w:rPr>
          <w:rFonts w:asciiTheme="majorBidi" w:hAnsiTheme="majorBidi" w:hint="cs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Pr="00E34742">
        <w:rPr>
          <w:rFonts w:asciiTheme="majorBidi" w:hAnsiTheme="majorBidi"/>
          <w:sz w:val="30"/>
          <w:szCs w:val="30"/>
          <w:cs/>
        </w:rPr>
        <w:t xml:space="preserve"> </w:t>
      </w:r>
      <w:r w:rsidRPr="00E34742">
        <w:rPr>
          <w:rFonts w:asciiTheme="majorBidi" w:hAnsiTheme="majorBidi" w:hint="cs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130CC12E" w14:textId="7777777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B5BC55E" w14:textId="7777777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ผลกระทบที่อาจจะเกิดขึ้นต่องบการเงิน</w:t>
      </w:r>
    </w:p>
    <w:p w14:paraId="3AAFA82D" w14:textId="7777777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14:paraId="7FD39817" w14:textId="0BB64653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455554" w:rsidRPr="00455554">
        <w:rPr>
          <w:rFonts w:ascii="Angsana New" w:hAnsi="Angsana New" w:hint="cs"/>
          <w:color w:val="000000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</w:t>
      </w:r>
      <w:r w:rsidR="00455554" w:rsidRPr="0045555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55554" w:rsidRPr="00455554">
        <w:rPr>
          <w:rFonts w:ascii="Angsana New" w:hAnsi="Angsana New" w:hint="cs"/>
          <w:color w:val="000000"/>
          <w:sz w:val="30"/>
          <w:szCs w:val="30"/>
          <w:cs/>
        </w:rPr>
        <w:t>ฉบับที่</w:t>
      </w:r>
      <w:r w:rsidR="00455554" w:rsidRPr="00455554">
        <w:rPr>
          <w:rFonts w:ascii="Angsana New" w:hAnsi="Angsana New"/>
          <w:color w:val="000000"/>
          <w:sz w:val="30"/>
          <w:szCs w:val="30"/>
          <w:cs/>
        </w:rPr>
        <w:t xml:space="preserve"> 15 </w:t>
      </w:r>
      <w:r w:rsidR="00455554" w:rsidRPr="00455554">
        <w:rPr>
          <w:rFonts w:ascii="Angsana New" w:hAnsi="Angsana New" w:hint="cs"/>
          <w:color w:val="000000"/>
          <w:sz w:val="30"/>
          <w:szCs w:val="30"/>
          <w:cs/>
        </w:rPr>
        <w:t>ซึ่งคาดว่าไม่มีผลกระทบที่มีสาระสำคัญต่องบการเงินในงวดแรกที่ถือปฏิบัติ</w:t>
      </w:r>
    </w:p>
    <w:p w14:paraId="737EB113" w14:textId="7777777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E5C1685" w14:textId="77777777" w:rsidR="00AE59E6" w:rsidRDefault="00AE59E6" w:rsidP="00AE59E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DD8C675" w14:textId="77777777" w:rsidR="00AE59E6" w:rsidRDefault="00AE59E6" w:rsidP="00AE59E6">
      <w:pPr>
        <w:pStyle w:val="BodyText"/>
        <w:spacing w:after="0" w:line="240" w:lineRule="auto"/>
        <w:ind w:left="90" w:right="-25"/>
        <w:jc w:val="thaiDistribute"/>
        <w:rPr>
          <w:rFonts w:ascii="Angsana New" w:hAnsi="Angsana New"/>
          <w:sz w:val="20"/>
          <w:szCs w:val="20"/>
          <w:cs/>
        </w:rPr>
      </w:pPr>
    </w:p>
    <w:p w14:paraId="50423DAF" w14:textId="253E5CA4" w:rsidR="00AE59E6" w:rsidRDefault="00E34742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474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E34742">
        <w:rPr>
          <w:rFonts w:ascii="Angsana New" w:hAnsi="Angsana New"/>
          <w:sz w:val="30"/>
          <w:szCs w:val="30"/>
          <w:cs/>
        </w:rPr>
        <w:t xml:space="preserve"> </w:t>
      </w:r>
      <w:r w:rsidRPr="00E34742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E34742">
        <w:rPr>
          <w:rFonts w:ascii="Angsana New" w:hAnsi="Angsana New"/>
          <w:sz w:val="30"/>
          <w:szCs w:val="30"/>
          <w:cs/>
        </w:rPr>
        <w:t xml:space="preserve"> </w:t>
      </w:r>
      <w:r w:rsidRPr="00E34742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E34742">
        <w:rPr>
          <w:rFonts w:ascii="Angsana New" w:hAnsi="Angsana New"/>
          <w:sz w:val="30"/>
          <w:szCs w:val="30"/>
          <w:cs/>
        </w:rPr>
        <w:t xml:space="preserve"> </w:t>
      </w:r>
      <w:r w:rsidRPr="00E34742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E34742">
        <w:rPr>
          <w:rFonts w:ascii="Angsana New" w:hAnsi="Angsana New"/>
          <w:sz w:val="30"/>
          <w:szCs w:val="30"/>
          <w:cs/>
        </w:rPr>
        <w:t xml:space="preserve"> </w:t>
      </w:r>
      <w:r w:rsidRPr="00E34742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E34742">
        <w:rPr>
          <w:rFonts w:ascii="Angsana New" w:hAnsi="Angsana New"/>
          <w:sz w:val="30"/>
          <w:szCs w:val="30"/>
          <w:cs/>
        </w:rPr>
        <w:t xml:space="preserve"> </w:t>
      </w:r>
      <w:r w:rsidRPr="00E34742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Pr="00E34742">
        <w:rPr>
          <w:rFonts w:ascii="Angsana New" w:hAnsi="Angsana New"/>
          <w:sz w:val="30"/>
          <w:szCs w:val="30"/>
          <w:cs/>
        </w:rPr>
        <w:t xml:space="preserve"> </w:t>
      </w:r>
      <w:r w:rsidRPr="00E34742">
        <w:rPr>
          <w:rFonts w:ascii="Angsana New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13CFE3CB" w14:textId="77777777" w:rsidR="00A91E0C" w:rsidRDefault="00A91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36619B32" w14:textId="7777777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ผลกระทบที่อาจจะเกิดขึ้นต่องบการเงิน</w:t>
      </w:r>
    </w:p>
    <w:p w14:paraId="598B8AD4" w14:textId="7777777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959D3A9" w14:textId="3838ABF3" w:rsidR="00AE59E6" w:rsidRDefault="00E34742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4742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กลุ่มเครื่องมือทางการเงิน</w:t>
      </w:r>
    </w:p>
    <w:p w14:paraId="6619E2C5" w14:textId="7777777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7774B60" w14:textId="77777777" w:rsidR="00A91E0C" w:rsidRDefault="00A91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0A1D7A62" w14:textId="29629EEA" w:rsidR="00AE59E6" w:rsidRDefault="00AE59E6" w:rsidP="00AE59E6">
      <w:pPr>
        <w:pStyle w:val="ListParagraph"/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27ECBAC6" w14:textId="7777777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C6081C" w14:textId="7777777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sz w:val="30"/>
          <w:szCs w:val="30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(“TFRS 16”) </w:t>
      </w:r>
      <w:r>
        <w:rPr>
          <w:rFonts w:ascii="Angsana New" w:hAnsi="Angsana New" w:hint="cs"/>
          <w:sz w:val="30"/>
          <w:szCs w:val="30"/>
          <w:cs/>
        </w:rPr>
        <w:t>ได้นำเสนอวิธีการ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2B31ED45" w14:textId="7777777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4E6E2569" w14:textId="13B26FBE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 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</w:t>
      </w:r>
      <w:r>
        <w:rPr>
          <w:rFonts w:ascii="Angsana New" w:hAnsi="Angsana New" w:hint="cs"/>
          <w:sz w:val="30"/>
          <w:szCs w:val="30"/>
        </w:rPr>
        <w:t xml:space="preserve"> TFRS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กลุ่มบริษัทจะรับรู้สินทรัพย์สิทธิการใช้และหนี้สินตามสัญญาเช่าสำหรับสัญญาเช่าดำเนินงานของ กลุ่มบริษัท ตามที่เปิดเผยในหมายเหตุข้อ </w:t>
      </w:r>
      <w:r w:rsidRPr="00D64A2F">
        <w:rPr>
          <w:rFonts w:ascii="Angsana New" w:hAnsi="Angsana New"/>
          <w:sz w:val="30"/>
          <w:szCs w:val="30"/>
        </w:rPr>
        <w:t>4</w:t>
      </w:r>
      <w:r w:rsidR="00FF2EEF" w:rsidRPr="00FF2EEF">
        <w:rPr>
          <w:rFonts w:ascii="Angsana New" w:hAnsi="Angsana New"/>
          <w:sz w:val="30"/>
          <w:szCs w:val="30"/>
        </w:rPr>
        <w:t>1</w:t>
      </w:r>
      <w:r w:rsidRPr="00FF2EEF">
        <w:rPr>
          <w:rFonts w:ascii="Angsana New" w:hAnsi="Angsana New"/>
          <w:sz w:val="30"/>
          <w:szCs w:val="30"/>
          <w:cs/>
        </w:rPr>
        <w:t xml:space="preserve"> ส่งผล</w:t>
      </w:r>
      <w:r>
        <w:rPr>
          <w:rFonts w:ascii="Angsana New" w:hAnsi="Angsana New" w:hint="cs"/>
          <w:sz w:val="30"/>
          <w:szCs w:val="30"/>
          <w:cs/>
        </w:rPr>
        <w:t xml:space="preserve">ให้ลักษณะของค่าใช้จ่ายที่เกี่ยวข้องกับสัญญาเช่าดังกล่าวเปลี่ยนแปลงไปโดย 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29E0316" w14:textId="7777777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2E949F2" w14:textId="2204E993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กลุ่มบริษัทให้เช่าช่วงสินทรัพย์บางรายการตามที่เปิดเผยในหมายเหตุข้อ</w:t>
      </w:r>
      <w:r w:rsidR="002446B7">
        <w:rPr>
          <w:rFonts w:ascii="Angsana New" w:hAnsi="Angsana New"/>
          <w:sz w:val="30"/>
          <w:szCs w:val="30"/>
        </w:rPr>
        <w:t xml:space="preserve"> 5</w:t>
      </w:r>
      <w:r>
        <w:rPr>
          <w:rFonts w:ascii="Angsana New" w:hAnsi="Angsana New" w:hint="cs"/>
          <w:sz w:val="30"/>
          <w:szCs w:val="30"/>
          <w:cs/>
        </w:rPr>
        <w:t xml:space="preserve"> ปัจจุบันสัญญาเช่าหลักและสัญญาเช่าช่วงถูกจัดประเภทเป็นสัญญาเช่าดำเนินงานและรับรู้ค่าเช่ารับและค่าเช่าจ่ายในกำไรหรือขาดทุนโดยวิธีเส้นตรงตลอดอายุสัญญาเช่า ตาม </w:t>
      </w:r>
      <w:r>
        <w:rPr>
          <w:rFonts w:ascii="Angsana New" w:hAnsi="Angsana New" w:hint="cs"/>
          <w:sz w:val="30"/>
          <w:szCs w:val="30"/>
        </w:rPr>
        <w:t xml:space="preserve">TFRS 16 </w:t>
      </w:r>
      <w:r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จะรับรู้ตามสัญญาเช่าหลักเป็นอสังหาริมทรัพย์เพื่อการลงทุนและวัดมูลค่าด้วยวิธีราคาทุน กลุ่มบริษัทได้ทบทวนการจัดประเภทสัญญาให้เช่าช่วงและคาดว่าจะจัดประเภทเป็นสัญญาเช่าเงินทุน ส่งผลให้กลุ่มบริษัท จะรับรู้ลูกหนี้สัญญาเช่าเงินทุน </w:t>
      </w:r>
    </w:p>
    <w:p w14:paraId="3AC69292" w14:textId="7777777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EF1B3B8" w14:textId="0DE725AE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49887B07" w14:textId="7777777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3E485A6" w14:textId="3B174FCF" w:rsidR="00AE59E6" w:rsidRPr="00D602EB" w:rsidRDefault="00AE59E6" w:rsidP="00AE59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กลุ่มบริษัทคาดว่าจะถือปฏิบัติตาม </w:t>
      </w:r>
      <w:r w:rsidRPr="00D602EB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เป็นครั้งแรก ณ </w:t>
      </w:r>
      <w:r w:rsidRPr="00D64A2F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D64A2F">
        <w:rPr>
          <w:rFonts w:ascii="Angsana New" w:hAnsi="Angsana New"/>
          <w:color w:val="000000"/>
          <w:sz w:val="30"/>
          <w:szCs w:val="30"/>
        </w:rPr>
        <w:t>1</w:t>
      </w:r>
      <w:r w:rsidRPr="00D64A2F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D64A2F">
        <w:rPr>
          <w:rFonts w:ascii="Angsana New" w:hAnsi="Angsana New"/>
          <w:color w:val="000000"/>
          <w:sz w:val="30"/>
          <w:szCs w:val="30"/>
        </w:rPr>
        <w:t>256</w:t>
      </w:r>
      <w:r w:rsidR="003E3C7B">
        <w:rPr>
          <w:rFonts w:ascii="Angsana New" w:hAnsi="Angsana New"/>
          <w:color w:val="000000"/>
          <w:sz w:val="30"/>
          <w:szCs w:val="30"/>
        </w:rPr>
        <w:t>2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D602EB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จะปรับปรุงกับยอดยกมาของกำไรสะสม </w:t>
      </w:r>
      <w:r w:rsidRPr="00D64A2F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D64A2F">
        <w:rPr>
          <w:rFonts w:ascii="Angsana New" w:hAnsi="Angsana New"/>
          <w:color w:val="000000"/>
          <w:sz w:val="30"/>
          <w:szCs w:val="30"/>
        </w:rPr>
        <w:t xml:space="preserve"> 1 </w:t>
      </w:r>
      <w:r w:rsidRPr="00D64A2F">
        <w:rPr>
          <w:rFonts w:ascii="Angsana New" w:hAnsi="Angsana New"/>
          <w:color w:val="000000"/>
          <w:sz w:val="30"/>
          <w:szCs w:val="30"/>
          <w:cs/>
        </w:rPr>
        <w:t xml:space="preserve">ตุลาคม </w:t>
      </w:r>
      <w:r w:rsidRPr="00D64A2F">
        <w:rPr>
          <w:rFonts w:ascii="Angsana New" w:hAnsi="Angsana New"/>
          <w:color w:val="000000"/>
          <w:sz w:val="30"/>
          <w:szCs w:val="30"/>
        </w:rPr>
        <w:t>256</w:t>
      </w:r>
      <w:r w:rsidR="003E3C7B">
        <w:rPr>
          <w:rFonts w:ascii="Angsana New" w:hAnsi="Angsana New"/>
          <w:color w:val="000000"/>
          <w:sz w:val="30"/>
          <w:szCs w:val="30"/>
        </w:rPr>
        <w:t>2</w:t>
      </w:r>
      <w:r w:rsidRPr="00D602EB">
        <w:rPr>
          <w:rFonts w:ascii="Angsana New" w:hAnsi="Angsana New"/>
          <w:color w:val="000000"/>
          <w:sz w:val="30"/>
          <w:szCs w:val="30"/>
        </w:rPr>
        <w:t xml:space="preserve"> 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โดยไม่ปรับปรุงข้อมูลเปรียบเทียบ </w:t>
      </w:r>
    </w:p>
    <w:p w14:paraId="40E7FD6F" w14:textId="77777777" w:rsidR="00AE59E6" w:rsidRPr="00D602EB" w:rsidRDefault="00AE59E6" w:rsidP="00AE59E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FF"/>
          <w:sz w:val="20"/>
          <w:szCs w:val="20"/>
          <w:shd w:val="clear" w:color="auto" w:fill="E0E0E0"/>
        </w:rPr>
      </w:pPr>
    </w:p>
    <w:p w14:paraId="6BFC723C" w14:textId="77777777" w:rsidR="00A91E0C" w:rsidRDefault="00A91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14:paraId="1EF253C8" w14:textId="662768C3" w:rsidR="00AE59E6" w:rsidRDefault="00AE59E6" w:rsidP="00AE59E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02EB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D602EB">
        <w:rPr>
          <w:rFonts w:ascii="Angsana New" w:hAnsi="Angsana New"/>
          <w:color w:val="000000"/>
          <w:sz w:val="30"/>
          <w:szCs w:val="30"/>
        </w:rPr>
        <w:t>TFRS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602EB">
        <w:rPr>
          <w:rFonts w:ascii="Angsana New" w:hAnsi="Angsana New"/>
          <w:color w:val="000000"/>
          <w:sz w:val="30"/>
          <w:szCs w:val="30"/>
        </w:rPr>
        <w:t xml:space="preserve">16 </w:t>
      </w:r>
      <w:r w:rsidRPr="00D602EB">
        <w:rPr>
          <w:rFonts w:ascii="Angsana New" w:hAnsi="Angsana New"/>
          <w:color w:val="000000"/>
          <w:sz w:val="30"/>
          <w:szCs w:val="30"/>
          <w:cs/>
        </w:rPr>
        <w:t>มาถือปฏิบัติกับทุกสัญญาที่ทำขึ้นก่อน</w:t>
      </w:r>
      <w:r w:rsidRPr="00D64A2F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D64A2F">
        <w:rPr>
          <w:rFonts w:ascii="Angsana New" w:hAnsi="Angsana New"/>
          <w:color w:val="000000"/>
          <w:sz w:val="30"/>
          <w:szCs w:val="30"/>
        </w:rPr>
        <w:t>1</w:t>
      </w:r>
      <w:r w:rsidRPr="00D64A2F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D64A2F">
        <w:rPr>
          <w:rFonts w:ascii="Angsana New" w:hAnsi="Angsana New"/>
          <w:color w:val="000000"/>
          <w:sz w:val="30"/>
          <w:szCs w:val="30"/>
        </w:rPr>
        <w:t>256</w:t>
      </w:r>
      <w:r w:rsidRPr="00D602EB">
        <w:rPr>
          <w:rFonts w:ascii="Angsana New" w:hAnsi="Angsana New"/>
          <w:color w:val="000000"/>
          <w:sz w:val="30"/>
          <w:szCs w:val="30"/>
          <w:cs/>
        </w:rPr>
        <w:t>2 และ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เคยระบุเป็นสัญญาเช่าตามมาตรฐานการบัญชี ฉบับที่ </w:t>
      </w:r>
      <w:r>
        <w:rPr>
          <w:rFonts w:ascii="Angsana New" w:hAnsi="Angsana New" w:hint="cs"/>
          <w:color w:val="000000"/>
          <w:sz w:val="30"/>
          <w:szCs w:val="30"/>
        </w:rPr>
        <w:t>17</w:t>
      </w:r>
    </w:p>
    <w:p w14:paraId="5184EBEF" w14:textId="77777777" w:rsidR="00AE59E6" w:rsidRDefault="00AE59E6" w:rsidP="00AE59E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FF"/>
          <w:sz w:val="20"/>
          <w:szCs w:val="20"/>
          <w:shd w:val="clear" w:color="auto" w:fill="E0E0E0"/>
        </w:rPr>
      </w:pPr>
    </w:p>
    <w:p w14:paraId="13699E62" w14:textId="1C6EDBC0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การประเมินผลกระทบเบื้องต้นของการถือปฏิบัติตามมาตรฐานการรายงานทางการเงินที่ฉบับที่ </w:t>
      </w:r>
      <w:r>
        <w:rPr>
          <w:rFonts w:ascii="Angsana New" w:hAnsi="Angsana New" w:hint="cs"/>
          <w:color w:val="000000"/>
          <w:sz w:val="30"/>
          <w:szCs w:val="30"/>
        </w:rPr>
        <w:t>16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เป็นครั้งแรกต่องบการเงิน มีดังต่อไปนี้</w:t>
      </w:r>
    </w:p>
    <w:p w14:paraId="55EDD298" w14:textId="70E7AEF7" w:rsidR="00AE59E6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right="-180"/>
        <w:jc w:val="right"/>
        <w:rPr>
          <w:rFonts w:ascii="Angsana New" w:hAnsi="Angsana New"/>
          <w:sz w:val="30"/>
          <w:szCs w:val="30"/>
        </w:rPr>
      </w:pPr>
    </w:p>
    <w:tbl>
      <w:tblPr>
        <w:tblStyle w:val="TableGrid"/>
        <w:tblW w:w="95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7"/>
        <w:gridCol w:w="2204"/>
        <w:gridCol w:w="236"/>
        <w:gridCol w:w="2033"/>
      </w:tblGrid>
      <w:tr w:rsidR="00AE59E6" w14:paraId="347FDD83" w14:textId="77777777" w:rsidTr="00D64A2F">
        <w:trPr>
          <w:tblHeader/>
        </w:trPr>
        <w:tc>
          <w:tcPr>
            <w:tcW w:w="5037" w:type="dxa"/>
            <w:vAlign w:val="bottom"/>
            <w:hideMark/>
          </w:tcPr>
          <w:p w14:paraId="1FB4E584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2204" w:type="dxa"/>
            <w:vAlign w:val="bottom"/>
            <w:hideMark/>
          </w:tcPr>
          <w:p w14:paraId="79D5B9B0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74192BF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  <w:hideMark/>
          </w:tcPr>
          <w:p w14:paraId="49A75BF7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59E6" w14:paraId="6E76A7F9" w14:textId="77777777" w:rsidTr="00D64A2F">
        <w:trPr>
          <w:tblHeader/>
        </w:trPr>
        <w:tc>
          <w:tcPr>
            <w:tcW w:w="5037" w:type="dxa"/>
            <w:vAlign w:val="bottom"/>
          </w:tcPr>
          <w:p w14:paraId="2861A8B5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204" w:type="dxa"/>
            <w:vAlign w:val="bottom"/>
            <w:hideMark/>
          </w:tcPr>
          <w:p w14:paraId="4591F17C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ตุลาคม 2562</w:t>
            </w:r>
          </w:p>
        </w:tc>
        <w:tc>
          <w:tcPr>
            <w:tcW w:w="236" w:type="dxa"/>
            <w:vAlign w:val="bottom"/>
          </w:tcPr>
          <w:p w14:paraId="0AE9F1B3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  <w:hideMark/>
          </w:tcPr>
          <w:p w14:paraId="4BEA16B9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 ตุลาคม 2562</w:t>
            </w:r>
          </w:p>
        </w:tc>
      </w:tr>
      <w:tr w:rsidR="002B615B" w14:paraId="0FAB2E54" w14:textId="77777777" w:rsidTr="00D262F0">
        <w:trPr>
          <w:tblHeader/>
        </w:trPr>
        <w:tc>
          <w:tcPr>
            <w:tcW w:w="5037" w:type="dxa"/>
            <w:vAlign w:val="bottom"/>
          </w:tcPr>
          <w:p w14:paraId="7C4D292E" w14:textId="77777777" w:rsidR="002B615B" w:rsidRDefault="002B6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473" w:type="dxa"/>
            <w:gridSpan w:val="3"/>
            <w:vAlign w:val="bottom"/>
          </w:tcPr>
          <w:p w14:paraId="180840D0" w14:textId="53CBD4E7" w:rsidR="002B615B" w:rsidRPr="00D64A2F" w:rsidRDefault="002B6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E59E6" w14:paraId="457390A3" w14:textId="77777777" w:rsidTr="00D64A2F">
        <w:tc>
          <w:tcPr>
            <w:tcW w:w="5037" w:type="dxa"/>
            <w:hideMark/>
          </w:tcPr>
          <w:p w14:paraId="554AA1AE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2204" w:type="dxa"/>
            <w:vAlign w:val="bottom"/>
            <w:hideMark/>
          </w:tcPr>
          <w:p w14:paraId="2B2979DD" w14:textId="7FDD13F4" w:rsidR="00AE59E6" w:rsidRDefault="00C3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807</w:t>
            </w:r>
          </w:p>
        </w:tc>
        <w:tc>
          <w:tcPr>
            <w:tcW w:w="236" w:type="dxa"/>
            <w:vAlign w:val="bottom"/>
          </w:tcPr>
          <w:p w14:paraId="7134CB1B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  <w:hideMark/>
          </w:tcPr>
          <w:p w14:paraId="1160B104" w14:textId="77777777" w:rsidR="00AE59E6" w:rsidRDefault="00AE59E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4A5BE9" w14:paraId="3473B1EC" w14:textId="77777777" w:rsidTr="002446B7">
        <w:tc>
          <w:tcPr>
            <w:tcW w:w="5037" w:type="dxa"/>
          </w:tcPr>
          <w:p w14:paraId="1B355764" w14:textId="4FBD47B3" w:rsidR="004A5BE9" w:rsidRDefault="004A5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สินทรัพย์หมุนเวียนอื่นเพิ่มขึ้น</w:t>
            </w:r>
          </w:p>
        </w:tc>
        <w:tc>
          <w:tcPr>
            <w:tcW w:w="2204" w:type="dxa"/>
            <w:vAlign w:val="bottom"/>
          </w:tcPr>
          <w:p w14:paraId="68666879" w14:textId="2B7481AF" w:rsidR="004A5BE9" w:rsidRDefault="004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3BC2DF4C" w14:textId="77777777" w:rsidR="004A5BE9" w:rsidRDefault="004A5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</w:tcPr>
          <w:p w14:paraId="3DFD2B52" w14:textId="2F9FE061" w:rsidR="004A5BE9" w:rsidRDefault="004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E59E6" w14:paraId="78EE3FD4" w14:textId="77777777" w:rsidTr="00D64A2F">
        <w:tc>
          <w:tcPr>
            <w:tcW w:w="5037" w:type="dxa"/>
            <w:hideMark/>
          </w:tcPr>
          <w:p w14:paraId="7D80A12A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สิทธิการใช้ที่ดิน อาคาร และอุปกรณ์เพิ่มขึ้น</w:t>
            </w:r>
          </w:p>
        </w:tc>
        <w:tc>
          <w:tcPr>
            <w:tcW w:w="2204" w:type="dxa"/>
            <w:vAlign w:val="bottom"/>
            <w:hideMark/>
          </w:tcPr>
          <w:p w14:paraId="4AB3D44C" w14:textId="78EBBCF9" w:rsidR="00AE59E6" w:rsidRDefault="00AE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="00C3622D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14:paraId="6FE4542E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  <w:hideMark/>
          </w:tcPr>
          <w:p w14:paraId="257E4A1F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10</w:t>
            </w:r>
          </w:p>
        </w:tc>
      </w:tr>
      <w:tr w:rsidR="00AE59E6" w14:paraId="704947D6" w14:textId="77777777" w:rsidTr="00D64A2F">
        <w:tc>
          <w:tcPr>
            <w:tcW w:w="5037" w:type="dxa"/>
            <w:hideMark/>
          </w:tcPr>
          <w:p w14:paraId="6713AD89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สิทธิการใช้อสังหาริมทรัพย์เพื่อการลงทุนเพิ่มขึ้น</w:t>
            </w:r>
          </w:p>
        </w:tc>
        <w:tc>
          <w:tcPr>
            <w:tcW w:w="2204" w:type="dxa"/>
            <w:vAlign w:val="bottom"/>
            <w:hideMark/>
          </w:tcPr>
          <w:p w14:paraId="78F554FB" w14:textId="1B06805F" w:rsidR="00AE59E6" w:rsidRDefault="00AE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,8</w:t>
            </w:r>
            <w:r w:rsidR="00C3622D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76CA16D1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  <w:hideMark/>
          </w:tcPr>
          <w:p w14:paraId="41DA5706" w14:textId="549E8BA9" w:rsidR="00AE59E6" w:rsidRDefault="00AE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="004A5BE9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AE59E6" w14:paraId="72D89CFD" w14:textId="77777777" w:rsidTr="00D64A2F">
        <w:tc>
          <w:tcPr>
            <w:tcW w:w="5037" w:type="dxa"/>
            <w:hideMark/>
          </w:tcPr>
          <w:p w14:paraId="4655C198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อสังหาริมทรัพย์เพื่อการลงทุนลดลง</w:t>
            </w:r>
          </w:p>
        </w:tc>
        <w:tc>
          <w:tcPr>
            <w:tcW w:w="2204" w:type="dxa"/>
            <w:vAlign w:val="bottom"/>
            <w:hideMark/>
          </w:tcPr>
          <w:p w14:paraId="62F0D0F0" w14:textId="68C723F7" w:rsidR="00AE59E6" w:rsidRDefault="00AE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="00C3622D">
              <w:rPr>
                <w:rFonts w:ascii="Angsana New" w:hAnsi="Angsana New"/>
                <w:color w:val="000000"/>
                <w:sz w:val="30"/>
                <w:szCs w:val="30"/>
              </w:rPr>
              <w:t>2,992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B8C7688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  <w:hideMark/>
          </w:tcPr>
          <w:p w14:paraId="66AC1619" w14:textId="77777777" w:rsidR="00AE59E6" w:rsidRDefault="00AE59E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E59E6" w14:paraId="1E0E000D" w14:textId="77777777" w:rsidTr="00D64A2F">
        <w:tc>
          <w:tcPr>
            <w:tcW w:w="5037" w:type="dxa"/>
            <w:hideMark/>
          </w:tcPr>
          <w:p w14:paraId="51B37960" w14:textId="1E39B6A1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  <w:r w:rsidR="002446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และการร่วมค้า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204" w:type="dxa"/>
            <w:vAlign w:val="bottom"/>
            <w:hideMark/>
          </w:tcPr>
          <w:p w14:paraId="6D444AD0" w14:textId="6160BEBD" w:rsidR="00AE59E6" w:rsidRDefault="00AE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="00C3622D">
              <w:rPr>
                <w:rFonts w:ascii="Angsana New" w:hAnsi="Angsana New"/>
                <w:color w:val="000000"/>
                <w:sz w:val="30"/>
                <w:szCs w:val="30"/>
              </w:rPr>
              <w:t>545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F6FFD3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  <w:hideMark/>
          </w:tcPr>
          <w:p w14:paraId="71C14200" w14:textId="77777777" w:rsidR="00AE59E6" w:rsidRDefault="00AE59E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AE59E6" w14:paraId="0888DC00" w14:textId="77777777" w:rsidTr="00D64A2F">
        <w:tc>
          <w:tcPr>
            <w:tcW w:w="5037" w:type="dxa"/>
            <w:hideMark/>
          </w:tcPr>
          <w:p w14:paraId="1A75B8EE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สินทรัพย์ภาษีเงินได้รอการตัดบัญชีเพิ่มขึ้น  </w:t>
            </w:r>
          </w:p>
        </w:tc>
        <w:tc>
          <w:tcPr>
            <w:tcW w:w="2204" w:type="dxa"/>
            <w:vAlign w:val="bottom"/>
            <w:hideMark/>
          </w:tcPr>
          <w:p w14:paraId="31444E97" w14:textId="57824B86" w:rsidR="00AE59E6" w:rsidRDefault="00C3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  <w:r w:rsidR="004A5BE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2487BF50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  <w:hideMark/>
          </w:tcPr>
          <w:p w14:paraId="06C32C58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AE59E6" w14:paraId="174683DA" w14:textId="77777777" w:rsidTr="00D64A2F">
        <w:tc>
          <w:tcPr>
            <w:tcW w:w="5037" w:type="dxa"/>
            <w:hideMark/>
          </w:tcPr>
          <w:p w14:paraId="056CB00A" w14:textId="3C983EFA" w:rsidR="00AE59E6" w:rsidRDefault="004A5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ค่าเช่าที่ดินจ่ายล่วงหน้า</w:t>
            </w:r>
            <w:r w:rsidR="00AE59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204" w:type="dxa"/>
            <w:vAlign w:val="bottom"/>
            <w:hideMark/>
          </w:tcPr>
          <w:p w14:paraId="35AA2069" w14:textId="2BBC68A5" w:rsidR="00AE59E6" w:rsidRDefault="00C3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(1,678)</w:t>
            </w:r>
          </w:p>
        </w:tc>
        <w:tc>
          <w:tcPr>
            <w:tcW w:w="236" w:type="dxa"/>
          </w:tcPr>
          <w:p w14:paraId="5AAA3F80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  <w:hideMark/>
          </w:tcPr>
          <w:p w14:paraId="5052E5CB" w14:textId="77777777" w:rsidR="00AE59E6" w:rsidRDefault="00AE59E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2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(5)</w:t>
            </w:r>
          </w:p>
        </w:tc>
      </w:tr>
      <w:tr w:rsidR="00FD2449" w14:paraId="7C526F57" w14:textId="77777777" w:rsidTr="002446B7">
        <w:tc>
          <w:tcPr>
            <w:tcW w:w="5037" w:type="dxa"/>
          </w:tcPr>
          <w:p w14:paraId="5AB6D55B" w14:textId="345B7E40" w:rsidR="00FD2449" w:rsidDel="004A5BE9" w:rsidRDefault="00FD24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หนี้สินหมุนเวียนอื่นลดลง</w:t>
            </w:r>
          </w:p>
        </w:tc>
        <w:tc>
          <w:tcPr>
            <w:tcW w:w="2204" w:type="dxa"/>
            <w:vAlign w:val="bottom"/>
          </w:tcPr>
          <w:p w14:paraId="3323F4E7" w14:textId="6D89452D" w:rsidR="00FD2449" w:rsidRDefault="00FD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05770A87" w14:textId="77777777" w:rsidR="00FD2449" w:rsidRDefault="00FD24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</w:tcPr>
          <w:p w14:paraId="42DB90E5" w14:textId="462FC330" w:rsidR="00FD2449" w:rsidRDefault="00FD244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320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E59E6" w14:paraId="45920A90" w14:textId="77777777" w:rsidTr="00D64A2F">
        <w:trPr>
          <w:trHeight w:val="459"/>
        </w:trPr>
        <w:tc>
          <w:tcPr>
            <w:tcW w:w="5037" w:type="dxa"/>
            <w:hideMark/>
          </w:tcPr>
          <w:p w14:paraId="20D78264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2204" w:type="dxa"/>
            <w:vAlign w:val="bottom"/>
            <w:hideMark/>
          </w:tcPr>
          <w:p w14:paraId="06B20695" w14:textId="0A4914BA" w:rsidR="00AE59E6" w:rsidRDefault="00AE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="00C3622D">
              <w:rPr>
                <w:rFonts w:ascii="Angsana New" w:hAnsi="Angsana New"/>
                <w:color w:val="000000"/>
                <w:sz w:val="30"/>
                <w:szCs w:val="30"/>
              </w:rPr>
              <w:t>,089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6B323D8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  <w:hideMark/>
          </w:tcPr>
          <w:p w14:paraId="51730BA1" w14:textId="37B4DADB" w:rsidR="00AE59E6" w:rsidRDefault="00AE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(13</w:t>
            </w:r>
            <w:r w:rsidR="004A5BE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</w:tr>
      <w:tr w:rsidR="00AE59E6" w14:paraId="3958C203" w14:textId="77777777" w:rsidTr="00D64A2F">
        <w:trPr>
          <w:trHeight w:val="459"/>
        </w:trPr>
        <w:tc>
          <w:tcPr>
            <w:tcW w:w="5037" w:type="dxa"/>
            <w:hideMark/>
          </w:tcPr>
          <w:p w14:paraId="7B7E18C0" w14:textId="303CDBD3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รายได้ค่าเช่ารับล่วงหน้าลดลง</w:t>
            </w:r>
          </w:p>
        </w:tc>
        <w:tc>
          <w:tcPr>
            <w:tcW w:w="2204" w:type="dxa"/>
            <w:vAlign w:val="bottom"/>
            <w:hideMark/>
          </w:tcPr>
          <w:p w14:paraId="2F888A04" w14:textId="46660041" w:rsidR="00AE59E6" w:rsidRDefault="00AE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="002446B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4A5BE9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14:paraId="2423967E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  <w:hideMark/>
          </w:tcPr>
          <w:p w14:paraId="04512DDA" w14:textId="77777777" w:rsidR="00AE59E6" w:rsidRDefault="00AE59E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AE59E6" w14:paraId="25686068" w14:textId="77777777" w:rsidTr="00D64A2F">
        <w:trPr>
          <w:trHeight w:val="459"/>
        </w:trPr>
        <w:tc>
          <w:tcPr>
            <w:tcW w:w="5037" w:type="dxa"/>
            <w:hideMark/>
          </w:tcPr>
          <w:p w14:paraId="1D17C150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หนี้สินไม่หมุนเวียนอื่นลดลง</w:t>
            </w:r>
          </w:p>
        </w:tc>
        <w:tc>
          <w:tcPr>
            <w:tcW w:w="2204" w:type="dxa"/>
            <w:vAlign w:val="bottom"/>
            <w:hideMark/>
          </w:tcPr>
          <w:p w14:paraId="335FD3D5" w14:textId="293C5767" w:rsidR="00AE59E6" w:rsidRDefault="004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E4E6DF0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  <w:hideMark/>
          </w:tcPr>
          <w:p w14:paraId="21DC8F0B" w14:textId="77777777" w:rsidR="00AE59E6" w:rsidRDefault="00AE59E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AE59E6" w14:paraId="04932224" w14:textId="77777777" w:rsidTr="00D64A2F">
        <w:tc>
          <w:tcPr>
            <w:tcW w:w="5037" w:type="dxa"/>
            <w:hideMark/>
          </w:tcPr>
          <w:p w14:paraId="30472D3B" w14:textId="77F7A162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164" w:hanging="16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204" w:type="dxa"/>
            <w:vAlign w:val="bottom"/>
            <w:hideMark/>
          </w:tcPr>
          <w:p w14:paraId="359EF3CC" w14:textId="6AE8DF70" w:rsidR="00AE59E6" w:rsidRDefault="00AE59E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="00C3622D">
              <w:rPr>
                <w:rFonts w:ascii="Angsana New" w:hAnsi="Angsana New"/>
                <w:color w:val="000000"/>
                <w:sz w:val="30"/>
                <w:szCs w:val="30"/>
              </w:rPr>
              <w:t>1,291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DFB97E7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  <w:hideMark/>
          </w:tcPr>
          <w:p w14:paraId="27FF34A3" w14:textId="77777777" w:rsidR="00AE59E6" w:rsidRDefault="00AE59E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AE59E6" w14:paraId="5733FF1A" w14:textId="77777777" w:rsidTr="00D64A2F">
        <w:tc>
          <w:tcPr>
            <w:tcW w:w="5037" w:type="dxa"/>
            <w:hideMark/>
          </w:tcPr>
          <w:p w14:paraId="1B917926" w14:textId="755E6FEB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กำไรสะสม</w:t>
            </w:r>
            <w:r w:rsidR="002446B7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  <w:r w:rsidR="002446B7">
              <w:rPr>
                <w:rFonts w:ascii="Angsana New" w:hAnsi="Angsana New"/>
                <w:color w:val="000000"/>
                <w:sz w:val="30"/>
                <w:szCs w:val="30"/>
              </w:rPr>
              <w:t xml:space="preserve">) </w:t>
            </w:r>
            <w:r w:rsidR="002446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204" w:type="dxa"/>
            <w:vAlign w:val="bottom"/>
            <w:hideMark/>
          </w:tcPr>
          <w:p w14:paraId="36E177E1" w14:textId="6C81E0D7" w:rsidR="00AE59E6" w:rsidRDefault="00AE59E6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="00C3622D">
              <w:rPr>
                <w:rFonts w:ascii="Angsana New" w:hAnsi="Angsana New"/>
                <w:color w:val="000000"/>
                <w:sz w:val="30"/>
                <w:szCs w:val="30"/>
              </w:rPr>
              <w:t>1,635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2C0BAC0" w14:textId="77777777" w:rsidR="00AE59E6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  <w:hideMark/>
          </w:tcPr>
          <w:p w14:paraId="36C8FA38" w14:textId="71F737D1" w:rsidR="00AE59E6" w:rsidRDefault="00AE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="004A5BE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</w:tbl>
    <w:p w14:paraId="16A00614" w14:textId="03FD6232" w:rsidR="00AE59E6" w:rsidRDefault="00AE59E6" w:rsidP="00AE59E6">
      <w:pPr>
        <w:rPr>
          <w:rFonts w:ascii="Angsana New" w:hAnsi="Angsana New"/>
          <w:shd w:val="clear" w:color="auto" w:fill="D9D9D9"/>
        </w:rPr>
      </w:pPr>
    </w:p>
    <w:p w14:paraId="2AACBB02" w14:textId="77777777" w:rsidR="00AE59E6" w:rsidRDefault="00AE5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hd w:val="clear" w:color="auto" w:fill="D9D9D9"/>
        </w:rPr>
      </w:pPr>
      <w:r>
        <w:rPr>
          <w:rFonts w:ascii="Angsana New" w:hAnsi="Angsana New"/>
          <w:shd w:val="clear" w:color="auto" w:fill="D9D9D9"/>
        </w:rPr>
        <w:br w:type="page"/>
      </w:r>
    </w:p>
    <w:p w14:paraId="0ACA529E" w14:textId="1D34813C" w:rsidR="00E7557D" w:rsidRPr="007B4C6A" w:rsidRDefault="00AE59E6" w:rsidP="00D64A2F">
      <w:pPr>
        <w:pStyle w:val="Heading6"/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D64A2F">
        <w:rPr>
          <w:rFonts w:ascii="Angsana New" w:hAnsi="Angsana New"/>
          <w:sz w:val="30"/>
          <w:szCs w:val="30"/>
        </w:rPr>
        <w:t>44</w:t>
      </w:r>
      <w:r>
        <w:rPr>
          <w:rFonts w:ascii="Angsana New" w:hAnsi="Angsana New"/>
          <w:sz w:val="30"/>
          <w:szCs w:val="30"/>
        </w:rPr>
        <w:tab/>
      </w:r>
      <w:r w:rsidR="00B601E1" w:rsidRPr="00AE59E6">
        <w:rPr>
          <w:rFonts w:ascii="Angsana New" w:hAnsi="Angsana New"/>
          <w:color w:val="000000"/>
          <w:sz w:val="30"/>
          <w:szCs w:val="30"/>
          <w:cs/>
        </w:rPr>
        <w:t>การ</w:t>
      </w:r>
      <w:r w:rsidR="00B601E1" w:rsidRPr="007B4C6A">
        <w:rPr>
          <w:rFonts w:ascii="Angsana New" w:hAnsi="Angsana New"/>
          <w:color w:val="000000"/>
          <w:sz w:val="30"/>
          <w:szCs w:val="30"/>
          <w:cs/>
        </w:rPr>
        <w:t>จัดประเภทรายการใหม่</w:t>
      </w:r>
    </w:p>
    <w:p w14:paraId="0ED025B5" w14:textId="77777777" w:rsidR="009642A0" w:rsidRPr="00D64A2F" w:rsidRDefault="009642A0" w:rsidP="00D64A2F">
      <w:pPr>
        <w:spacing w:line="120" w:lineRule="exact"/>
        <w:rPr>
          <w:sz w:val="6"/>
          <w:szCs w:val="6"/>
        </w:rPr>
      </w:pPr>
    </w:p>
    <w:p w14:paraId="62434DF8" w14:textId="77777777" w:rsidR="009642A0" w:rsidRPr="007B4C6A" w:rsidRDefault="00AD2664" w:rsidP="00B4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-43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รายการบางรายการในงบการเงิน</w:t>
      </w:r>
      <w:r w:rsidR="00012C5A" w:rsidRPr="007B4C6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</w:t>
      </w:r>
      <w:r w:rsidR="00012C5A" w:rsidRPr="007B4C6A">
        <w:rPr>
          <w:rFonts w:ascii="Angsana New" w:hAnsi="Angsana New"/>
          <w:sz w:val="30"/>
          <w:szCs w:val="30"/>
        </w:rPr>
        <w:t>1</w:t>
      </w:r>
      <w:r w:rsidR="00012C5A" w:rsidRPr="007B4C6A">
        <w:rPr>
          <w:rFonts w:ascii="Angsana New" w:hAnsi="Angsana New"/>
          <w:sz w:val="30"/>
          <w:szCs w:val="30"/>
          <w:cs/>
        </w:rPr>
        <w:t xml:space="preserve"> มกราคม </w:t>
      </w:r>
      <w:r w:rsidR="00012C5A" w:rsidRPr="007B4C6A">
        <w:rPr>
          <w:rFonts w:ascii="Angsana New" w:hAnsi="Angsana New"/>
          <w:sz w:val="30"/>
          <w:szCs w:val="30"/>
        </w:rPr>
        <w:t xml:space="preserve">2561 </w:t>
      </w:r>
      <w:r w:rsidR="00012C5A" w:rsidRPr="007B4C6A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012C5A" w:rsidRPr="007B4C6A">
        <w:rPr>
          <w:rFonts w:ascii="Angsana New" w:hAnsi="Angsana New"/>
          <w:sz w:val="30"/>
          <w:szCs w:val="30"/>
        </w:rPr>
        <w:t xml:space="preserve">30 </w:t>
      </w:r>
      <w:r w:rsidR="00012C5A" w:rsidRPr="007B4C6A">
        <w:rPr>
          <w:rFonts w:ascii="Angsana New" w:hAnsi="Angsana New"/>
          <w:sz w:val="30"/>
          <w:szCs w:val="30"/>
          <w:cs/>
        </w:rPr>
        <w:t>กันยายน</w:t>
      </w:r>
      <w:r w:rsidRPr="007B4C6A">
        <w:rPr>
          <w:rFonts w:ascii="Angsana New" w:hAnsi="Angsana New"/>
          <w:sz w:val="30"/>
          <w:szCs w:val="30"/>
          <w:cs/>
        </w:rPr>
        <w:t xml:space="preserve"> </w:t>
      </w:r>
      <w:r w:rsidRPr="007B4C6A">
        <w:rPr>
          <w:rFonts w:ascii="Angsana New" w:hAnsi="Angsana New"/>
          <w:sz w:val="30"/>
          <w:szCs w:val="30"/>
        </w:rPr>
        <w:t>256</w:t>
      </w:r>
      <w:r w:rsidR="009B6B39" w:rsidRPr="007B4C6A">
        <w:rPr>
          <w:rFonts w:ascii="Angsana New" w:hAnsi="Angsana New"/>
          <w:sz w:val="30"/>
          <w:szCs w:val="30"/>
        </w:rPr>
        <w:t>1</w:t>
      </w:r>
      <w:r w:rsidRPr="007B4C6A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</w:t>
      </w:r>
      <w:r w:rsidR="00D41EB6" w:rsidRPr="007B4C6A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012C5A" w:rsidRPr="007B4C6A">
        <w:rPr>
          <w:rFonts w:ascii="Angsana New" w:hAnsi="Angsana New"/>
          <w:sz w:val="30"/>
          <w:szCs w:val="30"/>
        </w:rPr>
        <w:t>30</w:t>
      </w:r>
      <w:r w:rsidR="00D41EB6" w:rsidRPr="007B4C6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12C5A" w:rsidRPr="007B4C6A">
        <w:rPr>
          <w:rFonts w:ascii="Angsana New" w:hAnsi="Angsana New"/>
          <w:sz w:val="30"/>
          <w:szCs w:val="30"/>
        </w:rPr>
        <w:t>2562</w:t>
      </w:r>
      <w:r w:rsidR="001B192D" w:rsidRPr="007B4C6A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4B130C4B" w14:textId="77777777" w:rsidR="004D39E5" w:rsidRPr="00D64A2F" w:rsidRDefault="004D39E5" w:rsidP="00D64A2F">
      <w:pPr>
        <w:spacing w:line="140" w:lineRule="exact"/>
        <w:rPr>
          <w:sz w:val="12"/>
          <w:szCs w:val="12"/>
          <w:cs/>
        </w:rPr>
      </w:pPr>
    </w:p>
    <w:tbl>
      <w:tblPr>
        <w:tblW w:w="9868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2693"/>
        <w:gridCol w:w="1024"/>
        <w:gridCol w:w="270"/>
        <w:gridCol w:w="1006"/>
        <w:gridCol w:w="270"/>
        <w:gridCol w:w="1005"/>
        <w:gridCol w:w="270"/>
        <w:gridCol w:w="900"/>
        <w:gridCol w:w="270"/>
        <w:gridCol w:w="990"/>
        <w:gridCol w:w="270"/>
        <w:gridCol w:w="900"/>
      </w:tblGrid>
      <w:tr w:rsidR="00CE79F2" w:rsidRPr="007B4C6A" w14:paraId="16CDAADD" w14:textId="77777777" w:rsidTr="004B3662">
        <w:trPr>
          <w:tblHeader/>
        </w:trPr>
        <w:tc>
          <w:tcPr>
            <w:tcW w:w="2693" w:type="dxa"/>
          </w:tcPr>
          <w:p w14:paraId="5AC56D89" w14:textId="77777777" w:rsidR="00CE79F2" w:rsidRPr="007B4C6A" w:rsidRDefault="00CE79F2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5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3081608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421503" w14:textId="77777777" w:rsidR="00CE79F2" w:rsidRPr="007B4C6A" w:rsidRDefault="00CE79F2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A2CE158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2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7783" w:rsidRPr="007B4C6A" w14:paraId="20E18F22" w14:textId="77777777" w:rsidTr="004B3662">
        <w:trPr>
          <w:tblHeader/>
        </w:trPr>
        <w:tc>
          <w:tcPr>
            <w:tcW w:w="2693" w:type="dxa"/>
          </w:tcPr>
          <w:p w14:paraId="6B20951B" w14:textId="77777777" w:rsidR="00CE79F2" w:rsidRPr="007B4C6A" w:rsidRDefault="00CE79F2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5C052F2F" w14:textId="77777777" w:rsidR="00CE79F2" w:rsidRPr="007B4C6A" w:rsidRDefault="00CE79F2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DEFFA03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A571A10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A8F8A8A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C2A8D8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9D46911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14CFA218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7C8A424A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F1E0D56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F29135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hideMark/>
          </w:tcPr>
          <w:p w14:paraId="5AB9667C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159D80C9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6625B69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59B46C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A6B4E95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1B25836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1EEDE4B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D2B273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149907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423F84AC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19D1A03D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9FD1144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8C0DA9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3F4C976" w14:textId="77777777" w:rsidR="00CE79F2" w:rsidRPr="007B4C6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หลังจัดประเภท</w:t>
            </w:r>
            <w:r w:rsidRPr="007B4C6A">
              <w:rPr>
                <w:rFonts w:ascii="Angsana New" w:hAnsi="Angsana New"/>
                <w:sz w:val="30"/>
                <w:szCs w:val="30"/>
              </w:rPr>
              <w:br/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</w:tr>
      <w:tr w:rsidR="00CE79F2" w:rsidRPr="007B4C6A" w14:paraId="38235BFD" w14:textId="77777777" w:rsidTr="004B3662">
        <w:trPr>
          <w:tblHeader/>
        </w:trPr>
        <w:tc>
          <w:tcPr>
            <w:tcW w:w="2693" w:type="dxa"/>
          </w:tcPr>
          <w:p w14:paraId="083CC7F9" w14:textId="77777777" w:rsidR="00CE79F2" w:rsidRPr="007B4C6A" w:rsidRDefault="00CE79F2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5" w:type="dxa"/>
            <w:gridSpan w:val="11"/>
            <w:hideMark/>
          </w:tcPr>
          <w:p w14:paraId="1ED04CE9" w14:textId="77777777" w:rsidR="00CE79F2" w:rsidRPr="007B4C6A" w:rsidRDefault="000514C7" w:rsidP="00CE79F2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</w:t>
            </w:r>
            <w:r w:rsidR="00CE79F2"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E7783" w:rsidRPr="007B4C6A" w14:paraId="7122D11D" w14:textId="77777777" w:rsidTr="004B3662">
        <w:tc>
          <w:tcPr>
            <w:tcW w:w="2693" w:type="dxa"/>
            <w:hideMark/>
          </w:tcPr>
          <w:p w14:paraId="3F8CCE7B" w14:textId="77777777" w:rsidR="00CE79F2" w:rsidRPr="007B4C6A" w:rsidRDefault="00CE79F2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024" w:type="dxa"/>
          </w:tcPr>
          <w:p w14:paraId="17DA08CC" w14:textId="77777777" w:rsidR="00CE79F2" w:rsidRPr="007B4C6A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031DC" w14:textId="77777777" w:rsidR="00CE79F2" w:rsidRPr="007B4C6A" w:rsidRDefault="00CE79F2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0D57DCC" w14:textId="77777777" w:rsidR="00CE79F2" w:rsidRPr="007B4C6A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7A96A" w14:textId="77777777" w:rsidR="00CE79F2" w:rsidRPr="007B4C6A" w:rsidRDefault="00CE79F2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D3B2B16" w14:textId="77777777" w:rsidR="00CE79F2" w:rsidRPr="007B4C6A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0D431" w14:textId="77777777" w:rsidR="00CE79F2" w:rsidRPr="007B4C6A" w:rsidRDefault="00CE79F2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093689" w14:textId="77777777" w:rsidR="00CE79F2" w:rsidRPr="007B4C6A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E24B3" w14:textId="77777777" w:rsidR="00CE79F2" w:rsidRPr="007B4C6A" w:rsidRDefault="00CE79F2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52B57A" w14:textId="77777777" w:rsidR="00CE79F2" w:rsidRPr="007B4C6A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8E9FA" w14:textId="77777777" w:rsidR="00CE79F2" w:rsidRPr="007B4C6A" w:rsidRDefault="00CE79F2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0501CD" w14:textId="77777777" w:rsidR="00CE79F2" w:rsidRPr="007B4C6A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2C83" w:rsidRPr="007B4C6A" w14:paraId="1847E44B" w14:textId="77777777" w:rsidTr="004B3662">
        <w:tc>
          <w:tcPr>
            <w:tcW w:w="2693" w:type="dxa"/>
          </w:tcPr>
          <w:p w14:paraId="5FBD35DA" w14:textId="77777777" w:rsidR="004F2C83" w:rsidRPr="007B4C6A" w:rsidRDefault="004F2C83" w:rsidP="000514C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514C7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514C7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514C7"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24" w:type="dxa"/>
          </w:tcPr>
          <w:p w14:paraId="78C7D0D2" w14:textId="77777777" w:rsidR="004F2C83" w:rsidRPr="007B4C6A" w:rsidRDefault="004F2C8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30652" w14:textId="77777777" w:rsidR="004F2C83" w:rsidRPr="007B4C6A" w:rsidRDefault="004F2C83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D363F59" w14:textId="77777777" w:rsidR="004F2C83" w:rsidRPr="007B4C6A" w:rsidRDefault="004F2C8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8FEB7" w14:textId="77777777" w:rsidR="004F2C83" w:rsidRPr="007B4C6A" w:rsidRDefault="004F2C83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50C093F6" w14:textId="77777777" w:rsidR="004F2C83" w:rsidRPr="007B4C6A" w:rsidRDefault="004F2C8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F92A46" w14:textId="77777777" w:rsidR="004F2C83" w:rsidRPr="007B4C6A" w:rsidRDefault="004F2C83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D7741B" w14:textId="77777777" w:rsidR="004F2C83" w:rsidRPr="007B4C6A" w:rsidRDefault="004F2C8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DFDE3" w14:textId="77777777" w:rsidR="004F2C83" w:rsidRPr="007B4C6A" w:rsidRDefault="004F2C83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51AB49" w14:textId="77777777" w:rsidR="004F2C83" w:rsidRPr="007B4C6A" w:rsidRDefault="004F2C8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4BD61" w14:textId="77777777" w:rsidR="004F2C83" w:rsidRPr="007B4C6A" w:rsidRDefault="004F2C83" w:rsidP="00CE79F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81EC02" w14:textId="77777777" w:rsidR="004F2C83" w:rsidRPr="007B4C6A" w:rsidRDefault="004F2C8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B39" w:rsidRPr="007B4C6A" w14:paraId="6E109C6F" w14:textId="77777777" w:rsidTr="004B3662">
        <w:tc>
          <w:tcPr>
            <w:tcW w:w="2693" w:type="dxa"/>
            <w:hideMark/>
          </w:tcPr>
          <w:p w14:paraId="190DC360" w14:textId="77777777" w:rsidR="009B6B39" w:rsidRPr="007B4C6A" w:rsidRDefault="009B6B39" w:rsidP="009B6B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24" w:type="dxa"/>
          </w:tcPr>
          <w:p w14:paraId="400D0135" w14:textId="77777777" w:rsidR="009B6B39" w:rsidRPr="007B4C6A" w:rsidRDefault="005F74AD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7</w:t>
            </w:r>
            <w:r w:rsidR="00150C62" w:rsidRPr="007B4C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DF42518" w14:textId="77777777" w:rsidR="009B6B39" w:rsidRPr="007B4C6A" w:rsidRDefault="009B6B39" w:rsidP="009B6B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2A3FF791" w14:textId="77777777" w:rsidR="009B6B39" w:rsidRPr="007B4C6A" w:rsidRDefault="006777E4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55</w:t>
            </w:r>
          </w:p>
        </w:tc>
        <w:tc>
          <w:tcPr>
            <w:tcW w:w="270" w:type="dxa"/>
          </w:tcPr>
          <w:p w14:paraId="73093417" w14:textId="77777777" w:rsidR="009B6B39" w:rsidRPr="007B4C6A" w:rsidRDefault="009B6B39" w:rsidP="009B6B3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43203BF5" w14:textId="77777777" w:rsidR="009B6B39" w:rsidRPr="007B4C6A" w:rsidRDefault="006777E4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46A90B88" w14:textId="77777777" w:rsidR="009B6B39" w:rsidRPr="007B4C6A" w:rsidRDefault="009B6B39" w:rsidP="009B6B3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2C3EF7" w14:textId="77777777" w:rsidR="009B6B39" w:rsidRPr="007B4C6A" w:rsidRDefault="005F74AD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</w:t>
            </w:r>
            <w:r w:rsidR="00150C62" w:rsidRPr="007B4C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2786C69" w14:textId="77777777" w:rsidR="009B6B39" w:rsidRPr="007B4C6A" w:rsidRDefault="009B6B39" w:rsidP="009B6B3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E3DA73" w14:textId="77777777" w:rsidR="009B6B39" w:rsidRPr="007B4C6A" w:rsidRDefault="008B7BFC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</w:tcPr>
          <w:p w14:paraId="0040539C" w14:textId="77777777" w:rsidR="009B6B39" w:rsidRPr="007B4C6A" w:rsidRDefault="009B6B39" w:rsidP="009B6B3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D43561" w14:textId="77777777" w:rsidR="009B6B39" w:rsidRPr="007B4C6A" w:rsidRDefault="00F4414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</w:tr>
      <w:tr w:rsidR="009B6B39" w:rsidRPr="007B4C6A" w14:paraId="6FC4FA30" w14:textId="77777777" w:rsidTr="004B3662">
        <w:tc>
          <w:tcPr>
            <w:tcW w:w="2693" w:type="dxa"/>
            <w:hideMark/>
          </w:tcPr>
          <w:p w14:paraId="0E4E4085" w14:textId="77777777" w:rsidR="009B6B39" w:rsidRPr="007B4C6A" w:rsidRDefault="009B6B39" w:rsidP="009B6B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24" w:type="dxa"/>
          </w:tcPr>
          <w:p w14:paraId="6B0DDAE5" w14:textId="77777777" w:rsidR="009B6B39" w:rsidRPr="007B4C6A" w:rsidRDefault="005F74AD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14:paraId="0D938652" w14:textId="77777777" w:rsidR="009B6B39" w:rsidRPr="007B4C6A" w:rsidRDefault="009B6B39" w:rsidP="009B6B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6F94A678" w14:textId="77777777" w:rsidR="009B6B39" w:rsidRPr="007B4C6A" w:rsidRDefault="006777E4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(20)</w:t>
            </w:r>
          </w:p>
        </w:tc>
        <w:tc>
          <w:tcPr>
            <w:tcW w:w="270" w:type="dxa"/>
          </w:tcPr>
          <w:p w14:paraId="34C329A7" w14:textId="77777777" w:rsidR="009B6B39" w:rsidRPr="007B4C6A" w:rsidRDefault="009B6B39" w:rsidP="009B6B3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E21C06A" w14:textId="77777777" w:rsidR="009B6B39" w:rsidRPr="007B4C6A" w:rsidRDefault="006777E4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179</w:t>
            </w:r>
          </w:p>
        </w:tc>
        <w:tc>
          <w:tcPr>
            <w:tcW w:w="270" w:type="dxa"/>
          </w:tcPr>
          <w:p w14:paraId="2FDF66B2" w14:textId="77777777" w:rsidR="009B6B39" w:rsidRPr="007B4C6A" w:rsidRDefault="009B6B39" w:rsidP="009B6B3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737961" w14:textId="77777777" w:rsidR="009B6B39" w:rsidRPr="007B4C6A" w:rsidRDefault="005F74AD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71045959" w14:textId="77777777" w:rsidR="009B6B39" w:rsidRPr="007B4C6A" w:rsidRDefault="009B6B39" w:rsidP="009B6B3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EE4A6BD" w14:textId="77777777" w:rsidR="009B6B39" w:rsidRPr="007B4C6A" w:rsidRDefault="008B7BFC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(12)</w:t>
            </w:r>
          </w:p>
        </w:tc>
        <w:tc>
          <w:tcPr>
            <w:tcW w:w="270" w:type="dxa"/>
          </w:tcPr>
          <w:p w14:paraId="34DD80CB" w14:textId="77777777" w:rsidR="009B6B39" w:rsidRPr="007B4C6A" w:rsidRDefault="009B6B39" w:rsidP="009B6B3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A2C74F" w14:textId="77777777" w:rsidR="009B6B39" w:rsidRPr="007B4C6A" w:rsidRDefault="00F4414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36</w:t>
            </w:r>
          </w:p>
        </w:tc>
      </w:tr>
      <w:tr w:rsidR="009B6B39" w:rsidRPr="007B4C6A" w14:paraId="5D143858" w14:textId="77777777" w:rsidTr="004B3662">
        <w:tc>
          <w:tcPr>
            <w:tcW w:w="2693" w:type="dxa"/>
          </w:tcPr>
          <w:p w14:paraId="72BEF121" w14:textId="77777777" w:rsidR="009B6B39" w:rsidRPr="007B4C6A" w:rsidRDefault="009B6B39" w:rsidP="009B6B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24" w:type="dxa"/>
          </w:tcPr>
          <w:p w14:paraId="22357C32" w14:textId="77777777" w:rsidR="009B6B39" w:rsidRPr="007B4C6A" w:rsidRDefault="00A92AD4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68</w:t>
            </w:r>
          </w:p>
        </w:tc>
        <w:tc>
          <w:tcPr>
            <w:tcW w:w="270" w:type="dxa"/>
          </w:tcPr>
          <w:p w14:paraId="78EA51B8" w14:textId="77777777" w:rsidR="009B6B39" w:rsidRPr="007B4C6A" w:rsidRDefault="009B6B39" w:rsidP="009B6B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504DEB97" w14:textId="77777777" w:rsidR="009B6B39" w:rsidRPr="007B4C6A" w:rsidRDefault="006777E4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(65)</w:t>
            </w:r>
          </w:p>
        </w:tc>
        <w:tc>
          <w:tcPr>
            <w:tcW w:w="270" w:type="dxa"/>
          </w:tcPr>
          <w:p w14:paraId="5853E17C" w14:textId="77777777" w:rsidR="009B6B39" w:rsidRPr="007B4C6A" w:rsidRDefault="009B6B39" w:rsidP="009B6B3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4FE45E3" w14:textId="77777777" w:rsidR="009B6B39" w:rsidRPr="007B4C6A" w:rsidRDefault="00150C62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49CBE843" w14:textId="77777777" w:rsidR="009B6B39" w:rsidRPr="007B4C6A" w:rsidRDefault="009B6B39" w:rsidP="009B6B3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9A212A" w14:textId="77777777" w:rsidR="009B6B39" w:rsidRPr="007B4C6A" w:rsidRDefault="00A92AD4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9F72564" w14:textId="77777777" w:rsidR="009B6B39" w:rsidRPr="007B4C6A" w:rsidRDefault="009B6B39" w:rsidP="009B6B3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9626510" w14:textId="77777777" w:rsidR="009B6B39" w:rsidRPr="007B4C6A" w:rsidRDefault="008B7BFC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ECBFAB1" w14:textId="77777777" w:rsidR="009B6B39" w:rsidRPr="007B4C6A" w:rsidRDefault="009B6B39" w:rsidP="009B6B3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5D3702" w14:textId="77777777" w:rsidR="009B6B39" w:rsidRPr="007B4C6A" w:rsidRDefault="00150C6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332B6" w:rsidRPr="007B4C6A" w14:paraId="071C5A29" w14:textId="77777777" w:rsidTr="004B3662">
        <w:tc>
          <w:tcPr>
            <w:tcW w:w="2693" w:type="dxa"/>
          </w:tcPr>
          <w:p w14:paraId="6BC26208" w14:textId="77777777" w:rsidR="007332B6" w:rsidRPr="007B4C6A" w:rsidRDefault="007332B6" w:rsidP="00A92AD4">
            <w:pPr>
              <w:pStyle w:val="BodyText"/>
              <w:spacing w:after="0"/>
              <w:ind w:left="185" w:right="-405" w:hanging="18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</w:t>
            </w:r>
          </w:p>
          <w:p w14:paraId="1B37B37C" w14:textId="77777777" w:rsidR="007332B6" w:rsidRPr="007B4C6A" w:rsidRDefault="007332B6" w:rsidP="00A92AD4">
            <w:pPr>
              <w:pStyle w:val="BodyText"/>
              <w:spacing w:after="0"/>
              <w:ind w:left="185" w:right="-405" w:hanging="18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024" w:type="dxa"/>
          </w:tcPr>
          <w:p w14:paraId="42ED6926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8E7AD20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E961B1" w14:textId="77777777" w:rsidR="007332B6" w:rsidRPr="007B4C6A" w:rsidRDefault="007332B6" w:rsidP="009B6B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46559E90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DB0DD4B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265E0F" w14:textId="77777777" w:rsidR="007332B6" w:rsidRPr="007B4C6A" w:rsidRDefault="007332B6" w:rsidP="009B6B3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BF36129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2E3111A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C13D68F" w14:textId="77777777" w:rsidR="007332B6" w:rsidRPr="007B4C6A" w:rsidRDefault="007332B6" w:rsidP="009B6B3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1AE3B3" w14:textId="77777777" w:rsidR="007332B6" w:rsidRPr="007B4C6A" w:rsidRDefault="007332B6" w:rsidP="00F36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29E02E5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32E2063A" w14:textId="77777777" w:rsidR="007332B6" w:rsidRPr="007B4C6A" w:rsidRDefault="007332B6" w:rsidP="009B6B3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159C70" w14:textId="77777777" w:rsidR="007332B6" w:rsidRPr="007B4C6A" w:rsidRDefault="007332B6" w:rsidP="009B6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6C1F4575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(10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6B8925E" w14:textId="77777777" w:rsidR="007332B6" w:rsidRPr="007B4C6A" w:rsidRDefault="007332B6" w:rsidP="009B6B3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D3D32C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6593392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332B6" w:rsidRPr="007B4C6A" w14:paraId="23BF6AC7" w14:textId="77777777" w:rsidTr="004B3662">
        <w:tc>
          <w:tcPr>
            <w:tcW w:w="2693" w:type="dxa"/>
          </w:tcPr>
          <w:p w14:paraId="123ACEB2" w14:textId="7D10D3C6" w:rsidR="007332B6" w:rsidRPr="007B4C6A" w:rsidRDefault="007332B6">
            <w:pPr>
              <w:pStyle w:val="BodyText"/>
              <w:spacing w:after="0"/>
              <w:ind w:left="185" w:right="-405" w:hanging="18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เงินให้กู้ยืมระยะยาวและดอกเบี้ย</w:t>
            </w:r>
            <w:r w:rsidR="00365311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D64A2F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ค้างรับแก่กิจการที่เกี่ยวข้องกัน</w:t>
            </w:r>
          </w:p>
        </w:tc>
        <w:tc>
          <w:tcPr>
            <w:tcW w:w="1024" w:type="dxa"/>
          </w:tcPr>
          <w:p w14:paraId="751831F1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F44796A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F29EB1" w14:textId="77777777" w:rsidR="007332B6" w:rsidRPr="007B4C6A" w:rsidRDefault="007332B6" w:rsidP="007332B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2D3A81FB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9937DA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006C7A" w14:textId="77777777" w:rsidR="007332B6" w:rsidRPr="007B4C6A" w:rsidRDefault="007332B6" w:rsidP="007332B6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504E6CB2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DD3FEDA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8E4E1D0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B25AB3" w14:textId="77777777" w:rsidR="007332B6" w:rsidRPr="007B4C6A" w:rsidRDefault="007332B6" w:rsidP="00733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04E787F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71502B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106152C" w14:textId="77777777" w:rsidR="007332B6" w:rsidRPr="007B4C6A" w:rsidRDefault="007332B6" w:rsidP="00733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71671C69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1BB9E9C6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FC4B6B" w14:textId="77777777" w:rsidR="007332B6" w:rsidRPr="007B4C6A" w:rsidRDefault="007332B6" w:rsidP="00733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6E614F8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7332B6" w:rsidRPr="007B4C6A" w14:paraId="1F5671F5" w14:textId="77777777" w:rsidTr="004B3662">
        <w:tc>
          <w:tcPr>
            <w:tcW w:w="2693" w:type="dxa"/>
          </w:tcPr>
          <w:p w14:paraId="0170115D" w14:textId="77777777" w:rsidR="007332B6" w:rsidRPr="007B4C6A" w:rsidRDefault="007332B6" w:rsidP="007332B6">
            <w:pPr>
              <w:pStyle w:val="BodyText"/>
              <w:spacing w:after="0"/>
              <w:ind w:left="185" w:right="-405" w:hanging="18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  <w:p w14:paraId="4356D1AF" w14:textId="77777777" w:rsidR="007332B6" w:rsidRPr="007B4C6A" w:rsidRDefault="007332B6" w:rsidP="007332B6">
            <w:pPr>
              <w:pStyle w:val="BodyText"/>
              <w:spacing w:after="0"/>
              <w:ind w:left="185" w:right="-405" w:hanging="18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 ที่อยู่ในระหว่างการพัฒนา</w:t>
            </w:r>
          </w:p>
          <w:p w14:paraId="74B7098E" w14:textId="77777777" w:rsidR="007332B6" w:rsidRPr="007B4C6A" w:rsidRDefault="007332B6" w:rsidP="007332B6">
            <w:pPr>
              <w:pStyle w:val="BodyText"/>
              <w:spacing w:after="0"/>
              <w:ind w:left="185" w:right="-405" w:hanging="18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 และพร้อมให้เช่า/ขาย</w:t>
            </w:r>
          </w:p>
        </w:tc>
        <w:tc>
          <w:tcPr>
            <w:tcW w:w="1024" w:type="dxa"/>
          </w:tcPr>
          <w:p w14:paraId="2CF66FDE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52E650E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FE76F8C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487</w:t>
            </w:r>
          </w:p>
        </w:tc>
        <w:tc>
          <w:tcPr>
            <w:tcW w:w="270" w:type="dxa"/>
          </w:tcPr>
          <w:p w14:paraId="4CAF472B" w14:textId="77777777" w:rsidR="007332B6" w:rsidRPr="007B4C6A" w:rsidRDefault="007332B6" w:rsidP="007332B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7B4A1961" w14:textId="77777777" w:rsidR="007332B6" w:rsidRPr="007B4C6A" w:rsidRDefault="007332B6" w:rsidP="00733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4BC997E" w14:textId="77777777" w:rsidR="007332B6" w:rsidRPr="007B4C6A" w:rsidRDefault="007332B6" w:rsidP="00733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2596F56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(14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487)</w:t>
            </w:r>
          </w:p>
        </w:tc>
        <w:tc>
          <w:tcPr>
            <w:tcW w:w="270" w:type="dxa"/>
          </w:tcPr>
          <w:p w14:paraId="2C10F3AF" w14:textId="77777777" w:rsidR="007332B6" w:rsidRPr="007B4C6A" w:rsidRDefault="007332B6" w:rsidP="007332B6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1615851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E85E9CD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2673729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CBC09FF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D836E8" w14:textId="77777777" w:rsidR="007332B6" w:rsidRPr="007B4C6A" w:rsidRDefault="007332B6" w:rsidP="00733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5BF2FC2" w14:textId="77777777" w:rsidR="007332B6" w:rsidRPr="007B4C6A" w:rsidRDefault="007332B6" w:rsidP="00733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297F847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1B1C6442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B3EEEC1" w14:textId="77777777" w:rsidR="007332B6" w:rsidRPr="007B4C6A" w:rsidRDefault="007332B6" w:rsidP="00733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285A2420" w14:textId="77777777" w:rsidR="007332B6" w:rsidRPr="007B4C6A" w:rsidRDefault="007332B6" w:rsidP="00733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2528BA71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6853A39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1766E2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CD2E58F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1BD89A6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332B6" w:rsidRPr="007B4C6A" w14:paraId="125B061B" w14:textId="77777777" w:rsidTr="004B3662">
        <w:tc>
          <w:tcPr>
            <w:tcW w:w="2693" w:type="dxa"/>
          </w:tcPr>
          <w:p w14:paraId="11CEE52C" w14:textId="5A001222" w:rsidR="007332B6" w:rsidRPr="007B4C6A" w:rsidRDefault="007332B6" w:rsidP="00D64A2F">
            <w:pPr>
              <w:pStyle w:val="BodyText"/>
              <w:tabs>
                <w:tab w:val="clear" w:pos="2807"/>
                <w:tab w:val="left" w:pos="2635"/>
              </w:tabs>
              <w:spacing w:after="0"/>
              <w:ind w:left="185" w:right="-693" w:hanging="18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pacing w:val="-18"/>
                <w:sz w:val="30"/>
                <w:szCs w:val="30"/>
                <w:cs/>
              </w:rPr>
              <w:t>อสังหาริมทรัพย์เพื่อการลงทุนให้เช่า</w:t>
            </w:r>
          </w:p>
        </w:tc>
        <w:tc>
          <w:tcPr>
            <w:tcW w:w="1024" w:type="dxa"/>
          </w:tcPr>
          <w:p w14:paraId="63A5EDF6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551</w:t>
            </w:r>
          </w:p>
        </w:tc>
        <w:tc>
          <w:tcPr>
            <w:tcW w:w="270" w:type="dxa"/>
          </w:tcPr>
          <w:p w14:paraId="6FA6D6B9" w14:textId="77777777" w:rsidR="007332B6" w:rsidRPr="007B4C6A" w:rsidRDefault="007332B6" w:rsidP="007332B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01FE240E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(14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551)</w:t>
            </w:r>
          </w:p>
        </w:tc>
        <w:tc>
          <w:tcPr>
            <w:tcW w:w="270" w:type="dxa"/>
          </w:tcPr>
          <w:p w14:paraId="0DB9D63A" w14:textId="77777777" w:rsidR="007332B6" w:rsidRPr="007B4C6A" w:rsidRDefault="007332B6" w:rsidP="007332B6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410B3007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3E5ABA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9EB77B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4C6A">
              <w:rPr>
                <w:rFonts w:ascii="Angsana New" w:hAnsi="Angsana New"/>
                <w:sz w:val="30"/>
                <w:szCs w:val="30"/>
                <w:lang w:val="en-GB"/>
              </w:rPr>
              <w:t>1,95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  <w:lang w:val="en-GB"/>
              </w:rPr>
              <w:t>8</w:t>
            </w:r>
          </w:p>
        </w:tc>
        <w:tc>
          <w:tcPr>
            <w:tcW w:w="270" w:type="dxa"/>
          </w:tcPr>
          <w:p w14:paraId="0DF1A747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F490E4E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95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0B6A0C7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3FD855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332B6" w:rsidRPr="007B4C6A" w14:paraId="702D6CA3" w14:textId="77777777" w:rsidTr="004B3662">
        <w:tc>
          <w:tcPr>
            <w:tcW w:w="2693" w:type="dxa"/>
          </w:tcPr>
          <w:p w14:paraId="4905E963" w14:textId="77777777" w:rsidR="007332B6" w:rsidRPr="007B4C6A" w:rsidRDefault="007332B6" w:rsidP="007332B6">
            <w:pPr>
              <w:pStyle w:val="BodyText"/>
              <w:spacing w:after="0"/>
              <w:ind w:left="185" w:right="-405" w:hanging="18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24" w:type="dxa"/>
          </w:tcPr>
          <w:p w14:paraId="02D761EC" w14:textId="77777777" w:rsidR="007332B6" w:rsidRPr="007B4C6A" w:rsidRDefault="007332B6" w:rsidP="00733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D43DE1" w14:textId="77777777" w:rsidR="007332B6" w:rsidRPr="007B4C6A" w:rsidRDefault="007332B6" w:rsidP="007332B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38569B7C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29,038</w:t>
            </w:r>
          </w:p>
        </w:tc>
        <w:tc>
          <w:tcPr>
            <w:tcW w:w="270" w:type="dxa"/>
          </w:tcPr>
          <w:p w14:paraId="6D97BE1C" w14:textId="77777777" w:rsidR="007332B6" w:rsidRPr="007B4C6A" w:rsidRDefault="007332B6" w:rsidP="007332B6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1651EBF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29,038</w:t>
            </w:r>
          </w:p>
        </w:tc>
        <w:tc>
          <w:tcPr>
            <w:tcW w:w="270" w:type="dxa"/>
          </w:tcPr>
          <w:p w14:paraId="4F5978DA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7E1997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A879E5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58F6F8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80</w:t>
            </w:r>
          </w:p>
        </w:tc>
        <w:tc>
          <w:tcPr>
            <w:tcW w:w="270" w:type="dxa"/>
          </w:tcPr>
          <w:p w14:paraId="30076B73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B1EF13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80</w:t>
            </w:r>
          </w:p>
        </w:tc>
      </w:tr>
      <w:tr w:rsidR="007332B6" w:rsidRPr="007B4C6A" w14:paraId="7FC054F2" w14:textId="77777777" w:rsidTr="004B3662">
        <w:tc>
          <w:tcPr>
            <w:tcW w:w="2693" w:type="dxa"/>
          </w:tcPr>
          <w:p w14:paraId="19ADA706" w14:textId="77777777" w:rsidR="007332B6" w:rsidRPr="007B4C6A" w:rsidRDefault="007332B6" w:rsidP="007332B6">
            <w:pPr>
              <w:pStyle w:val="BodyText"/>
              <w:spacing w:after="0"/>
              <w:ind w:left="185" w:right="-405" w:hanging="18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  <w:tc>
          <w:tcPr>
            <w:tcW w:w="1024" w:type="dxa"/>
          </w:tcPr>
          <w:p w14:paraId="35ED43C2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62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6A4D3441" w14:textId="77777777" w:rsidR="007332B6" w:rsidRPr="007B4C6A" w:rsidRDefault="007332B6" w:rsidP="007332B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2EDA8618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14:paraId="10571074" w14:textId="77777777" w:rsidR="007332B6" w:rsidRPr="007B4C6A" w:rsidRDefault="007332B6" w:rsidP="007332B6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71EDB6C" w14:textId="77777777" w:rsidR="007332B6" w:rsidRPr="007B4C6A" w:rsidRDefault="007332B6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659</w:t>
            </w:r>
          </w:p>
        </w:tc>
        <w:tc>
          <w:tcPr>
            <w:tcW w:w="270" w:type="dxa"/>
          </w:tcPr>
          <w:p w14:paraId="75D4C1A8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163AF2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E04BED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8CDA03B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88EF2C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4C28A7" w14:textId="77777777" w:rsidR="007332B6" w:rsidRPr="007B4C6A" w:rsidRDefault="007332B6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332B6" w:rsidRPr="007B4C6A" w14:paraId="05794B97" w14:textId="77777777" w:rsidTr="004B3662">
        <w:tc>
          <w:tcPr>
            <w:tcW w:w="2693" w:type="dxa"/>
          </w:tcPr>
          <w:p w14:paraId="1087D6A8" w14:textId="77777777" w:rsidR="007332B6" w:rsidRPr="007B4C6A" w:rsidRDefault="007332B6" w:rsidP="007332B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24" w:type="dxa"/>
          </w:tcPr>
          <w:p w14:paraId="46429F8E" w14:textId="79F22097" w:rsidR="007332B6" w:rsidRPr="007B4C6A" w:rsidRDefault="00FC3D5A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32B6" w:rsidRPr="007B4C6A">
              <w:rPr>
                <w:rFonts w:ascii="Angsana New" w:hAnsi="Angsana New"/>
                <w:sz w:val="30"/>
                <w:szCs w:val="30"/>
                <w:cs/>
              </w:rPr>
              <w:t>280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EFF117" w14:textId="77777777" w:rsidR="007332B6" w:rsidRPr="007B4C6A" w:rsidRDefault="007332B6" w:rsidP="007332B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0400C56B" w14:textId="54828995" w:rsidR="007332B6" w:rsidRPr="007B4C6A" w:rsidRDefault="00FC3D5A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32B6" w:rsidRPr="007B4C6A">
              <w:rPr>
                <w:rFonts w:ascii="Angsana New" w:hAnsi="Angsana New"/>
                <w:sz w:val="30"/>
                <w:szCs w:val="30"/>
                <w:cs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A246FB" w14:textId="77777777" w:rsidR="007332B6" w:rsidRPr="007B4C6A" w:rsidRDefault="007332B6" w:rsidP="007332B6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889CBFF" w14:textId="75F189E7" w:rsidR="007332B6" w:rsidRPr="007B4C6A" w:rsidRDefault="00FC3D5A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32B6" w:rsidRPr="007B4C6A">
              <w:rPr>
                <w:rFonts w:ascii="Angsana New" w:hAnsi="Angsana New"/>
                <w:sz w:val="30"/>
                <w:szCs w:val="30"/>
                <w:cs/>
              </w:rPr>
              <w:t>308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63D40D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CAA51A" w14:textId="7D4EFBF6" w:rsidR="007332B6" w:rsidRPr="007B4C6A" w:rsidRDefault="00FC3D5A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32B6" w:rsidRPr="007B4C6A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2CC0FE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1F4B55B" w14:textId="5A6E6E10" w:rsidR="007332B6" w:rsidRPr="007B4C6A" w:rsidRDefault="00FC3D5A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27A7E" w:rsidRPr="007B4C6A">
              <w:rPr>
                <w:rFonts w:ascii="Angsana New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DE18CF" w14:textId="77777777" w:rsidR="007332B6" w:rsidRPr="007B4C6A" w:rsidRDefault="007332B6" w:rsidP="007332B6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6A923F" w14:textId="4F8C1B77" w:rsidR="007332B6" w:rsidRPr="007B4C6A" w:rsidRDefault="00FC3D5A" w:rsidP="00150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27A7E" w:rsidRPr="007B4C6A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="00150C62" w:rsidRPr="007B4C6A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01E1" w:rsidRPr="007B4C6A" w14:paraId="5D606BAB" w14:textId="77777777" w:rsidTr="00D64A2F">
        <w:trPr>
          <w:trHeight w:val="470"/>
        </w:trPr>
        <w:tc>
          <w:tcPr>
            <w:tcW w:w="2693" w:type="dxa"/>
          </w:tcPr>
          <w:p w14:paraId="00DCEE42" w14:textId="40085388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024" w:type="dxa"/>
          </w:tcPr>
          <w:p w14:paraId="2512AD89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8982614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07A66752" w14:textId="1A7970B6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  <w:cs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D66918" w14:textId="77777777" w:rsidR="00B601E1" w:rsidRPr="007B4C6A" w:rsidRDefault="00B601E1" w:rsidP="00B601E1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1E92B10" w14:textId="3FE5A399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  <w:cs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25D72A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094BEE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7B2B896" w14:textId="77777777" w:rsidR="00B601E1" w:rsidRPr="007B4C6A" w:rsidRDefault="00B601E1" w:rsidP="00D64A2F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7D96F8" w14:textId="19C2D5F8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/>
              <w:ind w:left="-155" w:right="-17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15671D" w14:textId="77777777" w:rsidR="00B601E1" w:rsidRPr="007B4C6A" w:rsidRDefault="00B601E1" w:rsidP="00D64A2F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7DEFAC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01E1" w:rsidRPr="007B4C6A" w14:paraId="106BF5FF" w14:textId="77777777" w:rsidTr="004B3662">
        <w:tc>
          <w:tcPr>
            <w:tcW w:w="2693" w:type="dxa"/>
          </w:tcPr>
          <w:p w14:paraId="570F7A01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24" w:type="dxa"/>
          </w:tcPr>
          <w:p w14:paraId="07C84E03" w14:textId="20E9B67A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  <w:cs/>
              </w:rPr>
              <w:t>138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656DCE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103251D4" w14:textId="5ECC9E45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52</w:t>
            </w:r>
          </w:p>
        </w:tc>
        <w:tc>
          <w:tcPr>
            <w:tcW w:w="270" w:type="dxa"/>
          </w:tcPr>
          <w:p w14:paraId="7579EB42" w14:textId="77777777" w:rsidR="00B601E1" w:rsidRPr="007B4C6A" w:rsidRDefault="00B601E1" w:rsidP="00B601E1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1433A7C" w14:textId="24692973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  <w:cs/>
              </w:rPr>
              <w:t>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279C75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AA268B" w14:textId="0E1F1EB4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  <w:cs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958E05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7762264" w14:textId="48880BBC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3A124898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77C921" w14:textId="5029A3FF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5311" w:rsidRPr="007B4C6A" w14:paraId="13C4B457" w14:textId="77777777" w:rsidTr="004B3662">
        <w:tc>
          <w:tcPr>
            <w:tcW w:w="2693" w:type="dxa"/>
          </w:tcPr>
          <w:p w14:paraId="537CA585" w14:textId="356499C4" w:rsidR="00365311" w:rsidRPr="00374662" w:rsidRDefault="0036531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4662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024" w:type="dxa"/>
          </w:tcPr>
          <w:p w14:paraId="6FE6BC99" w14:textId="3BCE95CF" w:rsidR="00365311" w:rsidRPr="00374662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269F" w:rsidRPr="00D64A2F">
              <w:rPr>
                <w:rFonts w:ascii="Angsana New" w:hAnsi="Angsana New"/>
                <w:sz w:val="30"/>
                <w:szCs w:val="30"/>
              </w:rPr>
              <w:t>505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DE3F42" w14:textId="77777777" w:rsidR="00365311" w:rsidRPr="00374662" w:rsidRDefault="0036531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462D7C40" w14:textId="2565BD10" w:rsidR="00365311" w:rsidRPr="00374662" w:rsidRDefault="0036531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4662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5A0482B6" w14:textId="77777777" w:rsidR="00365311" w:rsidRPr="00374662" w:rsidRDefault="00365311" w:rsidP="00B601E1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A175A54" w14:textId="6749BDA0" w:rsidR="00365311" w:rsidRPr="00374662" w:rsidRDefault="0037466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F13D07" w14:textId="77777777" w:rsidR="00365311" w:rsidRPr="00374662" w:rsidRDefault="0036531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BF20C3" w14:textId="5EBD2657" w:rsidR="00365311" w:rsidRPr="00374662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4662" w:rsidRPr="00D64A2F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58D659" w14:textId="77777777" w:rsidR="00365311" w:rsidRPr="00374662" w:rsidRDefault="0036531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323D165" w14:textId="2F51A1E5" w:rsidR="00365311" w:rsidRPr="00374662" w:rsidRDefault="00374662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40251151" w14:textId="77777777" w:rsidR="00365311" w:rsidRPr="00374662" w:rsidRDefault="0036531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16338E" w14:textId="4DC99A18" w:rsidR="00365311" w:rsidRPr="00374662" w:rsidRDefault="0037466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311" w:rsidRPr="007B4C6A" w14:paraId="0708B43F" w14:textId="77777777" w:rsidTr="004B3662">
        <w:tc>
          <w:tcPr>
            <w:tcW w:w="2693" w:type="dxa"/>
          </w:tcPr>
          <w:p w14:paraId="7590CE00" w14:textId="1A0E4E97" w:rsidR="00365311" w:rsidRPr="00374662" w:rsidRDefault="0036531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4662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24" w:type="dxa"/>
          </w:tcPr>
          <w:p w14:paraId="4F3BCA23" w14:textId="1E865140" w:rsidR="00365311" w:rsidRPr="00374662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65311" w:rsidRPr="0037466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C68F89" w14:textId="77777777" w:rsidR="00365311" w:rsidRPr="00374662" w:rsidRDefault="0036531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337D470C" w14:textId="5F0DAD0E" w:rsidR="00365311" w:rsidRPr="00374662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65311" w:rsidRPr="00374662">
              <w:rPr>
                <w:rFonts w:ascii="Angsana New" w:hAnsi="Angsana New"/>
                <w:sz w:val="30"/>
                <w:szCs w:val="30"/>
              </w:rPr>
              <w:t>505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1B6DC0" w14:textId="77777777" w:rsidR="00365311" w:rsidRPr="00374662" w:rsidRDefault="00365311" w:rsidP="00B601E1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F4E4925" w14:textId="2561EF35" w:rsidR="00365311" w:rsidRPr="00374662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65311" w:rsidRPr="00374662">
              <w:rPr>
                <w:rFonts w:ascii="Angsana New" w:hAnsi="Angsana New"/>
                <w:sz w:val="30"/>
                <w:szCs w:val="30"/>
              </w:rPr>
              <w:t>511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590DF1" w14:textId="77777777" w:rsidR="00365311" w:rsidRPr="00374662" w:rsidRDefault="0036531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78E057" w14:textId="1160F11A" w:rsidR="00365311" w:rsidRPr="00374662" w:rsidRDefault="00374662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36B50" w14:textId="77777777" w:rsidR="00365311" w:rsidRPr="00374662" w:rsidRDefault="0036531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5787949" w14:textId="540D21C0" w:rsidR="00365311" w:rsidRPr="00374662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4662" w:rsidRPr="00D64A2F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D1B937" w14:textId="77777777" w:rsidR="00365311" w:rsidRPr="00374662" w:rsidRDefault="0036531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BB5716" w14:textId="778207C3" w:rsidR="00365311" w:rsidRPr="00374662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4662" w:rsidRPr="00D64A2F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01E1" w:rsidRPr="007B4C6A" w14:paraId="6EDFB1F3" w14:textId="77777777" w:rsidTr="00D64A2F">
        <w:trPr>
          <w:trHeight w:hRule="exact" w:val="403"/>
        </w:trPr>
        <w:tc>
          <w:tcPr>
            <w:tcW w:w="2693" w:type="dxa"/>
          </w:tcPr>
          <w:p w14:paraId="18C8E68B" w14:textId="77777777" w:rsidR="00B601E1" w:rsidRPr="00374662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E413118" w14:textId="77777777" w:rsidR="00B601E1" w:rsidRPr="00374662" w:rsidRDefault="00B601E1" w:rsidP="00B601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55450" w14:textId="77777777" w:rsidR="00B601E1" w:rsidRPr="00374662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805ECD" w14:textId="77777777" w:rsidR="00B601E1" w:rsidRPr="00374662" w:rsidRDefault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6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C19ADD" w14:textId="77777777" w:rsidR="00B601E1" w:rsidRPr="00374662" w:rsidRDefault="00B601E1" w:rsidP="00D64A2F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465EF98F" w14:textId="77777777" w:rsidR="00B601E1" w:rsidRPr="00374662" w:rsidRDefault="00B601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8C4A8" w14:textId="77777777" w:rsidR="00B601E1" w:rsidRPr="00374662" w:rsidRDefault="00B601E1" w:rsidP="00D64A2F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BD357A" w14:textId="77777777" w:rsidR="00B601E1" w:rsidRPr="00374662" w:rsidRDefault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957FE" w14:textId="77777777" w:rsidR="00B601E1" w:rsidRPr="00374662" w:rsidRDefault="00B601E1" w:rsidP="00D64A2F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71A0D5" w14:textId="77777777" w:rsidR="00B601E1" w:rsidRPr="00374662" w:rsidRDefault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6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340B6F" w14:textId="77777777" w:rsidR="00B601E1" w:rsidRPr="00374662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A76522" w14:textId="77777777" w:rsidR="00B601E1" w:rsidRPr="00374662" w:rsidRDefault="00B601E1" w:rsidP="00B601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01E1" w:rsidRPr="007B4C6A" w14:paraId="420BBFD8" w14:textId="77777777" w:rsidTr="001144BF">
        <w:trPr>
          <w:trHeight w:val="434"/>
        </w:trPr>
        <w:tc>
          <w:tcPr>
            <w:tcW w:w="4993" w:type="dxa"/>
            <w:gridSpan w:val="4"/>
          </w:tcPr>
          <w:p w14:paraId="02FA910D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งบกำไรขาดทุนสำหรับรอบระยะเวลาบัญชีตั้งแต่วันที่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>1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มกราคม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ถึงวันที่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19B4137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C21BC3E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F5829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25FB3A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3D436" w14:textId="77777777" w:rsidR="00B601E1" w:rsidRPr="007B4C6A" w:rsidRDefault="00B601E1" w:rsidP="00B601E1">
            <w:pPr>
              <w:pStyle w:val="BodyText"/>
              <w:tabs>
                <w:tab w:val="clear" w:pos="454"/>
                <w:tab w:val="decimal" w:pos="432"/>
              </w:tabs>
              <w:spacing w:after="0"/>
              <w:ind w:left="-108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90E412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A792E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57B01A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1E1" w:rsidRPr="007B4C6A" w14:paraId="2105A3AC" w14:textId="77777777" w:rsidTr="004B3662">
        <w:tc>
          <w:tcPr>
            <w:tcW w:w="2693" w:type="dxa"/>
          </w:tcPr>
          <w:p w14:paraId="57CB989C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</w:t>
            </w:r>
          </w:p>
          <w:p w14:paraId="38AA7C07" w14:textId="77777777" w:rsidR="00B601E1" w:rsidRPr="007B4C6A" w:rsidRDefault="00B601E1" w:rsidP="00B601E1">
            <w:pPr>
              <w:pStyle w:val="BodyText"/>
              <w:spacing w:after="0"/>
              <w:ind w:left="43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บริการที่เกี่ยวข้อง</w:t>
            </w:r>
          </w:p>
        </w:tc>
        <w:tc>
          <w:tcPr>
            <w:tcW w:w="1024" w:type="dxa"/>
          </w:tcPr>
          <w:p w14:paraId="7F64ECD5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DDEB4D8" w14:textId="4B966650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,</w:t>
            </w:r>
            <w:r w:rsidR="00B601E1" w:rsidRPr="007B4C6A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CC99E9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B395883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2055D67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(47)</w:t>
            </w:r>
          </w:p>
        </w:tc>
        <w:tc>
          <w:tcPr>
            <w:tcW w:w="270" w:type="dxa"/>
          </w:tcPr>
          <w:p w14:paraId="22DCFAA8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288C864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47C6824" w14:textId="1D663A39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1,198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B3EF50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F0BFC8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6FA2ED5" w14:textId="719B58A0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  <w:cs/>
              </w:rPr>
              <w:t>296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E34652" w14:textId="77777777" w:rsidR="00B601E1" w:rsidRPr="007B4C6A" w:rsidRDefault="00B601E1" w:rsidP="00B601E1">
            <w:pPr>
              <w:pStyle w:val="BodyText"/>
              <w:tabs>
                <w:tab w:val="clear" w:pos="454"/>
                <w:tab w:val="decimal" w:pos="432"/>
              </w:tabs>
              <w:spacing w:after="0"/>
              <w:ind w:left="-108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0D8053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59009D08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(21)</w:t>
            </w:r>
          </w:p>
        </w:tc>
        <w:tc>
          <w:tcPr>
            <w:tcW w:w="270" w:type="dxa"/>
          </w:tcPr>
          <w:p w14:paraId="0795348B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0D7CE9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A7DA3E6" w14:textId="374FA1DA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317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01E1" w:rsidRPr="007B4C6A" w14:paraId="0DB18F64" w14:textId="77777777" w:rsidTr="004B3662">
        <w:tc>
          <w:tcPr>
            <w:tcW w:w="2693" w:type="dxa"/>
          </w:tcPr>
          <w:p w14:paraId="7064C44A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 </w:t>
            </w:r>
          </w:p>
          <w:p w14:paraId="64CB3DAC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อสังหาริมทรัพย์</w:t>
            </w:r>
          </w:p>
        </w:tc>
        <w:tc>
          <w:tcPr>
            <w:tcW w:w="1024" w:type="dxa"/>
          </w:tcPr>
          <w:p w14:paraId="6409D3D0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80FB4B7" w14:textId="11E04EA5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2,210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94CEBC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10CBDE9D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827D81E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2,210</w:t>
            </w:r>
          </w:p>
        </w:tc>
        <w:tc>
          <w:tcPr>
            <w:tcW w:w="270" w:type="dxa"/>
          </w:tcPr>
          <w:p w14:paraId="2B9AE1BF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FD3371F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4F69F31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445E940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121CE9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6EBD642" w14:textId="5AD8CE91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503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8783FD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9DF2480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3088270E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724F203F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94FAC2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E64D7A4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01E1" w:rsidRPr="007B4C6A" w14:paraId="2B49260F" w14:textId="77777777" w:rsidTr="004B3662">
        <w:tc>
          <w:tcPr>
            <w:tcW w:w="2693" w:type="dxa"/>
          </w:tcPr>
          <w:p w14:paraId="6FD69683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024" w:type="dxa"/>
          </w:tcPr>
          <w:p w14:paraId="16591FB8" w14:textId="31F1D95B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22A0B2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6F7BB81C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852F64A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1BF7949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99C977F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6CC2E6" w14:textId="0A8E75EA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7DAA47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9FA2C86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D8AFC81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05A2F4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01E1" w:rsidRPr="007B4C6A" w14:paraId="4DFBB2BA" w14:textId="77777777" w:rsidTr="004B3662">
        <w:tc>
          <w:tcPr>
            <w:tcW w:w="2693" w:type="dxa"/>
          </w:tcPr>
          <w:p w14:paraId="3045E8DD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  <w:p w14:paraId="050330D8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จากบริษัทร่วม</w:t>
            </w:r>
          </w:p>
        </w:tc>
        <w:tc>
          <w:tcPr>
            <w:tcW w:w="1024" w:type="dxa"/>
          </w:tcPr>
          <w:p w14:paraId="667577AD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37D244E" w14:textId="558FC36A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227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E692DD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529CE98C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64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8B881B7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70" w:type="dxa"/>
          </w:tcPr>
          <w:p w14:paraId="09552BDD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38083B8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449F9CC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00B350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EC0AB6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863AB55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2B08CBB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A13CC43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348FD027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55" w:right="-358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70" w:type="dxa"/>
          </w:tcPr>
          <w:p w14:paraId="0C312949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098313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8F65A86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01E1" w:rsidRPr="007B4C6A" w14:paraId="67E1593F" w14:textId="77777777" w:rsidTr="004B3662">
        <w:tc>
          <w:tcPr>
            <w:tcW w:w="2693" w:type="dxa"/>
          </w:tcPr>
          <w:p w14:paraId="4C046090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24" w:type="dxa"/>
          </w:tcPr>
          <w:p w14:paraId="5EF949BB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C8E6779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1E244CF3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(227)</w:t>
            </w:r>
          </w:p>
        </w:tc>
        <w:tc>
          <w:tcPr>
            <w:tcW w:w="270" w:type="dxa"/>
          </w:tcPr>
          <w:p w14:paraId="71A8BE65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19D2AC4" w14:textId="06FEA6DC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227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7E87A2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261104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967A504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83246C5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270" w:type="dxa"/>
          </w:tcPr>
          <w:p w14:paraId="7BD1D5DE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06B1D7" w14:textId="1BD8611E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01E1" w:rsidRPr="007B4C6A" w14:paraId="44EDF35E" w14:textId="77777777" w:rsidTr="004B3662">
        <w:tc>
          <w:tcPr>
            <w:tcW w:w="2693" w:type="dxa"/>
          </w:tcPr>
          <w:p w14:paraId="4B29C56A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24" w:type="dxa"/>
          </w:tcPr>
          <w:p w14:paraId="1C875332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E8F56EB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2C06403A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DAB628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F8AE225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E124F1A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7171FB" w14:textId="786D115F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2EACB6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FA485C8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05ACFDF6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97719A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01E1" w:rsidRPr="007B4C6A" w14:paraId="273718DC" w14:textId="77777777" w:rsidTr="004B3662">
        <w:tc>
          <w:tcPr>
            <w:tcW w:w="2693" w:type="dxa"/>
          </w:tcPr>
          <w:p w14:paraId="779E2F7E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24" w:type="dxa"/>
          </w:tcPr>
          <w:p w14:paraId="0A90E685" w14:textId="42049924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E82599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2BF76202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C77B148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6D8E6BB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186A06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A85D11" w14:textId="06621DE2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460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073CCD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BB46655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72C686E5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31EBFD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01E1" w:rsidRPr="007B4C6A" w14:paraId="1B29CA39" w14:textId="77777777" w:rsidTr="004B3662">
        <w:tc>
          <w:tcPr>
            <w:tcW w:w="2693" w:type="dxa"/>
          </w:tcPr>
          <w:p w14:paraId="07C1827F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024" w:type="dxa"/>
          </w:tcPr>
          <w:p w14:paraId="25B7FC0F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4D8E96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2063E0BE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270" w:type="dxa"/>
          </w:tcPr>
          <w:p w14:paraId="32B1A11B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37E589B" w14:textId="7CCB717E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1A1D4F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E321DC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196DDAC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3C2F23D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(516)</w:t>
            </w:r>
          </w:p>
        </w:tc>
        <w:tc>
          <w:tcPr>
            <w:tcW w:w="270" w:type="dxa"/>
          </w:tcPr>
          <w:p w14:paraId="18D3F770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C83F1C" w14:textId="2B36A285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516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01E1" w:rsidRPr="007B4C6A" w14:paraId="683E28A3" w14:textId="77777777" w:rsidTr="004B3662">
        <w:tc>
          <w:tcPr>
            <w:tcW w:w="2693" w:type="dxa"/>
          </w:tcPr>
          <w:p w14:paraId="2D3FB743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</w:t>
            </w:r>
          </w:p>
          <w:p w14:paraId="006654EB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อสังหาริมทรัพย์</w:t>
            </w:r>
          </w:p>
        </w:tc>
        <w:tc>
          <w:tcPr>
            <w:tcW w:w="1024" w:type="dxa"/>
          </w:tcPr>
          <w:p w14:paraId="70D46B19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01D92F9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9C2A1C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67082ADE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64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F61776A" w14:textId="6B43D44D" w:rsidR="00B601E1" w:rsidRPr="007B4C6A" w:rsidRDefault="00842AFD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D64A2F">
              <w:rPr>
                <w:rFonts w:ascii="Angsana New" w:hAnsi="Angsana New"/>
                <w:sz w:val="30"/>
                <w:szCs w:val="30"/>
              </w:rPr>
              <w:t>610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2F0583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BF32A90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AB4A416" w14:textId="755B8800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D64A2F">
              <w:rPr>
                <w:rFonts w:ascii="Angsana New" w:hAnsi="Angsana New"/>
                <w:sz w:val="30"/>
                <w:szCs w:val="30"/>
              </w:rPr>
              <w:t>610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07CEA8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900E2C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67C93A9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439A6E5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2C45345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30BB3AC2" w14:textId="0D7BDA7A" w:rsidR="00B601E1" w:rsidRPr="007B4C6A" w:rsidRDefault="00842AFD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CA0343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EBF28F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7C55441" w14:textId="0E01F9FB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01E1" w:rsidRPr="007B4C6A" w14:paraId="5DDCDC4B" w14:textId="77777777" w:rsidTr="004B3662">
        <w:tc>
          <w:tcPr>
            <w:tcW w:w="2693" w:type="dxa"/>
          </w:tcPr>
          <w:p w14:paraId="33A9EC21" w14:textId="77777777" w:rsidR="00B601E1" w:rsidRPr="00D64A2F" w:rsidRDefault="00B601E1" w:rsidP="00B601E1">
            <w:pPr>
              <w:pStyle w:val="BodyText"/>
              <w:spacing w:after="0"/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กำไรที่รับรู้จากการจำหน่ายอสังหาริมทรัพย์</w:t>
            </w:r>
          </w:p>
        </w:tc>
        <w:tc>
          <w:tcPr>
            <w:tcW w:w="1024" w:type="dxa"/>
          </w:tcPr>
          <w:p w14:paraId="18D46B95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82FF272" w14:textId="322FB93A" w:rsidR="00B601E1" w:rsidRPr="00D64A2F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B601E1" w:rsidRPr="00D64A2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274C58C" w14:textId="77777777" w:rsidR="00B601E1" w:rsidRPr="00D64A2F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64CB664C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64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A2054AA" w14:textId="015F7C6F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5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 xml:space="preserve">     3</w:t>
            </w:r>
          </w:p>
        </w:tc>
        <w:tc>
          <w:tcPr>
            <w:tcW w:w="270" w:type="dxa"/>
          </w:tcPr>
          <w:p w14:paraId="755CDC8A" w14:textId="77777777" w:rsidR="00B601E1" w:rsidRPr="00D64A2F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68591B9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D3415C9" w14:textId="77777777" w:rsidR="00B601E1" w:rsidRPr="00D64A2F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34A6F8" w14:textId="77777777" w:rsidR="00B601E1" w:rsidRPr="00D64A2F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F667F7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FFF2979" w14:textId="77777777" w:rsidR="00B601E1" w:rsidRPr="00D64A2F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E6F062" w14:textId="77777777" w:rsidR="00B601E1" w:rsidRPr="00D64A2F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8A0A8E2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567BB24D" w14:textId="77777777" w:rsidR="00B601E1" w:rsidRPr="00D64A2F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55" w:right="-358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70" w:type="dxa"/>
          </w:tcPr>
          <w:p w14:paraId="627429C2" w14:textId="77777777" w:rsidR="00B601E1" w:rsidRPr="00D64A2F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72E600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BEE3E67" w14:textId="77777777" w:rsidR="00B601E1" w:rsidRPr="00D64A2F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01E1" w:rsidRPr="007B4C6A" w14:paraId="444985D5" w14:textId="77777777" w:rsidTr="004B3662">
        <w:tc>
          <w:tcPr>
            <w:tcW w:w="2693" w:type="dxa"/>
          </w:tcPr>
          <w:p w14:paraId="7CFC1224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24" w:type="dxa"/>
          </w:tcPr>
          <w:p w14:paraId="6D50FAAB" w14:textId="4EBFDCFD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AD5B3F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539253BB" w14:textId="4735579C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</w:t>
            </w:r>
            <w:r w:rsidR="00FC3D5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FA31097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DC03AAA" w14:textId="646ED8BB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270" w:type="dxa"/>
          </w:tcPr>
          <w:p w14:paraId="72973C02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E61808" w14:textId="6A47FB22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138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34B5C2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D2DBEED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7F024FB4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B8A2C8" w14:textId="7982C200" w:rsidR="00B601E1" w:rsidRPr="007B4C6A" w:rsidRDefault="00FC3D5A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7B4C6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01E1" w:rsidRPr="007B4C6A" w14:paraId="59D691CA" w14:textId="77777777" w:rsidTr="004B3662">
        <w:tc>
          <w:tcPr>
            <w:tcW w:w="2693" w:type="dxa"/>
          </w:tcPr>
          <w:p w14:paraId="53A0188A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ต้นทุนการให้เช่าและบริการ</w:t>
            </w:r>
          </w:p>
          <w:p w14:paraId="3FDA5002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</w:t>
            </w:r>
          </w:p>
        </w:tc>
        <w:tc>
          <w:tcPr>
            <w:tcW w:w="1024" w:type="dxa"/>
          </w:tcPr>
          <w:p w14:paraId="353C2974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00F20FA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14:paraId="3F710EDB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6F53C0F2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64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B1DF880" w14:textId="0B7D7A2B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17</w:t>
            </w:r>
            <w:r w:rsidR="00FC3D5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D3389E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D2FD174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E8310A0" w14:textId="67C47D3D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</w:t>
            </w:r>
            <w:r w:rsidR="00FC3D5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521C0E4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F19A8E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1C32E7A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57DABF95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F498FB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2B9DDDEE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6257B9F7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863602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9D2DF8A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B601E1" w:rsidRPr="007B4C6A" w14:paraId="35D1D650" w14:textId="77777777" w:rsidTr="004B3662">
        <w:tc>
          <w:tcPr>
            <w:tcW w:w="2693" w:type="dxa"/>
          </w:tcPr>
          <w:p w14:paraId="17A3D85D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1024" w:type="dxa"/>
          </w:tcPr>
          <w:p w14:paraId="03B0236F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  <w:tc>
          <w:tcPr>
            <w:tcW w:w="270" w:type="dxa"/>
          </w:tcPr>
          <w:p w14:paraId="174BFCEB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5932818F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1,594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1A14204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26E389F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7EE2D5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D0FE21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53B1F3B5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CDF37AD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419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A67C848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7B434F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01E1" w:rsidRPr="007B4C6A" w14:paraId="60C2BD9F" w14:textId="77777777" w:rsidTr="004B3662">
        <w:tc>
          <w:tcPr>
            <w:tcW w:w="2693" w:type="dxa"/>
          </w:tcPr>
          <w:p w14:paraId="4E177FC5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ต้นทุนค่าสาธารณูปโภค</w:t>
            </w:r>
          </w:p>
        </w:tc>
        <w:tc>
          <w:tcPr>
            <w:tcW w:w="1024" w:type="dxa"/>
          </w:tcPr>
          <w:p w14:paraId="768D980F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10F5C14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354C4302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11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9B3721A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42D2923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8FE773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AF0868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FE2719F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D2DB38F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(4)</w:t>
            </w:r>
          </w:p>
        </w:tc>
        <w:tc>
          <w:tcPr>
            <w:tcW w:w="270" w:type="dxa"/>
          </w:tcPr>
          <w:p w14:paraId="6D4E43C5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8AE010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01E1" w:rsidRPr="007B4C6A" w14:paraId="651A4EA8" w14:textId="77777777" w:rsidTr="004B3662">
        <w:tc>
          <w:tcPr>
            <w:tcW w:w="2693" w:type="dxa"/>
          </w:tcPr>
          <w:p w14:paraId="29F167B0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024" w:type="dxa"/>
          </w:tcPr>
          <w:p w14:paraId="2D238622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6DD8CDC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3C71AAD7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108</w:t>
            </w:r>
          </w:p>
        </w:tc>
        <w:tc>
          <w:tcPr>
            <w:tcW w:w="270" w:type="dxa"/>
          </w:tcPr>
          <w:p w14:paraId="6FB3C88E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5F21D03E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108</w:t>
            </w:r>
          </w:p>
        </w:tc>
        <w:tc>
          <w:tcPr>
            <w:tcW w:w="270" w:type="dxa"/>
          </w:tcPr>
          <w:p w14:paraId="2F3EC0A7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719040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B7A8F6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0D9CAAB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1E40F224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9617C2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B601E1" w:rsidRPr="007B4C6A" w14:paraId="59477FDD" w14:textId="77777777" w:rsidTr="004B3662">
        <w:tc>
          <w:tcPr>
            <w:tcW w:w="2693" w:type="dxa"/>
          </w:tcPr>
          <w:p w14:paraId="3D48736D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24" w:type="dxa"/>
          </w:tcPr>
          <w:p w14:paraId="1F80E1C2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2E619C0E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71AC90FC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14:paraId="044313D4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C5C5E4C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14:paraId="1E9A3884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76EE8E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6AA85D0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6DC80AA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440B639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9B98F3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B601E1" w:rsidRPr="007B4C6A" w14:paraId="04A35CF6" w14:textId="77777777" w:rsidTr="004B3662">
        <w:tc>
          <w:tcPr>
            <w:tcW w:w="2693" w:type="dxa"/>
          </w:tcPr>
          <w:p w14:paraId="2701161B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24" w:type="dxa"/>
          </w:tcPr>
          <w:p w14:paraId="6FB9D4F6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70" w:type="dxa"/>
          </w:tcPr>
          <w:p w14:paraId="472BC253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74CAC5C9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(152)</w:t>
            </w:r>
          </w:p>
        </w:tc>
        <w:tc>
          <w:tcPr>
            <w:tcW w:w="270" w:type="dxa"/>
          </w:tcPr>
          <w:p w14:paraId="2212B5D8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42D6E2D4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461</w:t>
            </w:r>
          </w:p>
        </w:tc>
        <w:tc>
          <w:tcPr>
            <w:tcW w:w="270" w:type="dxa"/>
          </w:tcPr>
          <w:p w14:paraId="48C8C42B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1A87B3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9D4D550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5083E7F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88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8525F35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1B62A0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B601E1" w:rsidRPr="007B4C6A" w14:paraId="0CD894F8" w14:textId="77777777" w:rsidTr="004B3662">
        <w:tc>
          <w:tcPr>
            <w:tcW w:w="2693" w:type="dxa"/>
          </w:tcPr>
          <w:p w14:paraId="0A31EBC3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24" w:type="dxa"/>
          </w:tcPr>
          <w:p w14:paraId="382E59A1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65313B65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2CC07D97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(150)</w:t>
            </w:r>
          </w:p>
        </w:tc>
        <w:tc>
          <w:tcPr>
            <w:tcW w:w="270" w:type="dxa"/>
          </w:tcPr>
          <w:p w14:paraId="6F9ED2E8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B0E124E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E11646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205066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3DB93225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4C58E29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4C6A">
              <w:rPr>
                <w:rFonts w:ascii="Angsana New" w:hAnsi="Angsana New"/>
                <w:sz w:val="30"/>
                <w:szCs w:val="30"/>
              </w:rPr>
              <w:t>45</w:t>
            </w:r>
            <w:r w:rsidRPr="007B4C6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9EB70C5" w14:textId="77777777" w:rsidR="00B601E1" w:rsidRPr="007B4C6A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52000C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01E1" w:rsidRPr="007B4C6A" w14:paraId="06327AB9" w14:textId="77777777" w:rsidTr="004B3662">
        <w:tc>
          <w:tcPr>
            <w:tcW w:w="2693" w:type="dxa"/>
          </w:tcPr>
          <w:p w14:paraId="6BD7A1F1" w14:textId="77777777" w:rsidR="00B601E1" w:rsidRPr="00D64A2F" w:rsidRDefault="00B601E1" w:rsidP="00B601E1">
            <w:pPr>
              <w:pStyle w:val="BodyText"/>
              <w:spacing w:after="0"/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024" w:type="dxa"/>
          </w:tcPr>
          <w:p w14:paraId="4A6C8F10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1B94409" w14:textId="78058125" w:rsidR="00B601E1" w:rsidRPr="00D64A2F" w:rsidRDefault="00F81176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B601E1" w:rsidRPr="00D64A2F">
              <w:rPr>
                <w:rFonts w:ascii="Angsana New" w:hAnsi="Angsana New"/>
                <w:sz w:val="30"/>
                <w:szCs w:val="30"/>
                <w:lang w:val="en-GB"/>
              </w:rPr>
              <w:t>19</w:t>
            </w:r>
            <w:r w:rsidR="00FC3D5A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7B73E455" w14:textId="77777777" w:rsidR="00B601E1" w:rsidRPr="00D64A2F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280B93A1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F2B5FFA" w14:textId="3E1BC7CA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1E0DE785" w14:textId="77777777" w:rsidR="00B601E1" w:rsidRPr="00D64A2F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67789CC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2EE1E98" w14:textId="4ACC753C" w:rsidR="00B601E1" w:rsidRPr="00D64A2F" w:rsidRDefault="00F81176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D64A2F">
              <w:rPr>
                <w:rFonts w:ascii="Angsana New" w:hAnsi="Angsana New"/>
                <w:sz w:val="30"/>
                <w:szCs w:val="30"/>
              </w:rPr>
              <w:t>10</w:t>
            </w:r>
            <w:r w:rsidR="00FC3D5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186BA3" w14:textId="77777777" w:rsidR="00B601E1" w:rsidRPr="00D64A2F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E60B75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F525DAA" w14:textId="77777777" w:rsidR="00B601E1" w:rsidRPr="00D64A2F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E008F7" w14:textId="77777777" w:rsidR="00B601E1" w:rsidRPr="00D64A2F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EC4CD23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3EFE96A6" w14:textId="77777777" w:rsidR="00B601E1" w:rsidRPr="00D64A2F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55" w:right="-358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70" w:type="dxa"/>
          </w:tcPr>
          <w:p w14:paraId="47E63D77" w14:textId="77777777" w:rsidR="00B601E1" w:rsidRPr="00D64A2F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D0CBEE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32C5129" w14:textId="77777777" w:rsidR="00B601E1" w:rsidRPr="00D64A2F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01E1" w:rsidRPr="007B4C6A" w14:paraId="3FDBB574" w14:textId="77777777" w:rsidTr="004B3662">
        <w:tc>
          <w:tcPr>
            <w:tcW w:w="2693" w:type="dxa"/>
          </w:tcPr>
          <w:p w14:paraId="599AC32D" w14:textId="77777777" w:rsidR="00B601E1" w:rsidRPr="00D64A2F" w:rsidRDefault="00B601E1" w:rsidP="00B601E1">
            <w:pPr>
              <w:pStyle w:val="BodyText"/>
              <w:spacing w:after="0"/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กำไรที่ยังไม่เกิดขึ้นจากการขายอสังหาริมทรัพย์ให้บริษัทร่วม</w:t>
            </w:r>
          </w:p>
        </w:tc>
        <w:tc>
          <w:tcPr>
            <w:tcW w:w="1024" w:type="dxa"/>
          </w:tcPr>
          <w:p w14:paraId="213E897D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72D48B7" w14:textId="2AB5D68F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1F4B7930" w14:textId="77777777" w:rsidR="00B601E1" w:rsidRPr="00D64A2F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2D74DEB6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790AF66" w14:textId="0E2CD7F7" w:rsidR="00B601E1" w:rsidRPr="00D64A2F" w:rsidRDefault="0046398B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1E1" w:rsidRPr="00D64A2F">
              <w:rPr>
                <w:rFonts w:ascii="Angsana New" w:hAnsi="Angsana New"/>
                <w:sz w:val="30"/>
                <w:szCs w:val="30"/>
              </w:rPr>
              <w:t>102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A5E09B" w14:textId="77777777" w:rsidR="00B601E1" w:rsidRPr="00D64A2F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AA65A38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AE0143A" w14:textId="77777777" w:rsidR="00B601E1" w:rsidRPr="00D64A2F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74AE8A" w14:textId="77777777" w:rsidR="00B601E1" w:rsidRPr="00D64A2F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58CA30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D51560C" w14:textId="77777777" w:rsidR="00B601E1" w:rsidRPr="00D64A2F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5EF68F" w14:textId="77777777" w:rsidR="00B601E1" w:rsidRPr="00D64A2F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A258A84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2D3FB721" w14:textId="77777777" w:rsidR="00B601E1" w:rsidRPr="00D64A2F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55" w:right="-358"/>
              <w:rPr>
                <w:rFonts w:ascii="Angsana New" w:hAnsi="Angsana New"/>
                <w:sz w:val="30"/>
                <w:szCs w:val="30"/>
                <w:cs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70" w:type="dxa"/>
          </w:tcPr>
          <w:p w14:paraId="00614A47" w14:textId="77777777" w:rsidR="00B601E1" w:rsidRPr="00D64A2F" w:rsidRDefault="00B601E1" w:rsidP="00B601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6B3EBD" w14:textId="77777777" w:rsidR="00B601E1" w:rsidRPr="00D64A2F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7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052B44D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01E1" w:rsidRPr="007B4C6A" w14:paraId="3E0007D6" w14:textId="77777777" w:rsidTr="00D64A2F">
        <w:tc>
          <w:tcPr>
            <w:tcW w:w="2693" w:type="dxa"/>
          </w:tcPr>
          <w:p w14:paraId="6ACD07EB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6B5A7F9" w14:textId="77777777" w:rsidR="00B601E1" w:rsidRPr="007B4C6A" w:rsidRDefault="00B601E1" w:rsidP="00B601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9E0FD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39021B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12A87D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ED6A5B7" w14:textId="77777777" w:rsidR="00B601E1" w:rsidRPr="007B4C6A" w:rsidRDefault="00B601E1" w:rsidP="00B601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0434F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4301C4" w14:textId="77777777" w:rsidR="00B601E1" w:rsidRPr="007B4C6A" w:rsidRDefault="00B601E1" w:rsidP="00B601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7B4C3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E80A4" w14:textId="77777777" w:rsidR="00B601E1" w:rsidRPr="007B4C6A" w:rsidRDefault="00B601E1" w:rsidP="00D6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2A11AF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F53506" w14:textId="77777777" w:rsidR="00B601E1" w:rsidRPr="007B4C6A" w:rsidRDefault="00B601E1" w:rsidP="00B601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1E1" w:rsidRPr="007B4C6A" w14:paraId="4E8EF088" w14:textId="77777777" w:rsidTr="00B601E1">
        <w:tc>
          <w:tcPr>
            <w:tcW w:w="2693" w:type="dxa"/>
          </w:tcPr>
          <w:p w14:paraId="6A09050D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713A5A7" w14:textId="77777777" w:rsidR="00B601E1" w:rsidRPr="007B4C6A" w:rsidRDefault="00B601E1" w:rsidP="00B601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6E104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B33F47" w14:textId="77777777" w:rsidR="00B601E1" w:rsidRPr="007B4C6A" w:rsidRDefault="00B601E1" w:rsidP="00B601E1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8F650D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5E2490E4" w14:textId="77777777" w:rsidR="00B601E1" w:rsidRPr="007B4C6A" w:rsidRDefault="00B601E1" w:rsidP="00B601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76DB2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980A99" w14:textId="77777777" w:rsidR="00B601E1" w:rsidRPr="007B4C6A" w:rsidRDefault="00B601E1" w:rsidP="00B601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B6D9E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091EAA" w14:textId="77777777" w:rsidR="00B601E1" w:rsidRPr="007B4C6A" w:rsidRDefault="00B601E1" w:rsidP="00B6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EA388C" w14:textId="77777777" w:rsidR="00B601E1" w:rsidRPr="007B4C6A" w:rsidRDefault="00B601E1" w:rsidP="00B60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883610" w14:textId="77777777" w:rsidR="00B601E1" w:rsidRPr="007B4C6A" w:rsidRDefault="00B601E1" w:rsidP="00B601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23982B9" w14:textId="77777777" w:rsidR="009C367C" w:rsidRDefault="00241FB5" w:rsidP="00D4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20"/>
          <w:szCs w:val="20"/>
          <w:cs/>
        </w:rPr>
        <w:tab/>
      </w:r>
      <w:r w:rsidR="009C367C" w:rsidRPr="007B4C6A"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14:paraId="1358AEDA" w14:textId="77777777" w:rsidR="00241FB5" w:rsidRPr="00144AB0" w:rsidRDefault="00241FB5" w:rsidP="00D4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C38AB26" w14:textId="77777777" w:rsidR="005B427C" w:rsidRPr="00140E89" w:rsidRDefault="005B427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5B427C" w:rsidRPr="00140E89" w:rsidSect="00792DDE">
      <w:pgSz w:w="11909" w:h="16834" w:code="9"/>
      <w:pgMar w:top="691" w:right="1152" w:bottom="576" w:left="1440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13702" w14:textId="77777777" w:rsidR="009F1147" w:rsidRDefault="009F1147" w:rsidP="00900EE2">
      <w:r>
        <w:separator/>
      </w:r>
    </w:p>
  </w:endnote>
  <w:endnote w:type="continuationSeparator" w:id="0">
    <w:p w14:paraId="1DFEF2FE" w14:textId="77777777" w:rsidR="009F1147" w:rsidRDefault="009F114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AF8AC" w14:textId="1CF4E486" w:rsidR="006078F2" w:rsidRPr="00BF4438" w:rsidRDefault="006078F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E26638">
      <w:rPr>
        <w:rFonts w:ascii="Angsana New" w:hAnsi="Angsana New"/>
        <w:caps/>
        <w:sz w:val="30"/>
        <w:szCs w:val="30"/>
      </w:rPr>
      <w:fldChar w:fldCharType="begin"/>
    </w:r>
    <w:r w:rsidRPr="00E26638">
      <w:rPr>
        <w:rFonts w:ascii="Angsana New" w:hAnsi="Angsana New"/>
        <w:caps/>
        <w:sz w:val="30"/>
        <w:szCs w:val="30"/>
      </w:rPr>
      <w:instrText xml:space="preserve"> PAGE   \</w:instrText>
    </w:r>
    <w:r w:rsidRPr="00E26638">
      <w:rPr>
        <w:rFonts w:ascii="Angsana New" w:hAnsi="Angsana New"/>
        <w:caps/>
        <w:sz w:val="30"/>
        <w:szCs w:val="30"/>
        <w:cs/>
      </w:rPr>
      <w:instrText xml:space="preserve">* </w:instrText>
    </w:r>
    <w:r w:rsidRPr="00E26638">
      <w:rPr>
        <w:rFonts w:ascii="Angsana New" w:hAnsi="Angsana New"/>
        <w:caps/>
        <w:sz w:val="30"/>
        <w:szCs w:val="30"/>
      </w:rPr>
      <w:instrText xml:space="preserve">MEEFORMAT </w:instrText>
    </w:r>
    <w:r w:rsidRPr="00E26638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75</w:t>
    </w:r>
    <w:r w:rsidRPr="00E2663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18EBE" w14:textId="77777777" w:rsidR="006078F2" w:rsidRPr="00E26638" w:rsidRDefault="006078F2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</w:instrText>
    </w:r>
    <w:r w:rsidRPr="00E26638">
      <w:rPr>
        <w:rFonts w:ascii="Angsana New" w:hAnsi="Angsana New"/>
        <w:sz w:val="30"/>
        <w:szCs w:val="30"/>
        <w:cs/>
      </w:rPr>
      <w:instrText xml:space="preserve">* </w:instrText>
    </w:r>
    <w:r w:rsidRPr="00E26638">
      <w:rPr>
        <w:rFonts w:ascii="Angsana New" w:hAnsi="Angsana New"/>
        <w:sz w:val="30"/>
        <w:szCs w:val="30"/>
      </w:rPr>
      <w:instrText xml:space="preserve">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163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9F7FA" w14:textId="77777777" w:rsidR="009F1147" w:rsidRDefault="009F1147" w:rsidP="00900EE2">
      <w:r>
        <w:separator/>
      </w:r>
    </w:p>
  </w:footnote>
  <w:footnote w:type="continuationSeparator" w:id="0">
    <w:p w14:paraId="1FF679F1" w14:textId="77777777" w:rsidR="009F1147" w:rsidRDefault="009F114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6754C" w14:textId="77777777" w:rsidR="006078F2" w:rsidRPr="004F256C" w:rsidRDefault="006078F2" w:rsidP="004F256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7E4ED72C" w14:textId="77777777" w:rsidR="006078F2" w:rsidRPr="00E669A5" w:rsidRDefault="006078F2" w:rsidP="004F256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/>
        <w:sz w:val="32"/>
        <w:szCs w:val="32"/>
        <w:cs/>
      </w:rPr>
      <w:t>(</w:t>
    </w:r>
    <w:r w:rsidRPr="004F256C">
      <w:rPr>
        <w:rFonts w:ascii="Angsana New" w:hAnsi="Angsana New" w:hint="cs"/>
        <w:sz w:val="32"/>
        <w:szCs w:val="32"/>
        <w:cs/>
      </w:rPr>
      <w:t>เดิมชื่อ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ไทคอน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อินดัสเทรียล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คอนเน็คชั่น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>))</w:t>
    </w:r>
  </w:p>
  <w:p w14:paraId="31A1A8C6" w14:textId="77777777" w:rsidR="006078F2" w:rsidRPr="00E669A5" w:rsidRDefault="006078F2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8187514" w14:textId="72BE5900" w:rsidR="006078F2" w:rsidRDefault="006078F2" w:rsidP="005A4C3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4D2A74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4D2A7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4D2A7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2562</w:t>
    </w:r>
  </w:p>
  <w:p w14:paraId="0B695AE7" w14:textId="77777777" w:rsidR="006078F2" w:rsidRDefault="006078F2" w:rsidP="005A4C3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E6972" w14:textId="77777777" w:rsidR="006078F2" w:rsidRPr="004F256C" w:rsidRDefault="006078F2" w:rsidP="004F256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1E90233E" w14:textId="77777777" w:rsidR="006078F2" w:rsidRPr="00E669A5" w:rsidRDefault="006078F2" w:rsidP="004F256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/>
        <w:sz w:val="32"/>
        <w:szCs w:val="32"/>
        <w:cs/>
      </w:rPr>
      <w:t>(</w:t>
    </w:r>
    <w:r w:rsidRPr="004F256C">
      <w:rPr>
        <w:rFonts w:ascii="Angsana New" w:hAnsi="Angsana New" w:hint="cs"/>
        <w:sz w:val="32"/>
        <w:szCs w:val="32"/>
        <w:cs/>
      </w:rPr>
      <w:t>เดิมชื่อ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ไทคอน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อินดัสเทรียล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คอนเน็คชั่น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>))</w:t>
    </w:r>
  </w:p>
  <w:p w14:paraId="1AA4B96C" w14:textId="77777777" w:rsidR="006078F2" w:rsidRPr="00E669A5" w:rsidRDefault="006078F2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C6A2B0B" w14:textId="77777777" w:rsidR="006078F2" w:rsidRDefault="006078F2" w:rsidP="005A4C3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4D2A74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4D2A7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4D2A7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2562</w:t>
    </w:r>
  </w:p>
  <w:p w14:paraId="5002116C" w14:textId="77777777" w:rsidR="006078F2" w:rsidRDefault="006078F2" w:rsidP="005A4C3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69C5A" w14:textId="3B220729" w:rsidR="006078F2" w:rsidRPr="002B7FDF" w:rsidRDefault="006078F2" w:rsidP="002B7FDF">
    <w:pPr>
      <w:pStyle w:val="Header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จำกัด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มหาชน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C491C3C" w14:textId="77777777" w:rsidR="006078F2" w:rsidRPr="002B7FDF" w:rsidRDefault="006078F2" w:rsidP="002B7FDF">
    <w:pPr>
      <w:pStyle w:val="Header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/>
        <w:b/>
        <w:bCs/>
        <w:sz w:val="32"/>
        <w:szCs w:val="32"/>
        <w:cs/>
      </w:rPr>
      <w:t>(</w:t>
    </w:r>
    <w:r w:rsidRPr="002B7FDF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ไทคอน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อินดัสเทรียล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คอนเน็คชั่น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จำกัด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มหาชน</w:t>
    </w:r>
    <w:r w:rsidRPr="002B7FDF">
      <w:rPr>
        <w:rFonts w:ascii="Angsana New" w:hAnsi="Angsana New"/>
        <w:b/>
        <w:bCs/>
        <w:sz w:val="32"/>
        <w:szCs w:val="32"/>
        <w:cs/>
      </w:rPr>
      <w:t>))</w:t>
    </w:r>
  </w:p>
  <w:p w14:paraId="7BCD0714" w14:textId="77777777" w:rsidR="006078F2" w:rsidRPr="002B7FDF" w:rsidRDefault="006078F2" w:rsidP="002B7FDF">
    <w:pPr>
      <w:pStyle w:val="Header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3958FF1" w14:textId="77777777" w:rsidR="006078F2" w:rsidRDefault="006078F2" w:rsidP="002B7FDF">
    <w:pPr>
      <w:pStyle w:val="Header"/>
      <w:rPr>
        <w:rFonts w:ascii="Angsana New" w:hAnsi="Angsana New"/>
        <w:sz w:val="32"/>
        <w:szCs w:val="32"/>
        <w:lang w:val="en-US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2B7FDF">
      <w:rPr>
        <w:rFonts w:ascii="Angsana New" w:hAnsi="Angsana New"/>
        <w:b/>
        <w:bCs/>
        <w:sz w:val="32"/>
        <w:szCs w:val="32"/>
        <w:cs/>
      </w:rPr>
      <w:t xml:space="preserve"> 30 </w:t>
    </w:r>
    <w:r w:rsidRPr="002B7FDF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 2562</w:t>
    </w:r>
  </w:p>
  <w:p w14:paraId="1BBFC5D4" w14:textId="77777777" w:rsidR="006078F2" w:rsidRPr="007A2371" w:rsidRDefault="006078F2" w:rsidP="002B7FD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75F77" w14:textId="77777777" w:rsidR="006078F2" w:rsidRPr="002B7FDF" w:rsidRDefault="006078F2" w:rsidP="00D64A2F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จำกัด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มหาชน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C62064" w14:textId="77777777" w:rsidR="006078F2" w:rsidRPr="002B7FDF" w:rsidRDefault="006078F2" w:rsidP="00D64A2F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/>
        <w:b/>
        <w:bCs/>
        <w:sz w:val="32"/>
        <w:szCs w:val="32"/>
        <w:cs/>
      </w:rPr>
      <w:t>(</w:t>
    </w:r>
    <w:r w:rsidRPr="002B7FDF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ไทคอน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อินดัสเทรียล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คอนเน็คชั่น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จำกัด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มหาชน</w:t>
    </w:r>
    <w:r w:rsidRPr="002B7FDF">
      <w:rPr>
        <w:rFonts w:ascii="Angsana New" w:hAnsi="Angsana New"/>
        <w:b/>
        <w:bCs/>
        <w:sz w:val="32"/>
        <w:szCs w:val="32"/>
        <w:cs/>
      </w:rPr>
      <w:t>))</w:t>
    </w:r>
  </w:p>
  <w:p w14:paraId="55D54CBB" w14:textId="77777777" w:rsidR="006078F2" w:rsidRPr="002B7FDF" w:rsidRDefault="006078F2" w:rsidP="00D64A2F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2ED88CF" w14:textId="77777777" w:rsidR="006078F2" w:rsidRDefault="006078F2" w:rsidP="00D64A2F">
    <w:pPr>
      <w:pStyle w:val="Header"/>
      <w:ind w:firstLine="720"/>
      <w:rPr>
        <w:rFonts w:ascii="Angsana New" w:hAnsi="Angsana New"/>
        <w:sz w:val="32"/>
        <w:szCs w:val="32"/>
        <w:lang w:val="en-US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2B7FDF">
      <w:rPr>
        <w:rFonts w:ascii="Angsana New" w:hAnsi="Angsana New"/>
        <w:b/>
        <w:bCs/>
        <w:sz w:val="32"/>
        <w:szCs w:val="32"/>
        <w:cs/>
      </w:rPr>
      <w:t xml:space="preserve"> 30 </w:t>
    </w:r>
    <w:r w:rsidRPr="002B7FDF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 2562</w:t>
    </w:r>
  </w:p>
  <w:p w14:paraId="1DA6561A" w14:textId="77777777" w:rsidR="006078F2" w:rsidRPr="007A2371" w:rsidRDefault="006078F2" w:rsidP="002B7FD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EEAD1" w14:textId="77777777" w:rsidR="006078F2" w:rsidRPr="002B7FDF" w:rsidRDefault="006078F2">
    <w:pPr>
      <w:pStyle w:val="Header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จำกัด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มหาชน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D32898" w14:textId="77777777" w:rsidR="006078F2" w:rsidRPr="002B7FDF" w:rsidRDefault="006078F2">
    <w:pPr>
      <w:pStyle w:val="Header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/>
        <w:b/>
        <w:bCs/>
        <w:sz w:val="32"/>
        <w:szCs w:val="32"/>
        <w:cs/>
      </w:rPr>
      <w:t>(</w:t>
    </w:r>
    <w:r w:rsidRPr="002B7FDF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ไทคอน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อินดัสเทรียล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คอนเน็คชั่น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จำกัด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มหาชน</w:t>
    </w:r>
    <w:r w:rsidRPr="002B7FDF">
      <w:rPr>
        <w:rFonts w:ascii="Angsana New" w:hAnsi="Angsana New"/>
        <w:b/>
        <w:bCs/>
        <w:sz w:val="32"/>
        <w:szCs w:val="32"/>
        <w:cs/>
      </w:rPr>
      <w:t>))</w:t>
    </w:r>
  </w:p>
  <w:p w14:paraId="0BC932CD" w14:textId="77777777" w:rsidR="006078F2" w:rsidRPr="002B7FDF" w:rsidRDefault="006078F2">
    <w:pPr>
      <w:pStyle w:val="Header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0AEA54F" w14:textId="77777777" w:rsidR="006078F2" w:rsidRDefault="006078F2">
    <w:pPr>
      <w:pStyle w:val="Header"/>
      <w:rPr>
        <w:rFonts w:ascii="Angsana New" w:hAnsi="Angsana New"/>
        <w:sz w:val="32"/>
        <w:szCs w:val="32"/>
        <w:lang w:val="en-US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2B7FDF">
      <w:rPr>
        <w:rFonts w:ascii="Angsana New" w:hAnsi="Angsana New"/>
        <w:b/>
        <w:bCs/>
        <w:sz w:val="32"/>
        <w:szCs w:val="32"/>
        <w:cs/>
      </w:rPr>
      <w:t xml:space="preserve"> 30 </w:t>
    </w:r>
    <w:r w:rsidRPr="002B7FDF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 2562</w:t>
    </w:r>
  </w:p>
  <w:p w14:paraId="0708A271" w14:textId="77777777" w:rsidR="006078F2" w:rsidRPr="007A2371" w:rsidRDefault="006078F2" w:rsidP="002B7FD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79040B9"/>
    <w:multiLevelType w:val="hybridMultilevel"/>
    <w:tmpl w:val="AD6EE73E"/>
    <w:lvl w:ilvl="0" w:tplc="512EAE14">
      <w:start w:val="23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82599F"/>
    <w:multiLevelType w:val="hybridMultilevel"/>
    <w:tmpl w:val="D1C29B04"/>
    <w:lvl w:ilvl="0" w:tplc="BDCCE1C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5F769F7"/>
    <w:multiLevelType w:val="hybridMultilevel"/>
    <w:tmpl w:val="11BA5E02"/>
    <w:lvl w:ilvl="0" w:tplc="09928E44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19AB6DD4"/>
    <w:multiLevelType w:val="hybridMultilevel"/>
    <w:tmpl w:val="860E678A"/>
    <w:lvl w:ilvl="0" w:tplc="4592759A">
      <w:start w:val="2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7D6A19"/>
    <w:multiLevelType w:val="hybridMultilevel"/>
    <w:tmpl w:val="CF48973A"/>
    <w:lvl w:ilvl="0" w:tplc="BF0EFD42">
      <w:start w:val="25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24B905A0"/>
    <w:multiLevelType w:val="hybridMultilevel"/>
    <w:tmpl w:val="F594E862"/>
    <w:lvl w:ilvl="0" w:tplc="A7806D06">
      <w:start w:val="1"/>
      <w:numFmt w:val="bullet"/>
      <w:lvlText w:val="—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CC375E"/>
    <w:multiLevelType w:val="hybridMultilevel"/>
    <w:tmpl w:val="9D5A169A"/>
    <w:lvl w:ilvl="0" w:tplc="5E289D84">
      <w:start w:val="27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7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8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3735AA0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5" w15:restartNumberingAfterBreak="0">
    <w:nsid w:val="461544F0"/>
    <w:multiLevelType w:val="hybridMultilevel"/>
    <w:tmpl w:val="CFAA484C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992A27"/>
    <w:multiLevelType w:val="hybridMultilevel"/>
    <w:tmpl w:val="57CA3148"/>
    <w:lvl w:ilvl="0" w:tplc="8DD82C8C">
      <w:start w:val="1"/>
      <w:numFmt w:val="thaiLetters"/>
      <w:lvlText w:val="(%1)"/>
      <w:lvlJc w:val="left"/>
      <w:pPr>
        <w:ind w:left="900" w:hanging="360"/>
      </w:pPr>
      <w:rPr>
        <w:sz w:val="3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173614B"/>
    <w:multiLevelType w:val="hybridMultilevel"/>
    <w:tmpl w:val="F39E82BE"/>
    <w:lvl w:ilvl="0" w:tplc="51104C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1AE4E26"/>
    <w:multiLevelType w:val="hybridMultilevel"/>
    <w:tmpl w:val="3ED8360C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56177849"/>
    <w:multiLevelType w:val="hybridMultilevel"/>
    <w:tmpl w:val="80A6C6D2"/>
    <w:lvl w:ilvl="0" w:tplc="C44E99D2">
      <w:start w:val="29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5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1636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9686A68"/>
    <w:multiLevelType w:val="multilevel"/>
    <w:tmpl w:val="944234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8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2"/>
  </w:num>
  <w:num w:numId="12">
    <w:abstractNumId w:val="26"/>
  </w:num>
  <w:num w:numId="13">
    <w:abstractNumId w:val="43"/>
  </w:num>
  <w:num w:numId="14">
    <w:abstractNumId w:val="29"/>
  </w:num>
  <w:num w:numId="15">
    <w:abstractNumId w:val="33"/>
  </w:num>
  <w:num w:numId="16">
    <w:abstractNumId w:val="38"/>
  </w:num>
  <w:num w:numId="17">
    <w:abstractNumId w:val="30"/>
  </w:num>
  <w:num w:numId="18">
    <w:abstractNumId w:val="46"/>
  </w:num>
  <w:num w:numId="19">
    <w:abstractNumId w:val="34"/>
  </w:num>
  <w:num w:numId="20">
    <w:abstractNumId w:val="39"/>
  </w:num>
  <w:num w:numId="21">
    <w:abstractNumId w:val="40"/>
  </w:num>
  <w:num w:numId="22">
    <w:abstractNumId w:val="18"/>
  </w:num>
  <w:num w:numId="23">
    <w:abstractNumId w:val="21"/>
  </w:num>
  <w:num w:numId="24">
    <w:abstractNumId w:val="14"/>
  </w:num>
  <w:num w:numId="25">
    <w:abstractNumId w:val="24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10"/>
  </w:num>
  <w:num w:numId="29">
    <w:abstractNumId w:val="45"/>
  </w:num>
  <w:num w:numId="30">
    <w:abstractNumId w:val="31"/>
  </w:num>
  <w:num w:numId="31">
    <w:abstractNumId w:val="41"/>
  </w:num>
  <w:num w:numId="32">
    <w:abstractNumId w:val="22"/>
  </w:num>
  <w:num w:numId="33">
    <w:abstractNumId w:val="42"/>
  </w:num>
  <w:num w:numId="34">
    <w:abstractNumId w:val="12"/>
  </w:num>
  <w:num w:numId="35">
    <w:abstractNumId w:val="16"/>
  </w:num>
  <w:num w:numId="36">
    <w:abstractNumId w:val="48"/>
  </w:num>
  <w:num w:numId="37">
    <w:abstractNumId w:val="19"/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  <w:num w:numId="40">
    <w:abstractNumId w:val="20"/>
  </w:num>
  <w:num w:numId="41">
    <w:abstractNumId w:val="25"/>
  </w:num>
  <w:num w:numId="42">
    <w:abstractNumId w:val="44"/>
  </w:num>
  <w:num w:numId="43">
    <w:abstractNumId w:val="13"/>
  </w:num>
  <w:num w:numId="44">
    <w:abstractNumId w:val="27"/>
  </w:num>
  <w:num w:numId="45">
    <w:abstractNumId w:val="35"/>
  </w:num>
  <w:num w:numId="46">
    <w:abstractNumId w:val="47"/>
  </w:num>
  <w:num w:numId="47">
    <w:abstractNumId w:val="17"/>
  </w:num>
  <w:num w:numId="48">
    <w:abstractNumId w:val="24"/>
  </w:num>
  <w:num w:numId="49">
    <w:abstractNumId w:val="23"/>
  </w:num>
  <w:num w:numId="50">
    <w:abstractNumId w:val="35"/>
  </w:num>
  <w:num w:numId="51">
    <w:abstractNumId w:val="28"/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50C"/>
    <w:rsid w:val="00000519"/>
    <w:rsid w:val="00000D88"/>
    <w:rsid w:val="00000DA9"/>
    <w:rsid w:val="00000E85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A22"/>
    <w:rsid w:val="00001F9D"/>
    <w:rsid w:val="000022B1"/>
    <w:rsid w:val="00002377"/>
    <w:rsid w:val="00002378"/>
    <w:rsid w:val="00002620"/>
    <w:rsid w:val="000027DB"/>
    <w:rsid w:val="0000291C"/>
    <w:rsid w:val="00002B1F"/>
    <w:rsid w:val="00002E24"/>
    <w:rsid w:val="0000308E"/>
    <w:rsid w:val="000030BE"/>
    <w:rsid w:val="000036F9"/>
    <w:rsid w:val="00003A8F"/>
    <w:rsid w:val="00003BFC"/>
    <w:rsid w:val="00003C70"/>
    <w:rsid w:val="00003D90"/>
    <w:rsid w:val="00003FDD"/>
    <w:rsid w:val="000040F6"/>
    <w:rsid w:val="00004681"/>
    <w:rsid w:val="00004F0C"/>
    <w:rsid w:val="00005193"/>
    <w:rsid w:val="00005444"/>
    <w:rsid w:val="00005497"/>
    <w:rsid w:val="000055B8"/>
    <w:rsid w:val="00005B19"/>
    <w:rsid w:val="00005EA5"/>
    <w:rsid w:val="00006838"/>
    <w:rsid w:val="0000690E"/>
    <w:rsid w:val="000069FA"/>
    <w:rsid w:val="00006B43"/>
    <w:rsid w:val="00006BFA"/>
    <w:rsid w:val="00006C60"/>
    <w:rsid w:val="00006DA1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35F"/>
    <w:rsid w:val="00010522"/>
    <w:rsid w:val="00010809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72"/>
    <w:rsid w:val="000115BF"/>
    <w:rsid w:val="0001176F"/>
    <w:rsid w:val="00011A10"/>
    <w:rsid w:val="00011A4E"/>
    <w:rsid w:val="00011C53"/>
    <w:rsid w:val="00011F78"/>
    <w:rsid w:val="00011FE4"/>
    <w:rsid w:val="00011FFA"/>
    <w:rsid w:val="000125B8"/>
    <w:rsid w:val="0001260E"/>
    <w:rsid w:val="0001268F"/>
    <w:rsid w:val="00012C5A"/>
    <w:rsid w:val="00012F16"/>
    <w:rsid w:val="00012F48"/>
    <w:rsid w:val="0001306B"/>
    <w:rsid w:val="00013278"/>
    <w:rsid w:val="000132ED"/>
    <w:rsid w:val="00013415"/>
    <w:rsid w:val="000134A8"/>
    <w:rsid w:val="00013792"/>
    <w:rsid w:val="00013B9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B5"/>
    <w:rsid w:val="00015022"/>
    <w:rsid w:val="0001508A"/>
    <w:rsid w:val="000152F6"/>
    <w:rsid w:val="00015351"/>
    <w:rsid w:val="000153B8"/>
    <w:rsid w:val="0001574B"/>
    <w:rsid w:val="000157B7"/>
    <w:rsid w:val="000157D6"/>
    <w:rsid w:val="0001587F"/>
    <w:rsid w:val="00015A45"/>
    <w:rsid w:val="00015C25"/>
    <w:rsid w:val="00015E87"/>
    <w:rsid w:val="0001622C"/>
    <w:rsid w:val="0001630E"/>
    <w:rsid w:val="00016437"/>
    <w:rsid w:val="00016576"/>
    <w:rsid w:val="000167C2"/>
    <w:rsid w:val="00016D35"/>
    <w:rsid w:val="00016D82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FD"/>
    <w:rsid w:val="00021B0B"/>
    <w:rsid w:val="00022155"/>
    <w:rsid w:val="000225D0"/>
    <w:rsid w:val="000225F3"/>
    <w:rsid w:val="0002263F"/>
    <w:rsid w:val="000226BF"/>
    <w:rsid w:val="000228E5"/>
    <w:rsid w:val="0002294B"/>
    <w:rsid w:val="00022A1A"/>
    <w:rsid w:val="00022B6D"/>
    <w:rsid w:val="00022CA1"/>
    <w:rsid w:val="00022DA5"/>
    <w:rsid w:val="0002316D"/>
    <w:rsid w:val="000233A3"/>
    <w:rsid w:val="000235ED"/>
    <w:rsid w:val="00023855"/>
    <w:rsid w:val="0002389C"/>
    <w:rsid w:val="000238D0"/>
    <w:rsid w:val="000239AD"/>
    <w:rsid w:val="00023AA6"/>
    <w:rsid w:val="00023C68"/>
    <w:rsid w:val="00024242"/>
    <w:rsid w:val="0002435A"/>
    <w:rsid w:val="000244E0"/>
    <w:rsid w:val="000245AD"/>
    <w:rsid w:val="000247AE"/>
    <w:rsid w:val="00024AA2"/>
    <w:rsid w:val="00024B77"/>
    <w:rsid w:val="0002524D"/>
    <w:rsid w:val="000256B1"/>
    <w:rsid w:val="0002578B"/>
    <w:rsid w:val="0002579F"/>
    <w:rsid w:val="00025AFC"/>
    <w:rsid w:val="00025B5E"/>
    <w:rsid w:val="00025BD4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305"/>
    <w:rsid w:val="00027407"/>
    <w:rsid w:val="000275C7"/>
    <w:rsid w:val="00027607"/>
    <w:rsid w:val="0002788B"/>
    <w:rsid w:val="000279E0"/>
    <w:rsid w:val="00027A08"/>
    <w:rsid w:val="00027A7E"/>
    <w:rsid w:val="00027C4A"/>
    <w:rsid w:val="00027DF9"/>
    <w:rsid w:val="00027EBF"/>
    <w:rsid w:val="00027F49"/>
    <w:rsid w:val="000300BB"/>
    <w:rsid w:val="0003016A"/>
    <w:rsid w:val="00030199"/>
    <w:rsid w:val="000301CD"/>
    <w:rsid w:val="00030443"/>
    <w:rsid w:val="0003047E"/>
    <w:rsid w:val="000304DD"/>
    <w:rsid w:val="0003063B"/>
    <w:rsid w:val="0003064E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588"/>
    <w:rsid w:val="000326A9"/>
    <w:rsid w:val="000326C6"/>
    <w:rsid w:val="00032825"/>
    <w:rsid w:val="00032852"/>
    <w:rsid w:val="00032C93"/>
    <w:rsid w:val="000330D2"/>
    <w:rsid w:val="000330EB"/>
    <w:rsid w:val="00033183"/>
    <w:rsid w:val="00033211"/>
    <w:rsid w:val="0003331E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6023"/>
    <w:rsid w:val="0003631F"/>
    <w:rsid w:val="00036333"/>
    <w:rsid w:val="00036A39"/>
    <w:rsid w:val="00036C21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FFB"/>
    <w:rsid w:val="000401B2"/>
    <w:rsid w:val="000409DC"/>
    <w:rsid w:val="00040B06"/>
    <w:rsid w:val="00040B37"/>
    <w:rsid w:val="00040C52"/>
    <w:rsid w:val="00040DB4"/>
    <w:rsid w:val="00041068"/>
    <w:rsid w:val="0004108C"/>
    <w:rsid w:val="00041431"/>
    <w:rsid w:val="00041482"/>
    <w:rsid w:val="000415EC"/>
    <w:rsid w:val="0004180A"/>
    <w:rsid w:val="0004185A"/>
    <w:rsid w:val="00041939"/>
    <w:rsid w:val="000419E6"/>
    <w:rsid w:val="00041E6F"/>
    <w:rsid w:val="00041ED0"/>
    <w:rsid w:val="00042070"/>
    <w:rsid w:val="00042162"/>
    <w:rsid w:val="00042447"/>
    <w:rsid w:val="0004262B"/>
    <w:rsid w:val="0004266B"/>
    <w:rsid w:val="00042674"/>
    <w:rsid w:val="00042863"/>
    <w:rsid w:val="00042A66"/>
    <w:rsid w:val="00042AD2"/>
    <w:rsid w:val="00042B68"/>
    <w:rsid w:val="00042E4B"/>
    <w:rsid w:val="00043034"/>
    <w:rsid w:val="00043058"/>
    <w:rsid w:val="000431AE"/>
    <w:rsid w:val="000434FE"/>
    <w:rsid w:val="00043598"/>
    <w:rsid w:val="000436D1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269"/>
    <w:rsid w:val="000447E8"/>
    <w:rsid w:val="00044817"/>
    <w:rsid w:val="00044868"/>
    <w:rsid w:val="0004493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AE8"/>
    <w:rsid w:val="00046D85"/>
    <w:rsid w:val="00046E6B"/>
    <w:rsid w:val="00046F0D"/>
    <w:rsid w:val="00046F93"/>
    <w:rsid w:val="0004733E"/>
    <w:rsid w:val="00047543"/>
    <w:rsid w:val="000477E5"/>
    <w:rsid w:val="00047A85"/>
    <w:rsid w:val="00047C69"/>
    <w:rsid w:val="00047DF2"/>
    <w:rsid w:val="00047F4E"/>
    <w:rsid w:val="00047F60"/>
    <w:rsid w:val="00050592"/>
    <w:rsid w:val="0005075E"/>
    <w:rsid w:val="0005088E"/>
    <w:rsid w:val="000510B4"/>
    <w:rsid w:val="00051206"/>
    <w:rsid w:val="0005136E"/>
    <w:rsid w:val="000514C7"/>
    <w:rsid w:val="00051782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547"/>
    <w:rsid w:val="00052C9F"/>
    <w:rsid w:val="00052E75"/>
    <w:rsid w:val="00053079"/>
    <w:rsid w:val="000530F4"/>
    <w:rsid w:val="000534BE"/>
    <w:rsid w:val="00053892"/>
    <w:rsid w:val="00053938"/>
    <w:rsid w:val="000539A7"/>
    <w:rsid w:val="000539F9"/>
    <w:rsid w:val="00053A33"/>
    <w:rsid w:val="00053AB1"/>
    <w:rsid w:val="00053D9E"/>
    <w:rsid w:val="00054102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FF4"/>
    <w:rsid w:val="00057179"/>
    <w:rsid w:val="000572B9"/>
    <w:rsid w:val="0005746E"/>
    <w:rsid w:val="000575A5"/>
    <w:rsid w:val="00057604"/>
    <w:rsid w:val="0005765D"/>
    <w:rsid w:val="00057B71"/>
    <w:rsid w:val="00057C88"/>
    <w:rsid w:val="0006009D"/>
    <w:rsid w:val="000600D5"/>
    <w:rsid w:val="0006026D"/>
    <w:rsid w:val="0006048E"/>
    <w:rsid w:val="00060696"/>
    <w:rsid w:val="000606AF"/>
    <w:rsid w:val="000606CB"/>
    <w:rsid w:val="000609DE"/>
    <w:rsid w:val="00060F41"/>
    <w:rsid w:val="00061355"/>
    <w:rsid w:val="0006158D"/>
    <w:rsid w:val="000618C7"/>
    <w:rsid w:val="00061B8F"/>
    <w:rsid w:val="00061CBB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0AE"/>
    <w:rsid w:val="00063164"/>
    <w:rsid w:val="0006335F"/>
    <w:rsid w:val="0006367C"/>
    <w:rsid w:val="00063750"/>
    <w:rsid w:val="000637A9"/>
    <w:rsid w:val="00063A4E"/>
    <w:rsid w:val="00063BD8"/>
    <w:rsid w:val="00064391"/>
    <w:rsid w:val="0006448C"/>
    <w:rsid w:val="00064632"/>
    <w:rsid w:val="000647C0"/>
    <w:rsid w:val="00064A31"/>
    <w:rsid w:val="00064F19"/>
    <w:rsid w:val="0006508B"/>
    <w:rsid w:val="000652DA"/>
    <w:rsid w:val="00065508"/>
    <w:rsid w:val="00065841"/>
    <w:rsid w:val="000658B0"/>
    <w:rsid w:val="000659A9"/>
    <w:rsid w:val="00065C59"/>
    <w:rsid w:val="00065CF3"/>
    <w:rsid w:val="00065F11"/>
    <w:rsid w:val="00065FAD"/>
    <w:rsid w:val="00066130"/>
    <w:rsid w:val="00066636"/>
    <w:rsid w:val="000668FF"/>
    <w:rsid w:val="00066ECE"/>
    <w:rsid w:val="00066FC3"/>
    <w:rsid w:val="000670F6"/>
    <w:rsid w:val="00067752"/>
    <w:rsid w:val="00067942"/>
    <w:rsid w:val="0006794E"/>
    <w:rsid w:val="00067D44"/>
    <w:rsid w:val="00067D8E"/>
    <w:rsid w:val="00067ED2"/>
    <w:rsid w:val="00067F1A"/>
    <w:rsid w:val="00067F25"/>
    <w:rsid w:val="0007005E"/>
    <w:rsid w:val="000701DE"/>
    <w:rsid w:val="000702C9"/>
    <w:rsid w:val="000702D3"/>
    <w:rsid w:val="00070773"/>
    <w:rsid w:val="000708C1"/>
    <w:rsid w:val="00070A79"/>
    <w:rsid w:val="0007104E"/>
    <w:rsid w:val="00071553"/>
    <w:rsid w:val="00071775"/>
    <w:rsid w:val="00071904"/>
    <w:rsid w:val="0007199D"/>
    <w:rsid w:val="00071E21"/>
    <w:rsid w:val="00072162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D9C"/>
    <w:rsid w:val="00075084"/>
    <w:rsid w:val="0007560D"/>
    <w:rsid w:val="000756BA"/>
    <w:rsid w:val="00075981"/>
    <w:rsid w:val="00075A46"/>
    <w:rsid w:val="00075C00"/>
    <w:rsid w:val="000761A3"/>
    <w:rsid w:val="000761DA"/>
    <w:rsid w:val="0007637D"/>
    <w:rsid w:val="0007685B"/>
    <w:rsid w:val="000768D2"/>
    <w:rsid w:val="0007697F"/>
    <w:rsid w:val="000769EC"/>
    <w:rsid w:val="00076A80"/>
    <w:rsid w:val="00076B9B"/>
    <w:rsid w:val="00076BEB"/>
    <w:rsid w:val="00076F29"/>
    <w:rsid w:val="00077132"/>
    <w:rsid w:val="0007721C"/>
    <w:rsid w:val="000772D4"/>
    <w:rsid w:val="000775BF"/>
    <w:rsid w:val="000779B4"/>
    <w:rsid w:val="00077B8E"/>
    <w:rsid w:val="00077C7D"/>
    <w:rsid w:val="00077FB5"/>
    <w:rsid w:val="00080165"/>
    <w:rsid w:val="000802E6"/>
    <w:rsid w:val="0008040B"/>
    <w:rsid w:val="00080420"/>
    <w:rsid w:val="000804E9"/>
    <w:rsid w:val="000807D0"/>
    <w:rsid w:val="00080904"/>
    <w:rsid w:val="00080C0A"/>
    <w:rsid w:val="00080E88"/>
    <w:rsid w:val="00080F30"/>
    <w:rsid w:val="00081212"/>
    <w:rsid w:val="000817C9"/>
    <w:rsid w:val="000817D7"/>
    <w:rsid w:val="00081898"/>
    <w:rsid w:val="00081A10"/>
    <w:rsid w:val="00081B55"/>
    <w:rsid w:val="00081BBB"/>
    <w:rsid w:val="00081CC7"/>
    <w:rsid w:val="00081D3F"/>
    <w:rsid w:val="0008214C"/>
    <w:rsid w:val="00082307"/>
    <w:rsid w:val="0008241A"/>
    <w:rsid w:val="00082A47"/>
    <w:rsid w:val="00082D5D"/>
    <w:rsid w:val="00082E17"/>
    <w:rsid w:val="00082FBE"/>
    <w:rsid w:val="00083049"/>
    <w:rsid w:val="00083313"/>
    <w:rsid w:val="00083489"/>
    <w:rsid w:val="00083532"/>
    <w:rsid w:val="000836D3"/>
    <w:rsid w:val="000837A8"/>
    <w:rsid w:val="00083988"/>
    <w:rsid w:val="00083B42"/>
    <w:rsid w:val="00083B65"/>
    <w:rsid w:val="00083CC4"/>
    <w:rsid w:val="00083DF7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C9C"/>
    <w:rsid w:val="00085E61"/>
    <w:rsid w:val="000861E5"/>
    <w:rsid w:val="0008657B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052"/>
    <w:rsid w:val="000911E1"/>
    <w:rsid w:val="000912CF"/>
    <w:rsid w:val="0009140D"/>
    <w:rsid w:val="00091495"/>
    <w:rsid w:val="00091751"/>
    <w:rsid w:val="000917E2"/>
    <w:rsid w:val="0009185E"/>
    <w:rsid w:val="00091879"/>
    <w:rsid w:val="000919FC"/>
    <w:rsid w:val="00091AE1"/>
    <w:rsid w:val="00092553"/>
    <w:rsid w:val="0009260C"/>
    <w:rsid w:val="0009267B"/>
    <w:rsid w:val="000926A0"/>
    <w:rsid w:val="00092730"/>
    <w:rsid w:val="00092BA3"/>
    <w:rsid w:val="00092CF9"/>
    <w:rsid w:val="00092DDC"/>
    <w:rsid w:val="00092E1B"/>
    <w:rsid w:val="00093021"/>
    <w:rsid w:val="0009318F"/>
    <w:rsid w:val="00093274"/>
    <w:rsid w:val="000932C3"/>
    <w:rsid w:val="000933BA"/>
    <w:rsid w:val="00093537"/>
    <w:rsid w:val="0009353E"/>
    <w:rsid w:val="00093609"/>
    <w:rsid w:val="00093651"/>
    <w:rsid w:val="000936A8"/>
    <w:rsid w:val="00093844"/>
    <w:rsid w:val="000938FB"/>
    <w:rsid w:val="00093912"/>
    <w:rsid w:val="000939F5"/>
    <w:rsid w:val="00093DDA"/>
    <w:rsid w:val="00093EB6"/>
    <w:rsid w:val="000943EA"/>
    <w:rsid w:val="00094502"/>
    <w:rsid w:val="00094772"/>
    <w:rsid w:val="0009478E"/>
    <w:rsid w:val="00094B90"/>
    <w:rsid w:val="00095238"/>
    <w:rsid w:val="00095354"/>
    <w:rsid w:val="00095444"/>
    <w:rsid w:val="0009546C"/>
    <w:rsid w:val="00095510"/>
    <w:rsid w:val="0009569B"/>
    <w:rsid w:val="00095B11"/>
    <w:rsid w:val="00095CC4"/>
    <w:rsid w:val="00095CD4"/>
    <w:rsid w:val="00095CDA"/>
    <w:rsid w:val="00095F2F"/>
    <w:rsid w:val="00096015"/>
    <w:rsid w:val="00096028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E01"/>
    <w:rsid w:val="00097FEF"/>
    <w:rsid w:val="000A0432"/>
    <w:rsid w:val="000A06B0"/>
    <w:rsid w:val="000A08BF"/>
    <w:rsid w:val="000A0A90"/>
    <w:rsid w:val="000A0D40"/>
    <w:rsid w:val="000A0E77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40"/>
    <w:rsid w:val="000A2683"/>
    <w:rsid w:val="000A2696"/>
    <w:rsid w:val="000A2885"/>
    <w:rsid w:val="000A2A21"/>
    <w:rsid w:val="000A2B1D"/>
    <w:rsid w:val="000A2C1E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1F"/>
    <w:rsid w:val="000A3D75"/>
    <w:rsid w:val="000A3D90"/>
    <w:rsid w:val="000A409E"/>
    <w:rsid w:val="000A44BB"/>
    <w:rsid w:val="000A44D6"/>
    <w:rsid w:val="000A45EB"/>
    <w:rsid w:val="000A4668"/>
    <w:rsid w:val="000A47A5"/>
    <w:rsid w:val="000A4968"/>
    <w:rsid w:val="000A4A91"/>
    <w:rsid w:val="000A4C1F"/>
    <w:rsid w:val="000A4C67"/>
    <w:rsid w:val="000A4DBC"/>
    <w:rsid w:val="000A4EF9"/>
    <w:rsid w:val="000A4FC7"/>
    <w:rsid w:val="000A504E"/>
    <w:rsid w:val="000A527F"/>
    <w:rsid w:val="000A5409"/>
    <w:rsid w:val="000A55BB"/>
    <w:rsid w:val="000A5734"/>
    <w:rsid w:val="000A574D"/>
    <w:rsid w:val="000A599A"/>
    <w:rsid w:val="000A5C7B"/>
    <w:rsid w:val="000A5D30"/>
    <w:rsid w:val="000A6127"/>
    <w:rsid w:val="000A6216"/>
    <w:rsid w:val="000A6270"/>
    <w:rsid w:val="000A6396"/>
    <w:rsid w:val="000A665A"/>
    <w:rsid w:val="000A683F"/>
    <w:rsid w:val="000A6913"/>
    <w:rsid w:val="000A6D49"/>
    <w:rsid w:val="000A6E37"/>
    <w:rsid w:val="000A711B"/>
    <w:rsid w:val="000A727E"/>
    <w:rsid w:val="000A7365"/>
    <w:rsid w:val="000A7961"/>
    <w:rsid w:val="000A79D8"/>
    <w:rsid w:val="000A7C66"/>
    <w:rsid w:val="000A7C7D"/>
    <w:rsid w:val="000A7D6E"/>
    <w:rsid w:val="000A7E5A"/>
    <w:rsid w:val="000A7F7A"/>
    <w:rsid w:val="000A7F7F"/>
    <w:rsid w:val="000B00E6"/>
    <w:rsid w:val="000B03AC"/>
    <w:rsid w:val="000B0706"/>
    <w:rsid w:val="000B07E0"/>
    <w:rsid w:val="000B0820"/>
    <w:rsid w:val="000B0A2B"/>
    <w:rsid w:val="000B0B6E"/>
    <w:rsid w:val="000B10E5"/>
    <w:rsid w:val="000B1463"/>
    <w:rsid w:val="000B171F"/>
    <w:rsid w:val="000B177F"/>
    <w:rsid w:val="000B17D3"/>
    <w:rsid w:val="000B1928"/>
    <w:rsid w:val="000B1BC3"/>
    <w:rsid w:val="000B1C92"/>
    <w:rsid w:val="000B1E0A"/>
    <w:rsid w:val="000B20C4"/>
    <w:rsid w:val="000B2444"/>
    <w:rsid w:val="000B25AE"/>
    <w:rsid w:val="000B2A3D"/>
    <w:rsid w:val="000B2A77"/>
    <w:rsid w:val="000B30AE"/>
    <w:rsid w:val="000B30DC"/>
    <w:rsid w:val="000B3869"/>
    <w:rsid w:val="000B3CFB"/>
    <w:rsid w:val="000B3D7A"/>
    <w:rsid w:val="000B3F90"/>
    <w:rsid w:val="000B4141"/>
    <w:rsid w:val="000B4171"/>
    <w:rsid w:val="000B4237"/>
    <w:rsid w:val="000B4410"/>
    <w:rsid w:val="000B4821"/>
    <w:rsid w:val="000B49DA"/>
    <w:rsid w:val="000B4D7C"/>
    <w:rsid w:val="000B53DE"/>
    <w:rsid w:val="000B54B4"/>
    <w:rsid w:val="000B5540"/>
    <w:rsid w:val="000B56C5"/>
    <w:rsid w:val="000B5955"/>
    <w:rsid w:val="000B5A72"/>
    <w:rsid w:val="000B5B72"/>
    <w:rsid w:val="000B5BEB"/>
    <w:rsid w:val="000B5BE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5A"/>
    <w:rsid w:val="000C04CE"/>
    <w:rsid w:val="000C06FD"/>
    <w:rsid w:val="000C09B2"/>
    <w:rsid w:val="000C0B99"/>
    <w:rsid w:val="000C0BE3"/>
    <w:rsid w:val="000C0EFF"/>
    <w:rsid w:val="000C10CD"/>
    <w:rsid w:val="000C115B"/>
    <w:rsid w:val="000C12A9"/>
    <w:rsid w:val="000C14D3"/>
    <w:rsid w:val="000C1959"/>
    <w:rsid w:val="000C19F3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98E"/>
    <w:rsid w:val="000C2A19"/>
    <w:rsid w:val="000C317E"/>
    <w:rsid w:val="000C3889"/>
    <w:rsid w:val="000C3917"/>
    <w:rsid w:val="000C39B3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5287"/>
    <w:rsid w:val="000C550E"/>
    <w:rsid w:val="000C55AB"/>
    <w:rsid w:val="000C58A4"/>
    <w:rsid w:val="000C5EF3"/>
    <w:rsid w:val="000C61BC"/>
    <w:rsid w:val="000C64C2"/>
    <w:rsid w:val="000C64C9"/>
    <w:rsid w:val="000C6786"/>
    <w:rsid w:val="000C6D23"/>
    <w:rsid w:val="000C6DE9"/>
    <w:rsid w:val="000C6E70"/>
    <w:rsid w:val="000C6F6E"/>
    <w:rsid w:val="000C6FE9"/>
    <w:rsid w:val="000C76FE"/>
    <w:rsid w:val="000C77EB"/>
    <w:rsid w:val="000C794F"/>
    <w:rsid w:val="000C7A74"/>
    <w:rsid w:val="000C7B47"/>
    <w:rsid w:val="000C7CFF"/>
    <w:rsid w:val="000D0245"/>
    <w:rsid w:val="000D0466"/>
    <w:rsid w:val="000D04C7"/>
    <w:rsid w:val="000D05A9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98F"/>
    <w:rsid w:val="000D1C3D"/>
    <w:rsid w:val="000D1C4D"/>
    <w:rsid w:val="000D1CCF"/>
    <w:rsid w:val="000D1E86"/>
    <w:rsid w:val="000D2162"/>
    <w:rsid w:val="000D2190"/>
    <w:rsid w:val="000D23A5"/>
    <w:rsid w:val="000D23DB"/>
    <w:rsid w:val="000D2462"/>
    <w:rsid w:val="000D2751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240"/>
    <w:rsid w:val="000D3393"/>
    <w:rsid w:val="000D33CC"/>
    <w:rsid w:val="000D340E"/>
    <w:rsid w:val="000D36FB"/>
    <w:rsid w:val="000D3706"/>
    <w:rsid w:val="000D3919"/>
    <w:rsid w:val="000D3A65"/>
    <w:rsid w:val="000D3CE6"/>
    <w:rsid w:val="000D4190"/>
    <w:rsid w:val="000D428B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C72"/>
    <w:rsid w:val="000D5D2D"/>
    <w:rsid w:val="000D5FDD"/>
    <w:rsid w:val="000D605F"/>
    <w:rsid w:val="000D62E4"/>
    <w:rsid w:val="000D62FF"/>
    <w:rsid w:val="000D6426"/>
    <w:rsid w:val="000D64A0"/>
    <w:rsid w:val="000D65F2"/>
    <w:rsid w:val="000D6ABB"/>
    <w:rsid w:val="000D6BB0"/>
    <w:rsid w:val="000D6DFD"/>
    <w:rsid w:val="000D6F7D"/>
    <w:rsid w:val="000D7002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31E"/>
    <w:rsid w:val="000E16A8"/>
    <w:rsid w:val="000E1C67"/>
    <w:rsid w:val="000E1D13"/>
    <w:rsid w:val="000E1E18"/>
    <w:rsid w:val="000E26EE"/>
    <w:rsid w:val="000E2B23"/>
    <w:rsid w:val="000E2B2A"/>
    <w:rsid w:val="000E2E17"/>
    <w:rsid w:val="000E32C2"/>
    <w:rsid w:val="000E3569"/>
    <w:rsid w:val="000E3592"/>
    <w:rsid w:val="000E3770"/>
    <w:rsid w:val="000E37CA"/>
    <w:rsid w:val="000E387B"/>
    <w:rsid w:val="000E4058"/>
    <w:rsid w:val="000E4137"/>
    <w:rsid w:val="000E415C"/>
    <w:rsid w:val="000E432E"/>
    <w:rsid w:val="000E435C"/>
    <w:rsid w:val="000E43A0"/>
    <w:rsid w:val="000E4512"/>
    <w:rsid w:val="000E48CD"/>
    <w:rsid w:val="000E4999"/>
    <w:rsid w:val="000E4DBE"/>
    <w:rsid w:val="000E4E0B"/>
    <w:rsid w:val="000E4F05"/>
    <w:rsid w:val="000E558D"/>
    <w:rsid w:val="000E5648"/>
    <w:rsid w:val="000E58DB"/>
    <w:rsid w:val="000E5942"/>
    <w:rsid w:val="000E5C43"/>
    <w:rsid w:val="000E5E39"/>
    <w:rsid w:val="000E6186"/>
    <w:rsid w:val="000E626A"/>
    <w:rsid w:val="000E626B"/>
    <w:rsid w:val="000E6337"/>
    <w:rsid w:val="000E66A9"/>
    <w:rsid w:val="000E671D"/>
    <w:rsid w:val="000E682E"/>
    <w:rsid w:val="000E6862"/>
    <w:rsid w:val="000E6E2C"/>
    <w:rsid w:val="000E6F12"/>
    <w:rsid w:val="000E7219"/>
    <w:rsid w:val="000E73C3"/>
    <w:rsid w:val="000E7420"/>
    <w:rsid w:val="000E7AD9"/>
    <w:rsid w:val="000E7B40"/>
    <w:rsid w:val="000E7BF5"/>
    <w:rsid w:val="000E7D89"/>
    <w:rsid w:val="000F0021"/>
    <w:rsid w:val="000F0273"/>
    <w:rsid w:val="000F05E9"/>
    <w:rsid w:val="000F066A"/>
    <w:rsid w:val="000F06C7"/>
    <w:rsid w:val="000F0C14"/>
    <w:rsid w:val="000F1208"/>
    <w:rsid w:val="000F12BE"/>
    <w:rsid w:val="000F1342"/>
    <w:rsid w:val="000F16C4"/>
    <w:rsid w:val="000F1A4E"/>
    <w:rsid w:val="000F1C0A"/>
    <w:rsid w:val="000F1F5D"/>
    <w:rsid w:val="000F24BC"/>
    <w:rsid w:val="000F253C"/>
    <w:rsid w:val="000F25CD"/>
    <w:rsid w:val="000F26F4"/>
    <w:rsid w:val="000F29E1"/>
    <w:rsid w:val="000F2E48"/>
    <w:rsid w:val="000F2EC5"/>
    <w:rsid w:val="000F2F2E"/>
    <w:rsid w:val="000F2FCE"/>
    <w:rsid w:val="000F3200"/>
    <w:rsid w:val="000F327B"/>
    <w:rsid w:val="000F35C5"/>
    <w:rsid w:val="000F35C9"/>
    <w:rsid w:val="000F35CB"/>
    <w:rsid w:val="000F35F1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61D"/>
    <w:rsid w:val="000F4C0E"/>
    <w:rsid w:val="000F4DAF"/>
    <w:rsid w:val="000F4ED4"/>
    <w:rsid w:val="000F5155"/>
    <w:rsid w:val="000F522B"/>
    <w:rsid w:val="000F5626"/>
    <w:rsid w:val="000F5759"/>
    <w:rsid w:val="000F58B4"/>
    <w:rsid w:val="000F5D4C"/>
    <w:rsid w:val="000F5E2D"/>
    <w:rsid w:val="000F5F75"/>
    <w:rsid w:val="000F60D5"/>
    <w:rsid w:val="000F62D5"/>
    <w:rsid w:val="000F630C"/>
    <w:rsid w:val="000F63E2"/>
    <w:rsid w:val="000F644E"/>
    <w:rsid w:val="000F6616"/>
    <w:rsid w:val="000F6776"/>
    <w:rsid w:val="000F680B"/>
    <w:rsid w:val="000F6BD9"/>
    <w:rsid w:val="000F6C4A"/>
    <w:rsid w:val="000F6FAE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11DB"/>
    <w:rsid w:val="001012E0"/>
    <w:rsid w:val="0010140E"/>
    <w:rsid w:val="00101513"/>
    <w:rsid w:val="0010154A"/>
    <w:rsid w:val="001015DD"/>
    <w:rsid w:val="00101739"/>
    <w:rsid w:val="00101C17"/>
    <w:rsid w:val="00101DB0"/>
    <w:rsid w:val="0010204A"/>
    <w:rsid w:val="001021DB"/>
    <w:rsid w:val="0010280E"/>
    <w:rsid w:val="001028B3"/>
    <w:rsid w:val="00103466"/>
    <w:rsid w:val="00103548"/>
    <w:rsid w:val="00103954"/>
    <w:rsid w:val="00103C3B"/>
    <w:rsid w:val="00103D0D"/>
    <w:rsid w:val="00103D70"/>
    <w:rsid w:val="00103DB7"/>
    <w:rsid w:val="0010412B"/>
    <w:rsid w:val="0010426F"/>
    <w:rsid w:val="0010437D"/>
    <w:rsid w:val="00104435"/>
    <w:rsid w:val="0010445E"/>
    <w:rsid w:val="00104D13"/>
    <w:rsid w:val="00104D62"/>
    <w:rsid w:val="00104D74"/>
    <w:rsid w:val="00104E62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E19"/>
    <w:rsid w:val="00106554"/>
    <w:rsid w:val="00106615"/>
    <w:rsid w:val="00106847"/>
    <w:rsid w:val="00106C37"/>
    <w:rsid w:val="00106C38"/>
    <w:rsid w:val="00106F3E"/>
    <w:rsid w:val="00107211"/>
    <w:rsid w:val="0010723E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B51"/>
    <w:rsid w:val="00110BEA"/>
    <w:rsid w:val="00110CE7"/>
    <w:rsid w:val="00110D42"/>
    <w:rsid w:val="001110ED"/>
    <w:rsid w:val="00111159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FF"/>
    <w:rsid w:val="0011315E"/>
    <w:rsid w:val="0011318B"/>
    <w:rsid w:val="001131F1"/>
    <w:rsid w:val="001133A1"/>
    <w:rsid w:val="001136D5"/>
    <w:rsid w:val="001137F8"/>
    <w:rsid w:val="00113D8B"/>
    <w:rsid w:val="00113F4B"/>
    <w:rsid w:val="00113FF8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B0"/>
    <w:rsid w:val="00115384"/>
    <w:rsid w:val="0011547B"/>
    <w:rsid w:val="00115759"/>
    <w:rsid w:val="00115817"/>
    <w:rsid w:val="00115990"/>
    <w:rsid w:val="00115A91"/>
    <w:rsid w:val="00115D12"/>
    <w:rsid w:val="00115D8E"/>
    <w:rsid w:val="0011640E"/>
    <w:rsid w:val="00116475"/>
    <w:rsid w:val="00116583"/>
    <w:rsid w:val="001167C7"/>
    <w:rsid w:val="00116838"/>
    <w:rsid w:val="00116A17"/>
    <w:rsid w:val="00116BFD"/>
    <w:rsid w:val="00116F8D"/>
    <w:rsid w:val="00116FDC"/>
    <w:rsid w:val="001170FC"/>
    <w:rsid w:val="001171F4"/>
    <w:rsid w:val="00117205"/>
    <w:rsid w:val="00117260"/>
    <w:rsid w:val="00117290"/>
    <w:rsid w:val="001174EA"/>
    <w:rsid w:val="001175C6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CA"/>
    <w:rsid w:val="001203DF"/>
    <w:rsid w:val="0012040D"/>
    <w:rsid w:val="00120434"/>
    <w:rsid w:val="00120ABB"/>
    <w:rsid w:val="00120CF4"/>
    <w:rsid w:val="00120D8A"/>
    <w:rsid w:val="00120E21"/>
    <w:rsid w:val="00120FF3"/>
    <w:rsid w:val="0012107D"/>
    <w:rsid w:val="001211E9"/>
    <w:rsid w:val="001217BA"/>
    <w:rsid w:val="00121986"/>
    <w:rsid w:val="00121EFE"/>
    <w:rsid w:val="00121FB8"/>
    <w:rsid w:val="001221E7"/>
    <w:rsid w:val="00122952"/>
    <w:rsid w:val="0012298A"/>
    <w:rsid w:val="001229B2"/>
    <w:rsid w:val="00122BF7"/>
    <w:rsid w:val="00122C0A"/>
    <w:rsid w:val="00122F49"/>
    <w:rsid w:val="00123046"/>
    <w:rsid w:val="0012315E"/>
    <w:rsid w:val="00123264"/>
    <w:rsid w:val="00123577"/>
    <w:rsid w:val="00123996"/>
    <w:rsid w:val="00123B93"/>
    <w:rsid w:val="00123BF7"/>
    <w:rsid w:val="00123E86"/>
    <w:rsid w:val="00123F38"/>
    <w:rsid w:val="00123FA0"/>
    <w:rsid w:val="00124222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96C"/>
    <w:rsid w:val="00130975"/>
    <w:rsid w:val="001309B4"/>
    <w:rsid w:val="00130CDA"/>
    <w:rsid w:val="00130D97"/>
    <w:rsid w:val="001310ED"/>
    <w:rsid w:val="00131239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E67"/>
    <w:rsid w:val="00133ED6"/>
    <w:rsid w:val="001342CB"/>
    <w:rsid w:val="0013464F"/>
    <w:rsid w:val="00134A28"/>
    <w:rsid w:val="00134DCE"/>
    <w:rsid w:val="0013518D"/>
    <w:rsid w:val="001352AD"/>
    <w:rsid w:val="001352C2"/>
    <w:rsid w:val="00135AC9"/>
    <w:rsid w:val="0013608B"/>
    <w:rsid w:val="0013624F"/>
    <w:rsid w:val="00136624"/>
    <w:rsid w:val="0013667B"/>
    <w:rsid w:val="00136B7F"/>
    <w:rsid w:val="00136DC2"/>
    <w:rsid w:val="00136E09"/>
    <w:rsid w:val="00136E1E"/>
    <w:rsid w:val="00136F73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670"/>
    <w:rsid w:val="001407B8"/>
    <w:rsid w:val="00140BF0"/>
    <w:rsid w:val="00140D56"/>
    <w:rsid w:val="00140E89"/>
    <w:rsid w:val="00140F4C"/>
    <w:rsid w:val="00141215"/>
    <w:rsid w:val="001413B0"/>
    <w:rsid w:val="0014148C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26C"/>
    <w:rsid w:val="00142348"/>
    <w:rsid w:val="00142D55"/>
    <w:rsid w:val="00142E76"/>
    <w:rsid w:val="001431ED"/>
    <w:rsid w:val="001431F0"/>
    <w:rsid w:val="00143563"/>
    <w:rsid w:val="001437E2"/>
    <w:rsid w:val="001437E8"/>
    <w:rsid w:val="001437F6"/>
    <w:rsid w:val="00143866"/>
    <w:rsid w:val="00143A19"/>
    <w:rsid w:val="00143B5D"/>
    <w:rsid w:val="00143D8D"/>
    <w:rsid w:val="0014419E"/>
    <w:rsid w:val="0014429B"/>
    <w:rsid w:val="00144413"/>
    <w:rsid w:val="0014464A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AC"/>
    <w:rsid w:val="00145B14"/>
    <w:rsid w:val="00145B81"/>
    <w:rsid w:val="00145BB9"/>
    <w:rsid w:val="00145E40"/>
    <w:rsid w:val="0014630F"/>
    <w:rsid w:val="001466CB"/>
    <w:rsid w:val="00146BC1"/>
    <w:rsid w:val="00146CFB"/>
    <w:rsid w:val="00146D3C"/>
    <w:rsid w:val="00146F37"/>
    <w:rsid w:val="0014707D"/>
    <w:rsid w:val="001474B1"/>
    <w:rsid w:val="00147506"/>
    <w:rsid w:val="00147681"/>
    <w:rsid w:val="0014776C"/>
    <w:rsid w:val="001477AD"/>
    <w:rsid w:val="00147858"/>
    <w:rsid w:val="00147AF2"/>
    <w:rsid w:val="00147C7B"/>
    <w:rsid w:val="00147C86"/>
    <w:rsid w:val="00147EED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11D6"/>
    <w:rsid w:val="00151312"/>
    <w:rsid w:val="0015174A"/>
    <w:rsid w:val="001517DF"/>
    <w:rsid w:val="001517EB"/>
    <w:rsid w:val="00151A5F"/>
    <w:rsid w:val="00151A6D"/>
    <w:rsid w:val="00151BF1"/>
    <w:rsid w:val="00151D3C"/>
    <w:rsid w:val="00151E4C"/>
    <w:rsid w:val="001521A1"/>
    <w:rsid w:val="00152455"/>
    <w:rsid w:val="0015247A"/>
    <w:rsid w:val="00152831"/>
    <w:rsid w:val="00152B5D"/>
    <w:rsid w:val="00152EED"/>
    <w:rsid w:val="00153013"/>
    <w:rsid w:val="00153402"/>
    <w:rsid w:val="00153553"/>
    <w:rsid w:val="0015358B"/>
    <w:rsid w:val="00153830"/>
    <w:rsid w:val="00153A79"/>
    <w:rsid w:val="00153BFE"/>
    <w:rsid w:val="00153C82"/>
    <w:rsid w:val="00153D1F"/>
    <w:rsid w:val="001540AA"/>
    <w:rsid w:val="0015422A"/>
    <w:rsid w:val="0015428D"/>
    <w:rsid w:val="00154549"/>
    <w:rsid w:val="00154978"/>
    <w:rsid w:val="001549AB"/>
    <w:rsid w:val="00154A9E"/>
    <w:rsid w:val="00154BDB"/>
    <w:rsid w:val="00154D47"/>
    <w:rsid w:val="00154F49"/>
    <w:rsid w:val="001552DC"/>
    <w:rsid w:val="00155554"/>
    <w:rsid w:val="00155906"/>
    <w:rsid w:val="00155A52"/>
    <w:rsid w:val="00155ACB"/>
    <w:rsid w:val="00155AD9"/>
    <w:rsid w:val="00155C9B"/>
    <w:rsid w:val="00155D0A"/>
    <w:rsid w:val="00155E23"/>
    <w:rsid w:val="0015600F"/>
    <w:rsid w:val="00156162"/>
    <w:rsid w:val="00156323"/>
    <w:rsid w:val="00156428"/>
    <w:rsid w:val="001565E1"/>
    <w:rsid w:val="00156746"/>
    <w:rsid w:val="00156C48"/>
    <w:rsid w:val="00156C82"/>
    <w:rsid w:val="00156D0F"/>
    <w:rsid w:val="00156E71"/>
    <w:rsid w:val="00156E80"/>
    <w:rsid w:val="00156F20"/>
    <w:rsid w:val="00156F97"/>
    <w:rsid w:val="00157044"/>
    <w:rsid w:val="0015785B"/>
    <w:rsid w:val="00157897"/>
    <w:rsid w:val="001579DB"/>
    <w:rsid w:val="00157A82"/>
    <w:rsid w:val="00157E38"/>
    <w:rsid w:val="00157EB3"/>
    <w:rsid w:val="00160058"/>
    <w:rsid w:val="001600F2"/>
    <w:rsid w:val="0016027D"/>
    <w:rsid w:val="001603F3"/>
    <w:rsid w:val="001604AB"/>
    <w:rsid w:val="001607F8"/>
    <w:rsid w:val="00160A62"/>
    <w:rsid w:val="00160A78"/>
    <w:rsid w:val="00160BD0"/>
    <w:rsid w:val="00160CBB"/>
    <w:rsid w:val="00160E3A"/>
    <w:rsid w:val="00160F08"/>
    <w:rsid w:val="001612F6"/>
    <w:rsid w:val="00161304"/>
    <w:rsid w:val="00161415"/>
    <w:rsid w:val="00161439"/>
    <w:rsid w:val="001614B9"/>
    <w:rsid w:val="0016168B"/>
    <w:rsid w:val="001618A0"/>
    <w:rsid w:val="0016196B"/>
    <w:rsid w:val="00161BCB"/>
    <w:rsid w:val="00161C39"/>
    <w:rsid w:val="00161EEF"/>
    <w:rsid w:val="00161FED"/>
    <w:rsid w:val="001621B9"/>
    <w:rsid w:val="00162728"/>
    <w:rsid w:val="00162790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500"/>
    <w:rsid w:val="001647FC"/>
    <w:rsid w:val="00164A0A"/>
    <w:rsid w:val="00164A5E"/>
    <w:rsid w:val="00164A66"/>
    <w:rsid w:val="00164D16"/>
    <w:rsid w:val="00164E37"/>
    <w:rsid w:val="00164E55"/>
    <w:rsid w:val="00165330"/>
    <w:rsid w:val="00165745"/>
    <w:rsid w:val="001657F4"/>
    <w:rsid w:val="001659BB"/>
    <w:rsid w:val="00165AFE"/>
    <w:rsid w:val="00165BFD"/>
    <w:rsid w:val="00165C0D"/>
    <w:rsid w:val="00165C5D"/>
    <w:rsid w:val="0016607F"/>
    <w:rsid w:val="0016610F"/>
    <w:rsid w:val="0016611B"/>
    <w:rsid w:val="0016629B"/>
    <w:rsid w:val="001664CE"/>
    <w:rsid w:val="00166559"/>
    <w:rsid w:val="00166567"/>
    <w:rsid w:val="0016656E"/>
    <w:rsid w:val="00166CA9"/>
    <w:rsid w:val="00166F45"/>
    <w:rsid w:val="00167072"/>
    <w:rsid w:val="001671E0"/>
    <w:rsid w:val="001673B4"/>
    <w:rsid w:val="001673D2"/>
    <w:rsid w:val="00167649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1218"/>
    <w:rsid w:val="00171351"/>
    <w:rsid w:val="0017160C"/>
    <w:rsid w:val="001716DD"/>
    <w:rsid w:val="00171765"/>
    <w:rsid w:val="0017199F"/>
    <w:rsid w:val="00171A06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9EC"/>
    <w:rsid w:val="00172AC3"/>
    <w:rsid w:val="00172CC3"/>
    <w:rsid w:val="00172CC6"/>
    <w:rsid w:val="00172DDF"/>
    <w:rsid w:val="00172EFB"/>
    <w:rsid w:val="00173518"/>
    <w:rsid w:val="001736DD"/>
    <w:rsid w:val="00173750"/>
    <w:rsid w:val="0017376B"/>
    <w:rsid w:val="00173B5C"/>
    <w:rsid w:val="00173CAA"/>
    <w:rsid w:val="00174085"/>
    <w:rsid w:val="00174137"/>
    <w:rsid w:val="001742C4"/>
    <w:rsid w:val="00174497"/>
    <w:rsid w:val="00174701"/>
    <w:rsid w:val="0017490B"/>
    <w:rsid w:val="0017495D"/>
    <w:rsid w:val="00174A73"/>
    <w:rsid w:val="00174D69"/>
    <w:rsid w:val="00175464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F2"/>
    <w:rsid w:val="00177E1E"/>
    <w:rsid w:val="00180024"/>
    <w:rsid w:val="0018020D"/>
    <w:rsid w:val="001803BC"/>
    <w:rsid w:val="00180583"/>
    <w:rsid w:val="001808DA"/>
    <w:rsid w:val="0018095E"/>
    <w:rsid w:val="001810B2"/>
    <w:rsid w:val="00181107"/>
    <w:rsid w:val="00181192"/>
    <w:rsid w:val="00181348"/>
    <w:rsid w:val="001813DE"/>
    <w:rsid w:val="00181454"/>
    <w:rsid w:val="00181604"/>
    <w:rsid w:val="0018176D"/>
    <w:rsid w:val="00181964"/>
    <w:rsid w:val="00182057"/>
    <w:rsid w:val="0018223A"/>
    <w:rsid w:val="001823F9"/>
    <w:rsid w:val="00182473"/>
    <w:rsid w:val="00182587"/>
    <w:rsid w:val="001825DB"/>
    <w:rsid w:val="00182697"/>
    <w:rsid w:val="00182710"/>
    <w:rsid w:val="00182766"/>
    <w:rsid w:val="00182CBF"/>
    <w:rsid w:val="00182ED3"/>
    <w:rsid w:val="001830EB"/>
    <w:rsid w:val="0018312F"/>
    <w:rsid w:val="001831B4"/>
    <w:rsid w:val="001838B5"/>
    <w:rsid w:val="00183AB4"/>
    <w:rsid w:val="00183DC0"/>
    <w:rsid w:val="00184086"/>
    <w:rsid w:val="001841EB"/>
    <w:rsid w:val="001843DD"/>
    <w:rsid w:val="001845DE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DCB"/>
    <w:rsid w:val="00185DFD"/>
    <w:rsid w:val="00186042"/>
    <w:rsid w:val="001860D5"/>
    <w:rsid w:val="001866F1"/>
    <w:rsid w:val="00186B8B"/>
    <w:rsid w:val="00186C98"/>
    <w:rsid w:val="00186EC7"/>
    <w:rsid w:val="00186EFF"/>
    <w:rsid w:val="00187056"/>
    <w:rsid w:val="00187307"/>
    <w:rsid w:val="00187387"/>
    <w:rsid w:val="001873D4"/>
    <w:rsid w:val="001875A7"/>
    <w:rsid w:val="00187E54"/>
    <w:rsid w:val="00190182"/>
    <w:rsid w:val="001903F0"/>
    <w:rsid w:val="00190783"/>
    <w:rsid w:val="001907F0"/>
    <w:rsid w:val="00190E97"/>
    <w:rsid w:val="00191004"/>
    <w:rsid w:val="001911D6"/>
    <w:rsid w:val="00191321"/>
    <w:rsid w:val="0019132F"/>
    <w:rsid w:val="001915E4"/>
    <w:rsid w:val="00191661"/>
    <w:rsid w:val="00191692"/>
    <w:rsid w:val="00191C63"/>
    <w:rsid w:val="00191D93"/>
    <w:rsid w:val="00191F31"/>
    <w:rsid w:val="00192259"/>
    <w:rsid w:val="00192316"/>
    <w:rsid w:val="0019240C"/>
    <w:rsid w:val="00192548"/>
    <w:rsid w:val="00192559"/>
    <w:rsid w:val="001927E0"/>
    <w:rsid w:val="00192D1C"/>
    <w:rsid w:val="00192F3A"/>
    <w:rsid w:val="00192F42"/>
    <w:rsid w:val="00193420"/>
    <w:rsid w:val="00193AA3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AAD"/>
    <w:rsid w:val="00196AC6"/>
    <w:rsid w:val="00196DF5"/>
    <w:rsid w:val="00197489"/>
    <w:rsid w:val="0019760D"/>
    <w:rsid w:val="00197671"/>
    <w:rsid w:val="001976D2"/>
    <w:rsid w:val="001977F1"/>
    <w:rsid w:val="00197858"/>
    <w:rsid w:val="0019787D"/>
    <w:rsid w:val="00197979"/>
    <w:rsid w:val="001979A0"/>
    <w:rsid w:val="00197A5C"/>
    <w:rsid w:val="00197DFA"/>
    <w:rsid w:val="00197EAF"/>
    <w:rsid w:val="00197F6B"/>
    <w:rsid w:val="001A0164"/>
    <w:rsid w:val="001A021D"/>
    <w:rsid w:val="001A0245"/>
    <w:rsid w:val="001A02AC"/>
    <w:rsid w:val="001A03BB"/>
    <w:rsid w:val="001A0532"/>
    <w:rsid w:val="001A057B"/>
    <w:rsid w:val="001A0754"/>
    <w:rsid w:val="001A0B2A"/>
    <w:rsid w:val="001A0E1C"/>
    <w:rsid w:val="001A10CC"/>
    <w:rsid w:val="001A111B"/>
    <w:rsid w:val="001A11D9"/>
    <w:rsid w:val="001A1311"/>
    <w:rsid w:val="001A1BB1"/>
    <w:rsid w:val="001A226A"/>
    <w:rsid w:val="001A2271"/>
    <w:rsid w:val="001A2291"/>
    <w:rsid w:val="001A24B0"/>
    <w:rsid w:val="001A29D4"/>
    <w:rsid w:val="001A2A5C"/>
    <w:rsid w:val="001A2C88"/>
    <w:rsid w:val="001A3265"/>
    <w:rsid w:val="001A3398"/>
    <w:rsid w:val="001A3491"/>
    <w:rsid w:val="001A3549"/>
    <w:rsid w:val="001A3692"/>
    <w:rsid w:val="001A38F6"/>
    <w:rsid w:val="001A3975"/>
    <w:rsid w:val="001A39A0"/>
    <w:rsid w:val="001A3BEE"/>
    <w:rsid w:val="001A4036"/>
    <w:rsid w:val="001A455B"/>
    <w:rsid w:val="001A4B59"/>
    <w:rsid w:val="001A4C5B"/>
    <w:rsid w:val="001A4DC4"/>
    <w:rsid w:val="001A4DEF"/>
    <w:rsid w:val="001A50AE"/>
    <w:rsid w:val="001A5331"/>
    <w:rsid w:val="001A5430"/>
    <w:rsid w:val="001A549F"/>
    <w:rsid w:val="001A568D"/>
    <w:rsid w:val="001A57CB"/>
    <w:rsid w:val="001A592E"/>
    <w:rsid w:val="001A598B"/>
    <w:rsid w:val="001A5A47"/>
    <w:rsid w:val="001A5B84"/>
    <w:rsid w:val="001A5DBC"/>
    <w:rsid w:val="001A5E9A"/>
    <w:rsid w:val="001A6090"/>
    <w:rsid w:val="001A613A"/>
    <w:rsid w:val="001A61E4"/>
    <w:rsid w:val="001A626A"/>
    <w:rsid w:val="001A647E"/>
    <w:rsid w:val="001A64A8"/>
    <w:rsid w:val="001A65F0"/>
    <w:rsid w:val="001A6697"/>
    <w:rsid w:val="001A66D8"/>
    <w:rsid w:val="001A66E7"/>
    <w:rsid w:val="001A6869"/>
    <w:rsid w:val="001A69FD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9E5"/>
    <w:rsid w:val="001A7D31"/>
    <w:rsid w:val="001A7D84"/>
    <w:rsid w:val="001A7DAB"/>
    <w:rsid w:val="001B00ED"/>
    <w:rsid w:val="001B03ED"/>
    <w:rsid w:val="001B0491"/>
    <w:rsid w:val="001B0716"/>
    <w:rsid w:val="001B08FF"/>
    <w:rsid w:val="001B0974"/>
    <w:rsid w:val="001B097C"/>
    <w:rsid w:val="001B10A2"/>
    <w:rsid w:val="001B155D"/>
    <w:rsid w:val="001B17CB"/>
    <w:rsid w:val="001B192D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308F"/>
    <w:rsid w:val="001B313F"/>
    <w:rsid w:val="001B338A"/>
    <w:rsid w:val="001B3925"/>
    <w:rsid w:val="001B4044"/>
    <w:rsid w:val="001B451C"/>
    <w:rsid w:val="001B4605"/>
    <w:rsid w:val="001B4624"/>
    <w:rsid w:val="001B47A2"/>
    <w:rsid w:val="001B4814"/>
    <w:rsid w:val="001B487C"/>
    <w:rsid w:val="001B491A"/>
    <w:rsid w:val="001B5022"/>
    <w:rsid w:val="001B51E8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7E5"/>
    <w:rsid w:val="001B687C"/>
    <w:rsid w:val="001B6FBC"/>
    <w:rsid w:val="001B70D2"/>
    <w:rsid w:val="001B797F"/>
    <w:rsid w:val="001B7A8D"/>
    <w:rsid w:val="001B7B8B"/>
    <w:rsid w:val="001B7CF7"/>
    <w:rsid w:val="001C0094"/>
    <w:rsid w:val="001C00C0"/>
    <w:rsid w:val="001C02CF"/>
    <w:rsid w:val="001C0484"/>
    <w:rsid w:val="001C0872"/>
    <w:rsid w:val="001C0A2E"/>
    <w:rsid w:val="001C0A4A"/>
    <w:rsid w:val="001C0BB4"/>
    <w:rsid w:val="001C0BDB"/>
    <w:rsid w:val="001C0D86"/>
    <w:rsid w:val="001C0F69"/>
    <w:rsid w:val="001C12E3"/>
    <w:rsid w:val="001C1514"/>
    <w:rsid w:val="001C1A27"/>
    <w:rsid w:val="001C1A28"/>
    <w:rsid w:val="001C1F46"/>
    <w:rsid w:val="001C1F52"/>
    <w:rsid w:val="001C2174"/>
    <w:rsid w:val="001C224B"/>
    <w:rsid w:val="001C2306"/>
    <w:rsid w:val="001C2359"/>
    <w:rsid w:val="001C23E4"/>
    <w:rsid w:val="001C2541"/>
    <w:rsid w:val="001C255F"/>
    <w:rsid w:val="001C258D"/>
    <w:rsid w:val="001C2A69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AD9"/>
    <w:rsid w:val="001C3B54"/>
    <w:rsid w:val="001C3C42"/>
    <w:rsid w:val="001C3D07"/>
    <w:rsid w:val="001C3D50"/>
    <w:rsid w:val="001C3DE6"/>
    <w:rsid w:val="001C40BD"/>
    <w:rsid w:val="001C43AB"/>
    <w:rsid w:val="001C4647"/>
    <w:rsid w:val="001C48C6"/>
    <w:rsid w:val="001C4990"/>
    <w:rsid w:val="001C4C2D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D0146"/>
    <w:rsid w:val="001D0227"/>
    <w:rsid w:val="001D0842"/>
    <w:rsid w:val="001D0A8F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D8"/>
    <w:rsid w:val="001D1E13"/>
    <w:rsid w:val="001D1FB6"/>
    <w:rsid w:val="001D2003"/>
    <w:rsid w:val="001D2061"/>
    <w:rsid w:val="001D2213"/>
    <w:rsid w:val="001D28B7"/>
    <w:rsid w:val="001D28CD"/>
    <w:rsid w:val="001D2A44"/>
    <w:rsid w:val="001D2D65"/>
    <w:rsid w:val="001D2D6D"/>
    <w:rsid w:val="001D3145"/>
    <w:rsid w:val="001D334D"/>
    <w:rsid w:val="001D3425"/>
    <w:rsid w:val="001D3504"/>
    <w:rsid w:val="001D3808"/>
    <w:rsid w:val="001D40A9"/>
    <w:rsid w:val="001D4468"/>
    <w:rsid w:val="001D475D"/>
    <w:rsid w:val="001D49A2"/>
    <w:rsid w:val="001D4C8D"/>
    <w:rsid w:val="001D4DE5"/>
    <w:rsid w:val="001D5002"/>
    <w:rsid w:val="001D544A"/>
    <w:rsid w:val="001D5683"/>
    <w:rsid w:val="001D5AFF"/>
    <w:rsid w:val="001D5C15"/>
    <w:rsid w:val="001D5CBD"/>
    <w:rsid w:val="001D5E9E"/>
    <w:rsid w:val="001D5EAF"/>
    <w:rsid w:val="001D5F1F"/>
    <w:rsid w:val="001D6022"/>
    <w:rsid w:val="001D639B"/>
    <w:rsid w:val="001D66B2"/>
    <w:rsid w:val="001D6814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CA3"/>
    <w:rsid w:val="001E0D78"/>
    <w:rsid w:val="001E0FFB"/>
    <w:rsid w:val="001E11A9"/>
    <w:rsid w:val="001E124F"/>
    <w:rsid w:val="001E13E0"/>
    <w:rsid w:val="001E14AB"/>
    <w:rsid w:val="001E16E7"/>
    <w:rsid w:val="001E1706"/>
    <w:rsid w:val="001E18EA"/>
    <w:rsid w:val="001E19A1"/>
    <w:rsid w:val="001E19CE"/>
    <w:rsid w:val="001E1A5D"/>
    <w:rsid w:val="001E1AEC"/>
    <w:rsid w:val="001E1BD4"/>
    <w:rsid w:val="001E1C96"/>
    <w:rsid w:val="001E1E02"/>
    <w:rsid w:val="001E2319"/>
    <w:rsid w:val="001E24A4"/>
    <w:rsid w:val="001E261D"/>
    <w:rsid w:val="001E279C"/>
    <w:rsid w:val="001E2867"/>
    <w:rsid w:val="001E33FE"/>
    <w:rsid w:val="001E367A"/>
    <w:rsid w:val="001E3842"/>
    <w:rsid w:val="001E3A29"/>
    <w:rsid w:val="001E3CCE"/>
    <w:rsid w:val="001E3EE6"/>
    <w:rsid w:val="001E3F13"/>
    <w:rsid w:val="001E445C"/>
    <w:rsid w:val="001E46F4"/>
    <w:rsid w:val="001E4737"/>
    <w:rsid w:val="001E484C"/>
    <w:rsid w:val="001E4B4F"/>
    <w:rsid w:val="001E4B62"/>
    <w:rsid w:val="001E4EAF"/>
    <w:rsid w:val="001E4EEC"/>
    <w:rsid w:val="001E4F1C"/>
    <w:rsid w:val="001E506F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E00"/>
    <w:rsid w:val="001E6EAC"/>
    <w:rsid w:val="001E6EC0"/>
    <w:rsid w:val="001E7089"/>
    <w:rsid w:val="001E74C5"/>
    <w:rsid w:val="001E753C"/>
    <w:rsid w:val="001E75D3"/>
    <w:rsid w:val="001E76AB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62"/>
    <w:rsid w:val="001F0240"/>
    <w:rsid w:val="001F0553"/>
    <w:rsid w:val="001F063A"/>
    <w:rsid w:val="001F06BF"/>
    <w:rsid w:val="001F07D0"/>
    <w:rsid w:val="001F0AF2"/>
    <w:rsid w:val="001F0B4A"/>
    <w:rsid w:val="001F0BD7"/>
    <w:rsid w:val="001F0EB6"/>
    <w:rsid w:val="001F115C"/>
    <w:rsid w:val="001F1AD5"/>
    <w:rsid w:val="001F1E37"/>
    <w:rsid w:val="001F1E80"/>
    <w:rsid w:val="001F1E89"/>
    <w:rsid w:val="001F204B"/>
    <w:rsid w:val="001F20FE"/>
    <w:rsid w:val="001F2577"/>
    <w:rsid w:val="001F2743"/>
    <w:rsid w:val="001F2864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565"/>
    <w:rsid w:val="001F35F3"/>
    <w:rsid w:val="001F379F"/>
    <w:rsid w:val="001F38DB"/>
    <w:rsid w:val="001F3CA4"/>
    <w:rsid w:val="001F3FA7"/>
    <w:rsid w:val="001F40FA"/>
    <w:rsid w:val="001F42B8"/>
    <w:rsid w:val="001F44A1"/>
    <w:rsid w:val="001F4584"/>
    <w:rsid w:val="001F46F1"/>
    <w:rsid w:val="001F48C3"/>
    <w:rsid w:val="001F4C34"/>
    <w:rsid w:val="001F5148"/>
    <w:rsid w:val="001F57FF"/>
    <w:rsid w:val="001F592C"/>
    <w:rsid w:val="001F5BF5"/>
    <w:rsid w:val="001F5D01"/>
    <w:rsid w:val="001F5E0C"/>
    <w:rsid w:val="001F6225"/>
    <w:rsid w:val="001F6284"/>
    <w:rsid w:val="001F63AB"/>
    <w:rsid w:val="001F6511"/>
    <w:rsid w:val="001F65C8"/>
    <w:rsid w:val="001F65E5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6048"/>
    <w:rsid w:val="002063EF"/>
    <w:rsid w:val="002064F5"/>
    <w:rsid w:val="0020669B"/>
    <w:rsid w:val="002066D8"/>
    <w:rsid w:val="00206750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87"/>
    <w:rsid w:val="002073BD"/>
    <w:rsid w:val="002073BE"/>
    <w:rsid w:val="00207D75"/>
    <w:rsid w:val="00210026"/>
    <w:rsid w:val="002101E6"/>
    <w:rsid w:val="00210229"/>
    <w:rsid w:val="00210396"/>
    <w:rsid w:val="00210495"/>
    <w:rsid w:val="00210534"/>
    <w:rsid w:val="002105D2"/>
    <w:rsid w:val="00210A96"/>
    <w:rsid w:val="00210B08"/>
    <w:rsid w:val="00210CD3"/>
    <w:rsid w:val="002111D1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88A"/>
    <w:rsid w:val="002139B2"/>
    <w:rsid w:val="00213DDC"/>
    <w:rsid w:val="00213DFB"/>
    <w:rsid w:val="00213E81"/>
    <w:rsid w:val="0021417A"/>
    <w:rsid w:val="002141AF"/>
    <w:rsid w:val="0021425A"/>
    <w:rsid w:val="0021432B"/>
    <w:rsid w:val="0021454A"/>
    <w:rsid w:val="00214665"/>
    <w:rsid w:val="0021479E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7034"/>
    <w:rsid w:val="0021704F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200BC"/>
    <w:rsid w:val="002205E5"/>
    <w:rsid w:val="0022070E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94A"/>
    <w:rsid w:val="00221CD6"/>
    <w:rsid w:val="00221DF0"/>
    <w:rsid w:val="00221F2D"/>
    <w:rsid w:val="002220FC"/>
    <w:rsid w:val="00222113"/>
    <w:rsid w:val="00222140"/>
    <w:rsid w:val="00222154"/>
    <w:rsid w:val="00222236"/>
    <w:rsid w:val="00222544"/>
    <w:rsid w:val="00222976"/>
    <w:rsid w:val="00222AEC"/>
    <w:rsid w:val="00222CE3"/>
    <w:rsid w:val="00222D03"/>
    <w:rsid w:val="002232C9"/>
    <w:rsid w:val="0022343D"/>
    <w:rsid w:val="00223995"/>
    <w:rsid w:val="00223BE0"/>
    <w:rsid w:val="00223CE6"/>
    <w:rsid w:val="00223F02"/>
    <w:rsid w:val="00223F08"/>
    <w:rsid w:val="00223F6A"/>
    <w:rsid w:val="0022416A"/>
    <w:rsid w:val="00224232"/>
    <w:rsid w:val="00224448"/>
    <w:rsid w:val="0022476A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38C"/>
    <w:rsid w:val="002255F7"/>
    <w:rsid w:val="00225744"/>
    <w:rsid w:val="002257B0"/>
    <w:rsid w:val="00225DB2"/>
    <w:rsid w:val="00225EEC"/>
    <w:rsid w:val="002262DC"/>
    <w:rsid w:val="00226384"/>
    <w:rsid w:val="0022647F"/>
    <w:rsid w:val="0022656E"/>
    <w:rsid w:val="002267A8"/>
    <w:rsid w:val="002267F6"/>
    <w:rsid w:val="00226B70"/>
    <w:rsid w:val="00226BDA"/>
    <w:rsid w:val="00226F80"/>
    <w:rsid w:val="00226F98"/>
    <w:rsid w:val="002271C5"/>
    <w:rsid w:val="00227201"/>
    <w:rsid w:val="002276EB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065"/>
    <w:rsid w:val="00232089"/>
    <w:rsid w:val="00232345"/>
    <w:rsid w:val="00232346"/>
    <w:rsid w:val="00232732"/>
    <w:rsid w:val="002327B5"/>
    <w:rsid w:val="00232863"/>
    <w:rsid w:val="0023299F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F3"/>
    <w:rsid w:val="00233B76"/>
    <w:rsid w:val="00233CA6"/>
    <w:rsid w:val="00233CFB"/>
    <w:rsid w:val="00233D65"/>
    <w:rsid w:val="00233E71"/>
    <w:rsid w:val="00234353"/>
    <w:rsid w:val="0023489F"/>
    <w:rsid w:val="0023495C"/>
    <w:rsid w:val="00234A7A"/>
    <w:rsid w:val="00234B79"/>
    <w:rsid w:val="00234CB7"/>
    <w:rsid w:val="00234F47"/>
    <w:rsid w:val="002353EC"/>
    <w:rsid w:val="00235582"/>
    <w:rsid w:val="00235770"/>
    <w:rsid w:val="00235840"/>
    <w:rsid w:val="00235A78"/>
    <w:rsid w:val="00235B65"/>
    <w:rsid w:val="00235C3E"/>
    <w:rsid w:val="00235C4B"/>
    <w:rsid w:val="00235E92"/>
    <w:rsid w:val="00235F36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C8"/>
    <w:rsid w:val="00236F1A"/>
    <w:rsid w:val="00237057"/>
    <w:rsid w:val="0023721F"/>
    <w:rsid w:val="00237620"/>
    <w:rsid w:val="00237B6C"/>
    <w:rsid w:val="00237CE9"/>
    <w:rsid w:val="00237E65"/>
    <w:rsid w:val="002400F0"/>
    <w:rsid w:val="00240179"/>
    <w:rsid w:val="002401B0"/>
    <w:rsid w:val="002402F1"/>
    <w:rsid w:val="0024034B"/>
    <w:rsid w:val="00240628"/>
    <w:rsid w:val="002406BE"/>
    <w:rsid w:val="00240739"/>
    <w:rsid w:val="00240783"/>
    <w:rsid w:val="00240D72"/>
    <w:rsid w:val="00240DB9"/>
    <w:rsid w:val="002410B0"/>
    <w:rsid w:val="002411BC"/>
    <w:rsid w:val="00241625"/>
    <w:rsid w:val="00241681"/>
    <w:rsid w:val="00241862"/>
    <w:rsid w:val="002419A4"/>
    <w:rsid w:val="00241ABD"/>
    <w:rsid w:val="00241D66"/>
    <w:rsid w:val="00241FB5"/>
    <w:rsid w:val="002420F4"/>
    <w:rsid w:val="00242149"/>
    <w:rsid w:val="00242226"/>
    <w:rsid w:val="0024223C"/>
    <w:rsid w:val="00242598"/>
    <w:rsid w:val="002426E0"/>
    <w:rsid w:val="002427C6"/>
    <w:rsid w:val="0024288E"/>
    <w:rsid w:val="00242C5A"/>
    <w:rsid w:val="00242D47"/>
    <w:rsid w:val="00242F6C"/>
    <w:rsid w:val="00243203"/>
    <w:rsid w:val="002434BB"/>
    <w:rsid w:val="002437A0"/>
    <w:rsid w:val="0024390E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D04"/>
    <w:rsid w:val="00244D1B"/>
    <w:rsid w:val="00244EF0"/>
    <w:rsid w:val="00245099"/>
    <w:rsid w:val="002453AC"/>
    <w:rsid w:val="00245743"/>
    <w:rsid w:val="0024577A"/>
    <w:rsid w:val="00245840"/>
    <w:rsid w:val="00245995"/>
    <w:rsid w:val="002459B1"/>
    <w:rsid w:val="00245CF8"/>
    <w:rsid w:val="00245DC2"/>
    <w:rsid w:val="002462CB"/>
    <w:rsid w:val="00246426"/>
    <w:rsid w:val="002464A3"/>
    <w:rsid w:val="00246C60"/>
    <w:rsid w:val="00247271"/>
    <w:rsid w:val="002472CF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DDF"/>
    <w:rsid w:val="00250E30"/>
    <w:rsid w:val="00250FE3"/>
    <w:rsid w:val="002511FB"/>
    <w:rsid w:val="00251241"/>
    <w:rsid w:val="0025133F"/>
    <w:rsid w:val="00251444"/>
    <w:rsid w:val="00251615"/>
    <w:rsid w:val="00251657"/>
    <w:rsid w:val="00251901"/>
    <w:rsid w:val="00251916"/>
    <w:rsid w:val="00251CA4"/>
    <w:rsid w:val="00251D50"/>
    <w:rsid w:val="00251F6C"/>
    <w:rsid w:val="00252102"/>
    <w:rsid w:val="00252405"/>
    <w:rsid w:val="00252625"/>
    <w:rsid w:val="0025262D"/>
    <w:rsid w:val="002526AF"/>
    <w:rsid w:val="002526BD"/>
    <w:rsid w:val="002526D9"/>
    <w:rsid w:val="00252738"/>
    <w:rsid w:val="002527C3"/>
    <w:rsid w:val="002528DD"/>
    <w:rsid w:val="002528DF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C14"/>
    <w:rsid w:val="00253EB9"/>
    <w:rsid w:val="00254026"/>
    <w:rsid w:val="002545F5"/>
    <w:rsid w:val="00254669"/>
    <w:rsid w:val="00254785"/>
    <w:rsid w:val="002552FB"/>
    <w:rsid w:val="002555F0"/>
    <w:rsid w:val="00255605"/>
    <w:rsid w:val="0025598F"/>
    <w:rsid w:val="00255B60"/>
    <w:rsid w:val="00255B68"/>
    <w:rsid w:val="00255F13"/>
    <w:rsid w:val="00255F15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92D"/>
    <w:rsid w:val="0026001A"/>
    <w:rsid w:val="0026020D"/>
    <w:rsid w:val="0026038F"/>
    <w:rsid w:val="002609A8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A58"/>
    <w:rsid w:val="002633C8"/>
    <w:rsid w:val="0026350B"/>
    <w:rsid w:val="00263586"/>
    <w:rsid w:val="00263699"/>
    <w:rsid w:val="002636E0"/>
    <w:rsid w:val="00263C1E"/>
    <w:rsid w:val="00263EA3"/>
    <w:rsid w:val="00263F95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A56"/>
    <w:rsid w:val="00265F1E"/>
    <w:rsid w:val="00266066"/>
    <w:rsid w:val="0026610D"/>
    <w:rsid w:val="00266299"/>
    <w:rsid w:val="0026630F"/>
    <w:rsid w:val="002663A0"/>
    <w:rsid w:val="002667DE"/>
    <w:rsid w:val="002668F7"/>
    <w:rsid w:val="00266A78"/>
    <w:rsid w:val="00266A8D"/>
    <w:rsid w:val="00266CC8"/>
    <w:rsid w:val="00266D37"/>
    <w:rsid w:val="00266D72"/>
    <w:rsid w:val="00267197"/>
    <w:rsid w:val="002671AC"/>
    <w:rsid w:val="002671B8"/>
    <w:rsid w:val="00267338"/>
    <w:rsid w:val="0026741A"/>
    <w:rsid w:val="002675E2"/>
    <w:rsid w:val="00267960"/>
    <w:rsid w:val="002679C4"/>
    <w:rsid w:val="00267BE3"/>
    <w:rsid w:val="00267C55"/>
    <w:rsid w:val="00267F95"/>
    <w:rsid w:val="00270301"/>
    <w:rsid w:val="00270454"/>
    <w:rsid w:val="00270663"/>
    <w:rsid w:val="00270781"/>
    <w:rsid w:val="00270820"/>
    <w:rsid w:val="00270C81"/>
    <w:rsid w:val="00270CA7"/>
    <w:rsid w:val="00270EB7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DE"/>
    <w:rsid w:val="00273691"/>
    <w:rsid w:val="002736DB"/>
    <w:rsid w:val="002738A9"/>
    <w:rsid w:val="00273B58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5221"/>
    <w:rsid w:val="00275258"/>
    <w:rsid w:val="00275527"/>
    <w:rsid w:val="002757BB"/>
    <w:rsid w:val="002758E5"/>
    <w:rsid w:val="00275F40"/>
    <w:rsid w:val="00276613"/>
    <w:rsid w:val="002767E6"/>
    <w:rsid w:val="002768B0"/>
    <w:rsid w:val="00276919"/>
    <w:rsid w:val="00276A7C"/>
    <w:rsid w:val="00276AFC"/>
    <w:rsid w:val="00276DAA"/>
    <w:rsid w:val="00276DE6"/>
    <w:rsid w:val="0027704B"/>
    <w:rsid w:val="00277431"/>
    <w:rsid w:val="00277672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19D"/>
    <w:rsid w:val="002812AB"/>
    <w:rsid w:val="0028185C"/>
    <w:rsid w:val="002818A7"/>
    <w:rsid w:val="00281978"/>
    <w:rsid w:val="0028198E"/>
    <w:rsid w:val="00281A09"/>
    <w:rsid w:val="00281AF4"/>
    <w:rsid w:val="00281F24"/>
    <w:rsid w:val="00281FFC"/>
    <w:rsid w:val="002820B3"/>
    <w:rsid w:val="0028221C"/>
    <w:rsid w:val="0028225E"/>
    <w:rsid w:val="002824A7"/>
    <w:rsid w:val="002827AE"/>
    <w:rsid w:val="002827DB"/>
    <w:rsid w:val="00282BD6"/>
    <w:rsid w:val="00282BF5"/>
    <w:rsid w:val="00282D74"/>
    <w:rsid w:val="00282EB2"/>
    <w:rsid w:val="00282FEA"/>
    <w:rsid w:val="002834CA"/>
    <w:rsid w:val="0028353A"/>
    <w:rsid w:val="00283688"/>
    <w:rsid w:val="00283BF2"/>
    <w:rsid w:val="00283CA9"/>
    <w:rsid w:val="00283D49"/>
    <w:rsid w:val="00283DA4"/>
    <w:rsid w:val="00284099"/>
    <w:rsid w:val="0028435B"/>
    <w:rsid w:val="00284B27"/>
    <w:rsid w:val="0028522D"/>
    <w:rsid w:val="002852B0"/>
    <w:rsid w:val="0028554F"/>
    <w:rsid w:val="002856C4"/>
    <w:rsid w:val="00285A30"/>
    <w:rsid w:val="00285A5C"/>
    <w:rsid w:val="00285DA0"/>
    <w:rsid w:val="00285E2C"/>
    <w:rsid w:val="00285E84"/>
    <w:rsid w:val="00285F36"/>
    <w:rsid w:val="002860DA"/>
    <w:rsid w:val="002860F4"/>
    <w:rsid w:val="0028616F"/>
    <w:rsid w:val="0028626F"/>
    <w:rsid w:val="00286368"/>
    <w:rsid w:val="00286698"/>
    <w:rsid w:val="00286A6B"/>
    <w:rsid w:val="00287028"/>
    <w:rsid w:val="0028722D"/>
    <w:rsid w:val="00287288"/>
    <w:rsid w:val="00287507"/>
    <w:rsid w:val="00287667"/>
    <w:rsid w:val="00287790"/>
    <w:rsid w:val="0028780B"/>
    <w:rsid w:val="002878AE"/>
    <w:rsid w:val="002878D4"/>
    <w:rsid w:val="002878E1"/>
    <w:rsid w:val="00287B81"/>
    <w:rsid w:val="00287BB1"/>
    <w:rsid w:val="00287CFE"/>
    <w:rsid w:val="00287D64"/>
    <w:rsid w:val="002900B7"/>
    <w:rsid w:val="00290269"/>
    <w:rsid w:val="002906E3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2064"/>
    <w:rsid w:val="00292232"/>
    <w:rsid w:val="002923C0"/>
    <w:rsid w:val="00292460"/>
    <w:rsid w:val="002924DE"/>
    <w:rsid w:val="00292745"/>
    <w:rsid w:val="0029274E"/>
    <w:rsid w:val="00292B20"/>
    <w:rsid w:val="00292BDD"/>
    <w:rsid w:val="00292C22"/>
    <w:rsid w:val="00292C4E"/>
    <w:rsid w:val="0029323A"/>
    <w:rsid w:val="002934D1"/>
    <w:rsid w:val="002934E0"/>
    <w:rsid w:val="0029361D"/>
    <w:rsid w:val="0029391B"/>
    <w:rsid w:val="00293961"/>
    <w:rsid w:val="00293D68"/>
    <w:rsid w:val="00293DDA"/>
    <w:rsid w:val="00293F9F"/>
    <w:rsid w:val="00294018"/>
    <w:rsid w:val="0029414D"/>
    <w:rsid w:val="00294496"/>
    <w:rsid w:val="00294582"/>
    <w:rsid w:val="0029459B"/>
    <w:rsid w:val="00294EB0"/>
    <w:rsid w:val="002952CF"/>
    <w:rsid w:val="0029549E"/>
    <w:rsid w:val="00295555"/>
    <w:rsid w:val="0029560F"/>
    <w:rsid w:val="002959B5"/>
    <w:rsid w:val="00295ACD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9A7"/>
    <w:rsid w:val="00297A25"/>
    <w:rsid w:val="00297A81"/>
    <w:rsid w:val="00297E63"/>
    <w:rsid w:val="002A01A3"/>
    <w:rsid w:val="002A030F"/>
    <w:rsid w:val="002A0336"/>
    <w:rsid w:val="002A0530"/>
    <w:rsid w:val="002A0754"/>
    <w:rsid w:val="002A0928"/>
    <w:rsid w:val="002A1135"/>
    <w:rsid w:val="002A1249"/>
    <w:rsid w:val="002A16B7"/>
    <w:rsid w:val="002A18EE"/>
    <w:rsid w:val="002A1A59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400"/>
    <w:rsid w:val="002A444E"/>
    <w:rsid w:val="002A4510"/>
    <w:rsid w:val="002A4A92"/>
    <w:rsid w:val="002A4AB4"/>
    <w:rsid w:val="002A4B37"/>
    <w:rsid w:val="002A4ED6"/>
    <w:rsid w:val="002A5046"/>
    <w:rsid w:val="002A5145"/>
    <w:rsid w:val="002A5294"/>
    <w:rsid w:val="002A5365"/>
    <w:rsid w:val="002A58CA"/>
    <w:rsid w:val="002A5B56"/>
    <w:rsid w:val="002A5C3E"/>
    <w:rsid w:val="002A5F0B"/>
    <w:rsid w:val="002A6581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DF9"/>
    <w:rsid w:val="002B0006"/>
    <w:rsid w:val="002B029F"/>
    <w:rsid w:val="002B0506"/>
    <w:rsid w:val="002B05B2"/>
    <w:rsid w:val="002B0C69"/>
    <w:rsid w:val="002B0E46"/>
    <w:rsid w:val="002B0E7A"/>
    <w:rsid w:val="002B0EC9"/>
    <w:rsid w:val="002B1284"/>
    <w:rsid w:val="002B155B"/>
    <w:rsid w:val="002B1812"/>
    <w:rsid w:val="002B19D2"/>
    <w:rsid w:val="002B1C79"/>
    <w:rsid w:val="002B1D98"/>
    <w:rsid w:val="002B1F5E"/>
    <w:rsid w:val="002B1FC7"/>
    <w:rsid w:val="002B2023"/>
    <w:rsid w:val="002B23D1"/>
    <w:rsid w:val="002B24DB"/>
    <w:rsid w:val="002B295D"/>
    <w:rsid w:val="002B29E8"/>
    <w:rsid w:val="002B2A4B"/>
    <w:rsid w:val="002B2B2A"/>
    <w:rsid w:val="002B2B30"/>
    <w:rsid w:val="002B2E0E"/>
    <w:rsid w:val="002B30B9"/>
    <w:rsid w:val="002B3138"/>
    <w:rsid w:val="002B321B"/>
    <w:rsid w:val="002B359A"/>
    <w:rsid w:val="002B3784"/>
    <w:rsid w:val="002B3818"/>
    <w:rsid w:val="002B38BE"/>
    <w:rsid w:val="002B3FF5"/>
    <w:rsid w:val="002B44EB"/>
    <w:rsid w:val="002B468B"/>
    <w:rsid w:val="002B4797"/>
    <w:rsid w:val="002B483B"/>
    <w:rsid w:val="002B4941"/>
    <w:rsid w:val="002B4AB5"/>
    <w:rsid w:val="002B4BB5"/>
    <w:rsid w:val="002B4C7B"/>
    <w:rsid w:val="002B4DF6"/>
    <w:rsid w:val="002B5003"/>
    <w:rsid w:val="002B5186"/>
    <w:rsid w:val="002B526B"/>
    <w:rsid w:val="002B55ED"/>
    <w:rsid w:val="002B5A69"/>
    <w:rsid w:val="002B5AF3"/>
    <w:rsid w:val="002B5E80"/>
    <w:rsid w:val="002B615B"/>
    <w:rsid w:val="002B6450"/>
    <w:rsid w:val="002B64EC"/>
    <w:rsid w:val="002B6A0B"/>
    <w:rsid w:val="002B6A2B"/>
    <w:rsid w:val="002B6FAD"/>
    <w:rsid w:val="002B737E"/>
    <w:rsid w:val="002B780A"/>
    <w:rsid w:val="002B7B7D"/>
    <w:rsid w:val="002B7E40"/>
    <w:rsid w:val="002B7E72"/>
    <w:rsid w:val="002B7FA5"/>
    <w:rsid w:val="002B7FDF"/>
    <w:rsid w:val="002C0243"/>
    <w:rsid w:val="002C035E"/>
    <w:rsid w:val="002C0520"/>
    <w:rsid w:val="002C0738"/>
    <w:rsid w:val="002C080B"/>
    <w:rsid w:val="002C0860"/>
    <w:rsid w:val="002C0B87"/>
    <w:rsid w:val="002C0C0C"/>
    <w:rsid w:val="002C1131"/>
    <w:rsid w:val="002C1259"/>
    <w:rsid w:val="002C1585"/>
    <w:rsid w:val="002C17D3"/>
    <w:rsid w:val="002C1977"/>
    <w:rsid w:val="002C1A74"/>
    <w:rsid w:val="002C1B97"/>
    <w:rsid w:val="002C233B"/>
    <w:rsid w:val="002C252F"/>
    <w:rsid w:val="002C2652"/>
    <w:rsid w:val="002C275A"/>
    <w:rsid w:val="002C298E"/>
    <w:rsid w:val="002C299E"/>
    <w:rsid w:val="002C2D81"/>
    <w:rsid w:val="002C320F"/>
    <w:rsid w:val="002C3400"/>
    <w:rsid w:val="002C340D"/>
    <w:rsid w:val="002C3534"/>
    <w:rsid w:val="002C3594"/>
    <w:rsid w:val="002C37E3"/>
    <w:rsid w:val="002C38A4"/>
    <w:rsid w:val="002C3A00"/>
    <w:rsid w:val="002C3CAC"/>
    <w:rsid w:val="002C3CDC"/>
    <w:rsid w:val="002C3EC5"/>
    <w:rsid w:val="002C3F43"/>
    <w:rsid w:val="002C41DD"/>
    <w:rsid w:val="002C4252"/>
    <w:rsid w:val="002C4446"/>
    <w:rsid w:val="002C49AF"/>
    <w:rsid w:val="002C51DF"/>
    <w:rsid w:val="002C5224"/>
    <w:rsid w:val="002C5476"/>
    <w:rsid w:val="002C54D2"/>
    <w:rsid w:val="002C54F6"/>
    <w:rsid w:val="002C55DA"/>
    <w:rsid w:val="002C59C4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91D"/>
    <w:rsid w:val="002C6946"/>
    <w:rsid w:val="002C6A93"/>
    <w:rsid w:val="002C6BB1"/>
    <w:rsid w:val="002C6C3B"/>
    <w:rsid w:val="002C6CCF"/>
    <w:rsid w:val="002C7165"/>
    <w:rsid w:val="002C722B"/>
    <w:rsid w:val="002C72CE"/>
    <w:rsid w:val="002C7B09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0DCF"/>
    <w:rsid w:val="002D106A"/>
    <w:rsid w:val="002D11F3"/>
    <w:rsid w:val="002D14C7"/>
    <w:rsid w:val="002D1590"/>
    <w:rsid w:val="002D16F1"/>
    <w:rsid w:val="002D1E85"/>
    <w:rsid w:val="002D1FEB"/>
    <w:rsid w:val="002D2218"/>
    <w:rsid w:val="002D2414"/>
    <w:rsid w:val="002D2975"/>
    <w:rsid w:val="002D2A92"/>
    <w:rsid w:val="002D2C1E"/>
    <w:rsid w:val="002D2F2D"/>
    <w:rsid w:val="002D2F9D"/>
    <w:rsid w:val="002D2FEF"/>
    <w:rsid w:val="002D30AB"/>
    <w:rsid w:val="002D3136"/>
    <w:rsid w:val="002D32FA"/>
    <w:rsid w:val="002D332D"/>
    <w:rsid w:val="002D3633"/>
    <w:rsid w:val="002D3711"/>
    <w:rsid w:val="002D3A4D"/>
    <w:rsid w:val="002D3CF6"/>
    <w:rsid w:val="002D3EA4"/>
    <w:rsid w:val="002D3F6F"/>
    <w:rsid w:val="002D3FEC"/>
    <w:rsid w:val="002D40FC"/>
    <w:rsid w:val="002D4120"/>
    <w:rsid w:val="002D4307"/>
    <w:rsid w:val="002D4361"/>
    <w:rsid w:val="002D4374"/>
    <w:rsid w:val="002D4450"/>
    <w:rsid w:val="002D450D"/>
    <w:rsid w:val="002D4554"/>
    <w:rsid w:val="002D46AA"/>
    <w:rsid w:val="002D4758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AB5"/>
    <w:rsid w:val="002D5B46"/>
    <w:rsid w:val="002D5D70"/>
    <w:rsid w:val="002D5F34"/>
    <w:rsid w:val="002D6847"/>
    <w:rsid w:val="002D75CE"/>
    <w:rsid w:val="002D77ED"/>
    <w:rsid w:val="002D7B97"/>
    <w:rsid w:val="002D7D64"/>
    <w:rsid w:val="002D7DBB"/>
    <w:rsid w:val="002D7E53"/>
    <w:rsid w:val="002D7EEE"/>
    <w:rsid w:val="002E00DA"/>
    <w:rsid w:val="002E0145"/>
    <w:rsid w:val="002E0436"/>
    <w:rsid w:val="002E0697"/>
    <w:rsid w:val="002E08F6"/>
    <w:rsid w:val="002E0D4C"/>
    <w:rsid w:val="002E1016"/>
    <w:rsid w:val="002E1184"/>
    <w:rsid w:val="002E1695"/>
    <w:rsid w:val="002E16C9"/>
    <w:rsid w:val="002E1767"/>
    <w:rsid w:val="002E1CCB"/>
    <w:rsid w:val="002E1D37"/>
    <w:rsid w:val="002E2233"/>
    <w:rsid w:val="002E24E3"/>
    <w:rsid w:val="002E2692"/>
    <w:rsid w:val="002E27C5"/>
    <w:rsid w:val="002E2840"/>
    <w:rsid w:val="002E28B9"/>
    <w:rsid w:val="002E2A77"/>
    <w:rsid w:val="002E2B37"/>
    <w:rsid w:val="002E2BD7"/>
    <w:rsid w:val="002E2E13"/>
    <w:rsid w:val="002E34F1"/>
    <w:rsid w:val="002E3511"/>
    <w:rsid w:val="002E3696"/>
    <w:rsid w:val="002E36BE"/>
    <w:rsid w:val="002E39FC"/>
    <w:rsid w:val="002E3AFC"/>
    <w:rsid w:val="002E3C43"/>
    <w:rsid w:val="002E3CE0"/>
    <w:rsid w:val="002E3CF0"/>
    <w:rsid w:val="002E3F8C"/>
    <w:rsid w:val="002E4167"/>
    <w:rsid w:val="002E42E3"/>
    <w:rsid w:val="002E42EB"/>
    <w:rsid w:val="002E4355"/>
    <w:rsid w:val="002E43D4"/>
    <w:rsid w:val="002E4434"/>
    <w:rsid w:val="002E49DC"/>
    <w:rsid w:val="002E4B1D"/>
    <w:rsid w:val="002E4C05"/>
    <w:rsid w:val="002E4EF2"/>
    <w:rsid w:val="002E5524"/>
    <w:rsid w:val="002E557D"/>
    <w:rsid w:val="002E55CD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D83"/>
    <w:rsid w:val="002E7F7E"/>
    <w:rsid w:val="002F0026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5"/>
    <w:rsid w:val="002F124B"/>
    <w:rsid w:val="002F1339"/>
    <w:rsid w:val="002F1370"/>
    <w:rsid w:val="002F18AA"/>
    <w:rsid w:val="002F1DAF"/>
    <w:rsid w:val="002F1E1D"/>
    <w:rsid w:val="002F217E"/>
    <w:rsid w:val="002F248E"/>
    <w:rsid w:val="002F264F"/>
    <w:rsid w:val="002F26B8"/>
    <w:rsid w:val="002F277A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07"/>
    <w:rsid w:val="002F3B81"/>
    <w:rsid w:val="002F3CAD"/>
    <w:rsid w:val="002F3D71"/>
    <w:rsid w:val="002F3D84"/>
    <w:rsid w:val="002F3F2E"/>
    <w:rsid w:val="002F405F"/>
    <w:rsid w:val="002F4420"/>
    <w:rsid w:val="002F449C"/>
    <w:rsid w:val="002F4814"/>
    <w:rsid w:val="002F497A"/>
    <w:rsid w:val="002F4B7E"/>
    <w:rsid w:val="002F4DAB"/>
    <w:rsid w:val="002F4FD6"/>
    <w:rsid w:val="002F5354"/>
    <w:rsid w:val="002F5AAA"/>
    <w:rsid w:val="002F5ADF"/>
    <w:rsid w:val="002F5C6A"/>
    <w:rsid w:val="002F5D1E"/>
    <w:rsid w:val="002F5EBE"/>
    <w:rsid w:val="002F60A5"/>
    <w:rsid w:val="002F624F"/>
    <w:rsid w:val="002F62A2"/>
    <w:rsid w:val="002F62DA"/>
    <w:rsid w:val="002F66E7"/>
    <w:rsid w:val="002F686C"/>
    <w:rsid w:val="002F6919"/>
    <w:rsid w:val="002F6B2C"/>
    <w:rsid w:val="002F6B9A"/>
    <w:rsid w:val="002F6CAF"/>
    <w:rsid w:val="002F6E41"/>
    <w:rsid w:val="002F6EBD"/>
    <w:rsid w:val="002F6FB0"/>
    <w:rsid w:val="002F7B98"/>
    <w:rsid w:val="002F7DB9"/>
    <w:rsid w:val="002F7E00"/>
    <w:rsid w:val="002F7F09"/>
    <w:rsid w:val="003000D2"/>
    <w:rsid w:val="00300183"/>
    <w:rsid w:val="00300362"/>
    <w:rsid w:val="00300451"/>
    <w:rsid w:val="003005C3"/>
    <w:rsid w:val="00300630"/>
    <w:rsid w:val="003006BD"/>
    <w:rsid w:val="00300F20"/>
    <w:rsid w:val="00301071"/>
    <w:rsid w:val="00301210"/>
    <w:rsid w:val="003017B5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7D"/>
    <w:rsid w:val="003032A7"/>
    <w:rsid w:val="0030342C"/>
    <w:rsid w:val="0030369E"/>
    <w:rsid w:val="0030386D"/>
    <w:rsid w:val="003039F5"/>
    <w:rsid w:val="00303D96"/>
    <w:rsid w:val="00303DD5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E04"/>
    <w:rsid w:val="003050A9"/>
    <w:rsid w:val="003051EC"/>
    <w:rsid w:val="00305315"/>
    <w:rsid w:val="00305387"/>
    <w:rsid w:val="003053D2"/>
    <w:rsid w:val="0030541B"/>
    <w:rsid w:val="00305B8F"/>
    <w:rsid w:val="00305D5F"/>
    <w:rsid w:val="00305E6D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ED5"/>
    <w:rsid w:val="00310313"/>
    <w:rsid w:val="003105E5"/>
    <w:rsid w:val="0031062B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B0D"/>
    <w:rsid w:val="00311DCA"/>
    <w:rsid w:val="00311F67"/>
    <w:rsid w:val="003120AE"/>
    <w:rsid w:val="00312284"/>
    <w:rsid w:val="003125FB"/>
    <w:rsid w:val="00312BC4"/>
    <w:rsid w:val="003131E8"/>
    <w:rsid w:val="003133AD"/>
    <w:rsid w:val="00313525"/>
    <w:rsid w:val="00313742"/>
    <w:rsid w:val="0031396A"/>
    <w:rsid w:val="00313AB6"/>
    <w:rsid w:val="00313BF6"/>
    <w:rsid w:val="00313CDC"/>
    <w:rsid w:val="00313EA9"/>
    <w:rsid w:val="0031418D"/>
    <w:rsid w:val="003144E0"/>
    <w:rsid w:val="00314542"/>
    <w:rsid w:val="0031469C"/>
    <w:rsid w:val="0031483C"/>
    <w:rsid w:val="00314910"/>
    <w:rsid w:val="00314B66"/>
    <w:rsid w:val="00314E0A"/>
    <w:rsid w:val="0031509D"/>
    <w:rsid w:val="0031547D"/>
    <w:rsid w:val="003154F8"/>
    <w:rsid w:val="003155DC"/>
    <w:rsid w:val="00315607"/>
    <w:rsid w:val="003159FC"/>
    <w:rsid w:val="00315C55"/>
    <w:rsid w:val="00315C62"/>
    <w:rsid w:val="00315D63"/>
    <w:rsid w:val="00316093"/>
    <w:rsid w:val="00316126"/>
    <w:rsid w:val="0031620E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4A1"/>
    <w:rsid w:val="00317656"/>
    <w:rsid w:val="003176BE"/>
    <w:rsid w:val="00317946"/>
    <w:rsid w:val="00317980"/>
    <w:rsid w:val="00317B1F"/>
    <w:rsid w:val="00317BED"/>
    <w:rsid w:val="00317F00"/>
    <w:rsid w:val="00317F09"/>
    <w:rsid w:val="00320189"/>
    <w:rsid w:val="00320448"/>
    <w:rsid w:val="0032050F"/>
    <w:rsid w:val="003207B2"/>
    <w:rsid w:val="00320F19"/>
    <w:rsid w:val="0032100D"/>
    <w:rsid w:val="003212AD"/>
    <w:rsid w:val="003212C4"/>
    <w:rsid w:val="003215EF"/>
    <w:rsid w:val="0032188E"/>
    <w:rsid w:val="0032194D"/>
    <w:rsid w:val="00321A64"/>
    <w:rsid w:val="00321BEF"/>
    <w:rsid w:val="00321C3C"/>
    <w:rsid w:val="00321E71"/>
    <w:rsid w:val="00322008"/>
    <w:rsid w:val="003221CD"/>
    <w:rsid w:val="003224E8"/>
    <w:rsid w:val="00322588"/>
    <w:rsid w:val="00322984"/>
    <w:rsid w:val="00322A81"/>
    <w:rsid w:val="00322AA1"/>
    <w:rsid w:val="00322C18"/>
    <w:rsid w:val="00322C22"/>
    <w:rsid w:val="00322CDF"/>
    <w:rsid w:val="00322D48"/>
    <w:rsid w:val="00323335"/>
    <w:rsid w:val="00323430"/>
    <w:rsid w:val="00323451"/>
    <w:rsid w:val="00323741"/>
    <w:rsid w:val="003237F5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57C"/>
    <w:rsid w:val="003246B6"/>
    <w:rsid w:val="00324A9D"/>
    <w:rsid w:val="00324B10"/>
    <w:rsid w:val="00324BC0"/>
    <w:rsid w:val="00324FF8"/>
    <w:rsid w:val="00324FFE"/>
    <w:rsid w:val="00325024"/>
    <w:rsid w:val="0032541D"/>
    <w:rsid w:val="003255DF"/>
    <w:rsid w:val="00325725"/>
    <w:rsid w:val="00325A78"/>
    <w:rsid w:val="00325BB9"/>
    <w:rsid w:val="00325C26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724"/>
    <w:rsid w:val="003277CA"/>
    <w:rsid w:val="00327985"/>
    <w:rsid w:val="00327A89"/>
    <w:rsid w:val="00327FDE"/>
    <w:rsid w:val="003302A2"/>
    <w:rsid w:val="00330407"/>
    <w:rsid w:val="003304E7"/>
    <w:rsid w:val="0033097F"/>
    <w:rsid w:val="00330CF2"/>
    <w:rsid w:val="00330DB3"/>
    <w:rsid w:val="00330E82"/>
    <w:rsid w:val="00331292"/>
    <w:rsid w:val="003314EE"/>
    <w:rsid w:val="0033162B"/>
    <w:rsid w:val="00331686"/>
    <w:rsid w:val="00331E29"/>
    <w:rsid w:val="00331FC8"/>
    <w:rsid w:val="00332063"/>
    <w:rsid w:val="0033265B"/>
    <w:rsid w:val="00332D1B"/>
    <w:rsid w:val="00332D44"/>
    <w:rsid w:val="00332D8C"/>
    <w:rsid w:val="00332EE3"/>
    <w:rsid w:val="00332FBD"/>
    <w:rsid w:val="00333020"/>
    <w:rsid w:val="0033329A"/>
    <w:rsid w:val="003332B3"/>
    <w:rsid w:val="003332F7"/>
    <w:rsid w:val="003333C1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84C"/>
    <w:rsid w:val="003348C0"/>
    <w:rsid w:val="00334931"/>
    <w:rsid w:val="00334D1C"/>
    <w:rsid w:val="00334F1F"/>
    <w:rsid w:val="00335314"/>
    <w:rsid w:val="003353DF"/>
    <w:rsid w:val="0033578D"/>
    <w:rsid w:val="003358B4"/>
    <w:rsid w:val="00335C45"/>
    <w:rsid w:val="00335CD3"/>
    <w:rsid w:val="00335CF7"/>
    <w:rsid w:val="00336283"/>
    <w:rsid w:val="00336420"/>
    <w:rsid w:val="0033644F"/>
    <w:rsid w:val="00336702"/>
    <w:rsid w:val="00336A4A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F4C"/>
    <w:rsid w:val="0034041A"/>
    <w:rsid w:val="003405BC"/>
    <w:rsid w:val="003407EA"/>
    <w:rsid w:val="0034085B"/>
    <w:rsid w:val="00340987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E6"/>
    <w:rsid w:val="00342B0C"/>
    <w:rsid w:val="00342B12"/>
    <w:rsid w:val="00342BCD"/>
    <w:rsid w:val="00342EDB"/>
    <w:rsid w:val="00343156"/>
    <w:rsid w:val="0034321E"/>
    <w:rsid w:val="0034332E"/>
    <w:rsid w:val="003434F9"/>
    <w:rsid w:val="003438BA"/>
    <w:rsid w:val="00343972"/>
    <w:rsid w:val="00343AA0"/>
    <w:rsid w:val="00343CCB"/>
    <w:rsid w:val="00343D4F"/>
    <w:rsid w:val="0034403F"/>
    <w:rsid w:val="003445E9"/>
    <w:rsid w:val="00344689"/>
    <w:rsid w:val="003447E3"/>
    <w:rsid w:val="00344C5B"/>
    <w:rsid w:val="00344E0D"/>
    <w:rsid w:val="00344E54"/>
    <w:rsid w:val="00345022"/>
    <w:rsid w:val="003452B9"/>
    <w:rsid w:val="00345717"/>
    <w:rsid w:val="00345811"/>
    <w:rsid w:val="00345909"/>
    <w:rsid w:val="00345915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9FC"/>
    <w:rsid w:val="00346D15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E9"/>
    <w:rsid w:val="00347D51"/>
    <w:rsid w:val="00347E91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6"/>
    <w:rsid w:val="003514FE"/>
    <w:rsid w:val="00351653"/>
    <w:rsid w:val="00351770"/>
    <w:rsid w:val="003519D7"/>
    <w:rsid w:val="00351A19"/>
    <w:rsid w:val="00351C50"/>
    <w:rsid w:val="00351FF3"/>
    <w:rsid w:val="0035205A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780"/>
    <w:rsid w:val="00353782"/>
    <w:rsid w:val="0035384C"/>
    <w:rsid w:val="003538FD"/>
    <w:rsid w:val="0035391B"/>
    <w:rsid w:val="00353A52"/>
    <w:rsid w:val="00354097"/>
    <w:rsid w:val="003541C0"/>
    <w:rsid w:val="00354220"/>
    <w:rsid w:val="0035433F"/>
    <w:rsid w:val="00354407"/>
    <w:rsid w:val="003544F1"/>
    <w:rsid w:val="00354579"/>
    <w:rsid w:val="00354B61"/>
    <w:rsid w:val="00354FAD"/>
    <w:rsid w:val="003551D0"/>
    <w:rsid w:val="00355637"/>
    <w:rsid w:val="003556E4"/>
    <w:rsid w:val="00355771"/>
    <w:rsid w:val="003557DC"/>
    <w:rsid w:val="0035593B"/>
    <w:rsid w:val="00355A85"/>
    <w:rsid w:val="00355CFC"/>
    <w:rsid w:val="00355D71"/>
    <w:rsid w:val="00355DED"/>
    <w:rsid w:val="00355DF8"/>
    <w:rsid w:val="00355F56"/>
    <w:rsid w:val="00356000"/>
    <w:rsid w:val="00356252"/>
    <w:rsid w:val="003562D3"/>
    <w:rsid w:val="003565C7"/>
    <w:rsid w:val="00356821"/>
    <w:rsid w:val="003568B6"/>
    <w:rsid w:val="00356A25"/>
    <w:rsid w:val="00356BF8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829"/>
    <w:rsid w:val="003608BA"/>
    <w:rsid w:val="00360BB2"/>
    <w:rsid w:val="00360BE3"/>
    <w:rsid w:val="00361011"/>
    <w:rsid w:val="00361372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5B1"/>
    <w:rsid w:val="00362614"/>
    <w:rsid w:val="00362683"/>
    <w:rsid w:val="0036273F"/>
    <w:rsid w:val="0036279F"/>
    <w:rsid w:val="003629A9"/>
    <w:rsid w:val="00362DD8"/>
    <w:rsid w:val="0036313E"/>
    <w:rsid w:val="00363518"/>
    <w:rsid w:val="00363535"/>
    <w:rsid w:val="00363537"/>
    <w:rsid w:val="00363D32"/>
    <w:rsid w:val="00363D7D"/>
    <w:rsid w:val="00363EF2"/>
    <w:rsid w:val="0036410B"/>
    <w:rsid w:val="003641B1"/>
    <w:rsid w:val="00364215"/>
    <w:rsid w:val="00364348"/>
    <w:rsid w:val="00364621"/>
    <w:rsid w:val="0036492B"/>
    <w:rsid w:val="003649B1"/>
    <w:rsid w:val="00364E51"/>
    <w:rsid w:val="003650E4"/>
    <w:rsid w:val="00365231"/>
    <w:rsid w:val="003652F8"/>
    <w:rsid w:val="00365311"/>
    <w:rsid w:val="0036531D"/>
    <w:rsid w:val="003655FB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5FD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39E"/>
    <w:rsid w:val="00367979"/>
    <w:rsid w:val="00367AA5"/>
    <w:rsid w:val="00367C09"/>
    <w:rsid w:val="00367EDA"/>
    <w:rsid w:val="00367EDF"/>
    <w:rsid w:val="00370182"/>
    <w:rsid w:val="00370561"/>
    <w:rsid w:val="0037077B"/>
    <w:rsid w:val="00370857"/>
    <w:rsid w:val="00370A8E"/>
    <w:rsid w:val="00370BF2"/>
    <w:rsid w:val="00370CED"/>
    <w:rsid w:val="00370D20"/>
    <w:rsid w:val="00370E9A"/>
    <w:rsid w:val="00370F3D"/>
    <w:rsid w:val="00371357"/>
    <w:rsid w:val="003715D6"/>
    <w:rsid w:val="00371735"/>
    <w:rsid w:val="00371800"/>
    <w:rsid w:val="0037191D"/>
    <w:rsid w:val="003719EE"/>
    <w:rsid w:val="00371CE2"/>
    <w:rsid w:val="00372002"/>
    <w:rsid w:val="003723D0"/>
    <w:rsid w:val="0037258B"/>
    <w:rsid w:val="00372684"/>
    <w:rsid w:val="00372944"/>
    <w:rsid w:val="003729F6"/>
    <w:rsid w:val="00372BF3"/>
    <w:rsid w:val="00373029"/>
    <w:rsid w:val="0037303B"/>
    <w:rsid w:val="00373064"/>
    <w:rsid w:val="0037313F"/>
    <w:rsid w:val="0037340C"/>
    <w:rsid w:val="003736ED"/>
    <w:rsid w:val="00374327"/>
    <w:rsid w:val="00374662"/>
    <w:rsid w:val="003746AC"/>
    <w:rsid w:val="0037476F"/>
    <w:rsid w:val="00374AB4"/>
    <w:rsid w:val="00374C11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8E5"/>
    <w:rsid w:val="00375A52"/>
    <w:rsid w:val="00375D34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E9E"/>
    <w:rsid w:val="00380F06"/>
    <w:rsid w:val="0038105E"/>
    <w:rsid w:val="00381350"/>
    <w:rsid w:val="0038141B"/>
    <w:rsid w:val="003816A6"/>
    <w:rsid w:val="00381834"/>
    <w:rsid w:val="00381C7F"/>
    <w:rsid w:val="00381DA4"/>
    <w:rsid w:val="00381F82"/>
    <w:rsid w:val="00381FB1"/>
    <w:rsid w:val="00381FE9"/>
    <w:rsid w:val="0038201E"/>
    <w:rsid w:val="00382165"/>
    <w:rsid w:val="003826B4"/>
    <w:rsid w:val="003826DA"/>
    <w:rsid w:val="0038277D"/>
    <w:rsid w:val="00382AD8"/>
    <w:rsid w:val="00382D5C"/>
    <w:rsid w:val="00382DD9"/>
    <w:rsid w:val="0038322B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A92"/>
    <w:rsid w:val="00384C0A"/>
    <w:rsid w:val="00384C10"/>
    <w:rsid w:val="00384E71"/>
    <w:rsid w:val="00384F64"/>
    <w:rsid w:val="0038501F"/>
    <w:rsid w:val="00385432"/>
    <w:rsid w:val="00385959"/>
    <w:rsid w:val="00385A98"/>
    <w:rsid w:val="00385BAA"/>
    <w:rsid w:val="003860CE"/>
    <w:rsid w:val="003862C7"/>
    <w:rsid w:val="00386359"/>
    <w:rsid w:val="003864A4"/>
    <w:rsid w:val="00386613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87CFA"/>
    <w:rsid w:val="00390474"/>
    <w:rsid w:val="003904C2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20FF"/>
    <w:rsid w:val="00392631"/>
    <w:rsid w:val="003927C0"/>
    <w:rsid w:val="00392A3F"/>
    <w:rsid w:val="00392A52"/>
    <w:rsid w:val="00392B37"/>
    <w:rsid w:val="00392D12"/>
    <w:rsid w:val="00392E9D"/>
    <w:rsid w:val="00392F5F"/>
    <w:rsid w:val="0039318E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510E"/>
    <w:rsid w:val="00395265"/>
    <w:rsid w:val="00395AEF"/>
    <w:rsid w:val="0039675B"/>
    <w:rsid w:val="003968F9"/>
    <w:rsid w:val="00396A85"/>
    <w:rsid w:val="00396C69"/>
    <w:rsid w:val="00396C97"/>
    <w:rsid w:val="00396EC5"/>
    <w:rsid w:val="00397496"/>
    <w:rsid w:val="003976D1"/>
    <w:rsid w:val="0039795F"/>
    <w:rsid w:val="00397A31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13"/>
    <w:rsid w:val="003A0E6B"/>
    <w:rsid w:val="003A16B3"/>
    <w:rsid w:val="003A1C55"/>
    <w:rsid w:val="003A1C59"/>
    <w:rsid w:val="003A219B"/>
    <w:rsid w:val="003A2388"/>
    <w:rsid w:val="003A245A"/>
    <w:rsid w:val="003A2461"/>
    <w:rsid w:val="003A252C"/>
    <w:rsid w:val="003A2B2F"/>
    <w:rsid w:val="003A2BAA"/>
    <w:rsid w:val="003A2C9A"/>
    <w:rsid w:val="003A2E9C"/>
    <w:rsid w:val="003A3066"/>
    <w:rsid w:val="003A30BF"/>
    <w:rsid w:val="003A30D2"/>
    <w:rsid w:val="003A3120"/>
    <w:rsid w:val="003A33D9"/>
    <w:rsid w:val="003A3682"/>
    <w:rsid w:val="003A3C37"/>
    <w:rsid w:val="003A3EE6"/>
    <w:rsid w:val="003A43B1"/>
    <w:rsid w:val="003A458B"/>
    <w:rsid w:val="003A4953"/>
    <w:rsid w:val="003A4975"/>
    <w:rsid w:val="003A49C6"/>
    <w:rsid w:val="003A49FC"/>
    <w:rsid w:val="003A4ECC"/>
    <w:rsid w:val="003A4FB8"/>
    <w:rsid w:val="003A517B"/>
    <w:rsid w:val="003A51B8"/>
    <w:rsid w:val="003A52DF"/>
    <w:rsid w:val="003A5542"/>
    <w:rsid w:val="003A5AFA"/>
    <w:rsid w:val="003A5B94"/>
    <w:rsid w:val="003A5C46"/>
    <w:rsid w:val="003A5CD5"/>
    <w:rsid w:val="003A5EE0"/>
    <w:rsid w:val="003A601A"/>
    <w:rsid w:val="003A610C"/>
    <w:rsid w:val="003A62CE"/>
    <w:rsid w:val="003A62D9"/>
    <w:rsid w:val="003A6626"/>
    <w:rsid w:val="003A66C1"/>
    <w:rsid w:val="003A6D0F"/>
    <w:rsid w:val="003A6E1D"/>
    <w:rsid w:val="003A7544"/>
    <w:rsid w:val="003A75C6"/>
    <w:rsid w:val="003A7770"/>
    <w:rsid w:val="003A77D5"/>
    <w:rsid w:val="003A785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0C"/>
    <w:rsid w:val="003B162C"/>
    <w:rsid w:val="003B172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79A"/>
    <w:rsid w:val="003B3808"/>
    <w:rsid w:val="003B3A45"/>
    <w:rsid w:val="003B3F91"/>
    <w:rsid w:val="003B4062"/>
    <w:rsid w:val="003B4124"/>
    <w:rsid w:val="003B4190"/>
    <w:rsid w:val="003B427D"/>
    <w:rsid w:val="003B4663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F7"/>
    <w:rsid w:val="003B6966"/>
    <w:rsid w:val="003B6CAF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DAD"/>
    <w:rsid w:val="003C0034"/>
    <w:rsid w:val="003C00F8"/>
    <w:rsid w:val="003C0128"/>
    <w:rsid w:val="003C02D7"/>
    <w:rsid w:val="003C0492"/>
    <w:rsid w:val="003C0794"/>
    <w:rsid w:val="003C0961"/>
    <w:rsid w:val="003C0C17"/>
    <w:rsid w:val="003C0CE1"/>
    <w:rsid w:val="003C1155"/>
    <w:rsid w:val="003C11A0"/>
    <w:rsid w:val="003C11FE"/>
    <w:rsid w:val="003C13FB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F57"/>
    <w:rsid w:val="003C242A"/>
    <w:rsid w:val="003C242C"/>
    <w:rsid w:val="003C244A"/>
    <w:rsid w:val="003C245F"/>
    <w:rsid w:val="003C26BD"/>
    <w:rsid w:val="003C26F0"/>
    <w:rsid w:val="003C2AB8"/>
    <w:rsid w:val="003C2BE8"/>
    <w:rsid w:val="003C2CAF"/>
    <w:rsid w:val="003C2D1C"/>
    <w:rsid w:val="003C2DBD"/>
    <w:rsid w:val="003C307C"/>
    <w:rsid w:val="003C3378"/>
    <w:rsid w:val="003C3507"/>
    <w:rsid w:val="003C35D1"/>
    <w:rsid w:val="003C3791"/>
    <w:rsid w:val="003C3920"/>
    <w:rsid w:val="003C3981"/>
    <w:rsid w:val="003C3B50"/>
    <w:rsid w:val="003C3C0C"/>
    <w:rsid w:val="003C3CCA"/>
    <w:rsid w:val="003C4267"/>
    <w:rsid w:val="003C4386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509"/>
    <w:rsid w:val="003C652C"/>
    <w:rsid w:val="003C65AF"/>
    <w:rsid w:val="003C6673"/>
    <w:rsid w:val="003C69E5"/>
    <w:rsid w:val="003C6B56"/>
    <w:rsid w:val="003C7270"/>
    <w:rsid w:val="003C74DA"/>
    <w:rsid w:val="003C760F"/>
    <w:rsid w:val="003C7699"/>
    <w:rsid w:val="003C76F6"/>
    <w:rsid w:val="003C79D5"/>
    <w:rsid w:val="003D01B9"/>
    <w:rsid w:val="003D01F8"/>
    <w:rsid w:val="003D03EB"/>
    <w:rsid w:val="003D0539"/>
    <w:rsid w:val="003D05E3"/>
    <w:rsid w:val="003D0689"/>
    <w:rsid w:val="003D0737"/>
    <w:rsid w:val="003D0A1F"/>
    <w:rsid w:val="003D0A99"/>
    <w:rsid w:val="003D0DA2"/>
    <w:rsid w:val="003D0FFE"/>
    <w:rsid w:val="003D1170"/>
    <w:rsid w:val="003D1498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21AD"/>
    <w:rsid w:val="003D229A"/>
    <w:rsid w:val="003D2581"/>
    <w:rsid w:val="003D26B6"/>
    <w:rsid w:val="003D2938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C68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30"/>
    <w:rsid w:val="003D53C9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90D"/>
    <w:rsid w:val="003D6EF5"/>
    <w:rsid w:val="003D7090"/>
    <w:rsid w:val="003D74A8"/>
    <w:rsid w:val="003D7BC9"/>
    <w:rsid w:val="003D7D18"/>
    <w:rsid w:val="003E00F1"/>
    <w:rsid w:val="003E011B"/>
    <w:rsid w:val="003E02D4"/>
    <w:rsid w:val="003E0335"/>
    <w:rsid w:val="003E03A0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951"/>
    <w:rsid w:val="003E1A0B"/>
    <w:rsid w:val="003E1EF8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DB"/>
    <w:rsid w:val="003E31F3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891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60E0"/>
    <w:rsid w:val="003E627D"/>
    <w:rsid w:val="003E6417"/>
    <w:rsid w:val="003E6764"/>
    <w:rsid w:val="003E6955"/>
    <w:rsid w:val="003E697F"/>
    <w:rsid w:val="003E69F5"/>
    <w:rsid w:val="003E6C8C"/>
    <w:rsid w:val="003E6CB8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A0E"/>
    <w:rsid w:val="003F0AB7"/>
    <w:rsid w:val="003F0DBE"/>
    <w:rsid w:val="003F0ED6"/>
    <w:rsid w:val="003F0FE1"/>
    <w:rsid w:val="003F124C"/>
    <w:rsid w:val="003F1319"/>
    <w:rsid w:val="003F133B"/>
    <w:rsid w:val="003F13A7"/>
    <w:rsid w:val="003F1713"/>
    <w:rsid w:val="003F1AE8"/>
    <w:rsid w:val="003F1F94"/>
    <w:rsid w:val="003F22CD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6C2"/>
    <w:rsid w:val="003F479E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49E"/>
    <w:rsid w:val="003F550F"/>
    <w:rsid w:val="003F5708"/>
    <w:rsid w:val="003F5960"/>
    <w:rsid w:val="003F5F69"/>
    <w:rsid w:val="003F6106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A19"/>
    <w:rsid w:val="003F7D2D"/>
    <w:rsid w:val="003F7F4B"/>
    <w:rsid w:val="00400412"/>
    <w:rsid w:val="004004F4"/>
    <w:rsid w:val="004008E7"/>
    <w:rsid w:val="00400AFE"/>
    <w:rsid w:val="00400FC0"/>
    <w:rsid w:val="0040131C"/>
    <w:rsid w:val="0040139E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3092"/>
    <w:rsid w:val="00403139"/>
    <w:rsid w:val="00403158"/>
    <w:rsid w:val="00403465"/>
    <w:rsid w:val="00403839"/>
    <w:rsid w:val="00403858"/>
    <w:rsid w:val="0040397B"/>
    <w:rsid w:val="00403A60"/>
    <w:rsid w:val="00403F83"/>
    <w:rsid w:val="004040B9"/>
    <w:rsid w:val="004040C9"/>
    <w:rsid w:val="00404167"/>
    <w:rsid w:val="004041EC"/>
    <w:rsid w:val="00404299"/>
    <w:rsid w:val="004042FC"/>
    <w:rsid w:val="0040486E"/>
    <w:rsid w:val="00404A05"/>
    <w:rsid w:val="00404C43"/>
    <w:rsid w:val="00404D72"/>
    <w:rsid w:val="00404F60"/>
    <w:rsid w:val="004052A8"/>
    <w:rsid w:val="0040539F"/>
    <w:rsid w:val="00405462"/>
    <w:rsid w:val="00405513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C74"/>
    <w:rsid w:val="00407CD5"/>
    <w:rsid w:val="00407E56"/>
    <w:rsid w:val="004100B4"/>
    <w:rsid w:val="004102BC"/>
    <w:rsid w:val="004103DC"/>
    <w:rsid w:val="00410853"/>
    <w:rsid w:val="00410BED"/>
    <w:rsid w:val="00410CE3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2274"/>
    <w:rsid w:val="00412328"/>
    <w:rsid w:val="004124D5"/>
    <w:rsid w:val="004124E7"/>
    <w:rsid w:val="00412B18"/>
    <w:rsid w:val="00412B7C"/>
    <w:rsid w:val="00412E6D"/>
    <w:rsid w:val="00413098"/>
    <w:rsid w:val="004138D5"/>
    <w:rsid w:val="00413D36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6B6"/>
    <w:rsid w:val="00416890"/>
    <w:rsid w:val="00416A97"/>
    <w:rsid w:val="00416DF3"/>
    <w:rsid w:val="00416EF7"/>
    <w:rsid w:val="00417411"/>
    <w:rsid w:val="0041742F"/>
    <w:rsid w:val="00417E80"/>
    <w:rsid w:val="00417F26"/>
    <w:rsid w:val="0042124F"/>
    <w:rsid w:val="0042172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6D9"/>
    <w:rsid w:val="0042270E"/>
    <w:rsid w:val="004227A6"/>
    <w:rsid w:val="004228B0"/>
    <w:rsid w:val="00422C18"/>
    <w:rsid w:val="00422CB0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4207"/>
    <w:rsid w:val="00424691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327"/>
    <w:rsid w:val="00427398"/>
    <w:rsid w:val="004273BB"/>
    <w:rsid w:val="00427407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711"/>
    <w:rsid w:val="0043082B"/>
    <w:rsid w:val="00430840"/>
    <w:rsid w:val="0043090E"/>
    <w:rsid w:val="00430BD6"/>
    <w:rsid w:val="00430C60"/>
    <w:rsid w:val="00430F5D"/>
    <w:rsid w:val="0043102C"/>
    <w:rsid w:val="00431211"/>
    <w:rsid w:val="00431304"/>
    <w:rsid w:val="00431325"/>
    <w:rsid w:val="004313CF"/>
    <w:rsid w:val="00431812"/>
    <w:rsid w:val="004318A2"/>
    <w:rsid w:val="00431A6C"/>
    <w:rsid w:val="00431F50"/>
    <w:rsid w:val="0043202B"/>
    <w:rsid w:val="0043256B"/>
    <w:rsid w:val="00432685"/>
    <w:rsid w:val="004327DB"/>
    <w:rsid w:val="00432975"/>
    <w:rsid w:val="00432AC9"/>
    <w:rsid w:val="00432C9B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DD5"/>
    <w:rsid w:val="00433E19"/>
    <w:rsid w:val="00433FB7"/>
    <w:rsid w:val="004340CD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A08"/>
    <w:rsid w:val="00435F5A"/>
    <w:rsid w:val="00436172"/>
    <w:rsid w:val="0043668F"/>
    <w:rsid w:val="00436C1A"/>
    <w:rsid w:val="00436E06"/>
    <w:rsid w:val="0043709E"/>
    <w:rsid w:val="004370E4"/>
    <w:rsid w:val="004371F5"/>
    <w:rsid w:val="004373D1"/>
    <w:rsid w:val="00437568"/>
    <w:rsid w:val="0043756B"/>
    <w:rsid w:val="0043795D"/>
    <w:rsid w:val="004379E9"/>
    <w:rsid w:val="00437A1E"/>
    <w:rsid w:val="00437D3E"/>
    <w:rsid w:val="00437E22"/>
    <w:rsid w:val="00440568"/>
    <w:rsid w:val="0044065B"/>
    <w:rsid w:val="00440864"/>
    <w:rsid w:val="004409CD"/>
    <w:rsid w:val="00440BBF"/>
    <w:rsid w:val="00440C09"/>
    <w:rsid w:val="00440C3B"/>
    <w:rsid w:val="00440C52"/>
    <w:rsid w:val="00440EFC"/>
    <w:rsid w:val="00441126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6B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41B"/>
    <w:rsid w:val="004467F1"/>
    <w:rsid w:val="004469F5"/>
    <w:rsid w:val="00446CD5"/>
    <w:rsid w:val="00446D55"/>
    <w:rsid w:val="00446E19"/>
    <w:rsid w:val="00447007"/>
    <w:rsid w:val="00447051"/>
    <w:rsid w:val="004470E2"/>
    <w:rsid w:val="0044730B"/>
    <w:rsid w:val="00447388"/>
    <w:rsid w:val="0044747B"/>
    <w:rsid w:val="00447612"/>
    <w:rsid w:val="00447843"/>
    <w:rsid w:val="0044799E"/>
    <w:rsid w:val="00447B45"/>
    <w:rsid w:val="00447CA5"/>
    <w:rsid w:val="00447E08"/>
    <w:rsid w:val="004500FC"/>
    <w:rsid w:val="00450261"/>
    <w:rsid w:val="004502AC"/>
    <w:rsid w:val="0045042D"/>
    <w:rsid w:val="0045057B"/>
    <w:rsid w:val="00450CCE"/>
    <w:rsid w:val="00450F54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B39"/>
    <w:rsid w:val="00453F19"/>
    <w:rsid w:val="00453F89"/>
    <w:rsid w:val="00454107"/>
    <w:rsid w:val="0045421F"/>
    <w:rsid w:val="00454300"/>
    <w:rsid w:val="00454847"/>
    <w:rsid w:val="00454A63"/>
    <w:rsid w:val="00454A74"/>
    <w:rsid w:val="00454E8D"/>
    <w:rsid w:val="004550D3"/>
    <w:rsid w:val="00455148"/>
    <w:rsid w:val="0045516D"/>
    <w:rsid w:val="004551DF"/>
    <w:rsid w:val="0045528B"/>
    <w:rsid w:val="00455421"/>
    <w:rsid w:val="00455451"/>
    <w:rsid w:val="00455554"/>
    <w:rsid w:val="004557EA"/>
    <w:rsid w:val="004558CA"/>
    <w:rsid w:val="00455A40"/>
    <w:rsid w:val="00455AE3"/>
    <w:rsid w:val="004562A2"/>
    <w:rsid w:val="00456422"/>
    <w:rsid w:val="0045652D"/>
    <w:rsid w:val="0045653F"/>
    <w:rsid w:val="004565B7"/>
    <w:rsid w:val="00456F57"/>
    <w:rsid w:val="00457110"/>
    <w:rsid w:val="00457227"/>
    <w:rsid w:val="00457586"/>
    <w:rsid w:val="0045759D"/>
    <w:rsid w:val="004576F3"/>
    <w:rsid w:val="004577CB"/>
    <w:rsid w:val="00457AFC"/>
    <w:rsid w:val="00457BD3"/>
    <w:rsid w:val="00457E1C"/>
    <w:rsid w:val="00457EB3"/>
    <w:rsid w:val="00457ECC"/>
    <w:rsid w:val="00457FE8"/>
    <w:rsid w:val="00460034"/>
    <w:rsid w:val="00460049"/>
    <w:rsid w:val="004604EC"/>
    <w:rsid w:val="0046054B"/>
    <w:rsid w:val="0046065D"/>
    <w:rsid w:val="00460841"/>
    <w:rsid w:val="004609B0"/>
    <w:rsid w:val="00460F66"/>
    <w:rsid w:val="004610A8"/>
    <w:rsid w:val="0046151D"/>
    <w:rsid w:val="00461743"/>
    <w:rsid w:val="004619E3"/>
    <w:rsid w:val="00461CCB"/>
    <w:rsid w:val="00461D9B"/>
    <w:rsid w:val="00462472"/>
    <w:rsid w:val="00462650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46"/>
    <w:rsid w:val="0046398B"/>
    <w:rsid w:val="00463A33"/>
    <w:rsid w:val="00463B22"/>
    <w:rsid w:val="00463DC0"/>
    <w:rsid w:val="00464A25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A3"/>
    <w:rsid w:val="00466A29"/>
    <w:rsid w:val="00466BD2"/>
    <w:rsid w:val="00466CEF"/>
    <w:rsid w:val="00466D9D"/>
    <w:rsid w:val="00466F12"/>
    <w:rsid w:val="00466F14"/>
    <w:rsid w:val="0046700D"/>
    <w:rsid w:val="00467029"/>
    <w:rsid w:val="0046738C"/>
    <w:rsid w:val="004673E6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98A"/>
    <w:rsid w:val="004709E1"/>
    <w:rsid w:val="00470B6B"/>
    <w:rsid w:val="00470E0A"/>
    <w:rsid w:val="00471061"/>
    <w:rsid w:val="0047113B"/>
    <w:rsid w:val="00471169"/>
    <w:rsid w:val="004711CB"/>
    <w:rsid w:val="004712BE"/>
    <w:rsid w:val="0047142E"/>
    <w:rsid w:val="0047155C"/>
    <w:rsid w:val="004716BE"/>
    <w:rsid w:val="00471714"/>
    <w:rsid w:val="004717E3"/>
    <w:rsid w:val="00471864"/>
    <w:rsid w:val="00471F6E"/>
    <w:rsid w:val="00471FD3"/>
    <w:rsid w:val="00472776"/>
    <w:rsid w:val="004727C6"/>
    <w:rsid w:val="00472808"/>
    <w:rsid w:val="00472946"/>
    <w:rsid w:val="00472A2B"/>
    <w:rsid w:val="00472E3C"/>
    <w:rsid w:val="0047309D"/>
    <w:rsid w:val="004730D4"/>
    <w:rsid w:val="0047322D"/>
    <w:rsid w:val="004738F6"/>
    <w:rsid w:val="00473E7A"/>
    <w:rsid w:val="00474069"/>
    <w:rsid w:val="0047410D"/>
    <w:rsid w:val="0047416B"/>
    <w:rsid w:val="004745C8"/>
    <w:rsid w:val="0047477B"/>
    <w:rsid w:val="0047485D"/>
    <w:rsid w:val="00474881"/>
    <w:rsid w:val="00474A21"/>
    <w:rsid w:val="00474B5F"/>
    <w:rsid w:val="00474B89"/>
    <w:rsid w:val="00474D08"/>
    <w:rsid w:val="00474D21"/>
    <w:rsid w:val="00474F67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60D0"/>
    <w:rsid w:val="00476398"/>
    <w:rsid w:val="00476423"/>
    <w:rsid w:val="00476A49"/>
    <w:rsid w:val="00476A60"/>
    <w:rsid w:val="00476D31"/>
    <w:rsid w:val="00476E1C"/>
    <w:rsid w:val="00477398"/>
    <w:rsid w:val="00477693"/>
    <w:rsid w:val="004778D3"/>
    <w:rsid w:val="00477C2E"/>
    <w:rsid w:val="00477C6E"/>
    <w:rsid w:val="00477D7D"/>
    <w:rsid w:val="00477EF0"/>
    <w:rsid w:val="004807AA"/>
    <w:rsid w:val="00480890"/>
    <w:rsid w:val="004808E2"/>
    <w:rsid w:val="00480AB8"/>
    <w:rsid w:val="00480AE1"/>
    <w:rsid w:val="00480C37"/>
    <w:rsid w:val="00480DAD"/>
    <w:rsid w:val="00480F3A"/>
    <w:rsid w:val="00480F53"/>
    <w:rsid w:val="00480FE7"/>
    <w:rsid w:val="004810BB"/>
    <w:rsid w:val="00481250"/>
    <w:rsid w:val="00481274"/>
    <w:rsid w:val="00481375"/>
    <w:rsid w:val="00481773"/>
    <w:rsid w:val="004819F3"/>
    <w:rsid w:val="00481D22"/>
    <w:rsid w:val="00481FFB"/>
    <w:rsid w:val="004825C5"/>
    <w:rsid w:val="00482942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36E"/>
    <w:rsid w:val="0048470D"/>
    <w:rsid w:val="0048473C"/>
    <w:rsid w:val="00484A02"/>
    <w:rsid w:val="00484BA0"/>
    <w:rsid w:val="00484BBF"/>
    <w:rsid w:val="00484F15"/>
    <w:rsid w:val="00484F5B"/>
    <w:rsid w:val="004851B9"/>
    <w:rsid w:val="00485234"/>
    <w:rsid w:val="00485312"/>
    <w:rsid w:val="004853EE"/>
    <w:rsid w:val="00485599"/>
    <w:rsid w:val="004855C9"/>
    <w:rsid w:val="0048568C"/>
    <w:rsid w:val="0048593D"/>
    <w:rsid w:val="004860C0"/>
    <w:rsid w:val="0048610C"/>
    <w:rsid w:val="004863A0"/>
    <w:rsid w:val="004866FF"/>
    <w:rsid w:val="00486747"/>
    <w:rsid w:val="004867F8"/>
    <w:rsid w:val="00486C3A"/>
    <w:rsid w:val="00486CEF"/>
    <w:rsid w:val="00486DAA"/>
    <w:rsid w:val="004870D9"/>
    <w:rsid w:val="0048752D"/>
    <w:rsid w:val="0048779E"/>
    <w:rsid w:val="004878DB"/>
    <w:rsid w:val="00487ABC"/>
    <w:rsid w:val="00487F3C"/>
    <w:rsid w:val="004900D0"/>
    <w:rsid w:val="0049091F"/>
    <w:rsid w:val="00491045"/>
    <w:rsid w:val="00491276"/>
    <w:rsid w:val="004913A4"/>
    <w:rsid w:val="004915E5"/>
    <w:rsid w:val="00491824"/>
    <w:rsid w:val="004918A2"/>
    <w:rsid w:val="00491A7A"/>
    <w:rsid w:val="00491B3E"/>
    <w:rsid w:val="00491B82"/>
    <w:rsid w:val="00491B8D"/>
    <w:rsid w:val="00491BE1"/>
    <w:rsid w:val="00491CEF"/>
    <w:rsid w:val="0049217A"/>
    <w:rsid w:val="00492247"/>
    <w:rsid w:val="00492280"/>
    <w:rsid w:val="004923FD"/>
    <w:rsid w:val="00492509"/>
    <w:rsid w:val="00492A6C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36C"/>
    <w:rsid w:val="004954B4"/>
    <w:rsid w:val="0049558A"/>
    <w:rsid w:val="00495625"/>
    <w:rsid w:val="0049598F"/>
    <w:rsid w:val="00495B19"/>
    <w:rsid w:val="00495FEF"/>
    <w:rsid w:val="00496034"/>
    <w:rsid w:val="0049603A"/>
    <w:rsid w:val="00496068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C7A"/>
    <w:rsid w:val="00496F11"/>
    <w:rsid w:val="004973B7"/>
    <w:rsid w:val="0049749E"/>
    <w:rsid w:val="004975F5"/>
    <w:rsid w:val="00497721"/>
    <w:rsid w:val="004978A3"/>
    <w:rsid w:val="00497A97"/>
    <w:rsid w:val="00497BD5"/>
    <w:rsid w:val="00497DF4"/>
    <w:rsid w:val="00497EF1"/>
    <w:rsid w:val="00497F23"/>
    <w:rsid w:val="004A0021"/>
    <w:rsid w:val="004A0054"/>
    <w:rsid w:val="004A0110"/>
    <w:rsid w:val="004A0413"/>
    <w:rsid w:val="004A0419"/>
    <w:rsid w:val="004A07B6"/>
    <w:rsid w:val="004A0A2A"/>
    <w:rsid w:val="004A0B5A"/>
    <w:rsid w:val="004A0B86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1B"/>
    <w:rsid w:val="004A1B4E"/>
    <w:rsid w:val="004A1B60"/>
    <w:rsid w:val="004A2069"/>
    <w:rsid w:val="004A2175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27"/>
    <w:rsid w:val="004A35FE"/>
    <w:rsid w:val="004A3895"/>
    <w:rsid w:val="004A3A26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89E"/>
    <w:rsid w:val="004A59C0"/>
    <w:rsid w:val="004A5A58"/>
    <w:rsid w:val="004A5AE5"/>
    <w:rsid w:val="004A5BE9"/>
    <w:rsid w:val="004A5DDE"/>
    <w:rsid w:val="004A63A2"/>
    <w:rsid w:val="004A64E8"/>
    <w:rsid w:val="004A6A14"/>
    <w:rsid w:val="004A6FB6"/>
    <w:rsid w:val="004A7437"/>
    <w:rsid w:val="004A78D3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CEA"/>
    <w:rsid w:val="004B0E66"/>
    <w:rsid w:val="004B118E"/>
    <w:rsid w:val="004B1318"/>
    <w:rsid w:val="004B1356"/>
    <w:rsid w:val="004B15D7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5C6"/>
    <w:rsid w:val="004B28A0"/>
    <w:rsid w:val="004B2AC0"/>
    <w:rsid w:val="004B2B74"/>
    <w:rsid w:val="004B2C8C"/>
    <w:rsid w:val="004B3197"/>
    <w:rsid w:val="004B3282"/>
    <w:rsid w:val="004B3403"/>
    <w:rsid w:val="004B3662"/>
    <w:rsid w:val="004B3A75"/>
    <w:rsid w:val="004B3AA4"/>
    <w:rsid w:val="004B3C0B"/>
    <w:rsid w:val="004B3E82"/>
    <w:rsid w:val="004B4068"/>
    <w:rsid w:val="004B4428"/>
    <w:rsid w:val="004B46C7"/>
    <w:rsid w:val="004B4869"/>
    <w:rsid w:val="004B4892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9"/>
    <w:rsid w:val="004B66CF"/>
    <w:rsid w:val="004B695E"/>
    <w:rsid w:val="004B6D2A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51"/>
    <w:rsid w:val="004C0638"/>
    <w:rsid w:val="004C0990"/>
    <w:rsid w:val="004C09CE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1F0"/>
    <w:rsid w:val="004C3947"/>
    <w:rsid w:val="004C3A24"/>
    <w:rsid w:val="004C3B9D"/>
    <w:rsid w:val="004C4357"/>
    <w:rsid w:val="004C4642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E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8A4"/>
    <w:rsid w:val="004C7BD4"/>
    <w:rsid w:val="004C7C2C"/>
    <w:rsid w:val="004C7C91"/>
    <w:rsid w:val="004C7EF0"/>
    <w:rsid w:val="004D008D"/>
    <w:rsid w:val="004D00C3"/>
    <w:rsid w:val="004D04D1"/>
    <w:rsid w:val="004D04F7"/>
    <w:rsid w:val="004D0A84"/>
    <w:rsid w:val="004D0B56"/>
    <w:rsid w:val="004D0BA0"/>
    <w:rsid w:val="004D0E3A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5C"/>
    <w:rsid w:val="004D22C8"/>
    <w:rsid w:val="004D2582"/>
    <w:rsid w:val="004D27E7"/>
    <w:rsid w:val="004D28C9"/>
    <w:rsid w:val="004D28FB"/>
    <w:rsid w:val="004D2A6C"/>
    <w:rsid w:val="004D2E2D"/>
    <w:rsid w:val="004D32A7"/>
    <w:rsid w:val="004D336C"/>
    <w:rsid w:val="004D33BB"/>
    <w:rsid w:val="004D39E5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22E"/>
    <w:rsid w:val="004D57BA"/>
    <w:rsid w:val="004D57F4"/>
    <w:rsid w:val="004D5DC2"/>
    <w:rsid w:val="004D5FED"/>
    <w:rsid w:val="004D6442"/>
    <w:rsid w:val="004D6528"/>
    <w:rsid w:val="004D66DB"/>
    <w:rsid w:val="004D68C3"/>
    <w:rsid w:val="004D6ABB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A43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B27"/>
    <w:rsid w:val="004E2DCB"/>
    <w:rsid w:val="004E2DF7"/>
    <w:rsid w:val="004E2F90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555"/>
    <w:rsid w:val="004E468D"/>
    <w:rsid w:val="004E4726"/>
    <w:rsid w:val="004E499A"/>
    <w:rsid w:val="004E4A2A"/>
    <w:rsid w:val="004E4E26"/>
    <w:rsid w:val="004E546E"/>
    <w:rsid w:val="004E556C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3A8"/>
    <w:rsid w:val="004E6419"/>
    <w:rsid w:val="004E6720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810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D8"/>
    <w:rsid w:val="004F0976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AC0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BA6"/>
    <w:rsid w:val="004F2C83"/>
    <w:rsid w:val="004F2EDB"/>
    <w:rsid w:val="004F39A9"/>
    <w:rsid w:val="004F39F8"/>
    <w:rsid w:val="004F3A04"/>
    <w:rsid w:val="004F3A2A"/>
    <w:rsid w:val="004F3A54"/>
    <w:rsid w:val="004F3DA0"/>
    <w:rsid w:val="004F44DC"/>
    <w:rsid w:val="004F4569"/>
    <w:rsid w:val="004F45CA"/>
    <w:rsid w:val="004F473F"/>
    <w:rsid w:val="004F4913"/>
    <w:rsid w:val="004F4B59"/>
    <w:rsid w:val="004F4BC6"/>
    <w:rsid w:val="004F4C65"/>
    <w:rsid w:val="004F4F2D"/>
    <w:rsid w:val="004F51DD"/>
    <w:rsid w:val="004F5215"/>
    <w:rsid w:val="004F5216"/>
    <w:rsid w:val="004F5433"/>
    <w:rsid w:val="004F55E4"/>
    <w:rsid w:val="004F563B"/>
    <w:rsid w:val="004F5C4F"/>
    <w:rsid w:val="004F5CA4"/>
    <w:rsid w:val="004F5CEE"/>
    <w:rsid w:val="004F5D2F"/>
    <w:rsid w:val="004F61EC"/>
    <w:rsid w:val="004F63E4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75"/>
    <w:rsid w:val="00500247"/>
    <w:rsid w:val="005002B9"/>
    <w:rsid w:val="0050032E"/>
    <w:rsid w:val="0050045D"/>
    <w:rsid w:val="005004FE"/>
    <w:rsid w:val="00500C42"/>
    <w:rsid w:val="005011E3"/>
    <w:rsid w:val="005018F6"/>
    <w:rsid w:val="0050197A"/>
    <w:rsid w:val="00501D3A"/>
    <w:rsid w:val="00501E23"/>
    <w:rsid w:val="005027F1"/>
    <w:rsid w:val="00502B85"/>
    <w:rsid w:val="00502BAC"/>
    <w:rsid w:val="00502CA0"/>
    <w:rsid w:val="00502D2E"/>
    <w:rsid w:val="00502ED5"/>
    <w:rsid w:val="00502F64"/>
    <w:rsid w:val="00502FA8"/>
    <w:rsid w:val="005032A3"/>
    <w:rsid w:val="0050346D"/>
    <w:rsid w:val="005035C5"/>
    <w:rsid w:val="0050367E"/>
    <w:rsid w:val="005038A5"/>
    <w:rsid w:val="00503D30"/>
    <w:rsid w:val="00503D54"/>
    <w:rsid w:val="00503F22"/>
    <w:rsid w:val="00504167"/>
    <w:rsid w:val="0050422F"/>
    <w:rsid w:val="00504517"/>
    <w:rsid w:val="0050475B"/>
    <w:rsid w:val="0050490A"/>
    <w:rsid w:val="00504AFA"/>
    <w:rsid w:val="00504E4C"/>
    <w:rsid w:val="005051AA"/>
    <w:rsid w:val="00505250"/>
    <w:rsid w:val="00505266"/>
    <w:rsid w:val="0050537B"/>
    <w:rsid w:val="00505383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6DA"/>
    <w:rsid w:val="00506707"/>
    <w:rsid w:val="005067BE"/>
    <w:rsid w:val="005067CB"/>
    <w:rsid w:val="00506BB4"/>
    <w:rsid w:val="00506C92"/>
    <w:rsid w:val="00506FFF"/>
    <w:rsid w:val="0050703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B3"/>
    <w:rsid w:val="00510722"/>
    <w:rsid w:val="0051072B"/>
    <w:rsid w:val="00510A2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6C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A5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699"/>
    <w:rsid w:val="005149B3"/>
    <w:rsid w:val="00514AE5"/>
    <w:rsid w:val="00514B35"/>
    <w:rsid w:val="00514BC5"/>
    <w:rsid w:val="00514C31"/>
    <w:rsid w:val="005150DD"/>
    <w:rsid w:val="00515104"/>
    <w:rsid w:val="00515380"/>
    <w:rsid w:val="0051582C"/>
    <w:rsid w:val="00515AA7"/>
    <w:rsid w:val="00515AFE"/>
    <w:rsid w:val="00515E21"/>
    <w:rsid w:val="005161D4"/>
    <w:rsid w:val="00516279"/>
    <w:rsid w:val="005162D2"/>
    <w:rsid w:val="005168AA"/>
    <w:rsid w:val="00516AC3"/>
    <w:rsid w:val="00516AED"/>
    <w:rsid w:val="00516BE4"/>
    <w:rsid w:val="00516D4A"/>
    <w:rsid w:val="00516D85"/>
    <w:rsid w:val="00516F1D"/>
    <w:rsid w:val="00516F71"/>
    <w:rsid w:val="005171FC"/>
    <w:rsid w:val="005173B9"/>
    <w:rsid w:val="005174BB"/>
    <w:rsid w:val="00517521"/>
    <w:rsid w:val="005175C9"/>
    <w:rsid w:val="00517A67"/>
    <w:rsid w:val="00517C90"/>
    <w:rsid w:val="005203AA"/>
    <w:rsid w:val="00520863"/>
    <w:rsid w:val="005208F2"/>
    <w:rsid w:val="00520B00"/>
    <w:rsid w:val="00520BB6"/>
    <w:rsid w:val="00520BEF"/>
    <w:rsid w:val="00520D80"/>
    <w:rsid w:val="00520EA3"/>
    <w:rsid w:val="00520F92"/>
    <w:rsid w:val="0052136F"/>
    <w:rsid w:val="005213E6"/>
    <w:rsid w:val="00521517"/>
    <w:rsid w:val="00521575"/>
    <w:rsid w:val="00521E6A"/>
    <w:rsid w:val="00522051"/>
    <w:rsid w:val="005222E9"/>
    <w:rsid w:val="005226F7"/>
    <w:rsid w:val="005226FB"/>
    <w:rsid w:val="0052286B"/>
    <w:rsid w:val="0052287F"/>
    <w:rsid w:val="00522940"/>
    <w:rsid w:val="00522C6C"/>
    <w:rsid w:val="0052310C"/>
    <w:rsid w:val="0052324C"/>
    <w:rsid w:val="00523423"/>
    <w:rsid w:val="00523A24"/>
    <w:rsid w:val="00523B2A"/>
    <w:rsid w:val="00523BCA"/>
    <w:rsid w:val="00523E22"/>
    <w:rsid w:val="00524043"/>
    <w:rsid w:val="00524200"/>
    <w:rsid w:val="0052440D"/>
    <w:rsid w:val="00524632"/>
    <w:rsid w:val="005246D6"/>
    <w:rsid w:val="00524742"/>
    <w:rsid w:val="0052486E"/>
    <w:rsid w:val="00524CBD"/>
    <w:rsid w:val="00524D24"/>
    <w:rsid w:val="00524F57"/>
    <w:rsid w:val="00524F94"/>
    <w:rsid w:val="00525025"/>
    <w:rsid w:val="00525038"/>
    <w:rsid w:val="00525062"/>
    <w:rsid w:val="0052525F"/>
    <w:rsid w:val="00525405"/>
    <w:rsid w:val="00525780"/>
    <w:rsid w:val="0052590A"/>
    <w:rsid w:val="005259BC"/>
    <w:rsid w:val="00525BD4"/>
    <w:rsid w:val="00525C86"/>
    <w:rsid w:val="00525C99"/>
    <w:rsid w:val="00525CDD"/>
    <w:rsid w:val="00525D4A"/>
    <w:rsid w:val="00525DE3"/>
    <w:rsid w:val="0052614B"/>
    <w:rsid w:val="005261BE"/>
    <w:rsid w:val="00526544"/>
    <w:rsid w:val="005267E9"/>
    <w:rsid w:val="005269BC"/>
    <w:rsid w:val="00526AB1"/>
    <w:rsid w:val="0052740B"/>
    <w:rsid w:val="005275F2"/>
    <w:rsid w:val="005277A2"/>
    <w:rsid w:val="00527A52"/>
    <w:rsid w:val="00527D55"/>
    <w:rsid w:val="00527D7C"/>
    <w:rsid w:val="005304CF"/>
    <w:rsid w:val="00530717"/>
    <w:rsid w:val="00530D9E"/>
    <w:rsid w:val="00531478"/>
    <w:rsid w:val="00531671"/>
    <w:rsid w:val="005318C3"/>
    <w:rsid w:val="0053199D"/>
    <w:rsid w:val="00531E5B"/>
    <w:rsid w:val="005321FC"/>
    <w:rsid w:val="00532276"/>
    <w:rsid w:val="005324E1"/>
    <w:rsid w:val="0053271F"/>
    <w:rsid w:val="00532815"/>
    <w:rsid w:val="00532872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412E"/>
    <w:rsid w:val="005341EF"/>
    <w:rsid w:val="00534299"/>
    <w:rsid w:val="00534558"/>
    <w:rsid w:val="0053469A"/>
    <w:rsid w:val="00534C56"/>
    <w:rsid w:val="00534D4D"/>
    <w:rsid w:val="00534E0B"/>
    <w:rsid w:val="00534EC4"/>
    <w:rsid w:val="005353D7"/>
    <w:rsid w:val="00535722"/>
    <w:rsid w:val="00535A1B"/>
    <w:rsid w:val="00535A33"/>
    <w:rsid w:val="00535D94"/>
    <w:rsid w:val="00535DE1"/>
    <w:rsid w:val="00535FB1"/>
    <w:rsid w:val="0053612E"/>
    <w:rsid w:val="00536392"/>
    <w:rsid w:val="005367F4"/>
    <w:rsid w:val="0053680F"/>
    <w:rsid w:val="00536946"/>
    <w:rsid w:val="005369FF"/>
    <w:rsid w:val="00536A00"/>
    <w:rsid w:val="00536EB3"/>
    <w:rsid w:val="005370EA"/>
    <w:rsid w:val="00537199"/>
    <w:rsid w:val="005373EF"/>
    <w:rsid w:val="0053798F"/>
    <w:rsid w:val="00537A54"/>
    <w:rsid w:val="00537A63"/>
    <w:rsid w:val="00537A6B"/>
    <w:rsid w:val="005403B8"/>
    <w:rsid w:val="00540491"/>
    <w:rsid w:val="00540620"/>
    <w:rsid w:val="0054082E"/>
    <w:rsid w:val="005408F0"/>
    <w:rsid w:val="00540B63"/>
    <w:rsid w:val="00540E8D"/>
    <w:rsid w:val="00540F83"/>
    <w:rsid w:val="0054105E"/>
    <w:rsid w:val="0054134C"/>
    <w:rsid w:val="00541419"/>
    <w:rsid w:val="00541520"/>
    <w:rsid w:val="005415A4"/>
    <w:rsid w:val="00541F29"/>
    <w:rsid w:val="00541F96"/>
    <w:rsid w:val="00542221"/>
    <w:rsid w:val="005423F8"/>
    <w:rsid w:val="00542710"/>
    <w:rsid w:val="005428E0"/>
    <w:rsid w:val="00542942"/>
    <w:rsid w:val="00542B96"/>
    <w:rsid w:val="00542EA0"/>
    <w:rsid w:val="00542FC7"/>
    <w:rsid w:val="00542FF0"/>
    <w:rsid w:val="00543044"/>
    <w:rsid w:val="00543B61"/>
    <w:rsid w:val="00543C6F"/>
    <w:rsid w:val="00543CD1"/>
    <w:rsid w:val="00543CFB"/>
    <w:rsid w:val="00543D82"/>
    <w:rsid w:val="00543DAB"/>
    <w:rsid w:val="00543E6A"/>
    <w:rsid w:val="00544228"/>
    <w:rsid w:val="005449AD"/>
    <w:rsid w:val="00544A8D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926"/>
    <w:rsid w:val="00545E4F"/>
    <w:rsid w:val="00545E8F"/>
    <w:rsid w:val="005460D7"/>
    <w:rsid w:val="005460D9"/>
    <w:rsid w:val="005461BE"/>
    <w:rsid w:val="005462AE"/>
    <w:rsid w:val="00546472"/>
    <w:rsid w:val="005469D2"/>
    <w:rsid w:val="00546A7A"/>
    <w:rsid w:val="00546B01"/>
    <w:rsid w:val="00546E10"/>
    <w:rsid w:val="00546EF2"/>
    <w:rsid w:val="00546F04"/>
    <w:rsid w:val="00546FA6"/>
    <w:rsid w:val="005473C3"/>
    <w:rsid w:val="0054744A"/>
    <w:rsid w:val="005474BE"/>
    <w:rsid w:val="00547796"/>
    <w:rsid w:val="00547A35"/>
    <w:rsid w:val="00547AC7"/>
    <w:rsid w:val="00547ACE"/>
    <w:rsid w:val="0055008A"/>
    <w:rsid w:val="00550189"/>
    <w:rsid w:val="0055048B"/>
    <w:rsid w:val="0055049F"/>
    <w:rsid w:val="005504AB"/>
    <w:rsid w:val="00550534"/>
    <w:rsid w:val="00550637"/>
    <w:rsid w:val="0055068B"/>
    <w:rsid w:val="0055097E"/>
    <w:rsid w:val="00550B1E"/>
    <w:rsid w:val="00550CBB"/>
    <w:rsid w:val="00550DBA"/>
    <w:rsid w:val="00550DCB"/>
    <w:rsid w:val="00550EE8"/>
    <w:rsid w:val="00550EFB"/>
    <w:rsid w:val="0055119D"/>
    <w:rsid w:val="00551275"/>
    <w:rsid w:val="00551380"/>
    <w:rsid w:val="0055158D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FCE"/>
    <w:rsid w:val="0055300C"/>
    <w:rsid w:val="00553019"/>
    <w:rsid w:val="005530BD"/>
    <w:rsid w:val="005530CE"/>
    <w:rsid w:val="005536D5"/>
    <w:rsid w:val="00553D84"/>
    <w:rsid w:val="005546A3"/>
    <w:rsid w:val="005547D3"/>
    <w:rsid w:val="005548E8"/>
    <w:rsid w:val="00554974"/>
    <w:rsid w:val="00554B23"/>
    <w:rsid w:val="00554D54"/>
    <w:rsid w:val="00554EA8"/>
    <w:rsid w:val="0055532C"/>
    <w:rsid w:val="005556AB"/>
    <w:rsid w:val="00555882"/>
    <w:rsid w:val="00555AA5"/>
    <w:rsid w:val="00555ACA"/>
    <w:rsid w:val="00555B8B"/>
    <w:rsid w:val="00555B9A"/>
    <w:rsid w:val="00555D17"/>
    <w:rsid w:val="00555DCE"/>
    <w:rsid w:val="00555E13"/>
    <w:rsid w:val="00556317"/>
    <w:rsid w:val="0055665D"/>
    <w:rsid w:val="0055690E"/>
    <w:rsid w:val="0055695A"/>
    <w:rsid w:val="005569D2"/>
    <w:rsid w:val="00556C2C"/>
    <w:rsid w:val="00556C9C"/>
    <w:rsid w:val="00556CBD"/>
    <w:rsid w:val="00556FDB"/>
    <w:rsid w:val="005570F9"/>
    <w:rsid w:val="00557399"/>
    <w:rsid w:val="0055748F"/>
    <w:rsid w:val="00557530"/>
    <w:rsid w:val="005575D7"/>
    <w:rsid w:val="0055784C"/>
    <w:rsid w:val="00557872"/>
    <w:rsid w:val="00557B04"/>
    <w:rsid w:val="00557F57"/>
    <w:rsid w:val="00560135"/>
    <w:rsid w:val="00560194"/>
    <w:rsid w:val="005601BA"/>
    <w:rsid w:val="00560288"/>
    <w:rsid w:val="0056077E"/>
    <w:rsid w:val="00560860"/>
    <w:rsid w:val="00560899"/>
    <w:rsid w:val="00560AF0"/>
    <w:rsid w:val="00560C8D"/>
    <w:rsid w:val="00560E43"/>
    <w:rsid w:val="00561021"/>
    <w:rsid w:val="00561064"/>
    <w:rsid w:val="005610D5"/>
    <w:rsid w:val="0056111B"/>
    <w:rsid w:val="005618D9"/>
    <w:rsid w:val="005618FE"/>
    <w:rsid w:val="00561928"/>
    <w:rsid w:val="00561B99"/>
    <w:rsid w:val="00561C3A"/>
    <w:rsid w:val="00561C87"/>
    <w:rsid w:val="005620E3"/>
    <w:rsid w:val="00562570"/>
    <w:rsid w:val="005626E9"/>
    <w:rsid w:val="0056271E"/>
    <w:rsid w:val="005628F0"/>
    <w:rsid w:val="00562A0A"/>
    <w:rsid w:val="00563650"/>
    <w:rsid w:val="005637BC"/>
    <w:rsid w:val="00563928"/>
    <w:rsid w:val="00563995"/>
    <w:rsid w:val="00563A39"/>
    <w:rsid w:val="00563F10"/>
    <w:rsid w:val="0056427C"/>
    <w:rsid w:val="00564343"/>
    <w:rsid w:val="0056458D"/>
    <w:rsid w:val="00564C19"/>
    <w:rsid w:val="00564D20"/>
    <w:rsid w:val="00564D34"/>
    <w:rsid w:val="00564F21"/>
    <w:rsid w:val="005650EF"/>
    <w:rsid w:val="00565260"/>
    <w:rsid w:val="005652DD"/>
    <w:rsid w:val="00565731"/>
    <w:rsid w:val="00565977"/>
    <w:rsid w:val="00565B99"/>
    <w:rsid w:val="00565CBE"/>
    <w:rsid w:val="005660A7"/>
    <w:rsid w:val="005663AE"/>
    <w:rsid w:val="00566525"/>
    <w:rsid w:val="0056659C"/>
    <w:rsid w:val="0056660C"/>
    <w:rsid w:val="005666D2"/>
    <w:rsid w:val="00566A1F"/>
    <w:rsid w:val="00566BBE"/>
    <w:rsid w:val="00566DDE"/>
    <w:rsid w:val="00566FD2"/>
    <w:rsid w:val="00567135"/>
    <w:rsid w:val="005671CD"/>
    <w:rsid w:val="0056722E"/>
    <w:rsid w:val="00567307"/>
    <w:rsid w:val="00567703"/>
    <w:rsid w:val="0056790F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A1"/>
    <w:rsid w:val="0057116E"/>
    <w:rsid w:val="00571192"/>
    <w:rsid w:val="00571304"/>
    <w:rsid w:val="005714B6"/>
    <w:rsid w:val="00571592"/>
    <w:rsid w:val="005716D0"/>
    <w:rsid w:val="00571882"/>
    <w:rsid w:val="00571C7E"/>
    <w:rsid w:val="00571C95"/>
    <w:rsid w:val="005721DA"/>
    <w:rsid w:val="00572496"/>
    <w:rsid w:val="00572549"/>
    <w:rsid w:val="00572624"/>
    <w:rsid w:val="005727AF"/>
    <w:rsid w:val="0057281E"/>
    <w:rsid w:val="00572998"/>
    <w:rsid w:val="00572AD2"/>
    <w:rsid w:val="00572C14"/>
    <w:rsid w:val="00572D6F"/>
    <w:rsid w:val="005730A6"/>
    <w:rsid w:val="0057322B"/>
    <w:rsid w:val="005732E6"/>
    <w:rsid w:val="00573709"/>
    <w:rsid w:val="00573827"/>
    <w:rsid w:val="00573AAE"/>
    <w:rsid w:val="00573AF8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A04"/>
    <w:rsid w:val="00574C28"/>
    <w:rsid w:val="0057514B"/>
    <w:rsid w:val="0057520F"/>
    <w:rsid w:val="005752D8"/>
    <w:rsid w:val="00575341"/>
    <w:rsid w:val="00575657"/>
    <w:rsid w:val="005756D0"/>
    <w:rsid w:val="005756DE"/>
    <w:rsid w:val="00575846"/>
    <w:rsid w:val="00575972"/>
    <w:rsid w:val="00575B50"/>
    <w:rsid w:val="00576047"/>
    <w:rsid w:val="005761D8"/>
    <w:rsid w:val="005764D0"/>
    <w:rsid w:val="005767C8"/>
    <w:rsid w:val="00576B9B"/>
    <w:rsid w:val="00576FF9"/>
    <w:rsid w:val="005775A0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E95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25F"/>
    <w:rsid w:val="00582D73"/>
    <w:rsid w:val="00582E29"/>
    <w:rsid w:val="0058301D"/>
    <w:rsid w:val="0058305C"/>
    <w:rsid w:val="00583099"/>
    <w:rsid w:val="005830DE"/>
    <w:rsid w:val="00583181"/>
    <w:rsid w:val="00583476"/>
    <w:rsid w:val="00583657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EF6"/>
    <w:rsid w:val="00584FF8"/>
    <w:rsid w:val="00585105"/>
    <w:rsid w:val="0058518B"/>
    <w:rsid w:val="0058554A"/>
    <w:rsid w:val="00585585"/>
    <w:rsid w:val="00585649"/>
    <w:rsid w:val="005857E0"/>
    <w:rsid w:val="0058580D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53A"/>
    <w:rsid w:val="00587780"/>
    <w:rsid w:val="0059049C"/>
    <w:rsid w:val="005904C1"/>
    <w:rsid w:val="00590738"/>
    <w:rsid w:val="005907BF"/>
    <w:rsid w:val="00590959"/>
    <w:rsid w:val="00590A2B"/>
    <w:rsid w:val="00590A76"/>
    <w:rsid w:val="00590CA1"/>
    <w:rsid w:val="00590E4E"/>
    <w:rsid w:val="00590F76"/>
    <w:rsid w:val="00591046"/>
    <w:rsid w:val="005912B1"/>
    <w:rsid w:val="00591533"/>
    <w:rsid w:val="005915CB"/>
    <w:rsid w:val="005917B1"/>
    <w:rsid w:val="0059193F"/>
    <w:rsid w:val="00591D85"/>
    <w:rsid w:val="00591F09"/>
    <w:rsid w:val="005924B4"/>
    <w:rsid w:val="005925EE"/>
    <w:rsid w:val="00592659"/>
    <w:rsid w:val="00592A32"/>
    <w:rsid w:val="00592E0A"/>
    <w:rsid w:val="00592ED8"/>
    <w:rsid w:val="00592EEB"/>
    <w:rsid w:val="00593225"/>
    <w:rsid w:val="0059388F"/>
    <w:rsid w:val="00593A29"/>
    <w:rsid w:val="00593A74"/>
    <w:rsid w:val="00593AFE"/>
    <w:rsid w:val="00593B61"/>
    <w:rsid w:val="00593CF2"/>
    <w:rsid w:val="00593F42"/>
    <w:rsid w:val="00593FC5"/>
    <w:rsid w:val="00594051"/>
    <w:rsid w:val="00594125"/>
    <w:rsid w:val="00594917"/>
    <w:rsid w:val="0059496C"/>
    <w:rsid w:val="00594C3E"/>
    <w:rsid w:val="00594CC6"/>
    <w:rsid w:val="0059514E"/>
    <w:rsid w:val="005952B7"/>
    <w:rsid w:val="00595313"/>
    <w:rsid w:val="00595444"/>
    <w:rsid w:val="0059550D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C5"/>
    <w:rsid w:val="00596D8B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7CD"/>
    <w:rsid w:val="00597959"/>
    <w:rsid w:val="00597BAA"/>
    <w:rsid w:val="00597D2F"/>
    <w:rsid w:val="00597DB5"/>
    <w:rsid w:val="00597E8D"/>
    <w:rsid w:val="00597FC5"/>
    <w:rsid w:val="005A04E3"/>
    <w:rsid w:val="005A0505"/>
    <w:rsid w:val="005A0623"/>
    <w:rsid w:val="005A0978"/>
    <w:rsid w:val="005A0AAA"/>
    <w:rsid w:val="005A0E20"/>
    <w:rsid w:val="005A0ECB"/>
    <w:rsid w:val="005A0EDE"/>
    <w:rsid w:val="005A10D5"/>
    <w:rsid w:val="005A1133"/>
    <w:rsid w:val="005A14B0"/>
    <w:rsid w:val="005A1677"/>
    <w:rsid w:val="005A1848"/>
    <w:rsid w:val="005A1AF1"/>
    <w:rsid w:val="005A1F1D"/>
    <w:rsid w:val="005A1FEE"/>
    <w:rsid w:val="005A222C"/>
    <w:rsid w:val="005A241E"/>
    <w:rsid w:val="005A24F7"/>
    <w:rsid w:val="005A27B2"/>
    <w:rsid w:val="005A2C26"/>
    <w:rsid w:val="005A2C8F"/>
    <w:rsid w:val="005A2D6E"/>
    <w:rsid w:val="005A2E5A"/>
    <w:rsid w:val="005A3140"/>
    <w:rsid w:val="005A31D4"/>
    <w:rsid w:val="005A3363"/>
    <w:rsid w:val="005A3444"/>
    <w:rsid w:val="005A3555"/>
    <w:rsid w:val="005A368C"/>
    <w:rsid w:val="005A380D"/>
    <w:rsid w:val="005A3972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A68"/>
    <w:rsid w:val="005A4B28"/>
    <w:rsid w:val="005A4BE2"/>
    <w:rsid w:val="005A4C36"/>
    <w:rsid w:val="005A4D01"/>
    <w:rsid w:val="005A4D0D"/>
    <w:rsid w:val="005A4D2C"/>
    <w:rsid w:val="005A50B9"/>
    <w:rsid w:val="005A50CB"/>
    <w:rsid w:val="005A50F8"/>
    <w:rsid w:val="005A54B2"/>
    <w:rsid w:val="005A54EA"/>
    <w:rsid w:val="005A57AA"/>
    <w:rsid w:val="005A5AAB"/>
    <w:rsid w:val="005A5C38"/>
    <w:rsid w:val="005A5DBC"/>
    <w:rsid w:val="005A6203"/>
    <w:rsid w:val="005A646C"/>
    <w:rsid w:val="005A6F16"/>
    <w:rsid w:val="005A7386"/>
    <w:rsid w:val="005A7593"/>
    <w:rsid w:val="005A7680"/>
    <w:rsid w:val="005A7B0F"/>
    <w:rsid w:val="005A7C76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46F"/>
    <w:rsid w:val="005B16D3"/>
    <w:rsid w:val="005B181D"/>
    <w:rsid w:val="005B1976"/>
    <w:rsid w:val="005B1AAC"/>
    <w:rsid w:val="005B1B34"/>
    <w:rsid w:val="005B1C48"/>
    <w:rsid w:val="005B1E21"/>
    <w:rsid w:val="005B1EB8"/>
    <w:rsid w:val="005B25EA"/>
    <w:rsid w:val="005B26FC"/>
    <w:rsid w:val="005B27E6"/>
    <w:rsid w:val="005B2807"/>
    <w:rsid w:val="005B2BEE"/>
    <w:rsid w:val="005B2CE5"/>
    <w:rsid w:val="005B2E3C"/>
    <w:rsid w:val="005B2EC1"/>
    <w:rsid w:val="005B2FE2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762"/>
    <w:rsid w:val="005B4842"/>
    <w:rsid w:val="005B48AB"/>
    <w:rsid w:val="005B490B"/>
    <w:rsid w:val="005B4A73"/>
    <w:rsid w:val="005B4C9C"/>
    <w:rsid w:val="005B4FB5"/>
    <w:rsid w:val="005B51D2"/>
    <w:rsid w:val="005B54C3"/>
    <w:rsid w:val="005B554F"/>
    <w:rsid w:val="005B5709"/>
    <w:rsid w:val="005B5EC8"/>
    <w:rsid w:val="005B6007"/>
    <w:rsid w:val="005B63DC"/>
    <w:rsid w:val="005B64CD"/>
    <w:rsid w:val="005B686C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941"/>
    <w:rsid w:val="005B7A83"/>
    <w:rsid w:val="005B7AA0"/>
    <w:rsid w:val="005B7DE1"/>
    <w:rsid w:val="005B7F1F"/>
    <w:rsid w:val="005C012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7C8"/>
    <w:rsid w:val="005C18B3"/>
    <w:rsid w:val="005C1FC8"/>
    <w:rsid w:val="005C1FF4"/>
    <w:rsid w:val="005C21F9"/>
    <w:rsid w:val="005C2309"/>
    <w:rsid w:val="005C24B4"/>
    <w:rsid w:val="005C24CE"/>
    <w:rsid w:val="005C25DA"/>
    <w:rsid w:val="005C2F05"/>
    <w:rsid w:val="005C2F25"/>
    <w:rsid w:val="005C3413"/>
    <w:rsid w:val="005C3430"/>
    <w:rsid w:val="005C3443"/>
    <w:rsid w:val="005C38F1"/>
    <w:rsid w:val="005C39CB"/>
    <w:rsid w:val="005C3F77"/>
    <w:rsid w:val="005C4209"/>
    <w:rsid w:val="005C44E2"/>
    <w:rsid w:val="005C4965"/>
    <w:rsid w:val="005C49EE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5FCF"/>
    <w:rsid w:val="005C6461"/>
    <w:rsid w:val="005C649C"/>
    <w:rsid w:val="005C66A3"/>
    <w:rsid w:val="005C673F"/>
    <w:rsid w:val="005C67EC"/>
    <w:rsid w:val="005C6DEF"/>
    <w:rsid w:val="005C6EE1"/>
    <w:rsid w:val="005C73E0"/>
    <w:rsid w:val="005C7531"/>
    <w:rsid w:val="005C7877"/>
    <w:rsid w:val="005C7BBA"/>
    <w:rsid w:val="005D0044"/>
    <w:rsid w:val="005D007D"/>
    <w:rsid w:val="005D00C4"/>
    <w:rsid w:val="005D0196"/>
    <w:rsid w:val="005D0449"/>
    <w:rsid w:val="005D059E"/>
    <w:rsid w:val="005D05F5"/>
    <w:rsid w:val="005D0635"/>
    <w:rsid w:val="005D07DF"/>
    <w:rsid w:val="005D08C1"/>
    <w:rsid w:val="005D0A9C"/>
    <w:rsid w:val="005D0F9A"/>
    <w:rsid w:val="005D1AB0"/>
    <w:rsid w:val="005D1CD6"/>
    <w:rsid w:val="005D1CDA"/>
    <w:rsid w:val="005D1EA0"/>
    <w:rsid w:val="005D218D"/>
    <w:rsid w:val="005D2969"/>
    <w:rsid w:val="005D2ABC"/>
    <w:rsid w:val="005D2D75"/>
    <w:rsid w:val="005D2F2A"/>
    <w:rsid w:val="005D38B0"/>
    <w:rsid w:val="005D3B48"/>
    <w:rsid w:val="005D3E8A"/>
    <w:rsid w:val="005D4000"/>
    <w:rsid w:val="005D4013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AA9"/>
    <w:rsid w:val="005D6CE6"/>
    <w:rsid w:val="005D73FE"/>
    <w:rsid w:val="005D7470"/>
    <w:rsid w:val="005D772E"/>
    <w:rsid w:val="005D7912"/>
    <w:rsid w:val="005D7C96"/>
    <w:rsid w:val="005D7CD3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9A8"/>
    <w:rsid w:val="005E09C8"/>
    <w:rsid w:val="005E0A63"/>
    <w:rsid w:val="005E0DC6"/>
    <w:rsid w:val="005E0E00"/>
    <w:rsid w:val="005E1264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E4F"/>
    <w:rsid w:val="005E21C7"/>
    <w:rsid w:val="005E233E"/>
    <w:rsid w:val="005E2782"/>
    <w:rsid w:val="005E27B6"/>
    <w:rsid w:val="005E28D8"/>
    <w:rsid w:val="005E29DF"/>
    <w:rsid w:val="005E2B5B"/>
    <w:rsid w:val="005E3092"/>
    <w:rsid w:val="005E3309"/>
    <w:rsid w:val="005E351D"/>
    <w:rsid w:val="005E39B2"/>
    <w:rsid w:val="005E3ECA"/>
    <w:rsid w:val="005E40DA"/>
    <w:rsid w:val="005E43C4"/>
    <w:rsid w:val="005E4415"/>
    <w:rsid w:val="005E44E8"/>
    <w:rsid w:val="005E4943"/>
    <w:rsid w:val="005E4964"/>
    <w:rsid w:val="005E49C2"/>
    <w:rsid w:val="005E4A41"/>
    <w:rsid w:val="005E4A74"/>
    <w:rsid w:val="005E4B27"/>
    <w:rsid w:val="005E4EB4"/>
    <w:rsid w:val="005E4EC6"/>
    <w:rsid w:val="005E4F7B"/>
    <w:rsid w:val="005E5282"/>
    <w:rsid w:val="005E5445"/>
    <w:rsid w:val="005E58B6"/>
    <w:rsid w:val="005E58E1"/>
    <w:rsid w:val="005E5981"/>
    <w:rsid w:val="005E5A53"/>
    <w:rsid w:val="005E5EC9"/>
    <w:rsid w:val="005E6043"/>
    <w:rsid w:val="005E6079"/>
    <w:rsid w:val="005E61AC"/>
    <w:rsid w:val="005E68C4"/>
    <w:rsid w:val="005E6A76"/>
    <w:rsid w:val="005E6B2A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5B7"/>
    <w:rsid w:val="005F0A60"/>
    <w:rsid w:val="005F0C22"/>
    <w:rsid w:val="005F0CCA"/>
    <w:rsid w:val="005F0D29"/>
    <w:rsid w:val="005F0D48"/>
    <w:rsid w:val="005F0E51"/>
    <w:rsid w:val="005F0E92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FB6"/>
    <w:rsid w:val="005F2426"/>
    <w:rsid w:val="005F25EB"/>
    <w:rsid w:val="005F2857"/>
    <w:rsid w:val="005F29D1"/>
    <w:rsid w:val="005F2A99"/>
    <w:rsid w:val="005F2C0D"/>
    <w:rsid w:val="005F2C2E"/>
    <w:rsid w:val="005F2EEF"/>
    <w:rsid w:val="005F30F9"/>
    <w:rsid w:val="005F3994"/>
    <w:rsid w:val="005F3BA7"/>
    <w:rsid w:val="005F3E40"/>
    <w:rsid w:val="005F3E90"/>
    <w:rsid w:val="005F4000"/>
    <w:rsid w:val="005F4461"/>
    <w:rsid w:val="005F44FD"/>
    <w:rsid w:val="005F460D"/>
    <w:rsid w:val="005F4736"/>
    <w:rsid w:val="005F48C1"/>
    <w:rsid w:val="005F497A"/>
    <w:rsid w:val="005F4D03"/>
    <w:rsid w:val="005F4F51"/>
    <w:rsid w:val="005F5227"/>
    <w:rsid w:val="005F52B8"/>
    <w:rsid w:val="005F5324"/>
    <w:rsid w:val="005F5419"/>
    <w:rsid w:val="005F551A"/>
    <w:rsid w:val="005F579E"/>
    <w:rsid w:val="005F58FE"/>
    <w:rsid w:val="005F6177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86"/>
    <w:rsid w:val="005F703C"/>
    <w:rsid w:val="005F74AD"/>
    <w:rsid w:val="005F7749"/>
    <w:rsid w:val="005F79DA"/>
    <w:rsid w:val="005F7BB3"/>
    <w:rsid w:val="005F7EFF"/>
    <w:rsid w:val="005F7F4C"/>
    <w:rsid w:val="00600279"/>
    <w:rsid w:val="00600395"/>
    <w:rsid w:val="0060040D"/>
    <w:rsid w:val="0060069A"/>
    <w:rsid w:val="00600A7B"/>
    <w:rsid w:val="00600CB8"/>
    <w:rsid w:val="00600CEB"/>
    <w:rsid w:val="00600E2C"/>
    <w:rsid w:val="00600F3F"/>
    <w:rsid w:val="00600FFA"/>
    <w:rsid w:val="00601086"/>
    <w:rsid w:val="006010B9"/>
    <w:rsid w:val="006013A4"/>
    <w:rsid w:val="006015A7"/>
    <w:rsid w:val="0060164B"/>
    <w:rsid w:val="0060171F"/>
    <w:rsid w:val="006017CC"/>
    <w:rsid w:val="00601982"/>
    <w:rsid w:val="006019D1"/>
    <w:rsid w:val="00601E2A"/>
    <w:rsid w:val="00601ED1"/>
    <w:rsid w:val="00602222"/>
    <w:rsid w:val="006023AF"/>
    <w:rsid w:val="00602464"/>
    <w:rsid w:val="00602A5A"/>
    <w:rsid w:val="00602AB9"/>
    <w:rsid w:val="00602C83"/>
    <w:rsid w:val="00602D97"/>
    <w:rsid w:val="00602FC6"/>
    <w:rsid w:val="006037C2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708"/>
    <w:rsid w:val="00604837"/>
    <w:rsid w:val="0060497F"/>
    <w:rsid w:val="006049FE"/>
    <w:rsid w:val="00604C5D"/>
    <w:rsid w:val="006050E5"/>
    <w:rsid w:val="0060520C"/>
    <w:rsid w:val="0060531D"/>
    <w:rsid w:val="006053A6"/>
    <w:rsid w:val="00605674"/>
    <w:rsid w:val="00605868"/>
    <w:rsid w:val="00605BC9"/>
    <w:rsid w:val="00605DC8"/>
    <w:rsid w:val="00605DCE"/>
    <w:rsid w:val="00605EF6"/>
    <w:rsid w:val="00605F14"/>
    <w:rsid w:val="00606182"/>
    <w:rsid w:val="0060662F"/>
    <w:rsid w:val="00606852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D12"/>
    <w:rsid w:val="0061053A"/>
    <w:rsid w:val="00610609"/>
    <w:rsid w:val="0061077C"/>
    <w:rsid w:val="0061087E"/>
    <w:rsid w:val="006109B9"/>
    <w:rsid w:val="006109BF"/>
    <w:rsid w:val="00610A03"/>
    <w:rsid w:val="00610E64"/>
    <w:rsid w:val="00610F7C"/>
    <w:rsid w:val="006110AD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70E"/>
    <w:rsid w:val="00612891"/>
    <w:rsid w:val="0061297C"/>
    <w:rsid w:val="00612B23"/>
    <w:rsid w:val="00612C1F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8A2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B0D"/>
    <w:rsid w:val="00615E48"/>
    <w:rsid w:val="00615EBD"/>
    <w:rsid w:val="00615FC5"/>
    <w:rsid w:val="00616070"/>
    <w:rsid w:val="00616303"/>
    <w:rsid w:val="00616380"/>
    <w:rsid w:val="006168C6"/>
    <w:rsid w:val="00616A61"/>
    <w:rsid w:val="00616FC4"/>
    <w:rsid w:val="00617039"/>
    <w:rsid w:val="006179D4"/>
    <w:rsid w:val="006179F9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EC1"/>
    <w:rsid w:val="00620F0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A1F"/>
    <w:rsid w:val="00622B8B"/>
    <w:rsid w:val="00622B93"/>
    <w:rsid w:val="00622BC0"/>
    <w:rsid w:val="00622C21"/>
    <w:rsid w:val="0062301A"/>
    <w:rsid w:val="0062314E"/>
    <w:rsid w:val="006231D8"/>
    <w:rsid w:val="006233D5"/>
    <w:rsid w:val="006235F0"/>
    <w:rsid w:val="0062360F"/>
    <w:rsid w:val="00623A8D"/>
    <w:rsid w:val="00623BED"/>
    <w:rsid w:val="00623D6E"/>
    <w:rsid w:val="00623E27"/>
    <w:rsid w:val="00623F4A"/>
    <w:rsid w:val="00624275"/>
    <w:rsid w:val="006246B3"/>
    <w:rsid w:val="0062470A"/>
    <w:rsid w:val="00624932"/>
    <w:rsid w:val="00624CB1"/>
    <w:rsid w:val="00624E02"/>
    <w:rsid w:val="00624F8E"/>
    <w:rsid w:val="00625032"/>
    <w:rsid w:val="0062516A"/>
    <w:rsid w:val="006252B0"/>
    <w:rsid w:val="00625B5F"/>
    <w:rsid w:val="00625C6F"/>
    <w:rsid w:val="00625E5E"/>
    <w:rsid w:val="00625EB1"/>
    <w:rsid w:val="00625F95"/>
    <w:rsid w:val="00626083"/>
    <w:rsid w:val="00626088"/>
    <w:rsid w:val="006267AC"/>
    <w:rsid w:val="00626ABB"/>
    <w:rsid w:val="00626B35"/>
    <w:rsid w:val="00627019"/>
    <w:rsid w:val="00627184"/>
    <w:rsid w:val="0062727D"/>
    <w:rsid w:val="0062742D"/>
    <w:rsid w:val="0062746A"/>
    <w:rsid w:val="006276B0"/>
    <w:rsid w:val="006277D6"/>
    <w:rsid w:val="00627925"/>
    <w:rsid w:val="00627D64"/>
    <w:rsid w:val="00627E16"/>
    <w:rsid w:val="00627FF7"/>
    <w:rsid w:val="0063000F"/>
    <w:rsid w:val="00630010"/>
    <w:rsid w:val="0063012A"/>
    <w:rsid w:val="00630639"/>
    <w:rsid w:val="006306B4"/>
    <w:rsid w:val="00630AA9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1E30"/>
    <w:rsid w:val="006320AB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3F"/>
    <w:rsid w:val="00633744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F83"/>
    <w:rsid w:val="00634FFE"/>
    <w:rsid w:val="00635023"/>
    <w:rsid w:val="0063509C"/>
    <w:rsid w:val="006350D2"/>
    <w:rsid w:val="00635531"/>
    <w:rsid w:val="0063561C"/>
    <w:rsid w:val="006357E1"/>
    <w:rsid w:val="00635923"/>
    <w:rsid w:val="00635958"/>
    <w:rsid w:val="00635CFC"/>
    <w:rsid w:val="00635E0D"/>
    <w:rsid w:val="0063642C"/>
    <w:rsid w:val="00636511"/>
    <w:rsid w:val="00636874"/>
    <w:rsid w:val="0063698E"/>
    <w:rsid w:val="0063699D"/>
    <w:rsid w:val="00636BC1"/>
    <w:rsid w:val="00636F16"/>
    <w:rsid w:val="00637007"/>
    <w:rsid w:val="006374E8"/>
    <w:rsid w:val="00637780"/>
    <w:rsid w:val="0063789F"/>
    <w:rsid w:val="00637A60"/>
    <w:rsid w:val="00637D19"/>
    <w:rsid w:val="00637DC2"/>
    <w:rsid w:val="00637FB0"/>
    <w:rsid w:val="006402CC"/>
    <w:rsid w:val="00640358"/>
    <w:rsid w:val="0064051A"/>
    <w:rsid w:val="00640569"/>
    <w:rsid w:val="006407AC"/>
    <w:rsid w:val="00640926"/>
    <w:rsid w:val="00640C2C"/>
    <w:rsid w:val="00640E90"/>
    <w:rsid w:val="00640EBD"/>
    <w:rsid w:val="00640F9A"/>
    <w:rsid w:val="00641125"/>
    <w:rsid w:val="00641135"/>
    <w:rsid w:val="00641224"/>
    <w:rsid w:val="0064153F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CD"/>
    <w:rsid w:val="0064293E"/>
    <w:rsid w:val="006429DC"/>
    <w:rsid w:val="00642AA0"/>
    <w:rsid w:val="00642E40"/>
    <w:rsid w:val="00642EF4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DD2"/>
    <w:rsid w:val="00644ECD"/>
    <w:rsid w:val="00645156"/>
    <w:rsid w:val="0064540A"/>
    <w:rsid w:val="00645621"/>
    <w:rsid w:val="006456FB"/>
    <w:rsid w:val="00645AA9"/>
    <w:rsid w:val="00645AF5"/>
    <w:rsid w:val="00645B28"/>
    <w:rsid w:val="00645C45"/>
    <w:rsid w:val="006460AA"/>
    <w:rsid w:val="00646196"/>
    <w:rsid w:val="00646BA0"/>
    <w:rsid w:val="00646CD0"/>
    <w:rsid w:val="00646D53"/>
    <w:rsid w:val="00646EBA"/>
    <w:rsid w:val="0064762D"/>
    <w:rsid w:val="00647B2A"/>
    <w:rsid w:val="00647B83"/>
    <w:rsid w:val="00647D84"/>
    <w:rsid w:val="00647F21"/>
    <w:rsid w:val="00647FA7"/>
    <w:rsid w:val="006500F4"/>
    <w:rsid w:val="006501B7"/>
    <w:rsid w:val="006501FD"/>
    <w:rsid w:val="00650533"/>
    <w:rsid w:val="0065077C"/>
    <w:rsid w:val="00650783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84"/>
    <w:rsid w:val="00652173"/>
    <w:rsid w:val="006524DA"/>
    <w:rsid w:val="006528C9"/>
    <w:rsid w:val="00652915"/>
    <w:rsid w:val="00652A8F"/>
    <w:rsid w:val="00652C4F"/>
    <w:rsid w:val="00652D41"/>
    <w:rsid w:val="00652D89"/>
    <w:rsid w:val="00652D8B"/>
    <w:rsid w:val="00652F93"/>
    <w:rsid w:val="00652FB6"/>
    <w:rsid w:val="0065316D"/>
    <w:rsid w:val="0065394C"/>
    <w:rsid w:val="00653F5F"/>
    <w:rsid w:val="0065420B"/>
    <w:rsid w:val="00654405"/>
    <w:rsid w:val="006544FD"/>
    <w:rsid w:val="006547F5"/>
    <w:rsid w:val="006548E6"/>
    <w:rsid w:val="00654DA5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A0E"/>
    <w:rsid w:val="00656AE1"/>
    <w:rsid w:val="00656B17"/>
    <w:rsid w:val="00656C31"/>
    <w:rsid w:val="00656D82"/>
    <w:rsid w:val="00656D93"/>
    <w:rsid w:val="00656E57"/>
    <w:rsid w:val="00657336"/>
    <w:rsid w:val="00657380"/>
    <w:rsid w:val="006574AD"/>
    <w:rsid w:val="006574C7"/>
    <w:rsid w:val="00657922"/>
    <w:rsid w:val="006579F7"/>
    <w:rsid w:val="00657BDF"/>
    <w:rsid w:val="00657FC4"/>
    <w:rsid w:val="006601E3"/>
    <w:rsid w:val="00660472"/>
    <w:rsid w:val="0066063C"/>
    <w:rsid w:val="00660684"/>
    <w:rsid w:val="0066069C"/>
    <w:rsid w:val="00660A1E"/>
    <w:rsid w:val="006610A4"/>
    <w:rsid w:val="006612CC"/>
    <w:rsid w:val="006612F1"/>
    <w:rsid w:val="006613CB"/>
    <w:rsid w:val="006618D6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6D2"/>
    <w:rsid w:val="00662774"/>
    <w:rsid w:val="0066277F"/>
    <w:rsid w:val="00662C7C"/>
    <w:rsid w:val="00662F7A"/>
    <w:rsid w:val="0066335A"/>
    <w:rsid w:val="006637CE"/>
    <w:rsid w:val="00663AF7"/>
    <w:rsid w:val="0066400C"/>
    <w:rsid w:val="006640F9"/>
    <w:rsid w:val="0066440C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C0"/>
    <w:rsid w:val="0066577B"/>
    <w:rsid w:val="006657B7"/>
    <w:rsid w:val="00665817"/>
    <w:rsid w:val="00665878"/>
    <w:rsid w:val="0066597E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67D2D"/>
    <w:rsid w:val="00667DDE"/>
    <w:rsid w:val="006701A6"/>
    <w:rsid w:val="00670239"/>
    <w:rsid w:val="006702AC"/>
    <w:rsid w:val="006703AE"/>
    <w:rsid w:val="0067055E"/>
    <w:rsid w:val="006706F0"/>
    <w:rsid w:val="0067084D"/>
    <w:rsid w:val="006709C7"/>
    <w:rsid w:val="006709CA"/>
    <w:rsid w:val="00670A9E"/>
    <w:rsid w:val="00670B4A"/>
    <w:rsid w:val="00670F4C"/>
    <w:rsid w:val="00670F8B"/>
    <w:rsid w:val="0067101D"/>
    <w:rsid w:val="006711EA"/>
    <w:rsid w:val="0067121D"/>
    <w:rsid w:val="0067121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23"/>
    <w:rsid w:val="006726E2"/>
    <w:rsid w:val="006728F5"/>
    <w:rsid w:val="00672D3E"/>
    <w:rsid w:val="00673141"/>
    <w:rsid w:val="00673995"/>
    <w:rsid w:val="00673A23"/>
    <w:rsid w:val="00673AAB"/>
    <w:rsid w:val="00673BA8"/>
    <w:rsid w:val="00673C50"/>
    <w:rsid w:val="00673F36"/>
    <w:rsid w:val="0067435F"/>
    <w:rsid w:val="0067436E"/>
    <w:rsid w:val="00674396"/>
    <w:rsid w:val="00674432"/>
    <w:rsid w:val="0067450C"/>
    <w:rsid w:val="00674979"/>
    <w:rsid w:val="00674A8D"/>
    <w:rsid w:val="00674D5B"/>
    <w:rsid w:val="00674E1B"/>
    <w:rsid w:val="00675081"/>
    <w:rsid w:val="0067532C"/>
    <w:rsid w:val="006754B2"/>
    <w:rsid w:val="006758B0"/>
    <w:rsid w:val="00675A7D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F6"/>
    <w:rsid w:val="00676FCF"/>
    <w:rsid w:val="0067701B"/>
    <w:rsid w:val="00677112"/>
    <w:rsid w:val="006773CE"/>
    <w:rsid w:val="0067744C"/>
    <w:rsid w:val="00677472"/>
    <w:rsid w:val="006776D3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6D1"/>
    <w:rsid w:val="00680830"/>
    <w:rsid w:val="006808ED"/>
    <w:rsid w:val="006809F5"/>
    <w:rsid w:val="00680A8A"/>
    <w:rsid w:val="00680AE4"/>
    <w:rsid w:val="00680B84"/>
    <w:rsid w:val="00680C1D"/>
    <w:rsid w:val="00680DD4"/>
    <w:rsid w:val="00680E41"/>
    <w:rsid w:val="00681269"/>
    <w:rsid w:val="006812C0"/>
    <w:rsid w:val="006814CD"/>
    <w:rsid w:val="006817C0"/>
    <w:rsid w:val="00681956"/>
    <w:rsid w:val="00681B8F"/>
    <w:rsid w:val="00681D02"/>
    <w:rsid w:val="00681D98"/>
    <w:rsid w:val="006821C2"/>
    <w:rsid w:val="0068281A"/>
    <w:rsid w:val="00682A66"/>
    <w:rsid w:val="00682BDA"/>
    <w:rsid w:val="00683070"/>
    <w:rsid w:val="0068326B"/>
    <w:rsid w:val="006834ED"/>
    <w:rsid w:val="00683570"/>
    <w:rsid w:val="00683607"/>
    <w:rsid w:val="00683BE5"/>
    <w:rsid w:val="00684A27"/>
    <w:rsid w:val="00684A96"/>
    <w:rsid w:val="00684D17"/>
    <w:rsid w:val="00684E60"/>
    <w:rsid w:val="006851D4"/>
    <w:rsid w:val="006851F8"/>
    <w:rsid w:val="0068524B"/>
    <w:rsid w:val="00685335"/>
    <w:rsid w:val="00685544"/>
    <w:rsid w:val="0068565A"/>
    <w:rsid w:val="006858A6"/>
    <w:rsid w:val="0068597E"/>
    <w:rsid w:val="00685AF0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3FE"/>
    <w:rsid w:val="00687420"/>
    <w:rsid w:val="0068744B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901AD"/>
    <w:rsid w:val="006903C0"/>
    <w:rsid w:val="006903E6"/>
    <w:rsid w:val="006906F1"/>
    <w:rsid w:val="006907E6"/>
    <w:rsid w:val="00690C25"/>
    <w:rsid w:val="00690F13"/>
    <w:rsid w:val="00691041"/>
    <w:rsid w:val="0069131D"/>
    <w:rsid w:val="006915F7"/>
    <w:rsid w:val="00691655"/>
    <w:rsid w:val="006916AC"/>
    <w:rsid w:val="006919BF"/>
    <w:rsid w:val="00691ACC"/>
    <w:rsid w:val="00691C40"/>
    <w:rsid w:val="00691D1B"/>
    <w:rsid w:val="00691E26"/>
    <w:rsid w:val="006923FD"/>
    <w:rsid w:val="006925B0"/>
    <w:rsid w:val="00692749"/>
    <w:rsid w:val="006929AA"/>
    <w:rsid w:val="00692A62"/>
    <w:rsid w:val="006936B3"/>
    <w:rsid w:val="00693775"/>
    <w:rsid w:val="006938CC"/>
    <w:rsid w:val="006939A6"/>
    <w:rsid w:val="00693A19"/>
    <w:rsid w:val="00693EFD"/>
    <w:rsid w:val="00694076"/>
    <w:rsid w:val="0069424D"/>
    <w:rsid w:val="006942C4"/>
    <w:rsid w:val="006946D9"/>
    <w:rsid w:val="00694796"/>
    <w:rsid w:val="00694B25"/>
    <w:rsid w:val="00694B87"/>
    <w:rsid w:val="00694C6D"/>
    <w:rsid w:val="00694D40"/>
    <w:rsid w:val="0069531D"/>
    <w:rsid w:val="00695418"/>
    <w:rsid w:val="0069627A"/>
    <w:rsid w:val="0069629C"/>
    <w:rsid w:val="006963E8"/>
    <w:rsid w:val="00696662"/>
    <w:rsid w:val="006966F3"/>
    <w:rsid w:val="00696E99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A00CC"/>
    <w:rsid w:val="006A0128"/>
    <w:rsid w:val="006A014F"/>
    <w:rsid w:val="006A01B3"/>
    <w:rsid w:val="006A02DF"/>
    <w:rsid w:val="006A0368"/>
    <w:rsid w:val="006A0506"/>
    <w:rsid w:val="006A0551"/>
    <w:rsid w:val="006A11D9"/>
    <w:rsid w:val="006A142E"/>
    <w:rsid w:val="006A147A"/>
    <w:rsid w:val="006A1489"/>
    <w:rsid w:val="006A15EA"/>
    <w:rsid w:val="006A1719"/>
    <w:rsid w:val="006A192A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EE"/>
    <w:rsid w:val="006A30A4"/>
    <w:rsid w:val="006A35AF"/>
    <w:rsid w:val="006A43AD"/>
    <w:rsid w:val="006A444D"/>
    <w:rsid w:val="006A4462"/>
    <w:rsid w:val="006A45E2"/>
    <w:rsid w:val="006A4763"/>
    <w:rsid w:val="006A48B7"/>
    <w:rsid w:val="006A4A5C"/>
    <w:rsid w:val="006A4ADE"/>
    <w:rsid w:val="006A4B48"/>
    <w:rsid w:val="006A4C69"/>
    <w:rsid w:val="006A503F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6038"/>
    <w:rsid w:val="006A62CE"/>
    <w:rsid w:val="006A63F4"/>
    <w:rsid w:val="006A64F3"/>
    <w:rsid w:val="006A6809"/>
    <w:rsid w:val="006A686C"/>
    <w:rsid w:val="006A6C4D"/>
    <w:rsid w:val="006A6E2B"/>
    <w:rsid w:val="006A6EA2"/>
    <w:rsid w:val="006A77E8"/>
    <w:rsid w:val="006A7A8A"/>
    <w:rsid w:val="006A7CBF"/>
    <w:rsid w:val="006A7EB6"/>
    <w:rsid w:val="006B0150"/>
    <w:rsid w:val="006B0197"/>
    <w:rsid w:val="006B0295"/>
    <w:rsid w:val="006B05F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7C"/>
    <w:rsid w:val="006B2258"/>
    <w:rsid w:val="006B23B4"/>
    <w:rsid w:val="006B2A72"/>
    <w:rsid w:val="006B2D23"/>
    <w:rsid w:val="006B3048"/>
    <w:rsid w:val="006B307F"/>
    <w:rsid w:val="006B3101"/>
    <w:rsid w:val="006B3978"/>
    <w:rsid w:val="006B3D30"/>
    <w:rsid w:val="006B3D46"/>
    <w:rsid w:val="006B3D9B"/>
    <w:rsid w:val="006B3E05"/>
    <w:rsid w:val="006B3FA5"/>
    <w:rsid w:val="006B40F4"/>
    <w:rsid w:val="006B4511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856"/>
    <w:rsid w:val="006B5862"/>
    <w:rsid w:val="006B5920"/>
    <w:rsid w:val="006B5E29"/>
    <w:rsid w:val="006B5EBC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2A2"/>
    <w:rsid w:val="006B72FC"/>
    <w:rsid w:val="006B767B"/>
    <w:rsid w:val="006B78D1"/>
    <w:rsid w:val="006B790B"/>
    <w:rsid w:val="006B7912"/>
    <w:rsid w:val="006B7B1C"/>
    <w:rsid w:val="006B7F9D"/>
    <w:rsid w:val="006C0170"/>
    <w:rsid w:val="006C01C4"/>
    <w:rsid w:val="006C0294"/>
    <w:rsid w:val="006C04BD"/>
    <w:rsid w:val="006C0512"/>
    <w:rsid w:val="006C07D8"/>
    <w:rsid w:val="006C0A49"/>
    <w:rsid w:val="006C0A74"/>
    <w:rsid w:val="006C0C9B"/>
    <w:rsid w:val="006C0E6F"/>
    <w:rsid w:val="006C0F4F"/>
    <w:rsid w:val="006C127F"/>
    <w:rsid w:val="006C1E09"/>
    <w:rsid w:val="006C1E4E"/>
    <w:rsid w:val="006C1EBF"/>
    <w:rsid w:val="006C1F89"/>
    <w:rsid w:val="006C254E"/>
    <w:rsid w:val="006C2823"/>
    <w:rsid w:val="006C28D9"/>
    <w:rsid w:val="006C2923"/>
    <w:rsid w:val="006C2F6F"/>
    <w:rsid w:val="006C358C"/>
    <w:rsid w:val="006C3746"/>
    <w:rsid w:val="006C37B2"/>
    <w:rsid w:val="006C37B3"/>
    <w:rsid w:val="006C3859"/>
    <w:rsid w:val="006C3960"/>
    <w:rsid w:val="006C3ACD"/>
    <w:rsid w:val="006C3FCB"/>
    <w:rsid w:val="006C43F0"/>
    <w:rsid w:val="006C4712"/>
    <w:rsid w:val="006C47FC"/>
    <w:rsid w:val="006C4A2D"/>
    <w:rsid w:val="006C4CF0"/>
    <w:rsid w:val="006C4D85"/>
    <w:rsid w:val="006C4EFB"/>
    <w:rsid w:val="006C4F52"/>
    <w:rsid w:val="006C5254"/>
    <w:rsid w:val="006C55B4"/>
    <w:rsid w:val="006C563A"/>
    <w:rsid w:val="006C563C"/>
    <w:rsid w:val="006C5E7A"/>
    <w:rsid w:val="006C6129"/>
    <w:rsid w:val="006C62CC"/>
    <w:rsid w:val="006C6321"/>
    <w:rsid w:val="006C632D"/>
    <w:rsid w:val="006C6386"/>
    <w:rsid w:val="006C65ED"/>
    <w:rsid w:val="006C6A2D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833"/>
    <w:rsid w:val="006C793E"/>
    <w:rsid w:val="006C7A87"/>
    <w:rsid w:val="006C7E7E"/>
    <w:rsid w:val="006D033D"/>
    <w:rsid w:val="006D03C3"/>
    <w:rsid w:val="006D07BD"/>
    <w:rsid w:val="006D0A1B"/>
    <w:rsid w:val="006D0AD3"/>
    <w:rsid w:val="006D0BB3"/>
    <w:rsid w:val="006D114D"/>
    <w:rsid w:val="006D131E"/>
    <w:rsid w:val="006D13B7"/>
    <w:rsid w:val="006D1453"/>
    <w:rsid w:val="006D1843"/>
    <w:rsid w:val="006D1A7D"/>
    <w:rsid w:val="006D1D3A"/>
    <w:rsid w:val="006D1D6A"/>
    <w:rsid w:val="006D1DA2"/>
    <w:rsid w:val="006D2164"/>
    <w:rsid w:val="006D2419"/>
    <w:rsid w:val="006D243D"/>
    <w:rsid w:val="006D258B"/>
    <w:rsid w:val="006D2678"/>
    <w:rsid w:val="006D2735"/>
    <w:rsid w:val="006D2875"/>
    <w:rsid w:val="006D2973"/>
    <w:rsid w:val="006D2BBE"/>
    <w:rsid w:val="006D2D9C"/>
    <w:rsid w:val="006D3242"/>
    <w:rsid w:val="006D3308"/>
    <w:rsid w:val="006D3399"/>
    <w:rsid w:val="006D33E6"/>
    <w:rsid w:val="006D3F26"/>
    <w:rsid w:val="006D409D"/>
    <w:rsid w:val="006D4305"/>
    <w:rsid w:val="006D435A"/>
    <w:rsid w:val="006D448B"/>
    <w:rsid w:val="006D44F2"/>
    <w:rsid w:val="006D475C"/>
    <w:rsid w:val="006D4B53"/>
    <w:rsid w:val="006D4E4F"/>
    <w:rsid w:val="006D534E"/>
    <w:rsid w:val="006D53B9"/>
    <w:rsid w:val="006D5623"/>
    <w:rsid w:val="006D5656"/>
    <w:rsid w:val="006D5C3E"/>
    <w:rsid w:val="006D63A6"/>
    <w:rsid w:val="006D64B8"/>
    <w:rsid w:val="006D64C6"/>
    <w:rsid w:val="006D666E"/>
    <w:rsid w:val="006D669C"/>
    <w:rsid w:val="006D6895"/>
    <w:rsid w:val="006D68E2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B0C"/>
    <w:rsid w:val="006E1CB5"/>
    <w:rsid w:val="006E1CCC"/>
    <w:rsid w:val="006E1D91"/>
    <w:rsid w:val="006E2094"/>
    <w:rsid w:val="006E20F9"/>
    <w:rsid w:val="006E216D"/>
    <w:rsid w:val="006E272D"/>
    <w:rsid w:val="006E28D9"/>
    <w:rsid w:val="006E29C2"/>
    <w:rsid w:val="006E2AB2"/>
    <w:rsid w:val="006E2EF3"/>
    <w:rsid w:val="006E2F23"/>
    <w:rsid w:val="006E2FC9"/>
    <w:rsid w:val="006E313E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923"/>
    <w:rsid w:val="006E4BCB"/>
    <w:rsid w:val="006E4FE6"/>
    <w:rsid w:val="006E50F6"/>
    <w:rsid w:val="006E50FE"/>
    <w:rsid w:val="006E567B"/>
    <w:rsid w:val="006E56C2"/>
    <w:rsid w:val="006E5979"/>
    <w:rsid w:val="006E5E51"/>
    <w:rsid w:val="006E5F3A"/>
    <w:rsid w:val="006E6022"/>
    <w:rsid w:val="006E6469"/>
    <w:rsid w:val="006E6522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26C"/>
    <w:rsid w:val="006E740C"/>
    <w:rsid w:val="006E75BB"/>
    <w:rsid w:val="006E773E"/>
    <w:rsid w:val="006E77F6"/>
    <w:rsid w:val="006E7ADB"/>
    <w:rsid w:val="006E7ADF"/>
    <w:rsid w:val="006E7D42"/>
    <w:rsid w:val="006E7D68"/>
    <w:rsid w:val="006E7E53"/>
    <w:rsid w:val="006F0022"/>
    <w:rsid w:val="006F015B"/>
    <w:rsid w:val="006F076D"/>
    <w:rsid w:val="006F0828"/>
    <w:rsid w:val="006F08F7"/>
    <w:rsid w:val="006F0A88"/>
    <w:rsid w:val="006F0B89"/>
    <w:rsid w:val="006F0C81"/>
    <w:rsid w:val="006F0FEF"/>
    <w:rsid w:val="006F117D"/>
    <w:rsid w:val="006F1294"/>
    <w:rsid w:val="006F1510"/>
    <w:rsid w:val="006F1597"/>
    <w:rsid w:val="006F15ED"/>
    <w:rsid w:val="006F1782"/>
    <w:rsid w:val="006F1A29"/>
    <w:rsid w:val="006F1A9E"/>
    <w:rsid w:val="006F1EBC"/>
    <w:rsid w:val="006F2128"/>
    <w:rsid w:val="006F219D"/>
    <w:rsid w:val="006F221E"/>
    <w:rsid w:val="006F23C3"/>
    <w:rsid w:val="006F2958"/>
    <w:rsid w:val="006F2962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F23"/>
    <w:rsid w:val="006F440F"/>
    <w:rsid w:val="006F4857"/>
    <w:rsid w:val="006F4FEE"/>
    <w:rsid w:val="006F5040"/>
    <w:rsid w:val="006F5103"/>
    <w:rsid w:val="006F5142"/>
    <w:rsid w:val="006F5418"/>
    <w:rsid w:val="006F54D3"/>
    <w:rsid w:val="006F55BD"/>
    <w:rsid w:val="006F5885"/>
    <w:rsid w:val="006F5A36"/>
    <w:rsid w:val="006F6100"/>
    <w:rsid w:val="006F613F"/>
    <w:rsid w:val="006F6157"/>
    <w:rsid w:val="006F62D8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9"/>
    <w:rsid w:val="007007B6"/>
    <w:rsid w:val="00700994"/>
    <w:rsid w:val="007009F4"/>
    <w:rsid w:val="00700D8C"/>
    <w:rsid w:val="00700EA7"/>
    <w:rsid w:val="00701306"/>
    <w:rsid w:val="007013BF"/>
    <w:rsid w:val="00701683"/>
    <w:rsid w:val="00702294"/>
    <w:rsid w:val="00702307"/>
    <w:rsid w:val="00702865"/>
    <w:rsid w:val="00702EE1"/>
    <w:rsid w:val="00702F5E"/>
    <w:rsid w:val="0070308B"/>
    <w:rsid w:val="0070338E"/>
    <w:rsid w:val="00703822"/>
    <w:rsid w:val="00703998"/>
    <w:rsid w:val="00703BF8"/>
    <w:rsid w:val="0070405B"/>
    <w:rsid w:val="00704071"/>
    <w:rsid w:val="007040E1"/>
    <w:rsid w:val="007041A9"/>
    <w:rsid w:val="00704211"/>
    <w:rsid w:val="007044B1"/>
    <w:rsid w:val="0070468F"/>
    <w:rsid w:val="00704840"/>
    <w:rsid w:val="00704A71"/>
    <w:rsid w:val="00704AD5"/>
    <w:rsid w:val="00704B0D"/>
    <w:rsid w:val="00704CA4"/>
    <w:rsid w:val="00704D01"/>
    <w:rsid w:val="00704D65"/>
    <w:rsid w:val="00704ECF"/>
    <w:rsid w:val="00705397"/>
    <w:rsid w:val="00705525"/>
    <w:rsid w:val="007058A7"/>
    <w:rsid w:val="00705CA8"/>
    <w:rsid w:val="00705D33"/>
    <w:rsid w:val="00705FA3"/>
    <w:rsid w:val="00705FC4"/>
    <w:rsid w:val="007060BF"/>
    <w:rsid w:val="00706374"/>
    <w:rsid w:val="007063DE"/>
    <w:rsid w:val="00706462"/>
    <w:rsid w:val="00706976"/>
    <w:rsid w:val="007069B5"/>
    <w:rsid w:val="00706B77"/>
    <w:rsid w:val="00706EC5"/>
    <w:rsid w:val="0070701A"/>
    <w:rsid w:val="00707205"/>
    <w:rsid w:val="0070734E"/>
    <w:rsid w:val="007074E2"/>
    <w:rsid w:val="0070754B"/>
    <w:rsid w:val="00707618"/>
    <w:rsid w:val="007079C1"/>
    <w:rsid w:val="00707AAE"/>
    <w:rsid w:val="00707C19"/>
    <w:rsid w:val="007100EF"/>
    <w:rsid w:val="007106CC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F2D"/>
    <w:rsid w:val="00713FB8"/>
    <w:rsid w:val="0071408D"/>
    <w:rsid w:val="00714199"/>
    <w:rsid w:val="007145DB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92"/>
    <w:rsid w:val="007161D6"/>
    <w:rsid w:val="007162CC"/>
    <w:rsid w:val="007164CE"/>
    <w:rsid w:val="00716761"/>
    <w:rsid w:val="00717145"/>
    <w:rsid w:val="007171DF"/>
    <w:rsid w:val="0071728D"/>
    <w:rsid w:val="00717451"/>
    <w:rsid w:val="0071780B"/>
    <w:rsid w:val="0071788D"/>
    <w:rsid w:val="00717951"/>
    <w:rsid w:val="00717959"/>
    <w:rsid w:val="00717A10"/>
    <w:rsid w:val="00717C02"/>
    <w:rsid w:val="00717D51"/>
    <w:rsid w:val="00717E5D"/>
    <w:rsid w:val="007201EF"/>
    <w:rsid w:val="00720301"/>
    <w:rsid w:val="007203BC"/>
    <w:rsid w:val="00720A77"/>
    <w:rsid w:val="00720CA3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28F"/>
    <w:rsid w:val="007225BE"/>
    <w:rsid w:val="007225C5"/>
    <w:rsid w:val="007227A0"/>
    <w:rsid w:val="00722814"/>
    <w:rsid w:val="00722F20"/>
    <w:rsid w:val="00723016"/>
    <w:rsid w:val="0072327E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70"/>
    <w:rsid w:val="00725857"/>
    <w:rsid w:val="00725D7A"/>
    <w:rsid w:val="0072617E"/>
    <w:rsid w:val="007261AB"/>
    <w:rsid w:val="00726222"/>
    <w:rsid w:val="00726580"/>
    <w:rsid w:val="0072665C"/>
    <w:rsid w:val="00726857"/>
    <w:rsid w:val="00726919"/>
    <w:rsid w:val="00726DD8"/>
    <w:rsid w:val="00726E12"/>
    <w:rsid w:val="00726EE5"/>
    <w:rsid w:val="007276E2"/>
    <w:rsid w:val="007279CD"/>
    <w:rsid w:val="00727B85"/>
    <w:rsid w:val="00727D23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3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FAA"/>
    <w:rsid w:val="00732FAD"/>
    <w:rsid w:val="00733170"/>
    <w:rsid w:val="007331FD"/>
    <w:rsid w:val="007332B6"/>
    <w:rsid w:val="00733535"/>
    <w:rsid w:val="0073369C"/>
    <w:rsid w:val="007337E9"/>
    <w:rsid w:val="00733BBF"/>
    <w:rsid w:val="00733C0B"/>
    <w:rsid w:val="0073400F"/>
    <w:rsid w:val="007341E3"/>
    <w:rsid w:val="007342E1"/>
    <w:rsid w:val="0073433D"/>
    <w:rsid w:val="0073444B"/>
    <w:rsid w:val="00734668"/>
    <w:rsid w:val="007348AE"/>
    <w:rsid w:val="007348D1"/>
    <w:rsid w:val="00734921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88"/>
    <w:rsid w:val="00735F51"/>
    <w:rsid w:val="00735F55"/>
    <w:rsid w:val="00735FAF"/>
    <w:rsid w:val="00736256"/>
    <w:rsid w:val="00736614"/>
    <w:rsid w:val="00736908"/>
    <w:rsid w:val="00736B7A"/>
    <w:rsid w:val="00736C3C"/>
    <w:rsid w:val="00736CBA"/>
    <w:rsid w:val="00736DBD"/>
    <w:rsid w:val="00736EF4"/>
    <w:rsid w:val="00737403"/>
    <w:rsid w:val="0073749E"/>
    <w:rsid w:val="00737708"/>
    <w:rsid w:val="0073771E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6C7"/>
    <w:rsid w:val="007416D3"/>
    <w:rsid w:val="00741763"/>
    <w:rsid w:val="0074185B"/>
    <w:rsid w:val="007419B6"/>
    <w:rsid w:val="00741A65"/>
    <w:rsid w:val="00741FFA"/>
    <w:rsid w:val="00742006"/>
    <w:rsid w:val="0074224D"/>
    <w:rsid w:val="00742288"/>
    <w:rsid w:val="00742344"/>
    <w:rsid w:val="00742755"/>
    <w:rsid w:val="00742A1D"/>
    <w:rsid w:val="00742B75"/>
    <w:rsid w:val="00742E19"/>
    <w:rsid w:val="00742F0D"/>
    <w:rsid w:val="00742FAD"/>
    <w:rsid w:val="00743424"/>
    <w:rsid w:val="0074349D"/>
    <w:rsid w:val="007434B3"/>
    <w:rsid w:val="007435C5"/>
    <w:rsid w:val="0074384A"/>
    <w:rsid w:val="0074389E"/>
    <w:rsid w:val="00743902"/>
    <w:rsid w:val="0074399A"/>
    <w:rsid w:val="00743F19"/>
    <w:rsid w:val="0074405E"/>
    <w:rsid w:val="007440A3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320"/>
    <w:rsid w:val="00746497"/>
    <w:rsid w:val="00746619"/>
    <w:rsid w:val="00746EAA"/>
    <w:rsid w:val="00746F44"/>
    <w:rsid w:val="00746F86"/>
    <w:rsid w:val="00746FF7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330"/>
    <w:rsid w:val="007513D9"/>
    <w:rsid w:val="007516D9"/>
    <w:rsid w:val="007516DF"/>
    <w:rsid w:val="00751912"/>
    <w:rsid w:val="00751C90"/>
    <w:rsid w:val="00751CD9"/>
    <w:rsid w:val="00751DB5"/>
    <w:rsid w:val="00751E30"/>
    <w:rsid w:val="007523C3"/>
    <w:rsid w:val="00752591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5F1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C"/>
    <w:rsid w:val="00756561"/>
    <w:rsid w:val="007565E4"/>
    <w:rsid w:val="0075687F"/>
    <w:rsid w:val="00756A23"/>
    <w:rsid w:val="00756A31"/>
    <w:rsid w:val="007570DE"/>
    <w:rsid w:val="00757172"/>
    <w:rsid w:val="007571C2"/>
    <w:rsid w:val="007575BD"/>
    <w:rsid w:val="00757841"/>
    <w:rsid w:val="00757913"/>
    <w:rsid w:val="00757F5E"/>
    <w:rsid w:val="00760077"/>
    <w:rsid w:val="007602E8"/>
    <w:rsid w:val="007602F4"/>
    <w:rsid w:val="007603D1"/>
    <w:rsid w:val="0076053F"/>
    <w:rsid w:val="007605FF"/>
    <w:rsid w:val="007608C6"/>
    <w:rsid w:val="00760936"/>
    <w:rsid w:val="00760945"/>
    <w:rsid w:val="00760BF8"/>
    <w:rsid w:val="00760CF8"/>
    <w:rsid w:val="00760E57"/>
    <w:rsid w:val="0076136F"/>
    <w:rsid w:val="00761886"/>
    <w:rsid w:val="0076194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B"/>
    <w:rsid w:val="007631D1"/>
    <w:rsid w:val="007637DF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A26"/>
    <w:rsid w:val="00764C5E"/>
    <w:rsid w:val="00764D07"/>
    <w:rsid w:val="007650F7"/>
    <w:rsid w:val="007651FB"/>
    <w:rsid w:val="0076588D"/>
    <w:rsid w:val="00765B52"/>
    <w:rsid w:val="00765E5D"/>
    <w:rsid w:val="0076698D"/>
    <w:rsid w:val="00766A37"/>
    <w:rsid w:val="00766E5B"/>
    <w:rsid w:val="00766EF4"/>
    <w:rsid w:val="00766F85"/>
    <w:rsid w:val="00766FCF"/>
    <w:rsid w:val="007670B8"/>
    <w:rsid w:val="0076718C"/>
    <w:rsid w:val="0076733A"/>
    <w:rsid w:val="0076753A"/>
    <w:rsid w:val="0076777E"/>
    <w:rsid w:val="00767896"/>
    <w:rsid w:val="00767976"/>
    <w:rsid w:val="00767A8F"/>
    <w:rsid w:val="00767B11"/>
    <w:rsid w:val="00767B7E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D2"/>
    <w:rsid w:val="00770C48"/>
    <w:rsid w:val="00770E05"/>
    <w:rsid w:val="007711E5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F74"/>
    <w:rsid w:val="00773F77"/>
    <w:rsid w:val="00773FAE"/>
    <w:rsid w:val="007741A5"/>
    <w:rsid w:val="007741EF"/>
    <w:rsid w:val="00774E07"/>
    <w:rsid w:val="00774FE1"/>
    <w:rsid w:val="00775034"/>
    <w:rsid w:val="00775066"/>
    <w:rsid w:val="00775193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E5D"/>
    <w:rsid w:val="00775EF1"/>
    <w:rsid w:val="007760A4"/>
    <w:rsid w:val="007760DA"/>
    <w:rsid w:val="00776118"/>
    <w:rsid w:val="007761FC"/>
    <w:rsid w:val="0077621C"/>
    <w:rsid w:val="00776304"/>
    <w:rsid w:val="00776333"/>
    <w:rsid w:val="00776341"/>
    <w:rsid w:val="0077645D"/>
    <w:rsid w:val="007765BD"/>
    <w:rsid w:val="0077685B"/>
    <w:rsid w:val="0077692E"/>
    <w:rsid w:val="00776B23"/>
    <w:rsid w:val="00776D42"/>
    <w:rsid w:val="007770FC"/>
    <w:rsid w:val="007779F6"/>
    <w:rsid w:val="00777B9C"/>
    <w:rsid w:val="00777CE2"/>
    <w:rsid w:val="007803BF"/>
    <w:rsid w:val="00780773"/>
    <w:rsid w:val="00780870"/>
    <w:rsid w:val="00780A7E"/>
    <w:rsid w:val="00780BD4"/>
    <w:rsid w:val="00780C76"/>
    <w:rsid w:val="00781152"/>
    <w:rsid w:val="007811C0"/>
    <w:rsid w:val="0078136D"/>
    <w:rsid w:val="0078172B"/>
    <w:rsid w:val="00781745"/>
    <w:rsid w:val="00781A45"/>
    <w:rsid w:val="00781ACA"/>
    <w:rsid w:val="00781AD1"/>
    <w:rsid w:val="00781BA1"/>
    <w:rsid w:val="007820D4"/>
    <w:rsid w:val="007823DF"/>
    <w:rsid w:val="00782560"/>
    <w:rsid w:val="007827C1"/>
    <w:rsid w:val="007829C1"/>
    <w:rsid w:val="00782ACF"/>
    <w:rsid w:val="00782E17"/>
    <w:rsid w:val="007831A9"/>
    <w:rsid w:val="007832D7"/>
    <w:rsid w:val="007832DF"/>
    <w:rsid w:val="00783409"/>
    <w:rsid w:val="007834D0"/>
    <w:rsid w:val="0078364C"/>
    <w:rsid w:val="007837A9"/>
    <w:rsid w:val="00783848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87E"/>
    <w:rsid w:val="00784981"/>
    <w:rsid w:val="00784AC3"/>
    <w:rsid w:val="00784E81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0BD"/>
    <w:rsid w:val="0078626A"/>
    <w:rsid w:val="007862C5"/>
    <w:rsid w:val="00786448"/>
    <w:rsid w:val="0078696A"/>
    <w:rsid w:val="00786B93"/>
    <w:rsid w:val="00786BFE"/>
    <w:rsid w:val="00786C5D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60"/>
    <w:rsid w:val="007901A6"/>
    <w:rsid w:val="0079040C"/>
    <w:rsid w:val="00790739"/>
    <w:rsid w:val="00790CBA"/>
    <w:rsid w:val="007914D7"/>
    <w:rsid w:val="00791634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C2"/>
    <w:rsid w:val="0079365A"/>
    <w:rsid w:val="007937AF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AE"/>
    <w:rsid w:val="00794492"/>
    <w:rsid w:val="007944C9"/>
    <w:rsid w:val="007947C6"/>
    <w:rsid w:val="00794C5B"/>
    <w:rsid w:val="00794DC6"/>
    <w:rsid w:val="00794FBC"/>
    <w:rsid w:val="00795091"/>
    <w:rsid w:val="00795201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997"/>
    <w:rsid w:val="007969AD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741"/>
    <w:rsid w:val="007977CD"/>
    <w:rsid w:val="007979B8"/>
    <w:rsid w:val="00797B11"/>
    <w:rsid w:val="00797EA5"/>
    <w:rsid w:val="00797F4B"/>
    <w:rsid w:val="007A00DB"/>
    <w:rsid w:val="007A0144"/>
    <w:rsid w:val="007A03F1"/>
    <w:rsid w:val="007A0791"/>
    <w:rsid w:val="007A0867"/>
    <w:rsid w:val="007A0884"/>
    <w:rsid w:val="007A0E67"/>
    <w:rsid w:val="007A0F0C"/>
    <w:rsid w:val="007A10D7"/>
    <w:rsid w:val="007A11C6"/>
    <w:rsid w:val="007A1313"/>
    <w:rsid w:val="007A169D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70"/>
    <w:rsid w:val="007A26E5"/>
    <w:rsid w:val="007A29DE"/>
    <w:rsid w:val="007A2BE9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DB2"/>
    <w:rsid w:val="007A7F0E"/>
    <w:rsid w:val="007A7F1E"/>
    <w:rsid w:val="007B0027"/>
    <w:rsid w:val="007B00D1"/>
    <w:rsid w:val="007B0319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1CC"/>
    <w:rsid w:val="007B32E1"/>
    <w:rsid w:val="007B331F"/>
    <w:rsid w:val="007B350D"/>
    <w:rsid w:val="007B361A"/>
    <w:rsid w:val="007B36C1"/>
    <w:rsid w:val="007B3761"/>
    <w:rsid w:val="007B3A62"/>
    <w:rsid w:val="007B3A81"/>
    <w:rsid w:val="007B3B0A"/>
    <w:rsid w:val="007B405F"/>
    <w:rsid w:val="007B41EC"/>
    <w:rsid w:val="007B4255"/>
    <w:rsid w:val="007B4358"/>
    <w:rsid w:val="007B45F2"/>
    <w:rsid w:val="007B4832"/>
    <w:rsid w:val="007B48BF"/>
    <w:rsid w:val="007B4A08"/>
    <w:rsid w:val="007B4AB3"/>
    <w:rsid w:val="007B4B90"/>
    <w:rsid w:val="007B4B9E"/>
    <w:rsid w:val="007B4C6A"/>
    <w:rsid w:val="007B50DF"/>
    <w:rsid w:val="007B521B"/>
    <w:rsid w:val="007B5426"/>
    <w:rsid w:val="007B599A"/>
    <w:rsid w:val="007B5BBD"/>
    <w:rsid w:val="007B5BDF"/>
    <w:rsid w:val="007B5D90"/>
    <w:rsid w:val="007B5DE8"/>
    <w:rsid w:val="007B5F44"/>
    <w:rsid w:val="007B6334"/>
    <w:rsid w:val="007B6735"/>
    <w:rsid w:val="007B6BE0"/>
    <w:rsid w:val="007B6C1C"/>
    <w:rsid w:val="007B6E5C"/>
    <w:rsid w:val="007B70D5"/>
    <w:rsid w:val="007B7560"/>
    <w:rsid w:val="007B772A"/>
    <w:rsid w:val="007B7BCA"/>
    <w:rsid w:val="007B7E3F"/>
    <w:rsid w:val="007B7EE7"/>
    <w:rsid w:val="007C0007"/>
    <w:rsid w:val="007C0347"/>
    <w:rsid w:val="007C0952"/>
    <w:rsid w:val="007C0BB6"/>
    <w:rsid w:val="007C0BE9"/>
    <w:rsid w:val="007C0DA2"/>
    <w:rsid w:val="007C0E68"/>
    <w:rsid w:val="007C0ED2"/>
    <w:rsid w:val="007C0F48"/>
    <w:rsid w:val="007C1107"/>
    <w:rsid w:val="007C171B"/>
    <w:rsid w:val="007C1946"/>
    <w:rsid w:val="007C1A62"/>
    <w:rsid w:val="007C1A7E"/>
    <w:rsid w:val="007C1CA0"/>
    <w:rsid w:val="007C1D06"/>
    <w:rsid w:val="007C1DFE"/>
    <w:rsid w:val="007C20A5"/>
    <w:rsid w:val="007C227F"/>
    <w:rsid w:val="007C2710"/>
    <w:rsid w:val="007C2978"/>
    <w:rsid w:val="007C29EA"/>
    <w:rsid w:val="007C2CC7"/>
    <w:rsid w:val="007C2D59"/>
    <w:rsid w:val="007C2E71"/>
    <w:rsid w:val="007C3316"/>
    <w:rsid w:val="007C3617"/>
    <w:rsid w:val="007C39DB"/>
    <w:rsid w:val="007C3BF2"/>
    <w:rsid w:val="007C3C71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5047"/>
    <w:rsid w:val="007C53F8"/>
    <w:rsid w:val="007C55AC"/>
    <w:rsid w:val="007C586C"/>
    <w:rsid w:val="007C5B27"/>
    <w:rsid w:val="007C5B65"/>
    <w:rsid w:val="007C5E6D"/>
    <w:rsid w:val="007C6164"/>
    <w:rsid w:val="007C6748"/>
    <w:rsid w:val="007C6B0D"/>
    <w:rsid w:val="007C6E20"/>
    <w:rsid w:val="007C6FA8"/>
    <w:rsid w:val="007C70DA"/>
    <w:rsid w:val="007C712F"/>
    <w:rsid w:val="007C7233"/>
    <w:rsid w:val="007C7304"/>
    <w:rsid w:val="007C79F3"/>
    <w:rsid w:val="007C7AD6"/>
    <w:rsid w:val="007C7D9C"/>
    <w:rsid w:val="007C7E24"/>
    <w:rsid w:val="007C7F74"/>
    <w:rsid w:val="007D00A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2E1"/>
    <w:rsid w:val="007D2467"/>
    <w:rsid w:val="007D269F"/>
    <w:rsid w:val="007D2A25"/>
    <w:rsid w:val="007D2AB8"/>
    <w:rsid w:val="007D3313"/>
    <w:rsid w:val="007D356D"/>
    <w:rsid w:val="007D35A6"/>
    <w:rsid w:val="007D35F4"/>
    <w:rsid w:val="007D3ADB"/>
    <w:rsid w:val="007D3BA1"/>
    <w:rsid w:val="007D3D34"/>
    <w:rsid w:val="007D3D6F"/>
    <w:rsid w:val="007D3FED"/>
    <w:rsid w:val="007D44B8"/>
    <w:rsid w:val="007D44B9"/>
    <w:rsid w:val="007D4E6C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47F"/>
    <w:rsid w:val="007D6593"/>
    <w:rsid w:val="007D676B"/>
    <w:rsid w:val="007D68A7"/>
    <w:rsid w:val="007D6943"/>
    <w:rsid w:val="007D6A1A"/>
    <w:rsid w:val="007D6D04"/>
    <w:rsid w:val="007D7010"/>
    <w:rsid w:val="007D71E9"/>
    <w:rsid w:val="007D71F1"/>
    <w:rsid w:val="007D77C6"/>
    <w:rsid w:val="007D792A"/>
    <w:rsid w:val="007D7988"/>
    <w:rsid w:val="007D7D9A"/>
    <w:rsid w:val="007D7E03"/>
    <w:rsid w:val="007E06DD"/>
    <w:rsid w:val="007E080D"/>
    <w:rsid w:val="007E0A3E"/>
    <w:rsid w:val="007E0C0E"/>
    <w:rsid w:val="007E0CA3"/>
    <w:rsid w:val="007E0F82"/>
    <w:rsid w:val="007E104C"/>
    <w:rsid w:val="007E1146"/>
    <w:rsid w:val="007E1660"/>
    <w:rsid w:val="007E196C"/>
    <w:rsid w:val="007E19E1"/>
    <w:rsid w:val="007E1D2B"/>
    <w:rsid w:val="007E220B"/>
    <w:rsid w:val="007E2257"/>
    <w:rsid w:val="007E25CD"/>
    <w:rsid w:val="007E2B1F"/>
    <w:rsid w:val="007E2CB6"/>
    <w:rsid w:val="007E2CFD"/>
    <w:rsid w:val="007E342A"/>
    <w:rsid w:val="007E354E"/>
    <w:rsid w:val="007E3801"/>
    <w:rsid w:val="007E38F4"/>
    <w:rsid w:val="007E397D"/>
    <w:rsid w:val="007E3AC9"/>
    <w:rsid w:val="007E3C5C"/>
    <w:rsid w:val="007E446C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52C5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6A7"/>
    <w:rsid w:val="007E76DD"/>
    <w:rsid w:val="007E7787"/>
    <w:rsid w:val="007E77C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93"/>
    <w:rsid w:val="007F2B90"/>
    <w:rsid w:val="007F2CA3"/>
    <w:rsid w:val="007F2CA4"/>
    <w:rsid w:val="007F2D7A"/>
    <w:rsid w:val="007F3CBB"/>
    <w:rsid w:val="007F3EA0"/>
    <w:rsid w:val="007F4476"/>
    <w:rsid w:val="007F4485"/>
    <w:rsid w:val="007F4611"/>
    <w:rsid w:val="007F46BB"/>
    <w:rsid w:val="007F46FF"/>
    <w:rsid w:val="007F4764"/>
    <w:rsid w:val="007F47CF"/>
    <w:rsid w:val="007F485F"/>
    <w:rsid w:val="007F4AB2"/>
    <w:rsid w:val="007F4C3A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7C8"/>
    <w:rsid w:val="007F68C1"/>
    <w:rsid w:val="007F6B3C"/>
    <w:rsid w:val="007F6DCB"/>
    <w:rsid w:val="007F70C2"/>
    <w:rsid w:val="007F7451"/>
    <w:rsid w:val="007F7770"/>
    <w:rsid w:val="007F79EE"/>
    <w:rsid w:val="007F7DFC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B6"/>
    <w:rsid w:val="0080113B"/>
    <w:rsid w:val="0080143C"/>
    <w:rsid w:val="008014F3"/>
    <w:rsid w:val="00801614"/>
    <w:rsid w:val="00801808"/>
    <w:rsid w:val="00801F23"/>
    <w:rsid w:val="00801F50"/>
    <w:rsid w:val="00802061"/>
    <w:rsid w:val="0080234F"/>
    <w:rsid w:val="00802538"/>
    <w:rsid w:val="008026A5"/>
    <w:rsid w:val="00802910"/>
    <w:rsid w:val="00802A1F"/>
    <w:rsid w:val="00802B56"/>
    <w:rsid w:val="00802D1A"/>
    <w:rsid w:val="008032E0"/>
    <w:rsid w:val="00803378"/>
    <w:rsid w:val="00803931"/>
    <w:rsid w:val="00803B2D"/>
    <w:rsid w:val="00803B4F"/>
    <w:rsid w:val="00803B76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D0A"/>
    <w:rsid w:val="00804E2B"/>
    <w:rsid w:val="00804E35"/>
    <w:rsid w:val="0080540C"/>
    <w:rsid w:val="00805921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D2"/>
    <w:rsid w:val="008068E7"/>
    <w:rsid w:val="008068F7"/>
    <w:rsid w:val="008069DF"/>
    <w:rsid w:val="00806F9D"/>
    <w:rsid w:val="0080700B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274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E56"/>
    <w:rsid w:val="008120C2"/>
    <w:rsid w:val="0081219C"/>
    <w:rsid w:val="008127A3"/>
    <w:rsid w:val="0081299E"/>
    <w:rsid w:val="00812A32"/>
    <w:rsid w:val="00812A45"/>
    <w:rsid w:val="00812EC5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32D"/>
    <w:rsid w:val="00814470"/>
    <w:rsid w:val="008147D7"/>
    <w:rsid w:val="00814879"/>
    <w:rsid w:val="00814A45"/>
    <w:rsid w:val="00814A7E"/>
    <w:rsid w:val="00814E3F"/>
    <w:rsid w:val="00814E4A"/>
    <w:rsid w:val="00814EA5"/>
    <w:rsid w:val="00815150"/>
    <w:rsid w:val="00815199"/>
    <w:rsid w:val="00815205"/>
    <w:rsid w:val="0081534E"/>
    <w:rsid w:val="0081540D"/>
    <w:rsid w:val="0081573B"/>
    <w:rsid w:val="00815938"/>
    <w:rsid w:val="0081599B"/>
    <w:rsid w:val="008159F2"/>
    <w:rsid w:val="00815A03"/>
    <w:rsid w:val="00815DF3"/>
    <w:rsid w:val="00816027"/>
    <w:rsid w:val="0081627A"/>
    <w:rsid w:val="008164EF"/>
    <w:rsid w:val="0081659C"/>
    <w:rsid w:val="00816645"/>
    <w:rsid w:val="008166C5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6C1"/>
    <w:rsid w:val="0081785A"/>
    <w:rsid w:val="00817AA6"/>
    <w:rsid w:val="00817C30"/>
    <w:rsid w:val="00817CBB"/>
    <w:rsid w:val="00817D85"/>
    <w:rsid w:val="0082005F"/>
    <w:rsid w:val="008206E7"/>
    <w:rsid w:val="0082086F"/>
    <w:rsid w:val="00820882"/>
    <w:rsid w:val="00820904"/>
    <w:rsid w:val="00820A13"/>
    <w:rsid w:val="00820AEE"/>
    <w:rsid w:val="00820B8A"/>
    <w:rsid w:val="00820BBC"/>
    <w:rsid w:val="00820C6B"/>
    <w:rsid w:val="00820CD8"/>
    <w:rsid w:val="00820F68"/>
    <w:rsid w:val="00821061"/>
    <w:rsid w:val="00821072"/>
    <w:rsid w:val="008213DC"/>
    <w:rsid w:val="008213F0"/>
    <w:rsid w:val="00821567"/>
    <w:rsid w:val="00821840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631"/>
    <w:rsid w:val="008226DD"/>
    <w:rsid w:val="0082281D"/>
    <w:rsid w:val="008228CD"/>
    <w:rsid w:val="00822B6A"/>
    <w:rsid w:val="00822B8B"/>
    <w:rsid w:val="00823080"/>
    <w:rsid w:val="008230F5"/>
    <w:rsid w:val="00823128"/>
    <w:rsid w:val="00823485"/>
    <w:rsid w:val="008235C0"/>
    <w:rsid w:val="008236AA"/>
    <w:rsid w:val="008238E8"/>
    <w:rsid w:val="008239B2"/>
    <w:rsid w:val="00823C84"/>
    <w:rsid w:val="00823CF2"/>
    <w:rsid w:val="00823CF6"/>
    <w:rsid w:val="00823ECA"/>
    <w:rsid w:val="00824184"/>
    <w:rsid w:val="00824390"/>
    <w:rsid w:val="008244FF"/>
    <w:rsid w:val="00824970"/>
    <w:rsid w:val="00824A4F"/>
    <w:rsid w:val="00825279"/>
    <w:rsid w:val="0082545B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A99"/>
    <w:rsid w:val="00826ACB"/>
    <w:rsid w:val="00827326"/>
    <w:rsid w:val="008274C9"/>
    <w:rsid w:val="00827E1B"/>
    <w:rsid w:val="0083039F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A0F"/>
    <w:rsid w:val="00833C2E"/>
    <w:rsid w:val="00834050"/>
    <w:rsid w:val="00834683"/>
    <w:rsid w:val="00834953"/>
    <w:rsid w:val="00834B9E"/>
    <w:rsid w:val="00834D08"/>
    <w:rsid w:val="00834E45"/>
    <w:rsid w:val="00834E50"/>
    <w:rsid w:val="00835298"/>
    <w:rsid w:val="008352BD"/>
    <w:rsid w:val="008353F6"/>
    <w:rsid w:val="0083558E"/>
    <w:rsid w:val="008355F0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60A8"/>
    <w:rsid w:val="008365B3"/>
    <w:rsid w:val="0083694D"/>
    <w:rsid w:val="008369CF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D10"/>
    <w:rsid w:val="00837EA0"/>
    <w:rsid w:val="00840043"/>
    <w:rsid w:val="008402F7"/>
    <w:rsid w:val="008404DE"/>
    <w:rsid w:val="00840DBE"/>
    <w:rsid w:val="0084125B"/>
    <w:rsid w:val="008417D1"/>
    <w:rsid w:val="00841A12"/>
    <w:rsid w:val="00841BA7"/>
    <w:rsid w:val="00841D5D"/>
    <w:rsid w:val="00841EB9"/>
    <w:rsid w:val="00841EFC"/>
    <w:rsid w:val="00841FBF"/>
    <w:rsid w:val="008421D1"/>
    <w:rsid w:val="008423DA"/>
    <w:rsid w:val="008424F0"/>
    <w:rsid w:val="0084289A"/>
    <w:rsid w:val="00842AFD"/>
    <w:rsid w:val="00842DBA"/>
    <w:rsid w:val="0084322A"/>
    <w:rsid w:val="008433E2"/>
    <w:rsid w:val="0084374C"/>
    <w:rsid w:val="0084381E"/>
    <w:rsid w:val="008439B8"/>
    <w:rsid w:val="008439C8"/>
    <w:rsid w:val="00843ADD"/>
    <w:rsid w:val="00843EB4"/>
    <w:rsid w:val="00843F3F"/>
    <w:rsid w:val="00844194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E34"/>
    <w:rsid w:val="00844F3D"/>
    <w:rsid w:val="008450ED"/>
    <w:rsid w:val="0084511B"/>
    <w:rsid w:val="0084515E"/>
    <w:rsid w:val="00845264"/>
    <w:rsid w:val="00845298"/>
    <w:rsid w:val="008455AD"/>
    <w:rsid w:val="008459DD"/>
    <w:rsid w:val="00845B85"/>
    <w:rsid w:val="00845DED"/>
    <w:rsid w:val="00845E51"/>
    <w:rsid w:val="00846162"/>
    <w:rsid w:val="00846371"/>
    <w:rsid w:val="0084694A"/>
    <w:rsid w:val="00846A20"/>
    <w:rsid w:val="00846CAC"/>
    <w:rsid w:val="00847022"/>
    <w:rsid w:val="0084756A"/>
    <w:rsid w:val="00847695"/>
    <w:rsid w:val="00847AFF"/>
    <w:rsid w:val="00847B70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270"/>
    <w:rsid w:val="008533A8"/>
    <w:rsid w:val="008533C4"/>
    <w:rsid w:val="00853404"/>
    <w:rsid w:val="00853499"/>
    <w:rsid w:val="00853615"/>
    <w:rsid w:val="0085380D"/>
    <w:rsid w:val="00853A4A"/>
    <w:rsid w:val="00853C1C"/>
    <w:rsid w:val="00853D24"/>
    <w:rsid w:val="00853E60"/>
    <w:rsid w:val="0085417D"/>
    <w:rsid w:val="008542F1"/>
    <w:rsid w:val="008544D8"/>
    <w:rsid w:val="00854550"/>
    <w:rsid w:val="008547D2"/>
    <w:rsid w:val="00854AD5"/>
    <w:rsid w:val="00854AF6"/>
    <w:rsid w:val="00854BD2"/>
    <w:rsid w:val="00855094"/>
    <w:rsid w:val="0085536A"/>
    <w:rsid w:val="00855639"/>
    <w:rsid w:val="00855764"/>
    <w:rsid w:val="00855A20"/>
    <w:rsid w:val="00855B1C"/>
    <w:rsid w:val="00855C8E"/>
    <w:rsid w:val="00855D8D"/>
    <w:rsid w:val="00855F82"/>
    <w:rsid w:val="00855FE1"/>
    <w:rsid w:val="0085608B"/>
    <w:rsid w:val="008562AB"/>
    <w:rsid w:val="00856720"/>
    <w:rsid w:val="00856ADC"/>
    <w:rsid w:val="00856BAD"/>
    <w:rsid w:val="00856D6C"/>
    <w:rsid w:val="00856D6F"/>
    <w:rsid w:val="00856F02"/>
    <w:rsid w:val="00856FB8"/>
    <w:rsid w:val="00856FFA"/>
    <w:rsid w:val="00857104"/>
    <w:rsid w:val="0085756A"/>
    <w:rsid w:val="00857710"/>
    <w:rsid w:val="00857AB1"/>
    <w:rsid w:val="00857CED"/>
    <w:rsid w:val="00857D95"/>
    <w:rsid w:val="00857D99"/>
    <w:rsid w:val="0086006C"/>
    <w:rsid w:val="0086021F"/>
    <w:rsid w:val="00860366"/>
    <w:rsid w:val="00860700"/>
    <w:rsid w:val="00860813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B06"/>
    <w:rsid w:val="00862E6B"/>
    <w:rsid w:val="00863162"/>
    <w:rsid w:val="00863173"/>
    <w:rsid w:val="008631C0"/>
    <w:rsid w:val="008633DD"/>
    <w:rsid w:val="00863510"/>
    <w:rsid w:val="008635E8"/>
    <w:rsid w:val="008639E6"/>
    <w:rsid w:val="00863A8A"/>
    <w:rsid w:val="00863C90"/>
    <w:rsid w:val="00863CAF"/>
    <w:rsid w:val="008640E0"/>
    <w:rsid w:val="008643AB"/>
    <w:rsid w:val="008644B7"/>
    <w:rsid w:val="008644F8"/>
    <w:rsid w:val="00864508"/>
    <w:rsid w:val="008646A7"/>
    <w:rsid w:val="0086477A"/>
    <w:rsid w:val="0086490C"/>
    <w:rsid w:val="00864C4C"/>
    <w:rsid w:val="0086508E"/>
    <w:rsid w:val="00865164"/>
    <w:rsid w:val="0086535C"/>
    <w:rsid w:val="0086537B"/>
    <w:rsid w:val="008653C3"/>
    <w:rsid w:val="0086557D"/>
    <w:rsid w:val="0086568F"/>
    <w:rsid w:val="0086595C"/>
    <w:rsid w:val="00865C59"/>
    <w:rsid w:val="00865D20"/>
    <w:rsid w:val="00865DA3"/>
    <w:rsid w:val="00865E3E"/>
    <w:rsid w:val="008660A9"/>
    <w:rsid w:val="008662EC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92"/>
    <w:rsid w:val="00870605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CC4"/>
    <w:rsid w:val="00872E06"/>
    <w:rsid w:val="00872E91"/>
    <w:rsid w:val="008730A9"/>
    <w:rsid w:val="008733CF"/>
    <w:rsid w:val="00873735"/>
    <w:rsid w:val="00873743"/>
    <w:rsid w:val="008737D0"/>
    <w:rsid w:val="00873B28"/>
    <w:rsid w:val="00873C57"/>
    <w:rsid w:val="00873FFA"/>
    <w:rsid w:val="008740A6"/>
    <w:rsid w:val="008740F8"/>
    <w:rsid w:val="0087458E"/>
    <w:rsid w:val="00874721"/>
    <w:rsid w:val="0087479C"/>
    <w:rsid w:val="008747B0"/>
    <w:rsid w:val="008749B4"/>
    <w:rsid w:val="00874C1F"/>
    <w:rsid w:val="00874C66"/>
    <w:rsid w:val="00874D2C"/>
    <w:rsid w:val="00875204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AB4"/>
    <w:rsid w:val="00876B12"/>
    <w:rsid w:val="00876C78"/>
    <w:rsid w:val="00876E18"/>
    <w:rsid w:val="00876E7D"/>
    <w:rsid w:val="00877086"/>
    <w:rsid w:val="008770B4"/>
    <w:rsid w:val="0087718D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202"/>
    <w:rsid w:val="00880601"/>
    <w:rsid w:val="008806A3"/>
    <w:rsid w:val="0088070B"/>
    <w:rsid w:val="00880B08"/>
    <w:rsid w:val="00880D87"/>
    <w:rsid w:val="00880E86"/>
    <w:rsid w:val="00880ED5"/>
    <w:rsid w:val="008810C0"/>
    <w:rsid w:val="0088114B"/>
    <w:rsid w:val="008815F0"/>
    <w:rsid w:val="008816A1"/>
    <w:rsid w:val="008817E9"/>
    <w:rsid w:val="00881E2E"/>
    <w:rsid w:val="008821A2"/>
    <w:rsid w:val="008821D9"/>
    <w:rsid w:val="00882B85"/>
    <w:rsid w:val="00882E2B"/>
    <w:rsid w:val="00882FAF"/>
    <w:rsid w:val="00883190"/>
    <w:rsid w:val="00883472"/>
    <w:rsid w:val="00883554"/>
    <w:rsid w:val="0088379D"/>
    <w:rsid w:val="008839FF"/>
    <w:rsid w:val="00883BA0"/>
    <w:rsid w:val="00883BEC"/>
    <w:rsid w:val="00883E45"/>
    <w:rsid w:val="00883ED9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5AB"/>
    <w:rsid w:val="00885908"/>
    <w:rsid w:val="00885AF5"/>
    <w:rsid w:val="00885DBF"/>
    <w:rsid w:val="00885E54"/>
    <w:rsid w:val="00885F36"/>
    <w:rsid w:val="00886021"/>
    <w:rsid w:val="00886162"/>
    <w:rsid w:val="00886ADC"/>
    <w:rsid w:val="00886C8A"/>
    <w:rsid w:val="00886CE1"/>
    <w:rsid w:val="00886CFF"/>
    <w:rsid w:val="00886E19"/>
    <w:rsid w:val="00887457"/>
    <w:rsid w:val="00887661"/>
    <w:rsid w:val="008876EC"/>
    <w:rsid w:val="00887867"/>
    <w:rsid w:val="00887C3F"/>
    <w:rsid w:val="0089004B"/>
    <w:rsid w:val="00890200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E11"/>
    <w:rsid w:val="00891782"/>
    <w:rsid w:val="0089180D"/>
    <w:rsid w:val="00891835"/>
    <w:rsid w:val="00891AF0"/>
    <w:rsid w:val="00891BB9"/>
    <w:rsid w:val="00891DFA"/>
    <w:rsid w:val="00891E80"/>
    <w:rsid w:val="0089217E"/>
    <w:rsid w:val="00892241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36"/>
    <w:rsid w:val="00893847"/>
    <w:rsid w:val="008939EA"/>
    <w:rsid w:val="00893BED"/>
    <w:rsid w:val="00893D09"/>
    <w:rsid w:val="00893E16"/>
    <w:rsid w:val="008940A0"/>
    <w:rsid w:val="008941C0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B07"/>
    <w:rsid w:val="00895B49"/>
    <w:rsid w:val="00895F71"/>
    <w:rsid w:val="00896385"/>
    <w:rsid w:val="00896387"/>
    <w:rsid w:val="00896480"/>
    <w:rsid w:val="00896693"/>
    <w:rsid w:val="00896708"/>
    <w:rsid w:val="0089678A"/>
    <w:rsid w:val="008969E6"/>
    <w:rsid w:val="00896C95"/>
    <w:rsid w:val="00897699"/>
    <w:rsid w:val="0089771A"/>
    <w:rsid w:val="00897867"/>
    <w:rsid w:val="008978A4"/>
    <w:rsid w:val="00897963"/>
    <w:rsid w:val="00897BC2"/>
    <w:rsid w:val="00897C4C"/>
    <w:rsid w:val="00897C59"/>
    <w:rsid w:val="00897D06"/>
    <w:rsid w:val="00897DE5"/>
    <w:rsid w:val="00897ECF"/>
    <w:rsid w:val="00897F5C"/>
    <w:rsid w:val="008A003C"/>
    <w:rsid w:val="008A02F2"/>
    <w:rsid w:val="008A0316"/>
    <w:rsid w:val="008A0453"/>
    <w:rsid w:val="008A04BD"/>
    <w:rsid w:val="008A0C54"/>
    <w:rsid w:val="008A0D81"/>
    <w:rsid w:val="008A0E2F"/>
    <w:rsid w:val="008A104D"/>
    <w:rsid w:val="008A11B4"/>
    <w:rsid w:val="008A11C2"/>
    <w:rsid w:val="008A1452"/>
    <w:rsid w:val="008A14AC"/>
    <w:rsid w:val="008A156D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F"/>
    <w:rsid w:val="008A3239"/>
    <w:rsid w:val="008A327B"/>
    <w:rsid w:val="008A32B8"/>
    <w:rsid w:val="008A32FF"/>
    <w:rsid w:val="008A3BA7"/>
    <w:rsid w:val="008A3DC1"/>
    <w:rsid w:val="008A40BF"/>
    <w:rsid w:val="008A4119"/>
    <w:rsid w:val="008A41AB"/>
    <w:rsid w:val="008A422D"/>
    <w:rsid w:val="008A42A6"/>
    <w:rsid w:val="008A45FB"/>
    <w:rsid w:val="008A466B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76"/>
    <w:rsid w:val="008A54F0"/>
    <w:rsid w:val="008A58EF"/>
    <w:rsid w:val="008A5A37"/>
    <w:rsid w:val="008A5E0E"/>
    <w:rsid w:val="008A5E86"/>
    <w:rsid w:val="008A605B"/>
    <w:rsid w:val="008A6360"/>
    <w:rsid w:val="008A6382"/>
    <w:rsid w:val="008A6518"/>
    <w:rsid w:val="008A695F"/>
    <w:rsid w:val="008A6A93"/>
    <w:rsid w:val="008A6E70"/>
    <w:rsid w:val="008A6EEA"/>
    <w:rsid w:val="008A6F39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94"/>
    <w:rsid w:val="008B01E9"/>
    <w:rsid w:val="008B0237"/>
    <w:rsid w:val="008B02EA"/>
    <w:rsid w:val="008B0342"/>
    <w:rsid w:val="008B048D"/>
    <w:rsid w:val="008B0C50"/>
    <w:rsid w:val="008B0C9B"/>
    <w:rsid w:val="008B0CE7"/>
    <w:rsid w:val="008B0D5B"/>
    <w:rsid w:val="008B0EE3"/>
    <w:rsid w:val="008B14B5"/>
    <w:rsid w:val="008B161B"/>
    <w:rsid w:val="008B1631"/>
    <w:rsid w:val="008B1823"/>
    <w:rsid w:val="008B19AB"/>
    <w:rsid w:val="008B1E4C"/>
    <w:rsid w:val="008B1ED5"/>
    <w:rsid w:val="008B225C"/>
    <w:rsid w:val="008B24B9"/>
    <w:rsid w:val="008B282B"/>
    <w:rsid w:val="008B28D2"/>
    <w:rsid w:val="008B2968"/>
    <w:rsid w:val="008B31C0"/>
    <w:rsid w:val="008B3281"/>
    <w:rsid w:val="008B3454"/>
    <w:rsid w:val="008B352F"/>
    <w:rsid w:val="008B35BC"/>
    <w:rsid w:val="008B371F"/>
    <w:rsid w:val="008B3960"/>
    <w:rsid w:val="008B3B5B"/>
    <w:rsid w:val="008B3F28"/>
    <w:rsid w:val="008B4195"/>
    <w:rsid w:val="008B421C"/>
    <w:rsid w:val="008B44E6"/>
    <w:rsid w:val="008B46EB"/>
    <w:rsid w:val="008B493D"/>
    <w:rsid w:val="008B4A00"/>
    <w:rsid w:val="008B4A25"/>
    <w:rsid w:val="008B4AB4"/>
    <w:rsid w:val="008B4B6C"/>
    <w:rsid w:val="008B4EC9"/>
    <w:rsid w:val="008B4F31"/>
    <w:rsid w:val="008B50A4"/>
    <w:rsid w:val="008B51A5"/>
    <w:rsid w:val="008B5315"/>
    <w:rsid w:val="008B53AC"/>
    <w:rsid w:val="008B563A"/>
    <w:rsid w:val="008B5989"/>
    <w:rsid w:val="008B59A7"/>
    <w:rsid w:val="008B5EA1"/>
    <w:rsid w:val="008B5FC7"/>
    <w:rsid w:val="008B627A"/>
    <w:rsid w:val="008B628A"/>
    <w:rsid w:val="008B62AE"/>
    <w:rsid w:val="008B639A"/>
    <w:rsid w:val="008B6586"/>
    <w:rsid w:val="008B66A5"/>
    <w:rsid w:val="008B67C2"/>
    <w:rsid w:val="008B6A5D"/>
    <w:rsid w:val="008B6A93"/>
    <w:rsid w:val="008B6BF3"/>
    <w:rsid w:val="008B6D0D"/>
    <w:rsid w:val="008B6E05"/>
    <w:rsid w:val="008B6E9F"/>
    <w:rsid w:val="008B7106"/>
    <w:rsid w:val="008B71EF"/>
    <w:rsid w:val="008B7277"/>
    <w:rsid w:val="008B7441"/>
    <w:rsid w:val="008B7586"/>
    <w:rsid w:val="008B7679"/>
    <w:rsid w:val="008B79A7"/>
    <w:rsid w:val="008B7B85"/>
    <w:rsid w:val="008B7BFC"/>
    <w:rsid w:val="008B7C1A"/>
    <w:rsid w:val="008B7D0D"/>
    <w:rsid w:val="008B7F4B"/>
    <w:rsid w:val="008C0001"/>
    <w:rsid w:val="008C001B"/>
    <w:rsid w:val="008C00AC"/>
    <w:rsid w:val="008C0357"/>
    <w:rsid w:val="008C03CD"/>
    <w:rsid w:val="008C05D7"/>
    <w:rsid w:val="008C0724"/>
    <w:rsid w:val="008C07B6"/>
    <w:rsid w:val="008C0817"/>
    <w:rsid w:val="008C0D69"/>
    <w:rsid w:val="008C1484"/>
    <w:rsid w:val="008C15FE"/>
    <w:rsid w:val="008C191D"/>
    <w:rsid w:val="008C1A1B"/>
    <w:rsid w:val="008C1B53"/>
    <w:rsid w:val="008C1C52"/>
    <w:rsid w:val="008C1E1B"/>
    <w:rsid w:val="008C1F90"/>
    <w:rsid w:val="008C20FC"/>
    <w:rsid w:val="008C22A6"/>
    <w:rsid w:val="008C2454"/>
    <w:rsid w:val="008C24C1"/>
    <w:rsid w:val="008C2514"/>
    <w:rsid w:val="008C254B"/>
    <w:rsid w:val="008C29D2"/>
    <w:rsid w:val="008C2DDC"/>
    <w:rsid w:val="008C2E91"/>
    <w:rsid w:val="008C30AB"/>
    <w:rsid w:val="008C3257"/>
    <w:rsid w:val="008C32BA"/>
    <w:rsid w:val="008C36D4"/>
    <w:rsid w:val="008C3AC7"/>
    <w:rsid w:val="008C3C1A"/>
    <w:rsid w:val="008C43D6"/>
    <w:rsid w:val="008C4642"/>
    <w:rsid w:val="008C4B06"/>
    <w:rsid w:val="008C4B1C"/>
    <w:rsid w:val="008C4B53"/>
    <w:rsid w:val="008C4B5E"/>
    <w:rsid w:val="008C4F30"/>
    <w:rsid w:val="008C50F1"/>
    <w:rsid w:val="008C52EF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F10"/>
    <w:rsid w:val="008C5F1B"/>
    <w:rsid w:val="008C60CE"/>
    <w:rsid w:val="008C677C"/>
    <w:rsid w:val="008C6B44"/>
    <w:rsid w:val="008C7022"/>
    <w:rsid w:val="008C7418"/>
    <w:rsid w:val="008C75C4"/>
    <w:rsid w:val="008C7AC1"/>
    <w:rsid w:val="008C7B09"/>
    <w:rsid w:val="008C7CF1"/>
    <w:rsid w:val="008C7E12"/>
    <w:rsid w:val="008C7E7D"/>
    <w:rsid w:val="008C7F15"/>
    <w:rsid w:val="008D002E"/>
    <w:rsid w:val="008D05E3"/>
    <w:rsid w:val="008D068C"/>
    <w:rsid w:val="008D071D"/>
    <w:rsid w:val="008D0D28"/>
    <w:rsid w:val="008D1001"/>
    <w:rsid w:val="008D119A"/>
    <w:rsid w:val="008D1577"/>
    <w:rsid w:val="008D1608"/>
    <w:rsid w:val="008D187E"/>
    <w:rsid w:val="008D1AF2"/>
    <w:rsid w:val="008D1BF9"/>
    <w:rsid w:val="008D1D5E"/>
    <w:rsid w:val="008D1E61"/>
    <w:rsid w:val="008D1E84"/>
    <w:rsid w:val="008D1EEB"/>
    <w:rsid w:val="008D244F"/>
    <w:rsid w:val="008D24C6"/>
    <w:rsid w:val="008D2721"/>
    <w:rsid w:val="008D29F8"/>
    <w:rsid w:val="008D2C62"/>
    <w:rsid w:val="008D2E15"/>
    <w:rsid w:val="008D3063"/>
    <w:rsid w:val="008D33A2"/>
    <w:rsid w:val="008D3561"/>
    <w:rsid w:val="008D3686"/>
    <w:rsid w:val="008D3712"/>
    <w:rsid w:val="008D37FC"/>
    <w:rsid w:val="008D41BA"/>
    <w:rsid w:val="008D43A7"/>
    <w:rsid w:val="008D4917"/>
    <w:rsid w:val="008D4976"/>
    <w:rsid w:val="008D49FD"/>
    <w:rsid w:val="008D4AF7"/>
    <w:rsid w:val="008D4BA1"/>
    <w:rsid w:val="008D4BBA"/>
    <w:rsid w:val="008D4C01"/>
    <w:rsid w:val="008D4D8A"/>
    <w:rsid w:val="008D503B"/>
    <w:rsid w:val="008D519B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B7E"/>
    <w:rsid w:val="008D6C22"/>
    <w:rsid w:val="008D6D28"/>
    <w:rsid w:val="008D6D83"/>
    <w:rsid w:val="008D6E89"/>
    <w:rsid w:val="008D72FA"/>
    <w:rsid w:val="008D78FE"/>
    <w:rsid w:val="008D797E"/>
    <w:rsid w:val="008D7C5E"/>
    <w:rsid w:val="008E03A4"/>
    <w:rsid w:val="008E084C"/>
    <w:rsid w:val="008E0963"/>
    <w:rsid w:val="008E0980"/>
    <w:rsid w:val="008E0D1D"/>
    <w:rsid w:val="008E0FD5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865"/>
    <w:rsid w:val="008E28AC"/>
    <w:rsid w:val="008E2977"/>
    <w:rsid w:val="008E2AD6"/>
    <w:rsid w:val="008E2C86"/>
    <w:rsid w:val="008E2E9A"/>
    <w:rsid w:val="008E2EE4"/>
    <w:rsid w:val="008E30F6"/>
    <w:rsid w:val="008E343A"/>
    <w:rsid w:val="008E3537"/>
    <w:rsid w:val="008E3609"/>
    <w:rsid w:val="008E40B7"/>
    <w:rsid w:val="008E4109"/>
    <w:rsid w:val="008E4286"/>
    <w:rsid w:val="008E4487"/>
    <w:rsid w:val="008E4546"/>
    <w:rsid w:val="008E4571"/>
    <w:rsid w:val="008E4A66"/>
    <w:rsid w:val="008E4B73"/>
    <w:rsid w:val="008E4C1B"/>
    <w:rsid w:val="008E4D9B"/>
    <w:rsid w:val="008E4DF6"/>
    <w:rsid w:val="008E4EE4"/>
    <w:rsid w:val="008E502A"/>
    <w:rsid w:val="008E5031"/>
    <w:rsid w:val="008E531E"/>
    <w:rsid w:val="008E542A"/>
    <w:rsid w:val="008E5884"/>
    <w:rsid w:val="008E5A44"/>
    <w:rsid w:val="008E62F9"/>
    <w:rsid w:val="008E64D7"/>
    <w:rsid w:val="008E65DF"/>
    <w:rsid w:val="008E66CF"/>
    <w:rsid w:val="008E6A8B"/>
    <w:rsid w:val="008E6A99"/>
    <w:rsid w:val="008E6AAA"/>
    <w:rsid w:val="008E6C3D"/>
    <w:rsid w:val="008E709B"/>
    <w:rsid w:val="008E712E"/>
    <w:rsid w:val="008E7363"/>
    <w:rsid w:val="008E749A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AB"/>
    <w:rsid w:val="008F1240"/>
    <w:rsid w:val="008F13EE"/>
    <w:rsid w:val="008F15FE"/>
    <w:rsid w:val="008F1A20"/>
    <w:rsid w:val="008F1B9F"/>
    <w:rsid w:val="008F1DE1"/>
    <w:rsid w:val="008F2022"/>
    <w:rsid w:val="008F231E"/>
    <w:rsid w:val="008F239A"/>
    <w:rsid w:val="008F23C7"/>
    <w:rsid w:val="008F282B"/>
    <w:rsid w:val="008F2A87"/>
    <w:rsid w:val="008F2B3E"/>
    <w:rsid w:val="008F2CCF"/>
    <w:rsid w:val="008F2DDA"/>
    <w:rsid w:val="008F2E5A"/>
    <w:rsid w:val="008F33B2"/>
    <w:rsid w:val="008F34AB"/>
    <w:rsid w:val="008F376B"/>
    <w:rsid w:val="008F3900"/>
    <w:rsid w:val="008F3D3B"/>
    <w:rsid w:val="008F3EA7"/>
    <w:rsid w:val="008F4164"/>
    <w:rsid w:val="008F41AB"/>
    <w:rsid w:val="008F4215"/>
    <w:rsid w:val="008F445A"/>
    <w:rsid w:val="008F4516"/>
    <w:rsid w:val="008F4D7D"/>
    <w:rsid w:val="008F4FF8"/>
    <w:rsid w:val="008F50CF"/>
    <w:rsid w:val="008F53E4"/>
    <w:rsid w:val="008F5457"/>
    <w:rsid w:val="008F59AD"/>
    <w:rsid w:val="008F5B15"/>
    <w:rsid w:val="008F5D4F"/>
    <w:rsid w:val="008F60DF"/>
    <w:rsid w:val="008F61EB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95B"/>
    <w:rsid w:val="00900B49"/>
    <w:rsid w:val="00900C9F"/>
    <w:rsid w:val="00900D70"/>
    <w:rsid w:val="00900ED0"/>
    <w:rsid w:val="00900EE2"/>
    <w:rsid w:val="00900FF7"/>
    <w:rsid w:val="009010BD"/>
    <w:rsid w:val="00901295"/>
    <w:rsid w:val="00901347"/>
    <w:rsid w:val="00901380"/>
    <w:rsid w:val="009019C4"/>
    <w:rsid w:val="00901B9F"/>
    <w:rsid w:val="00901BD9"/>
    <w:rsid w:val="00901C0E"/>
    <w:rsid w:val="00901F4C"/>
    <w:rsid w:val="00902347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40EA"/>
    <w:rsid w:val="0090420D"/>
    <w:rsid w:val="009042C4"/>
    <w:rsid w:val="00904374"/>
    <w:rsid w:val="009044F1"/>
    <w:rsid w:val="0090472E"/>
    <w:rsid w:val="0090490C"/>
    <w:rsid w:val="00904926"/>
    <w:rsid w:val="00904D2B"/>
    <w:rsid w:val="00904D3C"/>
    <w:rsid w:val="00904D40"/>
    <w:rsid w:val="00904ED7"/>
    <w:rsid w:val="00905019"/>
    <w:rsid w:val="00905679"/>
    <w:rsid w:val="00905727"/>
    <w:rsid w:val="0090572C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6"/>
    <w:rsid w:val="00906690"/>
    <w:rsid w:val="009066CB"/>
    <w:rsid w:val="00906DD5"/>
    <w:rsid w:val="00906EB5"/>
    <w:rsid w:val="0090712A"/>
    <w:rsid w:val="009074CA"/>
    <w:rsid w:val="009078C1"/>
    <w:rsid w:val="00907CEE"/>
    <w:rsid w:val="00907FCD"/>
    <w:rsid w:val="009103A4"/>
    <w:rsid w:val="00910433"/>
    <w:rsid w:val="0091056C"/>
    <w:rsid w:val="00910616"/>
    <w:rsid w:val="00910629"/>
    <w:rsid w:val="0091081E"/>
    <w:rsid w:val="00910980"/>
    <w:rsid w:val="009109EA"/>
    <w:rsid w:val="00910CD7"/>
    <w:rsid w:val="00911102"/>
    <w:rsid w:val="009113CF"/>
    <w:rsid w:val="0091147D"/>
    <w:rsid w:val="009114E2"/>
    <w:rsid w:val="00911730"/>
    <w:rsid w:val="00911831"/>
    <w:rsid w:val="00911868"/>
    <w:rsid w:val="00911885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61C"/>
    <w:rsid w:val="00913697"/>
    <w:rsid w:val="00913C73"/>
    <w:rsid w:val="00913DB2"/>
    <w:rsid w:val="009142C5"/>
    <w:rsid w:val="009143E4"/>
    <w:rsid w:val="0091448E"/>
    <w:rsid w:val="009144E0"/>
    <w:rsid w:val="0091478A"/>
    <w:rsid w:val="0091509D"/>
    <w:rsid w:val="0091526B"/>
    <w:rsid w:val="0091537F"/>
    <w:rsid w:val="009153BF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B3"/>
    <w:rsid w:val="009165BB"/>
    <w:rsid w:val="00916613"/>
    <w:rsid w:val="009167F8"/>
    <w:rsid w:val="0091695C"/>
    <w:rsid w:val="00916E6C"/>
    <w:rsid w:val="00917351"/>
    <w:rsid w:val="00917431"/>
    <w:rsid w:val="0091769A"/>
    <w:rsid w:val="00917BCB"/>
    <w:rsid w:val="00917D61"/>
    <w:rsid w:val="00917DA9"/>
    <w:rsid w:val="00917DDB"/>
    <w:rsid w:val="0092058A"/>
    <w:rsid w:val="009205A0"/>
    <w:rsid w:val="00920624"/>
    <w:rsid w:val="0092086E"/>
    <w:rsid w:val="009208F3"/>
    <w:rsid w:val="009209BB"/>
    <w:rsid w:val="00920C15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1DE2"/>
    <w:rsid w:val="009221A1"/>
    <w:rsid w:val="00922254"/>
    <w:rsid w:val="009223CB"/>
    <w:rsid w:val="009223EF"/>
    <w:rsid w:val="0092287D"/>
    <w:rsid w:val="0092291A"/>
    <w:rsid w:val="009229B4"/>
    <w:rsid w:val="00922A79"/>
    <w:rsid w:val="0092322C"/>
    <w:rsid w:val="0092340B"/>
    <w:rsid w:val="0092369A"/>
    <w:rsid w:val="00923AF5"/>
    <w:rsid w:val="009240ED"/>
    <w:rsid w:val="00924219"/>
    <w:rsid w:val="009242AC"/>
    <w:rsid w:val="00924383"/>
    <w:rsid w:val="009247F6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643"/>
    <w:rsid w:val="00926667"/>
    <w:rsid w:val="0092667A"/>
    <w:rsid w:val="009266B6"/>
    <w:rsid w:val="0092682E"/>
    <w:rsid w:val="00926AC7"/>
    <w:rsid w:val="00926D72"/>
    <w:rsid w:val="00926E15"/>
    <w:rsid w:val="00927664"/>
    <w:rsid w:val="009277CD"/>
    <w:rsid w:val="009278E1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B22"/>
    <w:rsid w:val="00930CEB"/>
    <w:rsid w:val="00930E09"/>
    <w:rsid w:val="00930FD4"/>
    <w:rsid w:val="0093108A"/>
    <w:rsid w:val="00931266"/>
    <w:rsid w:val="00931526"/>
    <w:rsid w:val="009317F2"/>
    <w:rsid w:val="00931ABA"/>
    <w:rsid w:val="00931B24"/>
    <w:rsid w:val="00931B6D"/>
    <w:rsid w:val="00931C3E"/>
    <w:rsid w:val="00932051"/>
    <w:rsid w:val="009320EE"/>
    <w:rsid w:val="009323BB"/>
    <w:rsid w:val="0093249F"/>
    <w:rsid w:val="009326A2"/>
    <w:rsid w:val="009329DF"/>
    <w:rsid w:val="00932AC4"/>
    <w:rsid w:val="00932B18"/>
    <w:rsid w:val="00932B31"/>
    <w:rsid w:val="00932D34"/>
    <w:rsid w:val="00933095"/>
    <w:rsid w:val="00933407"/>
    <w:rsid w:val="0093365A"/>
    <w:rsid w:val="009337F1"/>
    <w:rsid w:val="0093386E"/>
    <w:rsid w:val="00933871"/>
    <w:rsid w:val="00933888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C5A"/>
    <w:rsid w:val="00934E2E"/>
    <w:rsid w:val="00934EBF"/>
    <w:rsid w:val="00934F78"/>
    <w:rsid w:val="0093520D"/>
    <w:rsid w:val="00935708"/>
    <w:rsid w:val="00935795"/>
    <w:rsid w:val="009358A6"/>
    <w:rsid w:val="009359FF"/>
    <w:rsid w:val="0093633D"/>
    <w:rsid w:val="009366B1"/>
    <w:rsid w:val="009367D2"/>
    <w:rsid w:val="009369F6"/>
    <w:rsid w:val="00936EAF"/>
    <w:rsid w:val="00936EF4"/>
    <w:rsid w:val="00937095"/>
    <w:rsid w:val="00937118"/>
    <w:rsid w:val="0093712D"/>
    <w:rsid w:val="0093730F"/>
    <w:rsid w:val="009373DB"/>
    <w:rsid w:val="00937475"/>
    <w:rsid w:val="00937515"/>
    <w:rsid w:val="0093752D"/>
    <w:rsid w:val="009375A0"/>
    <w:rsid w:val="00937C5E"/>
    <w:rsid w:val="00937F20"/>
    <w:rsid w:val="00937FDD"/>
    <w:rsid w:val="009401A4"/>
    <w:rsid w:val="0094029D"/>
    <w:rsid w:val="009407DD"/>
    <w:rsid w:val="009408D4"/>
    <w:rsid w:val="009409A2"/>
    <w:rsid w:val="00940ABC"/>
    <w:rsid w:val="00940B62"/>
    <w:rsid w:val="00940DDE"/>
    <w:rsid w:val="00940EF6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6A5"/>
    <w:rsid w:val="009417C6"/>
    <w:rsid w:val="009417FE"/>
    <w:rsid w:val="00941A18"/>
    <w:rsid w:val="00941B78"/>
    <w:rsid w:val="00941BF6"/>
    <w:rsid w:val="00941FAE"/>
    <w:rsid w:val="0094220B"/>
    <w:rsid w:val="0094221E"/>
    <w:rsid w:val="00942569"/>
    <w:rsid w:val="009429F9"/>
    <w:rsid w:val="00942AF8"/>
    <w:rsid w:val="00942F36"/>
    <w:rsid w:val="00942FF5"/>
    <w:rsid w:val="00943065"/>
    <w:rsid w:val="009430BE"/>
    <w:rsid w:val="00943BB4"/>
    <w:rsid w:val="00943DBE"/>
    <w:rsid w:val="0094412D"/>
    <w:rsid w:val="0094437D"/>
    <w:rsid w:val="00944384"/>
    <w:rsid w:val="00944417"/>
    <w:rsid w:val="00944427"/>
    <w:rsid w:val="009446C7"/>
    <w:rsid w:val="009446F2"/>
    <w:rsid w:val="009447DC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372"/>
    <w:rsid w:val="009467C1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4FE"/>
    <w:rsid w:val="009505CA"/>
    <w:rsid w:val="00950693"/>
    <w:rsid w:val="00950697"/>
    <w:rsid w:val="00950769"/>
    <w:rsid w:val="00950881"/>
    <w:rsid w:val="0095093D"/>
    <w:rsid w:val="0095094A"/>
    <w:rsid w:val="00950992"/>
    <w:rsid w:val="00950C92"/>
    <w:rsid w:val="00950E62"/>
    <w:rsid w:val="00950E7B"/>
    <w:rsid w:val="00950EC3"/>
    <w:rsid w:val="0095133E"/>
    <w:rsid w:val="009513BA"/>
    <w:rsid w:val="009513C3"/>
    <w:rsid w:val="00951512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5F4"/>
    <w:rsid w:val="00952674"/>
    <w:rsid w:val="00952777"/>
    <w:rsid w:val="009527FB"/>
    <w:rsid w:val="0095292B"/>
    <w:rsid w:val="00952B14"/>
    <w:rsid w:val="00952BF5"/>
    <w:rsid w:val="00952C47"/>
    <w:rsid w:val="0095307F"/>
    <w:rsid w:val="00953374"/>
    <w:rsid w:val="009533BC"/>
    <w:rsid w:val="009533D5"/>
    <w:rsid w:val="009533DD"/>
    <w:rsid w:val="009536CC"/>
    <w:rsid w:val="0095375A"/>
    <w:rsid w:val="00953887"/>
    <w:rsid w:val="009539BA"/>
    <w:rsid w:val="00953CC5"/>
    <w:rsid w:val="00953FC5"/>
    <w:rsid w:val="0095420F"/>
    <w:rsid w:val="00954508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E9"/>
    <w:rsid w:val="0095574B"/>
    <w:rsid w:val="0095591D"/>
    <w:rsid w:val="00955BFE"/>
    <w:rsid w:val="00955D02"/>
    <w:rsid w:val="00955DD3"/>
    <w:rsid w:val="00955F49"/>
    <w:rsid w:val="009565B3"/>
    <w:rsid w:val="00956D12"/>
    <w:rsid w:val="0095757D"/>
    <w:rsid w:val="009575EA"/>
    <w:rsid w:val="009575EF"/>
    <w:rsid w:val="00957698"/>
    <w:rsid w:val="00957775"/>
    <w:rsid w:val="009578DF"/>
    <w:rsid w:val="0095790C"/>
    <w:rsid w:val="0095798E"/>
    <w:rsid w:val="00957A6E"/>
    <w:rsid w:val="00957CAB"/>
    <w:rsid w:val="00957D6C"/>
    <w:rsid w:val="00957E3F"/>
    <w:rsid w:val="00957E70"/>
    <w:rsid w:val="00960029"/>
    <w:rsid w:val="00960085"/>
    <w:rsid w:val="009600FD"/>
    <w:rsid w:val="0096031C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227A"/>
    <w:rsid w:val="00962314"/>
    <w:rsid w:val="00962351"/>
    <w:rsid w:val="009624D5"/>
    <w:rsid w:val="00962EAE"/>
    <w:rsid w:val="00963111"/>
    <w:rsid w:val="00963258"/>
    <w:rsid w:val="009632D6"/>
    <w:rsid w:val="0096331A"/>
    <w:rsid w:val="00963435"/>
    <w:rsid w:val="009637D6"/>
    <w:rsid w:val="00963975"/>
    <w:rsid w:val="00963B5B"/>
    <w:rsid w:val="00963C1E"/>
    <w:rsid w:val="00963C7D"/>
    <w:rsid w:val="00963F31"/>
    <w:rsid w:val="00964201"/>
    <w:rsid w:val="009642A0"/>
    <w:rsid w:val="009643D9"/>
    <w:rsid w:val="00964487"/>
    <w:rsid w:val="00964697"/>
    <w:rsid w:val="0096478A"/>
    <w:rsid w:val="009647CA"/>
    <w:rsid w:val="009648FB"/>
    <w:rsid w:val="00964A70"/>
    <w:rsid w:val="00964D72"/>
    <w:rsid w:val="00964E95"/>
    <w:rsid w:val="009650F1"/>
    <w:rsid w:val="00965166"/>
    <w:rsid w:val="0096550E"/>
    <w:rsid w:val="00965BC3"/>
    <w:rsid w:val="00965D88"/>
    <w:rsid w:val="00965F1D"/>
    <w:rsid w:val="00966040"/>
    <w:rsid w:val="00966368"/>
    <w:rsid w:val="009666A6"/>
    <w:rsid w:val="00966738"/>
    <w:rsid w:val="009667BF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5C2"/>
    <w:rsid w:val="0096789C"/>
    <w:rsid w:val="00967969"/>
    <w:rsid w:val="0096799B"/>
    <w:rsid w:val="00967C1D"/>
    <w:rsid w:val="00967E50"/>
    <w:rsid w:val="0097029F"/>
    <w:rsid w:val="00970330"/>
    <w:rsid w:val="009704C4"/>
    <w:rsid w:val="009704EB"/>
    <w:rsid w:val="00970620"/>
    <w:rsid w:val="00970645"/>
    <w:rsid w:val="009707A2"/>
    <w:rsid w:val="009709ED"/>
    <w:rsid w:val="00970A33"/>
    <w:rsid w:val="00970AD4"/>
    <w:rsid w:val="00970BF6"/>
    <w:rsid w:val="00970CE5"/>
    <w:rsid w:val="00970EB3"/>
    <w:rsid w:val="00970F69"/>
    <w:rsid w:val="00970FA2"/>
    <w:rsid w:val="009712BC"/>
    <w:rsid w:val="00971306"/>
    <w:rsid w:val="00971371"/>
    <w:rsid w:val="0097178D"/>
    <w:rsid w:val="009718CA"/>
    <w:rsid w:val="00971A6A"/>
    <w:rsid w:val="00971A98"/>
    <w:rsid w:val="00971C87"/>
    <w:rsid w:val="009720C1"/>
    <w:rsid w:val="00972135"/>
    <w:rsid w:val="0097221F"/>
    <w:rsid w:val="009722CE"/>
    <w:rsid w:val="009723EC"/>
    <w:rsid w:val="00972411"/>
    <w:rsid w:val="0097289F"/>
    <w:rsid w:val="009728BB"/>
    <w:rsid w:val="00972910"/>
    <w:rsid w:val="00972B06"/>
    <w:rsid w:val="00972B44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51AE"/>
    <w:rsid w:val="009751C2"/>
    <w:rsid w:val="009755CC"/>
    <w:rsid w:val="009755DE"/>
    <w:rsid w:val="00975660"/>
    <w:rsid w:val="009757D0"/>
    <w:rsid w:val="00975F0E"/>
    <w:rsid w:val="00975F53"/>
    <w:rsid w:val="00975F5A"/>
    <w:rsid w:val="009762DB"/>
    <w:rsid w:val="009763BE"/>
    <w:rsid w:val="009764B1"/>
    <w:rsid w:val="009764BF"/>
    <w:rsid w:val="009765F4"/>
    <w:rsid w:val="009769DC"/>
    <w:rsid w:val="00976B96"/>
    <w:rsid w:val="00976F3D"/>
    <w:rsid w:val="00976FD5"/>
    <w:rsid w:val="00976FFE"/>
    <w:rsid w:val="00977020"/>
    <w:rsid w:val="0097737A"/>
    <w:rsid w:val="0097758D"/>
    <w:rsid w:val="0097773C"/>
    <w:rsid w:val="00977BF7"/>
    <w:rsid w:val="00977CDE"/>
    <w:rsid w:val="00977D0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C4A"/>
    <w:rsid w:val="00980D35"/>
    <w:rsid w:val="00980D9B"/>
    <w:rsid w:val="009811EF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68"/>
    <w:rsid w:val="00984B6E"/>
    <w:rsid w:val="00984CB3"/>
    <w:rsid w:val="00984E81"/>
    <w:rsid w:val="00985068"/>
    <w:rsid w:val="00985389"/>
    <w:rsid w:val="00985607"/>
    <w:rsid w:val="00985999"/>
    <w:rsid w:val="00985AF3"/>
    <w:rsid w:val="009860FA"/>
    <w:rsid w:val="00986621"/>
    <w:rsid w:val="00986B30"/>
    <w:rsid w:val="00986CC0"/>
    <w:rsid w:val="00986D83"/>
    <w:rsid w:val="00986D91"/>
    <w:rsid w:val="00986DBB"/>
    <w:rsid w:val="00986DF8"/>
    <w:rsid w:val="00986E8C"/>
    <w:rsid w:val="00987002"/>
    <w:rsid w:val="00987137"/>
    <w:rsid w:val="00987468"/>
    <w:rsid w:val="009878C5"/>
    <w:rsid w:val="00987A17"/>
    <w:rsid w:val="00987C47"/>
    <w:rsid w:val="00987CFD"/>
    <w:rsid w:val="009902DB"/>
    <w:rsid w:val="0099037F"/>
    <w:rsid w:val="00990517"/>
    <w:rsid w:val="009909D8"/>
    <w:rsid w:val="009911E9"/>
    <w:rsid w:val="009912D3"/>
    <w:rsid w:val="009916B9"/>
    <w:rsid w:val="009918D7"/>
    <w:rsid w:val="00991932"/>
    <w:rsid w:val="009919F3"/>
    <w:rsid w:val="00991CE0"/>
    <w:rsid w:val="0099254F"/>
    <w:rsid w:val="0099264B"/>
    <w:rsid w:val="009927B8"/>
    <w:rsid w:val="009927F7"/>
    <w:rsid w:val="0099293E"/>
    <w:rsid w:val="00992A47"/>
    <w:rsid w:val="00992A7D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4796"/>
    <w:rsid w:val="0099497E"/>
    <w:rsid w:val="00994A51"/>
    <w:rsid w:val="00994C6A"/>
    <w:rsid w:val="0099502B"/>
    <w:rsid w:val="00995217"/>
    <w:rsid w:val="00995335"/>
    <w:rsid w:val="0099536D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B3"/>
    <w:rsid w:val="00996244"/>
    <w:rsid w:val="00996302"/>
    <w:rsid w:val="00996337"/>
    <w:rsid w:val="00996819"/>
    <w:rsid w:val="00996BE2"/>
    <w:rsid w:val="009970C0"/>
    <w:rsid w:val="009971CB"/>
    <w:rsid w:val="00997429"/>
    <w:rsid w:val="00997556"/>
    <w:rsid w:val="00997631"/>
    <w:rsid w:val="0099766A"/>
    <w:rsid w:val="00997926"/>
    <w:rsid w:val="00997939"/>
    <w:rsid w:val="009979E2"/>
    <w:rsid w:val="00997AF9"/>
    <w:rsid w:val="00997C69"/>
    <w:rsid w:val="00997D61"/>
    <w:rsid w:val="00997E15"/>
    <w:rsid w:val="009A0350"/>
    <w:rsid w:val="009A0361"/>
    <w:rsid w:val="009A0495"/>
    <w:rsid w:val="009A089E"/>
    <w:rsid w:val="009A08B9"/>
    <w:rsid w:val="009A0BB4"/>
    <w:rsid w:val="009A0BF8"/>
    <w:rsid w:val="009A0D61"/>
    <w:rsid w:val="009A0DD8"/>
    <w:rsid w:val="009A0F95"/>
    <w:rsid w:val="009A103C"/>
    <w:rsid w:val="009A1293"/>
    <w:rsid w:val="009A12C0"/>
    <w:rsid w:val="009A162E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A81"/>
    <w:rsid w:val="009A2B22"/>
    <w:rsid w:val="009A2B78"/>
    <w:rsid w:val="009A2C34"/>
    <w:rsid w:val="009A2C76"/>
    <w:rsid w:val="009A2D8F"/>
    <w:rsid w:val="009A3027"/>
    <w:rsid w:val="009A3110"/>
    <w:rsid w:val="009A33CD"/>
    <w:rsid w:val="009A350A"/>
    <w:rsid w:val="009A35FE"/>
    <w:rsid w:val="009A3855"/>
    <w:rsid w:val="009A3883"/>
    <w:rsid w:val="009A394C"/>
    <w:rsid w:val="009A3A50"/>
    <w:rsid w:val="009A3C60"/>
    <w:rsid w:val="009A3E55"/>
    <w:rsid w:val="009A3E9A"/>
    <w:rsid w:val="009A401C"/>
    <w:rsid w:val="009A405A"/>
    <w:rsid w:val="009A424B"/>
    <w:rsid w:val="009A4285"/>
    <w:rsid w:val="009A45B0"/>
    <w:rsid w:val="009A46DA"/>
    <w:rsid w:val="009A5172"/>
    <w:rsid w:val="009A56CB"/>
    <w:rsid w:val="009A5947"/>
    <w:rsid w:val="009A5A0E"/>
    <w:rsid w:val="009A5D00"/>
    <w:rsid w:val="009A5F91"/>
    <w:rsid w:val="009A62C1"/>
    <w:rsid w:val="009A63DA"/>
    <w:rsid w:val="009A6C01"/>
    <w:rsid w:val="009A6C95"/>
    <w:rsid w:val="009A7355"/>
    <w:rsid w:val="009A7471"/>
    <w:rsid w:val="009A764C"/>
    <w:rsid w:val="009A76EC"/>
    <w:rsid w:val="009A7A5A"/>
    <w:rsid w:val="009A7C7A"/>
    <w:rsid w:val="009A7D65"/>
    <w:rsid w:val="009A7EE9"/>
    <w:rsid w:val="009A7F9F"/>
    <w:rsid w:val="009B0356"/>
    <w:rsid w:val="009B0540"/>
    <w:rsid w:val="009B08E2"/>
    <w:rsid w:val="009B0995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36"/>
    <w:rsid w:val="009B3611"/>
    <w:rsid w:val="009B36BF"/>
    <w:rsid w:val="009B3791"/>
    <w:rsid w:val="009B3C52"/>
    <w:rsid w:val="009B3EBA"/>
    <w:rsid w:val="009B401A"/>
    <w:rsid w:val="009B4059"/>
    <w:rsid w:val="009B4485"/>
    <w:rsid w:val="009B4593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DA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7013"/>
    <w:rsid w:val="009B7073"/>
    <w:rsid w:val="009B7194"/>
    <w:rsid w:val="009B71EE"/>
    <w:rsid w:val="009B7353"/>
    <w:rsid w:val="009B736C"/>
    <w:rsid w:val="009B7445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3A2"/>
    <w:rsid w:val="009C0508"/>
    <w:rsid w:val="009C05F6"/>
    <w:rsid w:val="009C064B"/>
    <w:rsid w:val="009C07AE"/>
    <w:rsid w:val="009C08F9"/>
    <w:rsid w:val="009C0A63"/>
    <w:rsid w:val="009C0F19"/>
    <w:rsid w:val="009C121D"/>
    <w:rsid w:val="009C1350"/>
    <w:rsid w:val="009C141B"/>
    <w:rsid w:val="009C154F"/>
    <w:rsid w:val="009C1862"/>
    <w:rsid w:val="009C18F0"/>
    <w:rsid w:val="009C1A88"/>
    <w:rsid w:val="009C1ADA"/>
    <w:rsid w:val="009C1C24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906"/>
    <w:rsid w:val="009C29A0"/>
    <w:rsid w:val="009C2A14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5C0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E6A"/>
    <w:rsid w:val="009C7F3B"/>
    <w:rsid w:val="009D004A"/>
    <w:rsid w:val="009D016C"/>
    <w:rsid w:val="009D0223"/>
    <w:rsid w:val="009D0461"/>
    <w:rsid w:val="009D06C4"/>
    <w:rsid w:val="009D0733"/>
    <w:rsid w:val="009D0B3A"/>
    <w:rsid w:val="009D0B78"/>
    <w:rsid w:val="009D0BE3"/>
    <w:rsid w:val="009D0CF9"/>
    <w:rsid w:val="009D1048"/>
    <w:rsid w:val="009D10B7"/>
    <w:rsid w:val="009D128E"/>
    <w:rsid w:val="009D1459"/>
    <w:rsid w:val="009D15FD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E30"/>
    <w:rsid w:val="009D3067"/>
    <w:rsid w:val="009D3204"/>
    <w:rsid w:val="009D329E"/>
    <w:rsid w:val="009D3382"/>
    <w:rsid w:val="009D33A0"/>
    <w:rsid w:val="009D34B6"/>
    <w:rsid w:val="009D34EF"/>
    <w:rsid w:val="009D35F0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303"/>
    <w:rsid w:val="009D55A3"/>
    <w:rsid w:val="009D571C"/>
    <w:rsid w:val="009D58BD"/>
    <w:rsid w:val="009D58EF"/>
    <w:rsid w:val="009D5AC6"/>
    <w:rsid w:val="009D5B7F"/>
    <w:rsid w:val="009D62A6"/>
    <w:rsid w:val="009D64A7"/>
    <w:rsid w:val="009D662B"/>
    <w:rsid w:val="009D6810"/>
    <w:rsid w:val="009D6897"/>
    <w:rsid w:val="009D6923"/>
    <w:rsid w:val="009D74A8"/>
    <w:rsid w:val="009D759E"/>
    <w:rsid w:val="009D75F8"/>
    <w:rsid w:val="009D7665"/>
    <w:rsid w:val="009D7775"/>
    <w:rsid w:val="009D7853"/>
    <w:rsid w:val="009D7889"/>
    <w:rsid w:val="009D7949"/>
    <w:rsid w:val="009D7DCD"/>
    <w:rsid w:val="009E01A0"/>
    <w:rsid w:val="009E01B7"/>
    <w:rsid w:val="009E03AE"/>
    <w:rsid w:val="009E03B6"/>
    <w:rsid w:val="009E0615"/>
    <w:rsid w:val="009E0731"/>
    <w:rsid w:val="009E08CA"/>
    <w:rsid w:val="009E08E7"/>
    <w:rsid w:val="009E0FB1"/>
    <w:rsid w:val="009E10FB"/>
    <w:rsid w:val="009E17E1"/>
    <w:rsid w:val="009E1850"/>
    <w:rsid w:val="009E19E7"/>
    <w:rsid w:val="009E19E8"/>
    <w:rsid w:val="009E1AB6"/>
    <w:rsid w:val="009E1AF0"/>
    <w:rsid w:val="009E1BCB"/>
    <w:rsid w:val="009E1C54"/>
    <w:rsid w:val="009E22E2"/>
    <w:rsid w:val="009E2561"/>
    <w:rsid w:val="009E2576"/>
    <w:rsid w:val="009E25D4"/>
    <w:rsid w:val="009E2C0A"/>
    <w:rsid w:val="009E2C9D"/>
    <w:rsid w:val="009E2E2E"/>
    <w:rsid w:val="009E2F33"/>
    <w:rsid w:val="009E321A"/>
    <w:rsid w:val="009E33AF"/>
    <w:rsid w:val="009E3499"/>
    <w:rsid w:val="009E34C2"/>
    <w:rsid w:val="009E377D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AAF"/>
    <w:rsid w:val="009E5AD1"/>
    <w:rsid w:val="009E5E07"/>
    <w:rsid w:val="009E5E2F"/>
    <w:rsid w:val="009E6489"/>
    <w:rsid w:val="009E6674"/>
    <w:rsid w:val="009E67CC"/>
    <w:rsid w:val="009E6B41"/>
    <w:rsid w:val="009E6B61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CBE"/>
    <w:rsid w:val="009E7F55"/>
    <w:rsid w:val="009F0006"/>
    <w:rsid w:val="009F00FD"/>
    <w:rsid w:val="009F0325"/>
    <w:rsid w:val="009F0388"/>
    <w:rsid w:val="009F03D8"/>
    <w:rsid w:val="009F0A48"/>
    <w:rsid w:val="009F1138"/>
    <w:rsid w:val="009F1147"/>
    <w:rsid w:val="009F1458"/>
    <w:rsid w:val="009F151F"/>
    <w:rsid w:val="009F15C6"/>
    <w:rsid w:val="009F1674"/>
    <w:rsid w:val="009F1845"/>
    <w:rsid w:val="009F1B75"/>
    <w:rsid w:val="009F1C4B"/>
    <w:rsid w:val="009F1CD0"/>
    <w:rsid w:val="009F1FB0"/>
    <w:rsid w:val="009F2026"/>
    <w:rsid w:val="009F207C"/>
    <w:rsid w:val="009F2129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D0"/>
    <w:rsid w:val="009F2E24"/>
    <w:rsid w:val="009F2F87"/>
    <w:rsid w:val="009F3008"/>
    <w:rsid w:val="009F31FA"/>
    <w:rsid w:val="009F3752"/>
    <w:rsid w:val="009F3A68"/>
    <w:rsid w:val="009F3B1E"/>
    <w:rsid w:val="009F3F03"/>
    <w:rsid w:val="009F4250"/>
    <w:rsid w:val="009F43C4"/>
    <w:rsid w:val="009F43E4"/>
    <w:rsid w:val="009F449E"/>
    <w:rsid w:val="009F45A0"/>
    <w:rsid w:val="009F46CD"/>
    <w:rsid w:val="009F4746"/>
    <w:rsid w:val="009F4A0E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76"/>
    <w:rsid w:val="009F647C"/>
    <w:rsid w:val="009F67FC"/>
    <w:rsid w:val="009F6D36"/>
    <w:rsid w:val="009F70E1"/>
    <w:rsid w:val="009F71A5"/>
    <w:rsid w:val="009F76FD"/>
    <w:rsid w:val="009F7799"/>
    <w:rsid w:val="009F793F"/>
    <w:rsid w:val="009F7993"/>
    <w:rsid w:val="009F7B3A"/>
    <w:rsid w:val="009F7CC3"/>
    <w:rsid w:val="009F7D05"/>
    <w:rsid w:val="009F7D60"/>
    <w:rsid w:val="009F7DC4"/>
    <w:rsid w:val="00A000A3"/>
    <w:rsid w:val="00A00274"/>
    <w:rsid w:val="00A00590"/>
    <w:rsid w:val="00A00686"/>
    <w:rsid w:val="00A00B17"/>
    <w:rsid w:val="00A00BA8"/>
    <w:rsid w:val="00A00BF5"/>
    <w:rsid w:val="00A01201"/>
    <w:rsid w:val="00A01277"/>
    <w:rsid w:val="00A0129D"/>
    <w:rsid w:val="00A01D00"/>
    <w:rsid w:val="00A01E00"/>
    <w:rsid w:val="00A0201E"/>
    <w:rsid w:val="00A02059"/>
    <w:rsid w:val="00A0219D"/>
    <w:rsid w:val="00A0224F"/>
    <w:rsid w:val="00A022D1"/>
    <w:rsid w:val="00A02793"/>
    <w:rsid w:val="00A02940"/>
    <w:rsid w:val="00A02A73"/>
    <w:rsid w:val="00A02C4B"/>
    <w:rsid w:val="00A02C92"/>
    <w:rsid w:val="00A0318E"/>
    <w:rsid w:val="00A03377"/>
    <w:rsid w:val="00A03481"/>
    <w:rsid w:val="00A03523"/>
    <w:rsid w:val="00A03534"/>
    <w:rsid w:val="00A038AB"/>
    <w:rsid w:val="00A03C53"/>
    <w:rsid w:val="00A03D9C"/>
    <w:rsid w:val="00A03EF7"/>
    <w:rsid w:val="00A045B5"/>
    <w:rsid w:val="00A04967"/>
    <w:rsid w:val="00A049BB"/>
    <w:rsid w:val="00A05029"/>
    <w:rsid w:val="00A053D3"/>
    <w:rsid w:val="00A054AD"/>
    <w:rsid w:val="00A0564C"/>
    <w:rsid w:val="00A05721"/>
    <w:rsid w:val="00A05871"/>
    <w:rsid w:val="00A058FC"/>
    <w:rsid w:val="00A059E0"/>
    <w:rsid w:val="00A05A96"/>
    <w:rsid w:val="00A05B30"/>
    <w:rsid w:val="00A05EB1"/>
    <w:rsid w:val="00A05FD1"/>
    <w:rsid w:val="00A064EA"/>
    <w:rsid w:val="00A06B98"/>
    <w:rsid w:val="00A06BF8"/>
    <w:rsid w:val="00A06C5A"/>
    <w:rsid w:val="00A06C66"/>
    <w:rsid w:val="00A06CBF"/>
    <w:rsid w:val="00A06EB3"/>
    <w:rsid w:val="00A06F60"/>
    <w:rsid w:val="00A070B5"/>
    <w:rsid w:val="00A07286"/>
    <w:rsid w:val="00A07350"/>
    <w:rsid w:val="00A073CD"/>
    <w:rsid w:val="00A073F9"/>
    <w:rsid w:val="00A076C0"/>
    <w:rsid w:val="00A07992"/>
    <w:rsid w:val="00A07BDB"/>
    <w:rsid w:val="00A07C30"/>
    <w:rsid w:val="00A07FEE"/>
    <w:rsid w:val="00A1006A"/>
    <w:rsid w:val="00A10153"/>
    <w:rsid w:val="00A10208"/>
    <w:rsid w:val="00A1048C"/>
    <w:rsid w:val="00A10533"/>
    <w:rsid w:val="00A1055C"/>
    <w:rsid w:val="00A1058E"/>
    <w:rsid w:val="00A1068E"/>
    <w:rsid w:val="00A1076F"/>
    <w:rsid w:val="00A1089D"/>
    <w:rsid w:val="00A108B1"/>
    <w:rsid w:val="00A10EAE"/>
    <w:rsid w:val="00A10EEF"/>
    <w:rsid w:val="00A111C4"/>
    <w:rsid w:val="00A1121C"/>
    <w:rsid w:val="00A112A6"/>
    <w:rsid w:val="00A1167F"/>
    <w:rsid w:val="00A1175C"/>
    <w:rsid w:val="00A119EB"/>
    <w:rsid w:val="00A11A56"/>
    <w:rsid w:val="00A11A7D"/>
    <w:rsid w:val="00A11C0D"/>
    <w:rsid w:val="00A12374"/>
    <w:rsid w:val="00A1253F"/>
    <w:rsid w:val="00A1255F"/>
    <w:rsid w:val="00A126E5"/>
    <w:rsid w:val="00A12758"/>
    <w:rsid w:val="00A12D56"/>
    <w:rsid w:val="00A1313B"/>
    <w:rsid w:val="00A13527"/>
    <w:rsid w:val="00A1375B"/>
    <w:rsid w:val="00A13990"/>
    <w:rsid w:val="00A13AE5"/>
    <w:rsid w:val="00A13B41"/>
    <w:rsid w:val="00A13BF0"/>
    <w:rsid w:val="00A143F2"/>
    <w:rsid w:val="00A14885"/>
    <w:rsid w:val="00A148AF"/>
    <w:rsid w:val="00A14A35"/>
    <w:rsid w:val="00A14D23"/>
    <w:rsid w:val="00A14D57"/>
    <w:rsid w:val="00A14DAF"/>
    <w:rsid w:val="00A15030"/>
    <w:rsid w:val="00A15321"/>
    <w:rsid w:val="00A154DD"/>
    <w:rsid w:val="00A154E7"/>
    <w:rsid w:val="00A155DE"/>
    <w:rsid w:val="00A156DA"/>
    <w:rsid w:val="00A15A7F"/>
    <w:rsid w:val="00A15E57"/>
    <w:rsid w:val="00A15F00"/>
    <w:rsid w:val="00A16356"/>
    <w:rsid w:val="00A1641C"/>
    <w:rsid w:val="00A165C2"/>
    <w:rsid w:val="00A16DD0"/>
    <w:rsid w:val="00A16EB2"/>
    <w:rsid w:val="00A1721B"/>
    <w:rsid w:val="00A1727D"/>
    <w:rsid w:val="00A172A6"/>
    <w:rsid w:val="00A173C0"/>
    <w:rsid w:val="00A174DD"/>
    <w:rsid w:val="00A17764"/>
    <w:rsid w:val="00A17A1C"/>
    <w:rsid w:val="00A17CA6"/>
    <w:rsid w:val="00A17D24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A14"/>
    <w:rsid w:val="00A20C34"/>
    <w:rsid w:val="00A20DCC"/>
    <w:rsid w:val="00A21339"/>
    <w:rsid w:val="00A21914"/>
    <w:rsid w:val="00A21AB8"/>
    <w:rsid w:val="00A220AB"/>
    <w:rsid w:val="00A220EC"/>
    <w:rsid w:val="00A222C9"/>
    <w:rsid w:val="00A22510"/>
    <w:rsid w:val="00A22546"/>
    <w:rsid w:val="00A22678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A5"/>
    <w:rsid w:val="00A23E9A"/>
    <w:rsid w:val="00A2412E"/>
    <w:rsid w:val="00A242E1"/>
    <w:rsid w:val="00A2483E"/>
    <w:rsid w:val="00A248D9"/>
    <w:rsid w:val="00A24CA0"/>
    <w:rsid w:val="00A25804"/>
    <w:rsid w:val="00A25B8B"/>
    <w:rsid w:val="00A25D2B"/>
    <w:rsid w:val="00A2603F"/>
    <w:rsid w:val="00A26248"/>
    <w:rsid w:val="00A263FB"/>
    <w:rsid w:val="00A26714"/>
    <w:rsid w:val="00A269FD"/>
    <w:rsid w:val="00A26CE6"/>
    <w:rsid w:val="00A26E4E"/>
    <w:rsid w:val="00A27117"/>
    <w:rsid w:val="00A271FD"/>
    <w:rsid w:val="00A2746F"/>
    <w:rsid w:val="00A275D0"/>
    <w:rsid w:val="00A27659"/>
    <w:rsid w:val="00A27975"/>
    <w:rsid w:val="00A27A68"/>
    <w:rsid w:val="00A27A7B"/>
    <w:rsid w:val="00A27ADF"/>
    <w:rsid w:val="00A27B00"/>
    <w:rsid w:val="00A30411"/>
    <w:rsid w:val="00A30544"/>
    <w:rsid w:val="00A3095D"/>
    <w:rsid w:val="00A30A57"/>
    <w:rsid w:val="00A30A72"/>
    <w:rsid w:val="00A30A89"/>
    <w:rsid w:val="00A30BAA"/>
    <w:rsid w:val="00A30C20"/>
    <w:rsid w:val="00A30CE2"/>
    <w:rsid w:val="00A30F67"/>
    <w:rsid w:val="00A313CA"/>
    <w:rsid w:val="00A3148C"/>
    <w:rsid w:val="00A3149C"/>
    <w:rsid w:val="00A314D2"/>
    <w:rsid w:val="00A315B2"/>
    <w:rsid w:val="00A317AE"/>
    <w:rsid w:val="00A31BCE"/>
    <w:rsid w:val="00A31D3D"/>
    <w:rsid w:val="00A31EDE"/>
    <w:rsid w:val="00A31EF8"/>
    <w:rsid w:val="00A320C8"/>
    <w:rsid w:val="00A32916"/>
    <w:rsid w:val="00A32AB0"/>
    <w:rsid w:val="00A32CB9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41F3"/>
    <w:rsid w:val="00A34441"/>
    <w:rsid w:val="00A347B1"/>
    <w:rsid w:val="00A3482A"/>
    <w:rsid w:val="00A34864"/>
    <w:rsid w:val="00A34C8E"/>
    <w:rsid w:val="00A34D53"/>
    <w:rsid w:val="00A35001"/>
    <w:rsid w:val="00A352DB"/>
    <w:rsid w:val="00A3537D"/>
    <w:rsid w:val="00A3565C"/>
    <w:rsid w:val="00A35A89"/>
    <w:rsid w:val="00A35B9A"/>
    <w:rsid w:val="00A35EA4"/>
    <w:rsid w:val="00A35F12"/>
    <w:rsid w:val="00A35F56"/>
    <w:rsid w:val="00A367C0"/>
    <w:rsid w:val="00A368DF"/>
    <w:rsid w:val="00A3698A"/>
    <w:rsid w:val="00A36B58"/>
    <w:rsid w:val="00A3766F"/>
    <w:rsid w:val="00A3774D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D87"/>
    <w:rsid w:val="00A40EAD"/>
    <w:rsid w:val="00A4124D"/>
    <w:rsid w:val="00A412B4"/>
    <w:rsid w:val="00A412E9"/>
    <w:rsid w:val="00A414FC"/>
    <w:rsid w:val="00A41753"/>
    <w:rsid w:val="00A41DB6"/>
    <w:rsid w:val="00A41FDC"/>
    <w:rsid w:val="00A421A1"/>
    <w:rsid w:val="00A421B3"/>
    <w:rsid w:val="00A42222"/>
    <w:rsid w:val="00A42429"/>
    <w:rsid w:val="00A424E0"/>
    <w:rsid w:val="00A425D1"/>
    <w:rsid w:val="00A42609"/>
    <w:rsid w:val="00A42676"/>
    <w:rsid w:val="00A42701"/>
    <w:rsid w:val="00A4282A"/>
    <w:rsid w:val="00A42A2D"/>
    <w:rsid w:val="00A42B38"/>
    <w:rsid w:val="00A42F7F"/>
    <w:rsid w:val="00A430A1"/>
    <w:rsid w:val="00A433C6"/>
    <w:rsid w:val="00A433DC"/>
    <w:rsid w:val="00A43486"/>
    <w:rsid w:val="00A4351E"/>
    <w:rsid w:val="00A437F0"/>
    <w:rsid w:val="00A43B70"/>
    <w:rsid w:val="00A44084"/>
    <w:rsid w:val="00A44105"/>
    <w:rsid w:val="00A444AD"/>
    <w:rsid w:val="00A446C0"/>
    <w:rsid w:val="00A44D18"/>
    <w:rsid w:val="00A44E94"/>
    <w:rsid w:val="00A450DC"/>
    <w:rsid w:val="00A451C6"/>
    <w:rsid w:val="00A4574E"/>
    <w:rsid w:val="00A4590A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E2E"/>
    <w:rsid w:val="00A46F43"/>
    <w:rsid w:val="00A47067"/>
    <w:rsid w:val="00A4708D"/>
    <w:rsid w:val="00A4750F"/>
    <w:rsid w:val="00A47641"/>
    <w:rsid w:val="00A47654"/>
    <w:rsid w:val="00A4766E"/>
    <w:rsid w:val="00A47704"/>
    <w:rsid w:val="00A4782E"/>
    <w:rsid w:val="00A47AE9"/>
    <w:rsid w:val="00A47D66"/>
    <w:rsid w:val="00A47EED"/>
    <w:rsid w:val="00A47EFD"/>
    <w:rsid w:val="00A47FA7"/>
    <w:rsid w:val="00A5005C"/>
    <w:rsid w:val="00A503A2"/>
    <w:rsid w:val="00A508AF"/>
    <w:rsid w:val="00A50968"/>
    <w:rsid w:val="00A50BC5"/>
    <w:rsid w:val="00A50C3E"/>
    <w:rsid w:val="00A50D9A"/>
    <w:rsid w:val="00A50E27"/>
    <w:rsid w:val="00A50EC5"/>
    <w:rsid w:val="00A510E9"/>
    <w:rsid w:val="00A5131B"/>
    <w:rsid w:val="00A516AB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C19"/>
    <w:rsid w:val="00A53158"/>
    <w:rsid w:val="00A53194"/>
    <w:rsid w:val="00A53451"/>
    <w:rsid w:val="00A534D4"/>
    <w:rsid w:val="00A53AB2"/>
    <w:rsid w:val="00A53E25"/>
    <w:rsid w:val="00A542B1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A"/>
    <w:rsid w:val="00A5517A"/>
    <w:rsid w:val="00A55577"/>
    <w:rsid w:val="00A55A3B"/>
    <w:rsid w:val="00A55B5E"/>
    <w:rsid w:val="00A55BD8"/>
    <w:rsid w:val="00A55C25"/>
    <w:rsid w:val="00A55E0E"/>
    <w:rsid w:val="00A56184"/>
    <w:rsid w:val="00A56472"/>
    <w:rsid w:val="00A5647D"/>
    <w:rsid w:val="00A56E41"/>
    <w:rsid w:val="00A57040"/>
    <w:rsid w:val="00A57635"/>
    <w:rsid w:val="00A57A7B"/>
    <w:rsid w:val="00A57AF1"/>
    <w:rsid w:val="00A57CF9"/>
    <w:rsid w:val="00A57EDD"/>
    <w:rsid w:val="00A57F80"/>
    <w:rsid w:val="00A604C4"/>
    <w:rsid w:val="00A605EE"/>
    <w:rsid w:val="00A606E6"/>
    <w:rsid w:val="00A608B5"/>
    <w:rsid w:val="00A608DC"/>
    <w:rsid w:val="00A60D62"/>
    <w:rsid w:val="00A60E25"/>
    <w:rsid w:val="00A60E3E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A0F"/>
    <w:rsid w:val="00A62BC2"/>
    <w:rsid w:val="00A62DFA"/>
    <w:rsid w:val="00A62E28"/>
    <w:rsid w:val="00A62F81"/>
    <w:rsid w:val="00A636B4"/>
    <w:rsid w:val="00A6377F"/>
    <w:rsid w:val="00A6386A"/>
    <w:rsid w:val="00A63A15"/>
    <w:rsid w:val="00A63C01"/>
    <w:rsid w:val="00A63CF0"/>
    <w:rsid w:val="00A63E3F"/>
    <w:rsid w:val="00A64558"/>
    <w:rsid w:val="00A647A1"/>
    <w:rsid w:val="00A64825"/>
    <w:rsid w:val="00A649F4"/>
    <w:rsid w:val="00A64A7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39C"/>
    <w:rsid w:val="00A674AA"/>
    <w:rsid w:val="00A6777F"/>
    <w:rsid w:val="00A6788E"/>
    <w:rsid w:val="00A67B1C"/>
    <w:rsid w:val="00A67D0D"/>
    <w:rsid w:val="00A7008D"/>
    <w:rsid w:val="00A7013C"/>
    <w:rsid w:val="00A704ED"/>
    <w:rsid w:val="00A706EE"/>
    <w:rsid w:val="00A7076A"/>
    <w:rsid w:val="00A7076B"/>
    <w:rsid w:val="00A70801"/>
    <w:rsid w:val="00A7082A"/>
    <w:rsid w:val="00A7086C"/>
    <w:rsid w:val="00A70AEC"/>
    <w:rsid w:val="00A70BF5"/>
    <w:rsid w:val="00A70CD4"/>
    <w:rsid w:val="00A70D5F"/>
    <w:rsid w:val="00A70DBF"/>
    <w:rsid w:val="00A70DD1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D82"/>
    <w:rsid w:val="00A72319"/>
    <w:rsid w:val="00A72800"/>
    <w:rsid w:val="00A728E0"/>
    <w:rsid w:val="00A72ADF"/>
    <w:rsid w:val="00A72B10"/>
    <w:rsid w:val="00A72B17"/>
    <w:rsid w:val="00A73308"/>
    <w:rsid w:val="00A73361"/>
    <w:rsid w:val="00A733B7"/>
    <w:rsid w:val="00A7376A"/>
    <w:rsid w:val="00A739D2"/>
    <w:rsid w:val="00A73E16"/>
    <w:rsid w:val="00A73F70"/>
    <w:rsid w:val="00A740DB"/>
    <w:rsid w:val="00A7417B"/>
    <w:rsid w:val="00A74340"/>
    <w:rsid w:val="00A74551"/>
    <w:rsid w:val="00A7457C"/>
    <w:rsid w:val="00A74A99"/>
    <w:rsid w:val="00A74AC6"/>
    <w:rsid w:val="00A74D11"/>
    <w:rsid w:val="00A74E62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D8F"/>
    <w:rsid w:val="00A77FA3"/>
    <w:rsid w:val="00A80415"/>
    <w:rsid w:val="00A805F3"/>
    <w:rsid w:val="00A807BC"/>
    <w:rsid w:val="00A808EB"/>
    <w:rsid w:val="00A80A32"/>
    <w:rsid w:val="00A80B89"/>
    <w:rsid w:val="00A80E8B"/>
    <w:rsid w:val="00A810B1"/>
    <w:rsid w:val="00A810D7"/>
    <w:rsid w:val="00A81510"/>
    <w:rsid w:val="00A8164F"/>
    <w:rsid w:val="00A8186B"/>
    <w:rsid w:val="00A818A4"/>
    <w:rsid w:val="00A818C2"/>
    <w:rsid w:val="00A8196A"/>
    <w:rsid w:val="00A81CB8"/>
    <w:rsid w:val="00A82594"/>
    <w:rsid w:val="00A82B49"/>
    <w:rsid w:val="00A83291"/>
    <w:rsid w:val="00A83388"/>
    <w:rsid w:val="00A835A1"/>
    <w:rsid w:val="00A8361F"/>
    <w:rsid w:val="00A836C8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3FCC"/>
    <w:rsid w:val="00A84340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9E8"/>
    <w:rsid w:val="00A85DF0"/>
    <w:rsid w:val="00A85E64"/>
    <w:rsid w:val="00A85EC6"/>
    <w:rsid w:val="00A85F7F"/>
    <w:rsid w:val="00A86221"/>
    <w:rsid w:val="00A8630E"/>
    <w:rsid w:val="00A8648A"/>
    <w:rsid w:val="00A86833"/>
    <w:rsid w:val="00A8683B"/>
    <w:rsid w:val="00A86C3B"/>
    <w:rsid w:val="00A86CE1"/>
    <w:rsid w:val="00A86DCB"/>
    <w:rsid w:val="00A87240"/>
    <w:rsid w:val="00A8739B"/>
    <w:rsid w:val="00A87515"/>
    <w:rsid w:val="00A878F9"/>
    <w:rsid w:val="00A87B03"/>
    <w:rsid w:val="00A87BC7"/>
    <w:rsid w:val="00A87C4F"/>
    <w:rsid w:val="00A87D30"/>
    <w:rsid w:val="00A87ED2"/>
    <w:rsid w:val="00A90449"/>
    <w:rsid w:val="00A90672"/>
    <w:rsid w:val="00A90836"/>
    <w:rsid w:val="00A90AE7"/>
    <w:rsid w:val="00A90AFC"/>
    <w:rsid w:val="00A90CD8"/>
    <w:rsid w:val="00A90F68"/>
    <w:rsid w:val="00A91004"/>
    <w:rsid w:val="00A91563"/>
    <w:rsid w:val="00A915A9"/>
    <w:rsid w:val="00A916E3"/>
    <w:rsid w:val="00A91794"/>
    <w:rsid w:val="00A919A6"/>
    <w:rsid w:val="00A91A27"/>
    <w:rsid w:val="00A91BC6"/>
    <w:rsid w:val="00A91C4A"/>
    <w:rsid w:val="00A91CEE"/>
    <w:rsid w:val="00A91DAF"/>
    <w:rsid w:val="00A91E0C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81A"/>
    <w:rsid w:val="00A93859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BD2"/>
    <w:rsid w:val="00A94D83"/>
    <w:rsid w:val="00A951C5"/>
    <w:rsid w:val="00A951D1"/>
    <w:rsid w:val="00A952B2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96A"/>
    <w:rsid w:val="00A96AD1"/>
    <w:rsid w:val="00A96C11"/>
    <w:rsid w:val="00A96CDA"/>
    <w:rsid w:val="00A96D8D"/>
    <w:rsid w:val="00A9778D"/>
    <w:rsid w:val="00A97803"/>
    <w:rsid w:val="00A97902"/>
    <w:rsid w:val="00A97AB9"/>
    <w:rsid w:val="00A97B44"/>
    <w:rsid w:val="00A97B80"/>
    <w:rsid w:val="00A97D1B"/>
    <w:rsid w:val="00AA01A6"/>
    <w:rsid w:val="00AA01EB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78E"/>
    <w:rsid w:val="00AA1807"/>
    <w:rsid w:val="00AA1908"/>
    <w:rsid w:val="00AA19EC"/>
    <w:rsid w:val="00AA19FA"/>
    <w:rsid w:val="00AA1DD0"/>
    <w:rsid w:val="00AA1ED1"/>
    <w:rsid w:val="00AA2197"/>
    <w:rsid w:val="00AA21E4"/>
    <w:rsid w:val="00AA22DB"/>
    <w:rsid w:val="00AA281C"/>
    <w:rsid w:val="00AA285F"/>
    <w:rsid w:val="00AA29A1"/>
    <w:rsid w:val="00AA2B06"/>
    <w:rsid w:val="00AA2E9D"/>
    <w:rsid w:val="00AA31A5"/>
    <w:rsid w:val="00AA32EC"/>
    <w:rsid w:val="00AA3398"/>
    <w:rsid w:val="00AA35CE"/>
    <w:rsid w:val="00AA379A"/>
    <w:rsid w:val="00AA3884"/>
    <w:rsid w:val="00AA3918"/>
    <w:rsid w:val="00AA3953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A3C"/>
    <w:rsid w:val="00AA4A4D"/>
    <w:rsid w:val="00AA4E31"/>
    <w:rsid w:val="00AA4F93"/>
    <w:rsid w:val="00AA4FEB"/>
    <w:rsid w:val="00AA51E0"/>
    <w:rsid w:val="00AA5278"/>
    <w:rsid w:val="00AA527C"/>
    <w:rsid w:val="00AA56D1"/>
    <w:rsid w:val="00AA58DE"/>
    <w:rsid w:val="00AA5B3F"/>
    <w:rsid w:val="00AA5D86"/>
    <w:rsid w:val="00AA5EB8"/>
    <w:rsid w:val="00AA5FC7"/>
    <w:rsid w:val="00AA608B"/>
    <w:rsid w:val="00AA6324"/>
    <w:rsid w:val="00AA6399"/>
    <w:rsid w:val="00AA669F"/>
    <w:rsid w:val="00AA67FC"/>
    <w:rsid w:val="00AA68DB"/>
    <w:rsid w:val="00AA6AF1"/>
    <w:rsid w:val="00AA6C06"/>
    <w:rsid w:val="00AA6EBD"/>
    <w:rsid w:val="00AA72A6"/>
    <w:rsid w:val="00AA735A"/>
    <w:rsid w:val="00AA75CE"/>
    <w:rsid w:val="00AA75EB"/>
    <w:rsid w:val="00AA76F8"/>
    <w:rsid w:val="00AA7E09"/>
    <w:rsid w:val="00AB0037"/>
    <w:rsid w:val="00AB016B"/>
    <w:rsid w:val="00AB01BF"/>
    <w:rsid w:val="00AB0200"/>
    <w:rsid w:val="00AB0236"/>
    <w:rsid w:val="00AB0557"/>
    <w:rsid w:val="00AB064E"/>
    <w:rsid w:val="00AB0668"/>
    <w:rsid w:val="00AB06AE"/>
    <w:rsid w:val="00AB07F2"/>
    <w:rsid w:val="00AB08FE"/>
    <w:rsid w:val="00AB0A78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45D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844"/>
    <w:rsid w:val="00AB2B3A"/>
    <w:rsid w:val="00AB2D74"/>
    <w:rsid w:val="00AB2FAD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B83"/>
    <w:rsid w:val="00AB3C72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457"/>
    <w:rsid w:val="00AB64F6"/>
    <w:rsid w:val="00AB6562"/>
    <w:rsid w:val="00AB6E25"/>
    <w:rsid w:val="00AB6F58"/>
    <w:rsid w:val="00AB7275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B7E58"/>
    <w:rsid w:val="00AC0391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2B"/>
    <w:rsid w:val="00AC156C"/>
    <w:rsid w:val="00AC1896"/>
    <w:rsid w:val="00AC1955"/>
    <w:rsid w:val="00AC1A5C"/>
    <w:rsid w:val="00AC1D84"/>
    <w:rsid w:val="00AC1FE6"/>
    <w:rsid w:val="00AC1FFA"/>
    <w:rsid w:val="00AC202E"/>
    <w:rsid w:val="00AC2117"/>
    <w:rsid w:val="00AC2137"/>
    <w:rsid w:val="00AC215E"/>
    <w:rsid w:val="00AC2532"/>
    <w:rsid w:val="00AC2933"/>
    <w:rsid w:val="00AC2995"/>
    <w:rsid w:val="00AC29CD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4057"/>
    <w:rsid w:val="00AC407D"/>
    <w:rsid w:val="00AC414A"/>
    <w:rsid w:val="00AC421B"/>
    <w:rsid w:val="00AC42E6"/>
    <w:rsid w:val="00AC440A"/>
    <w:rsid w:val="00AC4621"/>
    <w:rsid w:val="00AC46CE"/>
    <w:rsid w:val="00AC4A7B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C0"/>
    <w:rsid w:val="00AC5FCA"/>
    <w:rsid w:val="00AC5FEE"/>
    <w:rsid w:val="00AC6019"/>
    <w:rsid w:val="00AC606D"/>
    <w:rsid w:val="00AC6186"/>
    <w:rsid w:val="00AC6384"/>
    <w:rsid w:val="00AC63FC"/>
    <w:rsid w:val="00AC64A6"/>
    <w:rsid w:val="00AC6564"/>
    <w:rsid w:val="00AC6630"/>
    <w:rsid w:val="00AC6B63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C96"/>
    <w:rsid w:val="00AD10E0"/>
    <w:rsid w:val="00AD12D3"/>
    <w:rsid w:val="00AD1479"/>
    <w:rsid w:val="00AD1837"/>
    <w:rsid w:val="00AD19F4"/>
    <w:rsid w:val="00AD1A49"/>
    <w:rsid w:val="00AD1B30"/>
    <w:rsid w:val="00AD1FAC"/>
    <w:rsid w:val="00AD235D"/>
    <w:rsid w:val="00AD2664"/>
    <w:rsid w:val="00AD283E"/>
    <w:rsid w:val="00AD2DCF"/>
    <w:rsid w:val="00AD31D1"/>
    <w:rsid w:val="00AD3249"/>
    <w:rsid w:val="00AD33C8"/>
    <w:rsid w:val="00AD36A0"/>
    <w:rsid w:val="00AD37A9"/>
    <w:rsid w:val="00AD382A"/>
    <w:rsid w:val="00AD39F3"/>
    <w:rsid w:val="00AD3A8C"/>
    <w:rsid w:val="00AD3AA6"/>
    <w:rsid w:val="00AD3BF6"/>
    <w:rsid w:val="00AD3FCF"/>
    <w:rsid w:val="00AD41FD"/>
    <w:rsid w:val="00AD4521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0BB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6EE8"/>
    <w:rsid w:val="00AD71B8"/>
    <w:rsid w:val="00AD71DB"/>
    <w:rsid w:val="00AD72A3"/>
    <w:rsid w:val="00AD736D"/>
    <w:rsid w:val="00AD77E0"/>
    <w:rsid w:val="00AD7A39"/>
    <w:rsid w:val="00AD7AB6"/>
    <w:rsid w:val="00AD7D57"/>
    <w:rsid w:val="00AD7DED"/>
    <w:rsid w:val="00AE0331"/>
    <w:rsid w:val="00AE0537"/>
    <w:rsid w:val="00AE065E"/>
    <w:rsid w:val="00AE08C8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B7F"/>
    <w:rsid w:val="00AE1C68"/>
    <w:rsid w:val="00AE1D1B"/>
    <w:rsid w:val="00AE245E"/>
    <w:rsid w:val="00AE246A"/>
    <w:rsid w:val="00AE2533"/>
    <w:rsid w:val="00AE2547"/>
    <w:rsid w:val="00AE269E"/>
    <w:rsid w:val="00AE2757"/>
    <w:rsid w:val="00AE27CD"/>
    <w:rsid w:val="00AE2C8D"/>
    <w:rsid w:val="00AE2CA9"/>
    <w:rsid w:val="00AE2D4E"/>
    <w:rsid w:val="00AE2DF3"/>
    <w:rsid w:val="00AE2F2D"/>
    <w:rsid w:val="00AE2FCD"/>
    <w:rsid w:val="00AE3216"/>
    <w:rsid w:val="00AE32FC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96B"/>
    <w:rsid w:val="00AE4B88"/>
    <w:rsid w:val="00AE4C2D"/>
    <w:rsid w:val="00AE4C5E"/>
    <w:rsid w:val="00AE4CC1"/>
    <w:rsid w:val="00AE5071"/>
    <w:rsid w:val="00AE59C4"/>
    <w:rsid w:val="00AE59E6"/>
    <w:rsid w:val="00AE5B62"/>
    <w:rsid w:val="00AE5EF8"/>
    <w:rsid w:val="00AE5F84"/>
    <w:rsid w:val="00AE5FA4"/>
    <w:rsid w:val="00AE60D4"/>
    <w:rsid w:val="00AE60F4"/>
    <w:rsid w:val="00AE6157"/>
    <w:rsid w:val="00AE615B"/>
    <w:rsid w:val="00AE6537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611"/>
    <w:rsid w:val="00AE7760"/>
    <w:rsid w:val="00AE7783"/>
    <w:rsid w:val="00AE781B"/>
    <w:rsid w:val="00AE7827"/>
    <w:rsid w:val="00AE7A1A"/>
    <w:rsid w:val="00AE7F23"/>
    <w:rsid w:val="00AE7F63"/>
    <w:rsid w:val="00AF04DF"/>
    <w:rsid w:val="00AF06B7"/>
    <w:rsid w:val="00AF06EB"/>
    <w:rsid w:val="00AF09BB"/>
    <w:rsid w:val="00AF0A0E"/>
    <w:rsid w:val="00AF0F61"/>
    <w:rsid w:val="00AF0F99"/>
    <w:rsid w:val="00AF1073"/>
    <w:rsid w:val="00AF11F7"/>
    <w:rsid w:val="00AF153C"/>
    <w:rsid w:val="00AF1709"/>
    <w:rsid w:val="00AF1A6E"/>
    <w:rsid w:val="00AF2553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E9C"/>
    <w:rsid w:val="00AF4134"/>
    <w:rsid w:val="00AF4503"/>
    <w:rsid w:val="00AF45DE"/>
    <w:rsid w:val="00AF49CF"/>
    <w:rsid w:val="00AF4A0F"/>
    <w:rsid w:val="00AF4E4D"/>
    <w:rsid w:val="00AF4FAB"/>
    <w:rsid w:val="00AF5395"/>
    <w:rsid w:val="00AF53B0"/>
    <w:rsid w:val="00AF54F4"/>
    <w:rsid w:val="00AF55E7"/>
    <w:rsid w:val="00AF5659"/>
    <w:rsid w:val="00AF5877"/>
    <w:rsid w:val="00AF5C6D"/>
    <w:rsid w:val="00AF61B0"/>
    <w:rsid w:val="00AF61F3"/>
    <w:rsid w:val="00AF622A"/>
    <w:rsid w:val="00AF6384"/>
    <w:rsid w:val="00AF6463"/>
    <w:rsid w:val="00AF6547"/>
    <w:rsid w:val="00AF6690"/>
    <w:rsid w:val="00AF690B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7C"/>
    <w:rsid w:val="00B01142"/>
    <w:rsid w:val="00B01274"/>
    <w:rsid w:val="00B01389"/>
    <w:rsid w:val="00B01590"/>
    <w:rsid w:val="00B01620"/>
    <w:rsid w:val="00B01A1A"/>
    <w:rsid w:val="00B01EC1"/>
    <w:rsid w:val="00B021D2"/>
    <w:rsid w:val="00B0227B"/>
    <w:rsid w:val="00B0233E"/>
    <w:rsid w:val="00B0259C"/>
    <w:rsid w:val="00B027A9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A22"/>
    <w:rsid w:val="00B0517A"/>
    <w:rsid w:val="00B0520C"/>
    <w:rsid w:val="00B0534D"/>
    <w:rsid w:val="00B05553"/>
    <w:rsid w:val="00B05594"/>
    <w:rsid w:val="00B05C10"/>
    <w:rsid w:val="00B063C7"/>
    <w:rsid w:val="00B065B3"/>
    <w:rsid w:val="00B066C6"/>
    <w:rsid w:val="00B06761"/>
    <w:rsid w:val="00B0696E"/>
    <w:rsid w:val="00B0698B"/>
    <w:rsid w:val="00B07056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706"/>
    <w:rsid w:val="00B11736"/>
    <w:rsid w:val="00B11881"/>
    <w:rsid w:val="00B11E17"/>
    <w:rsid w:val="00B120EB"/>
    <w:rsid w:val="00B1214A"/>
    <w:rsid w:val="00B121EB"/>
    <w:rsid w:val="00B1224D"/>
    <w:rsid w:val="00B12278"/>
    <w:rsid w:val="00B12511"/>
    <w:rsid w:val="00B125C2"/>
    <w:rsid w:val="00B125FE"/>
    <w:rsid w:val="00B1283A"/>
    <w:rsid w:val="00B12DC8"/>
    <w:rsid w:val="00B130CD"/>
    <w:rsid w:val="00B131C0"/>
    <w:rsid w:val="00B133AD"/>
    <w:rsid w:val="00B133D4"/>
    <w:rsid w:val="00B1347D"/>
    <w:rsid w:val="00B1348C"/>
    <w:rsid w:val="00B137F6"/>
    <w:rsid w:val="00B13C28"/>
    <w:rsid w:val="00B14062"/>
    <w:rsid w:val="00B14161"/>
    <w:rsid w:val="00B14575"/>
    <w:rsid w:val="00B14631"/>
    <w:rsid w:val="00B146D8"/>
    <w:rsid w:val="00B14952"/>
    <w:rsid w:val="00B149DE"/>
    <w:rsid w:val="00B14A47"/>
    <w:rsid w:val="00B14A99"/>
    <w:rsid w:val="00B14C9B"/>
    <w:rsid w:val="00B15348"/>
    <w:rsid w:val="00B15520"/>
    <w:rsid w:val="00B158E3"/>
    <w:rsid w:val="00B15B99"/>
    <w:rsid w:val="00B15C7F"/>
    <w:rsid w:val="00B15D47"/>
    <w:rsid w:val="00B1609F"/>
    <w:rsid w:val="00B16136"/>
    <w:rsid w:val="00B163E2"/>
    <w:rsid w:val="00B16453"/>
    <w:rsid w:val="00B16751"/>
    <w:rsid w:val="00B168C8"/>
    <w:rsid w:val="00B16B72"/>
    <w:rsid w:val="00B16E51"/>
    <w:rsid w:val="00B16E97"/>
    <w:rsid w:val="00B16EA8"/>
    <w:rsid w:val="00B16EB0"/>
    <w:rsid w:val="00B16FA7"/>
    <w:rsid w:val="00B17033"/>
    <w:rsid w:val="00B171C7"/>
    <w:rsid w:val="00B17297"/>
    <w:rsid w:val="00B17399"/>
    <w:rsid w:val="00B17463"/>
    <w:rsid w:val="00B17767"/>
    <w:rsid w:val="00B178C9"/>
    <w:rsid w:val="00B17971"/>
    <w:rsid w:val="00B179DC"/>
    <w:rsid w:val="00B17B50"/>
    <w:rsid w:val="00B17C12"/>
    <w:rsid w:val="00B17C45"/>
    <w:rsid w:val="00B200C5"/>
    <w:rsid w:val="00B2010D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FF7"/>
    <w:rsid w:val="00B211D9"/>
    <w:rsid w:val="00B21226"/>
    <w:rsid w:val="00B2123E"/>
    <w:rsid w:val="00B21362"/>
    <w:rsid w:val="00B214D6"/>
    <w:rsid w:val="00B2177B"/>
    <w:rsid w:val="00B217AD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C1"/>
    <w:rsid w:val="00B22F66"/>
    <w:rsid w:val="00B23045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5FF5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5D7"/>
    <w:rsid w:val="00B306CC"/>
    <w:rsid w:val="00B3073C"/>
    <w:rsid w:val="00B30E8E"/>
    <w:rsid w:val="00B30F10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9B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4CE"/>
    <w:rsid w:val="00B35557"/>
    <w:rsid w:val="00B35756"/>
    <w:rsid w:val="00B35B1B"/>
    <w:rsid w:val="00B35B41"/>
    <w:rsid w:val="00B35C09"/>
    <w:rsid w:val="00B35D50"/>
    <w:rsid w:val="00B35E71"/>
    <w:rsid w:val="00B36786"/>
    <w:rsid w:val="00B36BC4"/>
    <w:rsid w:val="00B36EF5"/>
    <w:rsid w:val="00B37183"/>
    <w:rsid w:val="00B37554"/>
    <w:rsid w:val="00B375F7"/>
    <w:rsid w:val="00B3783E"/>
    <w:rsid w:val="00B378C2"/>
    <w:rsid w:val="00B37A08"/>
    <w:rsid w:val="00B37AB2"/>
    <w:rsid w:val="00B37B7C"/>
    <w:rsid w:val="00B37C2E"/>
    <w:rsid w:val="00B40283"/>
    <w:rsid w:val="00B40378"/>
    <w:rsid w:val="00B4062D"/>
    <w:rsid w:val="00B406BB"/>
    <w:rsid w:val="00B40796"/>
    <w:rsid w:val="00B4079E"/>
    <w:rsid w:val="00B409D9"/>
    <w:rsid w:val="00B40AD4"/>
    <w:rsid w:val="00B40DED"/>
    <w:rsid w:val="00B40F2E"/>
    <w:rsid w:val="00B40F62"/>
    <w:rsid w:val="00B4149F"/>
    <w:rsid w:val="00B4164E"/>
    <w:rsid w:val="00B41B83"/>
    <w:rsid w:val="00B41B9E"/>
    <w:rsid w:val="00B41F0F"/>
    <w:rsid w:val="00B41F72"/>
    <w:rsid w:val="00B41F92"/>
    <w:rsid w:val="00B42265"/>
    <w:rsid w:val="00B4232D"/>
    <w:rsid w:val="00B426D7"/>
    <w:rsid w:val="00B42A85"/>
    <w:rsid w:val="00B42C74"/>
    <w:rsid w:val="00B42DED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A62"/>
    <w:rsid w:val="00B44CD2"/>
    <w:rsid w:val="00B44E40"/>
    <w:rsid w:val="00B44E86"/>
    <w:rsid w:val="00B451D5"/>
    <w:rsid w:val="00B4537C"/>
    <w:rsid w:val="00B454C6"/>
    <w:rsid w:val="00B454EC"/>
    <w:rsid w:val="00B456C6"/>
    <w:rsid w:val="00B45B3D"/>
    <w:rsid w:val="00B45C05"/>
    <w:rsid w:val="00B45DDB"/>
    <w:rsid w:val="00B45E3E"/>
    <w:rsid w:val="00B46494"/>
    <w:rsid w:val="00B46834"/>
    <w:rsid w:val="00B4689A"/>
    <w:rsid w:val="00B46991"/>
    <w:rsid w:val="00B46CD7"/>
    <w:rsid w:val="00B46F6A"/>
    <w:rsid w:val="00B470B8"/>
    <w:rsid w:val="00B4716F"/>
    <w:rsid w:val="00B471A3"/>
    <w:rsid w:val="00B4726A"/>
    <w:rsid w:val="00B474D1"/>
    <w:rsid w:val="00B478E8"/>
    <w:rsid w:val="00B47916"/>
    <w:rsid w:val="00B47A50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B"/>
    <w:rsid w:val="00B514FD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A1"/>
    <w:rsid w:val="00B52B98"/>
    <w:rsid w:val="00B52C6B"/>
    <w:rsid w:val="00B52E9B"/>
    <w:rsid w:val="00B52F64"/>
    <w:rsid w:val="00B52FB1"/>
    <w:rsid w:val="00B52FF0"/>
    <w:rsid w:val="00B533A6"/>
    <w:rsid w:val="00B53405"/>
    <w:rsid w:val="00B53644"/>
    <w:rsid w:val="00B536B4"/>
    <w:rsid w:val="00B5375E"/>
    <w:rsid w:val="00B538EA"/>
    <w:rsid w:val="00B53D60"/>
    <w:rsid w:val="00B540ED"/>
    <w:rsid w:val="00B54127"/>
    <w:rsid w:val="00B54214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15A"/>
    <w:rsid w:val="00B561ED"/>
    <w:rsid w:val="00B56627"/>
    <w:rsid w:val="00B5664A"/>
    <w:rsid w:val="00B566FC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80"/>
    <w:rsid w:val="00B61DF7"/>
    <w:rsid w:val="00B61EAE"/>
    <w:rsid w:val="00B61ED9"/>
    <w:rsid w:val="00B61EFA"/>
    <w:rsid w:val="00B62255"/>
    <w:rsid w:val="00B62318"/>
    <w:rsid w:val="00B624DC"/>
    <w:rsid w:val="00B63151"/>
    <w:rsid w:val="00B6325D"/>
    <w:rsid w:val="00B63304"/>
    <w:rsid w:val="00B63837"/>
    <w:rsid w:val="00B639F7"/>
    <w:rsid w:val="00B63C5C"/>
    <w:rsid w:val="00B63EA7"/>
    <w:rsid w:val="00B63EC0"/>
    <w:rsid w:val="00B64238"/>
    <w:rsid w:val="00B643A3"/>
    <w:rsid w:val="00B64769"/>
    <w:rsid w:val="00B6481C"/>
    <w:rsid w:val="00B64A76"/>
    <w:rsid w:val="00B64AD3"/>
    <w:rsid w:val="00B64AF1"/>
    <w:rsid w:val="00B64B13"/>
    <w:rsid w:val="00B64C26"/>
    <w:rsid w:val="00B64C91"/>
    <w:rsid w:val="00B650BE"/>
    <w:rsid w:val="00B65130"/>
    <w:rsid w:val="00B651D0"/>
    <w:rsid w:val="00B655F1"/>
    <w:rsid w:val="00B65997"/>
    <w:rsid w:val="00B65A1D"/>
    <w:rsid w:val="00B65CCF"/>
    <w:rsid w:val="00B65EF6"/>
    <w:rsid w:val="00B65F78"/>
    <w:rsid w:val="00B660A6"/>
    <w:rsid w:val="00B660DE"/>
    <w:rsid w:val="00B661B0"/>
    <w:rsid w:val="00B66659"/>
    <w:rsid w:val="00B668BA"/>
    <w:rsid w:val="00B66948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C68"/>
    <w:rsid w:val="00B72EAD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17D"/>
    <w:rsid w:val="00B742B2"/>
    <w:rsid w:val="00B7474C"/>
    <w:rsid w:val="00B7494E"/>
    <w:rsid w:val="00B74A3A"/>
    <w:rsid w:val="00B74AEB"/>
    <w:rsid w:val="00B74B7A"/>
    <w:rsid w:val="00B74EB4"/>
    <w:rsid w:val="00B752F7"/>
    <w:rsid w:val="00B75408"/>
    <w:rsid w:val="00B754B5"/>
    <w:rsid w:val="00B755ED"/>
    <w:rsid w:val="00B760BA"/>
    <w:rsid w:val="00B7646A"/>
    <w:rsid w:val="00B764F7"/>
    <w:rsid w:val="00B765DB"/>
    <w:rsid w:val="00B767ED"/>
    <w:rsid w:val="00B7682A"/>
    <w:rsid w:val="00B7688D"/>
    <w:rsid w:val="00B76941"/>
    <w:rsid w:val="00B769E7"/>
    <w:rsid w:val="00B76EC5"/>
    <w:rsid w:val="00B770A7"/>
    <w:rsid w:val="00B7716F"/>
    <w:rsid w:val="00B77320"/>
    <w:rsid w:val="00B77393"/>
    <w:rsid w:val="00B774CF"/>
    <w:rsid w:val="00B77825"/>
    <w:rsid w:val="00B77ABF"/>
    <w:rsid w:val="00B77CA0"/>
    <w:rsid w:val="00B77EB5"/>
    <w:rsid w:val="00B802DB"/>
    <w:rsid w:val="00B80416"/>
    <w:rsid w:val="00B806EA"/>
    <w:rsid w:val="00B80A48"/>
    <w:rsid w:val="00B80C0B"/>
    <w:rsid w:val="00B80D0F"/>
    <w:rsid w:val="00B81147"/>
    <w:rsid w:val="00B81261"/>
    <w:rsid w:val="00B81287"/>
    <w:rsid w:val="00B812F3"/>
    <w:rsid w:val="00B81618"/>
    <w:rsid w:val="00B81915"/>
    <w:rsid w:val="00B81A6A"/>
    <w:rsid w:val="00B81BC9"/>
    <w:rsid w:val="00B81F09"/>
    <w:rsid w:val="00B81F8A"/>
    <w:rsid w:val="00B82131"/>
    <w:rsid w:val="00B821CE"/>
    <w:rsid w:val="00B8229F"/>
    <w:rsid w:val="00B825FE"/>
    <w:rsid w:val="00B8279D"/>
    <w:rsid w:val="00B8294F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54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5AAD"/>
    <w:rsid w:val="00B85CCC"/>
    <w:rsid w:val="00B86062"/>
    <w:rsid w:val="00B86304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2"/>
    <w:rsid w:val="00B9080A"/>
    <w:rsid w:val="00B90C09"/>
    <w:rsid w:val="00B90C88"/>
    <w:rsid w:val="00B90D4D"/>
    <w:rsid w:val="00B90EF3"/>
    <w:rsid w:val="00B91101"/>
    <w:rsid w:val="00B9119F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4C"/>
    <w:rsid w:val="00B921B3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D7"/>
    <w:rsid w:val="00B93D07"/>
    <w:rsid w:val="00B93EBD"/>
    <w:rsid w:val="00B93F86"/>
    <w:rsid w:val="00B9403F"/>
    <w:rsid w:val="00B94280"/>
    <w:rsid w:val="00B94289"/>
    <w:rsid w:val="00B945C3"/>
    <w:rsid w:val="00B948E7"/>
    <w:rsid w:val="00B949F1"/>
    <w:rsid w:val="00B94B2A"/>
    <w:rsid w:val="00B94B32"/>
    <w:rsid w:val="00B94B48"/>
    <w:rsid w:val="00B94CCF"/>
    <w:rsid w:val="00B94CF9"/>
    <w:rsid w:val="00B95183"/>
    <w:rsid w:val="00B952AE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2EA"/>
    <w:rsid w:val="00B975F0"/>
    <w:rsid w:val="00B97628"/>
    <w:rsid w:val="00B976ED"/>
    <w:rsid w:val="00B9797E"/>
    <w:rsid w:val="00B97B26"/>
    <w:rsid w:val="00B97C34"/>
    <w:rsid w:val="00B97D30"/>
    <w:rsid w:val="00B97E54"/>
    <w:rsid w:val="00BA0405"/>
    <w:rsid w:val="00BA0588"/>
    <w:rsid w:val="00BA07CC"/>
    <w:rsid w:val="00BA080E"/>
    <w:rsid w:val="00BA0A17"/>
    <w:rsid w:val="00BA0A7D"/>
    <w:rsid w:val="00BA0A99"/>
    <w:rsid w:val="00BA0D15"/>
    <w:rsid w:val="00BA0EFA"/>
    <w:rsid w:val="00BA13E8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98"/>
    <w:rsid w:val="00BA1D0B"/>
    <w:rsid w:val="00BA1E67"/>
    <w:rsid w:val="00BA22AC"/>
    <w:rsid w:val="00BA28F1"/>
    <w:rsid w:val="00BA3304"/>
    <w:rsid w:val="00BA339D"/>
    <w:rsid w:val="00BA347A"/>
    <w:rsid w:val="00BA37AD"/>
    <w:rsid w:val="00BA37C0"/>
    <w:rsid w:val="00BA37EA"/>
    <w:rsid w:val="00BA37FD"/>
    <w:rsid w:val="00BA42FE"/>
    <w:rsid w:val="00BA4347"/>
    <w:rsid w:val="00BA4785"/>
    <w:rsid w:val="00BA48DF"/>
    <w:rsid w:val="00BA4913"/>
    <w:rsid w:val="00BA4E30"/>
    <w:rsid w:val="00BA4E44"/>
    <w:rsid w:val="00BA4E89"/>
    <w:rsid w:val="00BA521E"/>
    <w:rsid w:val="00BA5242"/>
    <w:rsid w:val="00BA52AD"/>
    <w:rsid w:val="00BA53D1"/>
    <w:rsid w:val="00BA5450"/>
    <w:rsid w:val="00BA5464"/>
    <w:rsid w:val="00BA5498"/>
    <w:rsid w:val="00BA5504"/>
    <w:rsid w:val="00BA55A1"/>
    <w:rsid w:val="00BA57ED"/>
    <w:rsid w:val="00BA586C"/>
    <w:rsid w:val="00BA591C"/>
    <w:rsid w:val="00BA5998"/>
    <w:rsid w:val="00BA59F1"/>
    <w:rsid w:val="00BA5ABF"/>
    <w:rsid w:val="00BA5B05"/>
    <w:rsid w:val="00BA5D0A"/>
    <w:rsid w:val="00BA5E33"/>
    <w:rsid w:val="00BA6318"/>
    <w:rsid w:val="00BA63FA"/>
    <w:rsid w:val="00BA6474"/>
    <w:rsid w:val="00BA6538"/>
    <w:rsid w:val="00BA670D"/>
    <w:rsid w:val="00BA67B2"/>
    <w:rsid w:val="00BA6C47"/>
    <w:rsid w:val="00BA6D38"/>
    <w:rsid w:val="00BA6DC2"/>
    <w:rsid w:val="00BA6EA1"/>
    <w:rsid w:val="00BA6F69"/>
    <w:rsid w:val="00BA788B"/>
    <w:rsid w:val="00BA795E"/>
    <w:rsid w:val="00BA79C0"/>
    <w:rsid w:val="00BA7E08"/>
    <w:rsid w:val="00BB0196"/>
    <w:rsid w:val="00BB04B6"/>
    <w:rsid w:val="00BB0699"/>
    <w:rsid w:val="00BB098B"/>
    <w:rsid w:val="00BB0990"/>
    <w:rsid w:val="00BB09E1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AF"/>
    <w:rsid w:val="00BB269E"/>
    <w:rsid w:val="00BB2A41"/>
    <w:rsid w:val="00BB2BE6"/>
    <w:rsid w:val="00BB2C84"/>
    <w:rsid w:val="00BB2D7D"/>
    <w:rsid w:val="00BB2EA9"/>
    <w:rsid w:val="00BB315C"/>
    <w:rsid w:val="00BB3272"/>
    <w:rsid w:val="00BB33DA"/>
    <w:rsid w:val="00BB3516"/>
    <w:rsid w:val="00BB354D"/>
    <w:rsid w:val="00BB3A7F"/>
    <w:rsid w:val="00BB3CA9"/>
    <w:rsid w:val="00BB3CE0"/>
    <w:rsid w:val="00BB4080"/>
    <w:rsid w:val="00BB4168"/>
    <w:rsid w:val="00BB431D"/>
    <w:rsid w:val="00BB468D"/>
    <w:rsid w:val="00BB49BF"/>
    <w:rsid w:val="00BB4B07"/>
    <w:rsid w:val="00BB4EB6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01F"/>
    <w:rsid w:val="00BC121E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AFF"/>
    <w:rsid w:val="00BC2C3A"/>
    <w:rsid w:val="00BC2CD4"/>
    <w:rsid w:val="00BC2F66"/>
    <w:rsid w:val="00BC2F8C"/>
    <w:rsid w:val="00BC338A"/>
    <w:rsid w:val="00BC355B"/>
    <w:rsid w:val="00BC3710"/>
    <w:rsid w:val="00BC3AD5"/>
    <w:rsid w:val="00BC3D86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F40"/>
    <w:rsid w:val="00BD042D"/>
    <w:rsid w:val="00BD074E"/>
    <w:rsid w:val="00BD0CFF"/>
    <w:rsid w:val="00BD0D6A"/>
    <w:rsid w:val="00BD0F5D"/>
    <w:rsid w:val="00BD10E7"/>
    <w:rsid w:val="00BD1296"/>
    <w:rsid w:val="00BD12D5"/>
    <w:rsid w:val="00BD1338"/>
    <w:rsid w:val="00BD137F"/>
    <w:rsid w:val="00BD1926"/>
    <w:rsid w:val="00BD1AD6"/>
    <w:rsid w:val="00BD1E2E"/>
    <w:rsid w:val="00BD1F3E"/>
    <w:rsid w:val="00BD1F5A"/>
    <w:rsid w:val="00BD1F8D"/>
    <w:rsid w:val="00BD1FDD"/>
    <w:rsid w:val="00BD200E"/>
    <w:rsid w:val="00BD202E"/>
    <w:rsid w:val="00BD24E0"/>
    <w:rsid w:val="00BD27B9"/>
    <w:rsid w:val="00BD2B43"/>
    <w:rsid w:val="00BD2C42"/>
    <w:rsid w:val="00BD2C57"/>
    <w:rsid w:val="00BD31D4"/>
    <w:rsid w:val="00BD336D"/>
    <w:rsid w:val="00BD3745"/>
    <w:rsid w:val="00BD3771"/>
    <w:rsid w:val="00BD38D1"/>
    <w:rsid w:val="00BD38D2"/>
    <w:rsid w:val="00BD3C60"/>
    <w:rsid w:val="00BD3E84"/>
    <w:rsid w:val="00BD40CF"/>
    <w:rsid w:val="00BD424C"/>
    <w:rsid w:val="00BD4B2D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99D"/>
    <w:rsid w:val="00BD59D0"/>
    <w:rsid w:val="00BD5B4A"/>
    <w:rsid w:val="00BD5C05"/>
    <w:rsid w:val="00BD5C18"/>
    <w:rsid w:val="00BD5CB6"/>
    <w:rsid w:val="00BD5FDC"/>
    <w:rsid w:val="00BD61C1"/>
    <w:rsid w:val="00BD65BA"/>
    <w:rsid w:val="00BD697F"/>
    <w:rsid w:val="00BD6B9D"/>
    <w:rsid w:val="00BD6BA0"/>
    <w:rsid w:val="00BD6E68"/>
    <w:rsid w:val="00BD6F6B"/>
    <w:rsid w:val="00BD7111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E36"/>
    <w:rsid w:val="00BE2075"/>
    <w:rsid w:val="00BE2321"/>
    <w:rsid w:val="00BE235C"/>
    <w:rsid w:val="00BE23A3"/>
    <w:rsid w:val="00BE2553"/>
    <w:rsid w:val="00BE2579"/>
    <w:rsid w:val="00BE27E5"/>
    <w:rsid w:val="00BE27FA"/>
    <w:rsid w:val="00BE27FC"/>
    <w:rsid w:val="00BE2A07"/>
    <w:rsid w:val="00BE2A5F"/>
    <w:rsid w:val="00BE2C94"/>
    <w:rsid w:val="00BE2DD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446"/>
    <w:rsid w:val="00BE4588"/>
    <w:rsid w:val="00BE461B"/>
    <w:rsid w:val="00BE46A3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4D9"/>
    <w:rsid w:val="00BE5689"/>
    <w:rsid w:val="00BE58C4"/>
    <w:rsid w:val="00BE5B26"/>
    <w:rsid w:val="00BE5C9B"/>
    <w:rsid w:val="00BE5F3E"/>
    <w:rsid w:val="00BE61B4"/>
    <w:rsid w:val="00BE62F2"/>
    <w:rsid w:val="00BE6579"/>
    <w:rsid w:val="00BE6590"/>
    <w:rsid w:val="00BE65E4"/>
    <w:rsid w:val="00BE66FA"/>
    <w:rsid w:val="00BE6A2B"/>
    <w:rsid w:val="00BE6AB3"/>
    <w:rsid w:val="00BE6FE3"/>
    <w:rsid w:val="00BE7033"/>
    <w:rsid w:val="00BE73C5"/>
    <w:rsid w:val="00BE76B2"/>
    <w:rsid w:val="00BE7763"/>
    <w:rsid w:val="00BE780E"/>
    <w:rsid w:val="00BE78DB"/>
    <w:rsid w:val="00BE7982"/>
    <w:rsid w:val="00BE7A27"/>
    <w:rsid w:val="00BE7A42"/>
    <w:rsid w:val="00BE7DA6"/>
    <w:rsid w:val="00BE7F78"/>
    <w:rsid w:val="00BF0044"/>
    <w:rsid w:val="00BF057B"/>
    <w:rsid w:val="00BF05C8"/>
    <w:rsid w:val="00BF062A"/>
    <w:rsid w:val="00BF09C2"/>
    <w:rsid w:val="00BF0ACA"/>
    <w:rsid w:val="00BF0B90"/>
    <w:rsid w:val="00BF0FDD"/>
    <w:rsid w:val="00BF1019"/>
    <w:rsid w:val="00BF1247"/>
    <w:rsid w:val="00BF14CE"/>
    <w:rsid w:val="00BF14FB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BED"/>
    <w:rsid w:val="00BF2CB6"/>
    <w:rsid w:val="00BF300E"/>
    <w:rsid w:val="00BF350C"/>
    <w:rsid w:val="00BF355A"/>
    <w:rsid w:val="00BF37F5"/>
    <w:rsid w:val="00BF3997"/>
    <w:rsid w:val="00BF3AD1"/>
    <w:rsid w:val="00BF3F25"/>
    <w:rsid w:val="00BF4038"/>
    <w:rsid w:val="00BF408E"/>
    <w:rsid w:val="00BF4178"/>
    <w:rsid w:val="00BF41B4"/>
    <w:rsid w:val="00BF429E"/>
    <w:rsid w:val="00BF4438"/>
    <w:rsid w:val="00BF45D3"/>
    <w:rsid w:val="00BF46BC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79"/>
    <w:rsid w:val="00BF6843"/>
    <w:rsid w:val="00BF6880"/>
    <w:rsid w:val="00BF6C8D"/>
    <w:rsid w:val="00BF7022"/>
    <w:rsid w:val="00BF7945"/>
    <w:rsid w:val="00BF794E"/>
    <w:rsid w:val="00BF79A7"/>
    <w:rsid w:val="00BF79CB"/>
    <w:rsid w:val="00BF7C4C"/>
    <w:rsid w:val="00BF7C5C"/>
    <w:rsid w:val="00BF7E47"/>
    <w:rsid w:val="00BF7F6D"/>
    <w:rsid w:val="00BF7FFD"/>
    <w:rsid w:val="00C0003D"/>
    <w:rsid w:val="00C00197"/>
    <w:rsid w:val="00C001A3"/>
    <w:rsid w:val="00C00390"/>
    <w:rsid w:val="00C00425"/>
    <w:rsid w:val="00C005F8"/>
    <w:rsid w:val="00C00A37"/>
    <w:rsid w:val="00C00B59"/>
    <w:rsid w:val="00C00D6A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317"/>
    <w:rsid w:val="00C02401"/>
    <w:rsid w:val="00C02481"/>
    <w:rsid w:val="00C02534"/>
    <w:rsid w:val="00C02E2B"/>
    <w:rsid w:val="00C03143"/>
    <w:rsid w:val="00C031C6"/>
    <w:rsid w:val="00C033CF"/>
    <w:rsid w:val="00C03487"/>
    <w:rsid w:val="00C034BB"/>
    <w:rsid w:val="00C03A86"/>
    <w:rsid w:val="00C03A8B"/>
    <w:rsid w:val="00C03ABB"/>
    <w:rsid w:val="00C03B3A"/>
    <w:rsid w:val="00C03E34"/>
    <w:rsid w:val="00C03E3B"/>
    <w:rsid w:val="00C04137"/>
    <w:rsid w:val="00C04444"/>
    <w:rsid w:val="00C04567"/>
    <w:rsid w:val="00C045A4"/>
    <w:rsid w:val="00C04866"/>
    <w:rsid w:val="00C04A18"/>
    <w:rsid w:val="00C04BEF"/>
    <w:rsid w:val="00C04CF7"/>
    <w:rsid w:val="00C04D53"/>
    <w:rsid w:val="00C04F0D"/>
    <w:rsid w:val="00C04F22"/>
    <w:rsid w:val="00C04F5D"/>
    <w:rsid w:val="00C05320"/>
    <w:rsid w:val="00C05721"/>
    <w:rsid w:val="00C0574C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FBD"/>
    <w:rsid w:val="00C102FB"/>
    <w:rsid w:val="00C10427"/>
    <w:rsid w:val="00C10AB8"/>
    <w:rsid w:val="00C10C7A"/>
    <w:rsid w:val="00C10DE0"/>
    <w:rsid w:val="00C10E25"/>
    <w:rsid w:val="00C10E6E"/>
    <w:rsid w:val="00C10EE4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5F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871"/>
    <w:rsid w:val="00C12889"/>
    <w:rsid w:val="00C12956"/>
    <w:rsid w:val="00C12A42"/>
    <w:rsid w:val="00C12A67"/>
    <w:rsid w:val="00C12A71"/>
    <w:rsid w:val="00C12D9C"/>
    <w:rsid w:val="00C1308D"/>
    <w:rsid w:val="00C133D9"/>
    <w:rsid w:val="00C13AD8"/>
    <w:rsid w:val="00C13D41"/>
    <w:rsid w:val="00C1434E"/>
    <w:rsid w:val="00C14783"/>
    <w:rsid w:val="00C1488F"/>
    <w:rsid w:val="00C149B7"/>
    <w:rsid w:val="00C14A08"/>
    <w:rsid w:val="00C14FB7"/>
    <w:rsid w:val="00C15198"/>
    <w:rsid w:val="00C152C8"/>
    <w:rsid w:val="00C1559D"/>
    <w:rsid w:val="00C155CA"/>
    <w:rsid w:val="00C15CFD"/>
    <w:rsid w:val="00C15D6E"/>
    <w:rsid w:val="00C15D7A"/>
    <w:rsid w:val="00C16066"/>
    <w:rsid w:val="00C160E0"/>
    <w:rsid w:val="00C16195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7034"/>
    <w:rsid w:val="00C171F7"/>
    <w:rsid w:val="00C173AE"/>
    <w:rsid w:val="00C17A0F"/>
    <w:rsid w:val="00C17DBC"/>
    <w:rsid w:val="00C17F8E"/>
    <w:rsid w:val="00C200A4"/>
    <w:rsid w:val="00C200A8"/>
    <w:rsid w:val="00C20279"/>
    <w:rsid w:val="00C203D4"/>
    <w:rsid w:val="00C204B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2004"/>
    <w:rsid w:val="00C22066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32"/>
    <w:rsid w:val="00C2573D"/>
    <w:rsid w:val="00C257EB"/>
    <w:rsid w:val="00C25A33"/>
    <w:rsid w:val="00C25AE7"/>
    <w:rsid w:val="00C25FC9"/>
    <w:rsid w:val="00C2660B"/>
    <w:rsid w:val="00C2671D"/>
    <w:rsid w:val="00C26BF6"/>
    <w:rsid w:val="00C26BFC"/>
    <w:rsid w:val="00C26C78"/>
    <w:rsid w:val="00C271B2"/>
    <w:rsid w:val="00C272B6"/>
    <w:rsid w:val="00C2730E"/>
    <w:rsid w:val="00C276BB"/>
    <w:rsid w:val="00C276D6"/>
    <w:rsid w:val="00C303BB"/>
    <w:rsid w:val="00C3059D"/>
    <w:rsid w:val="00C307D2"/>
    <w:rsid w:val="00C3080D"/>
    <w:rsid w:val="00C313AF"/>
    <w:rsid w:val="00C317B0"/>
    <w:rsid w:val="00C31A0D"/>
    <w:rsid w:val="00C322B8"/>
    <w:rsid w:val="00C32AA8"/>
    <w:rsid w:val="00C32B87"/>
    <w:rsid w:val="00C32D8B"/>
    <w:rsid w:val="00C32E1C"/>
    <w:rsid w:val="00C32F54"/>
    <w:rsid w:val="00C33168"/>
    <w:rsid w:val="00C3338B"/>
    <w:rsid w:val="00C335B2"/>
    <w:rsid w:val="00C33B41"/>
    <w:rsid w:val="00C33CC1"/>
    <w:rsid w:val="00C340A2"/>
    <w:rsid w:val="00C341AA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3DD"/>
    <w:rsid w:val="00C36692"/>
    <w:rsid w:val="00C367CD"/>
    <w:rsid w:val="00C368F0"/>
    <w:rsid w:val="00C36C72"/>
    <w:rsid w:val="00C370A4"/>
    <w:rsid w:val="00C3791C"/>
    <w:rsid w:val="00C37CB2"/>
    <w:rsid w:val="00C37DCA"/>
    <w:rsid w:val="00C37E65"/>
    <w:rsid w:val="00C37FE6"/>
    <w:rsid w:val="00C40047"/>
    <w:rsid w:val="00C40061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D0"/>
    <w:rsid w:val="00C417B0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D37"/>
    <w:rsid w:val="00C45304"/>
    <w:rsid w:val="00C454B0"/>
    <w:rsid w:val="00C4559B"/>
    <w:rsid w:val="00C456B4"/>
    <w:rsid w:val="00C45B2F"/>
    <w:rsid w:val="00C45C4C"/>
    <w:rsid w:val="00C4601B"/>
    <w:rsid w:val="00C4606C"/>
    <w:rsid w:val="00C4610C"/>
    <w:rsid w:val="00C46453"/>
    <w:rsid w:val="00C46653"/>
    <w:rsid w:val="00C46894"/>
    <w:rsid w:val="00C46952"/>
    <w:rsid w:val="00C469DB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2E"/>
    <w:rsid w:val="00C50187"/>
    <w:rsid w:val="00C501A9"/>
    <w:rsid w:val="00C5048F"/>
    <w:rsid w:val="00C50875"/>
    <w:rsid w:val="00C5098E"/>
    <w:rsid w:val="00C50AEA"/>
    <w:rsid w:val="00C50B5A"/>
    <w:rsid w:val="00C510BD"/>
    <w:rsid w:val="00C511AA"/>
    <w:rsid w:val="00C51287"/>
    <w:rsid w:val="00C512FE"/>
    <w:rsid w:val="00C514F3"/>
    <w:rsid w:val="00C5159A"/>
    <w:rsid w:val="00C5174E"/>
    <w:rsid w:val="00C5175C"/>
    <w:rsid w:val="00C519E7"/>
    <w:rsid w:val="00C51A17"/>
    <w:rsid w:val="00C51EE5"/>
    <w:rsid w:val="00C5244C"/>
    <w:rsid w:val="00C52C87"/>
    <w:rsid w:val="00C52DD8"/>
    <w:rsid w:val="00C530D1"/>
    <w:rsid w:val="00C53276"/>
    <w:rsid w:val="00C5354D"/>
    <w:rsid w:val="00C536AA"/>
    <w:rsid w:val="00C5378A"/>
    <w:rsid w:val="00C537A2"/>
    <w:rsid w:val="00C539E7"/>
    <w:rsid w:val="00C53AA8"/>
    <w:rsid w:val="00C53BA7"/>
    <w:rsid w:val="00C53CA5"/>
    <w:rsid w:val="00C5426D"/>
    <w:rsid w:val="00C5450A"/>
    <w:rsid w:val="00C54CCB"/>
    <w:rsid w:val="00C54F42"/>
    <w:rsid w:val="00C55233"/>
    <w:rsid w:val="00C5537D"/>
    <w:rsid w:val="00C5541D"/>
    <w:rsid w:val="00C55D63"/>
    <w:rsid w:val="00C55E65"/>
    <w:rsid w:val="00C5612D"/>
    <w:rsid w:val="00C562FA"/>
    <w:rsid w:val="00C5632B"/>
    <w:rsid w:val="00C563C1"/>
    <w:rsid w:val="00C56737"/>
    <w:rsid w:val="00C56B15"/>
    <w:rsid w:val="00C56F59"/>
    <w:rsid w:val="00C56FA9"/>
    <w:rsid w:val="00C57270"/>
    <w:rsid w:val="00C572AE"/>
    <w:rsid w:val="00C5734E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600AB"/>
    <w:rsid w:val="00C60183"/>
    <w:rsid w:val="00C602C3"/>
    <w:rsid w:val="00C6036F"/>
    <w:rsid w:val="00C60490"/>
    <w:rsid w:val="00C607A3"/>
    <w:rsid w:val="00C60A91"/>
    <w:rsid w:val="00C60C4B"/>
    <w:rsid w:val="00C60DFC"/>
    <w:rsid w:val="00C60FBF"/>
    <w:rsid w:val="00C6178C"/>
    <w:rsid w:val="00C618AD"/>
    <w:rsid w:val="00C618DD"/>
    <w:rsid w:val="00C61F77"/>
    <w:rsid w:val="00C62048"/>
    <w:rsid w:val="00C62229"/>
    <w:rsid w:val="00C6242C"/>
    <w:rsid w:val="00C62477"/>
    <w:rsid w:val="00C625AD"/>
    <w:rsid w:val="00C625B2"/>
    <w:rsid w:val="00C626CA"/>
    <w:rsid w:val="00C6276B"/>
    <w:rsid w:val="00C629B3"/>
    <w:rsid w:val="00C62A3F"/>
    <w:rsid w:val="00C62AB7"/>
    <w:rsid w:val="00C62B47"/>
    <w:rsid w:val="00C62B88"/>
    <w:rsid w:val="00C62D62"/>
    <w:rsid w:val="00C631E2"/>
    <w:rsid w:val="00C63513"/>
    <w:rsid w:val="00C63605"/>
    <w:rsid w:val="00C637E7"/>
    <w:rsid w:val="00C637F0"/>
    <w:rsid w:val="00C63A03"/>
    <w:rsid w:val="00C63A24"/>
    <w:rsid w:val="00C63B06"/>
    <w:rsid w:val="00C63B8F"/>
    <w:rsid w:val="00C63BBC"/>
    <w:rsid w:val="00C63C9B"/>
    <w:rsid w:val="00C63E79"/>
    <w:rsid w:val="00C63F11"/>
    <w:rsid w:val="00C640B8"/>
    <w:rsid w:val="00C64102"/>
    <w:rsid w:val="00C64160"/>
    <w:rsid w:val="00C641D3"/>
    <w:rsid w:val="00C641EA"/>
    <w:rsid w:val="00C6477E"/>
    <w:rsid w:val="00C6495F"/>
    <w:rsid w:val="00C64A6F"/>
    <w:rsid w:val="00C64A9F"/>
    <w:rsid w:val="00C65017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3E8"/>
    <w:rsid w:val="00C66989"/>
    <w:rsid w:val="00C669B9"/>
    <w:rsid w:val="00C66AC3"/>
    <w:rsid w:val="00C66B59"/>
    <w:rsid w:val="00C66BE1"/>
    <w:rsid w:val="00C67142"/>
    <w:rsid w:val="00C672FE"/>
    <w:rsid w:val="00C67419"/>
    <w:rsid w:val="00C6742A"/>
    <w:rsid w:val="00C677FC"/>
    <w:rsid w:val="00C67885"/>
    <w:rsid w:val="00C678F3"/>
    <w:rsid w:val="00C67963"/>
    <w:rsid w:val="00C6798F"/>
    <w:rsid w:val="00C67A88"/>
    <w:rsid w:val="00C67B8C"/>
    <w:rsid w:val="00C67C07"/>
    <w:rsid w:val="00C67D0A"/>
    <w:rsid w:val="00C67E06"/>
    <w:rsid w:val="00C703A4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F09"/>
    <w:rsid w:val="00C72100"/>
    <w:rsid w:val="00C72274"/>
    <w:rsid w:val="00C7249F"/>
    <w:rsid w:val="00C727F8"/>
    <w:rsid w:val="00C72976"/>
    <w:rsid w:val="00C72A0E"/>
    <w:rsid w:val="00C72A70"/>
    <w:rsid w:val="00C72B48"/>
    <w:rsid w:val="00C72D42"/>
    <w:rsid w:val="00C72E99"/>
    <w:rsid w:val="00C72F75"/>
    <w:rsid w:val="00C72F7F"/>
    <w:rsid w:val="00C730B8"/>
    <w:rsid w:val="00C73122"/>
    <w:rsid w:val="00C731A6"/>
    <w:rsid w:val="00C7350F"/>
    <w:rsid w:val="00C7362A"/>
    <w:rsid w:val="00C73640"/>
    <w:rsid w:val="00C73756"/>
    <w:rsid w:val="00C7378C"/>
    <w:rsid w:val="00C737D5"/>
    <w:rsid w:val="00C7383F"/>
    <w:rsid w:val="00C739B8"/>
    <w:rsid w:val="00C73A11"/>
    <w:rsid w:val="00C73BF1"/>
    <w:rsid w:val="00C73E7F"/>
    <w:rsid w:val="00C73F65"/>
    <w:rsid w:val="00C741BC"/>
    <w:rsid w:val="00C74202"/>
    <w:rsid w:val="00C74338"/>
    <w:rsid w:val="00C74347"/>
    <w:rsid w:val="00C74514"/>
    <w:rsid w:val="00C746A1"/>
    <w:rsid w:val="00C747E7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72F"/>
    <w:rsid w:val="00C75921"/>
    <w:rsid w:val="00C75A4D"/>
    <w:rsid w:val="00C75A6B"/>
    <w:rsid w:val="00C75AB8"/>
    <w:rsid w:val="00C75C60"/>
    <w:rsid w:val="00C761C9"/>
    <w:rsid w:val="00C7634A"/>
    <w:rsid w:val="00C767F3"/>
    <w:rsid w:val="00C7695D"/>
    <w:rsid w:val="00C76C8B"/>
    <w:rsid w:val="00C76FE3"/>
    <w:rsid w:val="00C77072"/>
    <w:rsid w:val="00C7731B"/>
    <w:rsid w:val="00C7737C"/>
    <w:rsid w:val="00C77BDA"/>
    <w:rsid w:val="00C77C7F"/>
    <w:rsid w:val="00C77D76"/>
    <w:rsid w:val="00C77D7B"/>
    <w:rsid w:val="00C77DEF"/>
    <w:rsid w:val="00C803BF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D0"/>
    <w:rsid w:val="00C81663"/>
    <w:rsid w:val="00C817FF"/>
    <w:rsid w:val="00C81A7D"/>
    <w:rsid w:val="00C81B53"/>
    <w:rsid w:val="00C81D78"/>
    <w:rsid w:val="00C82201"/>
    <w:rsid w:val="00C822B8"/>
    <w:rsid w:val="00C82427"/>
    <w:rsid w:val="00C829A3"/>
    <w:rsid w:val="00C82B70"/>
    <w:rsid w:val="00C82C93"/>
    <w:rsid w:val="00C82D4A"/>
    <w:rsid w:val="00C82D76"/>
    <w:rsid w:val="00C83092"/>
    <w:rsid w:val="00C831F4"/>
    <w:rsid w:val="00C832E1"/>
    <w:rsid w:val="00C834BD"/>
    <w:rsid w:val="00C836D3"/>
    <w:rsid w:val="00C8395A"/>
    <w:rsid w:val="00C839A8"/>
    <w:rsid w:val="00C83A36"/>
    <w:rsid w:val="00C83A90"/>
    <w:rsid w:val="00C83FB7"/>
    <w:rsid w:val="00C84135"/>
    <w:rsid w:val="00C84150"/>
    <w:rsid w:val="00C845A4"/>
    <w:rsid w:val="00C84B27"/>
    <w:rsid w:val="00C84DE0"/>
    <w:rsid w:val="00C84EBB"/>
    <w:rsid w:val="00C8500E"/>
    <w:rsid w:val="00C85260"/>
    <w:rsid w:val="00C85C8E"/>
    <w:rsid w:val="00C85F40"/>
    <w:rsid w:val="00C85F4F"/>
    <w:rsid w:val="00C85FF8"/>
    <w:rsid w:val="00C86123"/>
    <w:rsid w:val="00C86336"/>
    <w:rsid w:val="00C86391"/>
    <w:rsid w:val="00C863ED"/>
    <w:rsid w:val="00C864EF"/>
    <w:rsid w:val="00C8657C"/>
    <w:rsid w:val="00C86D1D"/>
    <w:rsid w:val="00C87308"/>
    <w:rsid w:val="00C87449"/>
    <w:rsid w:val="00C87481"/>
    <w:rsid w:val="00C874D8"/>
    <w:rsid w:val="00C87569"/>
    <w:rsid w:val="00C87635"/>
    <w:rsid w:val="00C876DD"/>
    <w:rsid w:val="00C8790C"/>
    <w:rsid w:val="00C87AA7"/>
    <w:rsid w:val="00C87E06"/>
    <w:rsid w:val="00C9024A"/>
    <w:rsid w:val="00C90333"/>
    <w:rsid w:val="00C90590"/>
    <w:rsid w:val="00C90C1E"/>
    <w:rsid w:val="00C90EC2"/>
    <w:rsid w:val="00C90FAA"/>
    <w:rsid w:val="00C91189"/>
    <w:rsid w:val="00C914D1"/>
    <w:rsid w:val="00C9154A"/>
    <w:rsid w:val="00C918BB"/>
    <w:rsid w:val="00C919A5"/>
    <w:rsid w:val="00C91B02"/>
    <w:rsid w:val="00C91C0E"/>
    <w:rsid w:val="00C91C1D"/>
    <w:rsid w:val="00C91CDC"/>
    <w:rsid w:val="00C91D96"/>
    <w:rsid w:val="00C920E8"/>
    <w:rsid w:val="00C9221E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F8B"/>
    <w:rsid w:val="00C944AB"/>
    <w:rsid w:val="00C94592"/>
    <w:rsid w:val="00C946B3"/>
    <w:rsid w:val="00C946FF"/>
    <w:rsid w:val="00C94793"/>
    <w:rsid w:val="00C94A8A"/>
    <w:rsid w:val="00C94BBE"/>
    <w:rsid w:val="00C94CC4"/>
    <w:rsid w:val="00C94DA8"/>
    <w:rsid w:val="00C94E09"/>
    <w:rsid w:val="00C94E0C"/>
    <w:rsid w:val="00C94EBC"/>
    <w:rsid w:val="00C951BA"/>
    <w:rsid w:val="00C951FB"/>
    <w:rsid w:val="00C953BB"/>
    <w:rsid w:val="00C9575D"/>
    <w:rsid w:val="00C957FA"/>
    <w:rsid w:val="00C95925"/>
    <w:rsid w:val="00C95EF1"/>
    <w:rsid w:val="00C960CC"/>
    <w:rsid w:val="00C9626B"/>
    <w:rsid w:val="00C96532"/>
    <w:rsid w:val="00C96716"/>
    <w:rsid w:val="00C96844"/>
    <w:rsid w:val="00C96B61"/>
    <w:rsid w:val="00C96E9C"/>
    <w:rsid w:val="00C96FCA"/>
    <w:rsid w:val="00C971A5"/>
    <w:rsid w:val="00C97494"/>
    <w:rsid w:val="00C9770A"/>
    <w:rsid w:val="00C97BF8"/>
    <w:rsid w:val="00C97CA8"/>
    <w:rsid w:val="00C97CB6"/>
    <w:rsid w:val="00CA00D6"/>
    <w:rsid w:val="00CA024D"/>
    <w:rsid w:val="00CA0332"/>
    <w:rsid w:val="00CA0388"/>
    <w:rsid w:val="00CA03A6"/>
    <w:rsid w:val="00CA05DA"/>
    <w:rsid w:val="00CA0758"/>
    <w:rsid w:val="00CA087A"/>
    <w:rsid w:val="00CA0A54"/>
    <w:rsid w:val="00CA0AAB"/>
    <w:rsid w:val="00CA0DCB"/>
    <w:rsid w:val="00CA107E"/>
    <w:rsid w:val="00CA1428"/>
    <w:rsid w:val="00CA149A"/>
    <w:rsid w:val="00CA151F"/>
    <w:rsid w:val="00CA18AC"/>
    <w:rsid w:val="00CA1AB5"/>
    <w:rsid w:val="00CA1B8F"/>
    <w:rsid w:val="00CA1BEF"/>
    <w:rsid w:val="00CA1D0B"/>
    <w:rsid w:val="00CA1F84"/>
    <w:rsid w:val="00CA207C"/>
    <w:rsid w:val="00CA209C"/>
    <w:rsid w:val="00CA2214"/>
    <w:rsid w:val="00CA2352"/>
    <w:rsid w:val="00CA24AF"/>
    <w:rsid w:val="00CA2885"/>
    <w:rsid w:val="00CA2997"/>
    <w:rsid w:val="00CA2C72"/>
    <w:rsid w:val="00CA2CCE"/>
    <w:rsid w:val="00CA2D85"/>
    <w:rsid w:val="00CA2D97"/>
    <w:rsid w:val="00CA3123"/>
    <w:rsid w:val="00CA322D"/>
    <w:rsid w:val="00CA3512"/>
    <w:rsid w:val="00CA3546"/>
    <w:rsid w:val="00CA3768"/>
    <w:rsid w:val="00CA38BF"/>
    <w:rsid w:val="00CA39E9"/>
    <w:rsid w:val="00CA3C9C"/>
    <w:rsid w:val="00CA3D86"/>
    <w:rsid w:val="00CA3F9E"/>
    <w:rsid w:val="00CA42CF"/>
    <w:rsid w:val="00CA4321"/>
    <w:rsid w:val="00CA4853"/>
    <w:rsid w:val="00CA4B12"/>
    <w:rsid w:val="00CA4BB8"/>
    <w:rsid w:val="00CA501D"/>
    <w:rsid w:val="00CA522D"/>
    <w:rsid w:val="00CA53B2"/>
    <w:rsid w:val="00CA53D4"/>
    <w:rsid w:val="00CA542B"/>
    <w:rsid w:val="00CA5532"/>
    <w:rsid w:val="00CA559E"/>
    <w:rsid w:val="00CA55C4"/>
    <w:rsid w:val="00CA55F6"/>
    <w:rsid w:val="00CA5842"/>
    <w:rsid w:val="00CA5874"/>
    <w:rsid w:val="00CA59F7"/>
    <w:rsid w:val="00CA5A98"/>
    <w:rsid w:val="00CA5B39"/>
    <w:rsid w:val="00CA5EA6"/>
    <w:rsid w:val="00CA5F77"/>
    <w:rsid w:val="00CA62A1"/>
    <w:rsid w:val="00CA63F0"/>
    <w:rsid w:val="00CA6642"/>
    <w:rsid w:val="00CA671E"/>
    <w:rsid w:val="00CA68A0"/>
    <w:rsid w:val="00CA68AA"/>
    <w:rsid w:val="00CA6902"/>
    <w:rsid w:val="00CA6BC8"/>
    <w:rsid w:val="00CA6C43"/>
    <w:rsid w:val="00CA706F"/>
    <w:rsid w:val="00CA70C5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7C9"/>
    <w:rsid w:val="00CB09BD"/>
    <w:rsid w:val="00CB09DD"/>
    <w:rsid w:val="00CB0B02"/>
    <w:rsid w:val="00CB11BF"/>
    <w:rsid w:val="00CB11E9"/>
    <w:rsid w:val="00CB130F"/>
    <w:rsid w:val="00CB14FB"/>
    <w:rsid w:val="00CB15B0"/>
    <w:rsid w:val="00CB175F"/>
    <w:rsid w:val="00CB18FF"/>
    <w:rsid w:val="00CB23F0"/>
    <w:rsid w:val="00CB28F5"/>
    <w:rsid w:val="00CB2934"/>
    <w:rsid w:val="00CB2AF6"/>
    <w:rsid w:val="00CB2B11"/>
    <w:rsid w:val="00CB2B88"/>
    <w:rsid w:val="00CB2F3B"/>
    <w:rsid w:val="00CB31C1"/>
    <w:rsid w:val="00CB3288"/>
    <w:rsid w:val="00CB32BB"/>
    <w:rsid w:val="00CB3367"/>
    <w:rsid w:val="00CB33AF"/>
    <w:rsid w:val="00CB3848"/>
    <w:rsid w:val="00CB396E"/>
    <w:rsid w:val="00CB3B0B"/>
    <w:rsid w:val="00CB3B4E"/>
    <w:rsid w:val="00CB3D3D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53D"/>
    <w:rsid w:val="00CB57D8"/>
    <w:rsid w:val="00CB5977"/>
    <w:rsid w:val="00CB5DA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6F61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F2E"/>
    <w:rsid w:val="00CC0103"/>
    <w:rsid w:val="00CC0283"/>
    <w:rsid w:val="00CC05FE"/>
    <w:rsid w:val="00CC0749"/>
    <w:rsid w:val="00CC0848"/>
    <w:rsid w:val="00CC0984"/>
    <w:rsid w:val="00CC09F5"/>
    <w:rsid w:val="00CC0AF2"/>
    <w:rsid w:val="00CC0BE5"/>
    <w:rsid w:val="00CC0C6A"/>
    <w:rsid w:val="00CC0C8B"/>
    <w:rsid w:val="00CC0D2E"/>
    <w:rsid w:val="00CC0DEA"/>
    <w:rsid w:val="00CC0EA7"/>
    <w:rsid w:val="00CC0EAC"/>
    <w:rsid w:val="00CC0EF2"/>
    <w:rsid w:val="00CC10D9"/>
    <w:rsid w:val="00CC135F"/>
    <w:rsid w:val="00CC1385"/>
    <w:rsid w:val="00CC1794"/>
    <w:rsid w:val="00CC1BE8"/>
    <w:rsid w:val="00CC2177"/>
    <w:rsid w:val="00CC2332"/>
    <w:rsid w:val="00CC24B5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54"/>
    <w:rsid w:val="00CC3D78"/>
    <w:rsid w:val="00CC3E4E"/>
    <w:rsid w:val="00CC4583"/>
    <w:rsid w:val="00CC480B"/>
    <w:rsid w:val="00CC4845"/>
    <w:rsid w:val="00CC501F"/>
    <w:rsid w:val="00CC5040"/>
    <w:rsid w:val="00CC5258"/>
    <w:rsid w:val="00CC52F1"/>
    <w:rsid w:val="00CC5587"/>
    <w:rsid w:val="00CC55AD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C2C"/>
    <w:rsid w:val="00CC6CFF"/>
    <w:rsid w:val="00CC6E72"/>
    <w:rsid w:val="00CC7124"/>
    <w:rsid w:val="00CC71B4"/>
    <w:rsid w:val="00CC72DA"/>
    <w:rsid w:val="00CC7573"/>
    <w:rsid w:val="00CC7636"/>
    <w:rsid w:val="00CC78D7"/>
    <w:rsid w:val="00CC7CB7"/>
    <w:rsid w:val="00CD0228"/>
    <w:rsid w:val="00CD02AA"/>
    <w:rsid w:val="00CD02D7"/>
    <w:rsid w:val="00CD0580"/>
    <w:rsid w:val="00CD094F"/>
    <w:rsid w:val="00CD0B67"/>
    <w:rsid w:val="00CD0CE9"/>
    <w:rsid w:val="00CD109A"/>
    <w:rsid w:val="00CD116A"/>
    <w:rsid w:val="00CD129F"/>
    <w:rsid w:val="00CD14C1"/>
    <w:rsid w:val="00CD1883"/>
    <w:rsid w:val="00CD18B5"/>
    <w:rsid w:val="00CD191B"/>
    <w:rsid w:val="00CD1926"/>
    <w:rsid w:val="00CD1956"/>
    <w:rsid w:val="00CD19E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B51"/>
    <w:rsid w:val="00CD323A"/>
    <w:rsid w:val="00CD342D"/>
    <w:rsid w:val="00CD3776"/>
    <w:rsid w:val="00CD377A"/>
    <w:rsid w:val="00CD37D4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F0F"/>
    <w:rsid w:val="00CD5177"/>
    <w:rsid w:val="00CD5212"/>
    <w:rsid w:val="00CD53BD"/>
    <w:rsid w:val="00CD5421"/>
    <w:rsid w:val="00CD551C"/>
    <w:rsid w:val="00CD5A63"/>
    <w:rsid w:val="00CD60D8"/>
    <w:rsid w:val="00CD6460"/>
    <w:rsid w:val="00CD69FE"/>
    <w:rsid w:val="00CD6D3E"/>
    <w:rsid w:val="00CD710A"/>
    <w:rsid w:val="00CD74AA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12BE"/>
    <w:rsid w:val="00CE1626"/>
    <w:rsid w:val="00CE16E3"/>
    <w:rsid w:val="00CE1774"/>
    <w:rsid w:val="00CE1BFA"/>
    <w:rsid w:val="00CE1F68"/>
    <w:rsid w:val="00CE2706"/>
    <w:rsid w:val="00CE2835"/>
    <w:rsid w:val="00CE283E"/>
    <w:rsid w:val="00CE2A6B"/>
    <w:rsid w:val="00CE2C34"/>
    <w:rsid w:val="00CE2D00"/>
    <w:rsid w:val="00CE2E93"/>
    <w:rsid w:val="00CE3007"/>
    <w:rsid w:val="00CE3227"/>
    <w:rsid w:val="00CE3366"/>
    <w:rsid w:val="00CE365D"/>
    <w:rsid w:val="00CE36C8"/>
    <w:rsid w:val="00CE3735"/>
    <w:rsid w:val="00CE3BAE"/>
    <w:rsid w:val="00CE3C66"/>
    <w:rsid w:val="00CE3E44"/>
    <w:rsid w:val="00CE45B0"/>
    <w:rsid w:val="00CE4B72"/>
    <w:rsid w:val="00CE4F45"/>
    <w:rsid w:val="00CE4FD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8E"/>
    <w:rsid w:val="00CE6B9E"/>
    <w:rsid w:val="00CE6C77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701"/>
    <w:rsid w:val="00CF19DC"/>
    <w:rsid w:val="00CF1AAF"/>
    <w:rsid w:val="00CF1B75"/>
    <w:rsid w:val="00CF1BCB"/>
    <w:rsid w:val="00CF1DE5"/>
    <w:rsid w:val="00CF1EAB"/>
    <w:rsid w:val="00CF1FAA"/>
    <w:rsid w:val="00CF20F7"/>
    <w:rsid w:val="00CF210D"/>
    <w:rsid w:val="00CF21E5"/>
    <w:rsid w:val="00CF21F9"/>
    <w:rsid w:val="00CF2261"/>
    <w:rsid w:val="00CF2992"/>
    <w:rsid w:val="00CF31F6"/>
    <w:rsid w:val="00CF3359"/>
    <w:rsid w:val="00CF3377"/>
    <w:rsid w:val="00CF367D"/>
    <w:rsid w:val="00CF385B"/>
    <w:rsid w:val="00CF3BE9"/>
    <w:rsid w:val="00CF3FE8"/>
    <w:rsid w:val="00CF40BE"/>
    <w:rsid w:val="00CF421C"/>
    <w:rsid w:val="00CF4659"/>
    <w:rsid w:val="00CF497C"/>
    <w:rsid w:val="00CF4B04"/>
    <w:rsid w:val="00CF4B32"/>
    <w:rsid w:val="00CF4C11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A3"/>
    <w:rsid w:val="00CF789A"/>
    <w:rsid w:val="00CF78B3"/>
    <w:rsid w:val="00CF78DF"/>
    <w:rsid w:val="00CF7B87"/>
    <w:rsid w:val="00D0024C"/>
    <w:rsid w:val="00D005FD"/>
    <w:rsid w:val="00D00684"/>
    <w:rsid w:val="00D009BB"/>
    <w:rsid w:val="00D00A8A"/>
    <w:rsid w:val="00D00AFB"/>
    <w:rsid w:val="00D00C94"/>
    <w:rsid w:val="00D00F1B"/>
    <w:rsid w:val="00D0100F"/>
    <w:rsid w:val="00D01021"/>
    <w:rsid w:val="00D01187"/>
    <w:rsid w:val="00D011E1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242"/>
    <w:rsid w:val="00D02380"/>
    <w:rsid w:val="00D025CB"/>
    <w:rsid w:val="00D0276F"/>
    <w:rsid w:val="00D027AA"/>
    <w:rsid w:val="00D02AA3"/>
    <w:rsid w:val="00D02AE8"/>
    <w:rsid w:val="00D02B2C"/>
    <w:rsid w:val="00D02B31"/>
    <w:rsid w:val="00D02B59"/>
    <w:rsid w:val="00D02BBC"/>
    <w:rsid w:val="00D02D90"/>
    <w:rsid w:val="00D02EC1"/>
    <w:rsid w:val="00D02F54"/>
    <w:rsid w:val="00D03044"/>
    <w:rsid w:val="00D0317C"/>
    <w:rsid w:val="00D03270"/>
    <w:rsid w:val="00D03625"/>
    <w:rsid w:val="00D0379B"/>
    <w:rsid w:val="00D03998"/>
    <w:rsid w:val="00D03A16"/>
    <w:rsid w:val="00D03A27"/>
    <w:rsid w:val="00D03AA6"/>
    <w:rsid w:val="00D03BE2"/>
    <w:rsid w:val="00D040E1"/>
    <w:rsid w:val="00D04600"/>
    <w:rsid w:val="00D04854"/>
    <w:rsid w:val="00D048EF"/>
    <w:rsid w:val="00D04A3B"/>
    <w:rsid w:val="00D04B9B"/>
    <w:rsid w:val="00D04C77"/>
    <w:rsid w:val="00D04D3B"/>
    <w:rsid w:val="00D04D6D"/>
    <w:rsid w:val="00D05117"/>
    <w:rsid w:val="00D05353"/>
    <w:rsid w:val="00D054E2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BB"/>
    <w:rsid w:val="00D06AF7"/>
    <w:rsid w:val="00D06BA8"/>
    <w:rsid w:val="00D06FA2"/>
    <w:rsid w:val="00D07284"/>
    <w:rsid w:val="00D07369"/>
    <w:rsid w:val="00D07629"/>
    <w:rsid w:val="00D07823"/>
    <w:rsid w:val="00D078CC"/>
    <w:rsid w:val="00D07BC2"/>
    <w:rsid w:val="00D07EB0"/>
    <w:rsid w:val="00D10029"/>
    <w:rsid w:val="00D1005E"/>
    <w:rsid w:val="00D102F9"/>
    <w:rsid w:val="00D104C2"/>
    <w:rsid w:val="00D10508"/>
    <w:rsid w:val="00D10731"/>
    <w:rsid w:val="00D10973"/>
    <w:rsid w:val="00D10A55"/>
    <w:rsid w:val="00D11071"/>
    <w:rsid w:val="00D1110C"/>
    <w:rsid w:val="00D1118B"/>
    <w:rsid w:val="00D11266"/>
    <w:rsid w:val="00D1137A"/>
    <w:rsid w:val="00D1148D"/>
    <w:rsid w:val="00D11647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A64"/>
    <w:rsid w:val="00D13ADE"/>
    <w:rsid w:val="00D13C6A"/>
    <w:rsid w:val="00D13C6E"/>
    <w:rsid w:val="00D13E29"/>
    <w:rsid w:val="00D14361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31D"/>
    <w:rsid w:val="00D15370"/>
    <w:rsid w:val="00D15422"/>
    <w:rsid w:val="00D15564"/>
    <w:rsid w:val="00D1581C"/>
    <w:rsid w:val="00D159CC"/>
    <w:rsid w:val="00D15B45"/>
    <w:rsid w:val="00D15FCC"/>
    <w:rsid w:val="00D1603B"/>
    <w:rsid w:val="00D1617B"/>
    <w:rsid w:val="00D16545"/>
    <w:rsid w:val="00D16702"/>
    <w:rsid w:val="00D16779"/>
    <w:rsid w:val="00D16B5C"/>
    <w:rsid w:val="00D16B70"/>
    <w:rsid w:val="00D16C4A"/>
    <w:rsid w:val="00D16C9A"/>
    <w:rsid w:val="00D16F67"/>
    <w:rsid w:val="00D16FD4"/>
    <w:rsid w:val="00D17B46"/>
    <w:rsid w:val="00D17BCB"/>
    <w:rsid w:val="00D17C49"/>
    <w:rsid w:val="00D17E48"/>
    <w:rsid w:val="00D17F45"/>
    <w:rsid w:val="00D20214"/>
    <w:rsid w:val="00D202EC"/>
    <w:rsid w:val="00D202FF"/>
    <w:rsid w:val="00D20AA1"/>
    <w:rsid w:val="00D20E3A"/>
    <w:rsid w:val="00D20FCA"/>
    <w:rsid w:val="00D2138B"/>
    <w:rsid w:val="00D213EE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A3D"/>
    <w:rsid w:val="00D22B3D"/>
    <w:rsid w:val="00D22B87"/>
    <w:rsid w:val="00D22BD2"/>
    <w:rsid w:val="00D22D7B"/>
    <w:rsid w:val="00D22E3B"/>
    <w:rsid w:val="00D22F30"/>
    <w:rsid w:val="00D2323F"/>
    <w:rsid w:val="00D23240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18"/>
    <w:rsid w:val="00D2500E"/>
    <w:rsid w:val="00D251C9"/>
    <w:rsid w:val="00D25231"/>
    <w:rsid w:val="00D254B5"/>
    <w:rsid w:val="00D2555A"/>
    <w:rsid w:val="00D25936"/>
    <w:rsid w:val="00D25970"/>
    <w:rsid w:val="00D25A51"/>
    <w:rsid w:val="00D25BD0"/>
    <w:rsid w:val="00D25DC3"/>
    <w:rsid w:val="00D25EFD"/>
    <w:rsid w:val="00D25FF6"/>
    <w:rsid w:val="00D26048"/>
    <w:rsid w:val="00D26316"/>
    <w:rsid w:val="00D265EA"/>
    <w:rsid w:val="00D2671D"/>
    <w:rsid w:val="00D26AA5"/>
    <w:rsid w:val="00D26D39"/>
    <w:rsid w:val="00D26DD9"/>
    <w:rsid w:val="00D271BB"/>
    <w:rsid w:val="00D271FC"/>
    <w:rsid w:val="00D27243"/>
    <w:rsid w:val="00D272FA"/>
    <w:rsid w:val="00D277B3"/>
    <w:rsid w:val="00D278C6"/>
    <w:rsid w:val="00D27B16"/>
    <w:rsid w:val="00D27DC3"/>
    <w:rsid w:val="00D27EE6"/>
    <w:rsid w:val="00D303DC"/>
    <w:rsid w:val="00D305BA"/>
    <w:rsid w:val="00D306FF"/>
    <w:rsid w:val="00D307D2"/>
    <w:rsid w:val="00D31016"/>
    <w:rsid w:val="00D31080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F8"/>
    <w:rsid w:val="00D32779"/>
    <w:rsid w:val="00D329F8"/>
    <w:rsid w:val="00D32DF6"/>
    <w:rsid w:val="00D3360C"/>
    <w:rsid w:val="00D3386D"/>
    <w:rsid w:val="00D3396F"/>
    <w:rsid w:val="00D3398F"/>
    <w:rsid w:val="00D33A63"/>
    <w:rsid w:val="00D33AE2"/>
    <w:rsid w:val="00D33F94"/>
    <w:rsid w:val="00D34030"/>
    <w:rsid w:val="00D34065"/>
    <w:rsid w:val="00D34105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BBD"/>
    <w:rsid w:val="00D35C25"/>
    <w:rsid w:val="00D35F13"/>
    <w:rsid w:val="00D360A6"/>
    <w:rsid w:val="00D360F3"/>
    <w:rsid w:val="00D3632D"/>
    <w:rsid w:val="00D36744"/>
    <w:rsid w:val="00D369A4"/>
    <w:rsid w:val="00D36CD9"/>
    <w:rsid w:val="00D37253"/>
    <w:rsid w:val="00D37616"/>
    <w:rsid w:val="00D376DE"/>
    <w:rsid w:val="00D3779C"/>
    <w:rsid w:val="00D37A92"/>
    <w:rsid w:val="00D37B78"/>
    <w:rsid w:val="00D37CE3"/>
    <w:rsid w:val="00D37DB1"/>
    <w:rsid w:val="00D4001E"/>
    <w:rsid w:val="00D401DB"/>
    <w:rsid w:val="00D40539"/>
    <w:rsid w:val="00D406E2"/>
    <w:rsid w:val="00D407E6"/>
    <w:rsid w:val="00D40B27"/>
    <w:rsid w:val="00D40C45"/>
    <w:rsid w:val="00D40D9E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62E"/>
    <w:rsid w:val="00D43667"/>
    <w:rsid w:val="00D4396D"/>
    <w:rsid w:val="00D43986"/>
    <w:rsid w:val="00D43C5A"/>
    <w:rsid w:val="00D43DDB"/>
    <w:rsid w:val="00D43F3D"/>
    <w:rsid w:val="00D441CB"/>
    <w:rsid w:val="00D444F0"/>
    <w:rsid w:val="00D44805"/>
    <w:rsid w:val="00D44BCF"/>
    <w:rsid w:val="00D44DE0"/>
    <w:rsid w:val="00D44DE1"/>
    <w:rsid w:val="00D456F0"/>
    <w:rsid w:val="00D45D7A"/>
    <w:rsid w:val="00D45FDC"/>
    <w:rsid w:val="00D46057"/>
    <w:rsid w:val="00D46335"/>
    <w:rsid w:val="00D4644B"/>
    <w:rsid w:val="00D46527"/>
    <w:rsid w:val="00D46B14"/>
    <w:rsid w:val="00D46EB6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DC8"/>
    <w:rsid w:val="00D50E30"/>
    <w:rsid w:val="00D5123F"/>
    <w:rsid w:val="00D513D2"/>
    <w:rsid w:val="00D51408"/>
    <w:rsid w:val="00D51584"/>
    <w:rsid w:val="00D515F1"/>
    <w:rsid w:val="00D51760"/>
    <w:rsid w:val="00D5189C"/>
    <w:rsid w:val="00D51B79"/>
    <w:rsid w:val="00D51CD6"/>
    <w:rsid w:val="00D51E06"/>
    <w:rsid w:val="00D51ECF"/>
    <w:rsid w:val="00D51FA4"/>
    <w:rsid w:val="00D521DF"/>
    <w:rsid w:val="00D52257"/>
    <w:rsid w:val="00D52329"/>
    <w:rsid w:val="00D52580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A1"/>
    <w:rsid w:val="00D53BF7"/>
    <w:rsid w:val="00D53E64"/>
    <w:rsid w:val="00D53EBA"/>
    <w:rsid w:val="00D54231"/>
    <w:rsid w:val="00D544DD"/>
    <w:rsid w:val="00D54614"/>
    <w:rsid w:val="00D54728"/>
    <w:rsid w:val="00D54A03"/>
    <w:rsid w:val="00D54BC6"/>
    <w:rsid w:val="00D54E7A"/>
    <w:rsid w:val="00D54F5A"/>
    <w:rsid w:val="00D551B6"/>
    <w:rsid w:val="00D55271"/>
    <w:rsid w:val="00D55287"/>
    <w:rsid w:val="00D556F7"/>
    <w:rsid w:val="00D5581B"/>
    <w:rsid w:val="00D55ADF"/>
    <w:rsid w:val="00D55B07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A5"/>
    <w:rsid w:val="00D56D47"/>
    <w:rsid w:val="00D56D7E"/>
    <w:rsid w:val="00D57088"/>
    <w:rsid w:val="00D571FD"/>
    <w:rsid w:val="00D574B3"/>
    <w:rsid w:val="00D575E4"/>
    <w:rsid w:val="00D57823"/>
    <w:rsid w:val="00D57892"/>
    <w:rsid w:val="00D57AB7"/>
    <w:rsid w:val="00D57CCF"/>
    <w:rsid w:val="00D57E49"/>
    <w:rsid w:val="00D57FF9"/>
    <w:rsid w:val="00D60132"/>
    <w:rsid w:val="00D60258"/>
    <w:rsid w:val="00D602EB"/>
    <w:rsid w:val="00D606C2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13"/>
    <w:rsid w:val="00D61A30"/>
    <w:rsid w:val="00D61CB0"/>
    <w:rsid w:val="00D62005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2F18"/>
    <w:rsid w:val="00D6315C"/>
    <w:rsid w:val="00D631D2"/>
    <w:rsid w:val="00D632BE"/>
    <w:rsid w:val="00D633A0"/>
    <w:rsid w:val="00D633DA"/>
    <w:rsid w:val="00D63438"/>
    <w:rsid w:val="00D63824"/>
    <w:rsid w:val="00D63A0A"/>
    <w:rsid w:val="00D63A1A"/>
    <w:rsid w:val="00D63CF9"/>
    <w:rsid w:val="00D63D30"/>
    <w:rsid w:val="00D63E62"/>
    <w:rsid w:val="00D642A5"/>
    <w:rsid w:val="00D6462E"/>
    <w:rsid w:val="00D64A2F"/>
    <w:rsid w:val="00D64B2D"/>
    <w:rsid w:val="00D64F29"/>
    <w:rsid w:val="00D6517C"/>
    <w:rsid w:val="00D6530E"/>
    <w:rsid w:val="00D65585"/>
    <w:rsid w:val="00D65656"/>
    <w:rsid w:val="00D6571B"/>
    <w:rsid w:val="00D6583B"/>
    <w:rsid w:val="00D65DBE"/>
    <w:rsid w:val="00D65DF6"/>
    <w:rsid w:val="00D65E22"/>
    <w:rsid w:val="00D65FA4"/>
    <w:rsid w:val="00D660FF"/>
    <w:rsid w:val="00D662C1"/>
    <w:rsid w:val="00D66818"/>
    <w:rsid w:val="00D66C46"/>
    <w:rsid w:val="00D67184"/>
    <w:rsid w:val="00D672C9"/>
    <w:rsid w:val="00D672E4"/>
    <w:rsid w:val="00D67573"/>
    <w:rsid w:val="00D67A2D"/>
    <w:rsid w:val="00D67C6A"/>
    <w:rsid w:val="00D67CEA"/>
    <w:rsid w:val="00D67DC0"/>
    <w:rsid w:val="00D67EAE"/>
    <w:rsid w:val="00D67F06"/>
    <w:rsid w:val="00D70122"/>
    <w:rsid w:val="00D706EB"/>
    <w:rsid w:val="00D708B9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B3D"/>
    <w:rsid w:val="00D72DAF"/>
    <w:rsid w:val="00D730E6"/>
    <w:rsid w:val="00D731CB"/>
    <w:rsid w:val="00D73497"/>
    <w:rsid w:val="00D73623"/>
    <w:rsid w:val="00D738C1"/>
    <w:rsid w:val="00D739E9"/>
    <w:rsid w:val="00D739F4"/>
    <w:rsid w:val="00D73AD4"/>
    <w:rsid w:val="00D74101"/>
    <w:rsid w:val="00D745D0"/>
    <w:rsid w:val="00D745F8"/>
    <w:rsid w:val="00D748F2"/>
    <w:rsid w:val="00D749AA"/>
    <w:rsid w:val="00D74A98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399"/>
    <w:rsid w:val="00D803B3"/>
    <w:rsid w:val="00D804DD"/>
    <w:rsid w:val="00D80FF8"/>
    <w:rsid w:val="00D810E2"/>
    <w:rsid w:val="00D81567"/>
    <w:rsid w:val="00D817D5"/>
    <w:rsid w:val="00D81AF9"/>
    <w:rsid w:val="00D81BBF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E99"/>
    <w:rsid w:val="00D830D3"/>
    <w:rsid w:val="00D835F5"/>
    <w:rsid w:val="00D837F8"/>
    <w:rsid w:val="00D83880"/>
    <w:rsid w:val="00D839A8"/>
    <w:rsid w:val="00D839B6"/>
    <w:rsid w:val="00D83A9C"/>
    <w:rsid w:val="00D83B34"/>
    <w:rsid w:val="00D83B7C"/>
    <w:rsid w:val="00D83C03"/>
    <w:rsid w:val="00D83E8B"/>
    <w:rsid w:val="00D84097"/>
    <w:rsid w:val="00D842BB"/>
    <w:rsid w:val="00D842DE"/>
    <w:rsid w:val="00D843E2"/>
    <w:rsid w:val="00D845B4"/>
    <w:rsid w:val="00D847F4"/>
    <w:rsid w:val="00D848F0"/>
    <w:rsid w:val="00D84BC7"/>
    <w:rsid w:val="00D84E7D"/>
    <w:rsid w:val="00D84ED9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15"/>
    <w:rsid w:val="00D8714F"/>
    <w:rsid w:val="00D87BC3"/>
    <w:rsid w:val="00D87BE1"/>
    <w:rsid w:val="00D87D21"/>
    <w:rsid w:val="00D9051B"/>
    <w:rsid w:val="00D907F5"/>
    <w:rsid w:val="00D908B7"/>
    <w:rsid w:val="00D9097C"/>
    <w:rsid w:val="00D90B2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86B"/>
    <w:rsid w:val="00D92C6F"/>
    <w:rsid w:val="00D92C92"/>
    <w:rsid w:val="00D93044"/>
    <w:rsid w:val="00D9317E"/>
    <w:rsid w:val="00D931F2"/>
    <w:rsid w:val="00D935AB"/>
    <w:rsid w:val="00D937B5"/>
    <w:rsid w:val="00D937E0"/>
    <w:rsid w:val="00D938B8"/>
    <w:rsid w:val="00D93A2B"/>
    <w:rsid w:val="00D93A76"/>
    <w:rsid w:val="00D93CA8"/>
    <w:rsid w:val="00D93D2D"/>
    <w:rsid w:val="00D940C0"/>
    <w:rsid w:val="00D9412B"/>
    <w:rsid w:val="00D941F5"/>
    <w:rsid w:val="00D947B0"/>
    <w:rsid w:val="00D9491B"/>
    <w:rsid w:val="00D94B8F"/>
    <w:rsid w:val="00D94CC9"/>
    <w:rsid w:val="00D94E3C"/>
    <w:rsid w:val="00D95172"/>
    <w:rsid w:val="00D95473"/>
    <w:rsid w:val="00D957C4"/>
    <w:rsid w:val="00D95A38"/>
    <w:rsid w:val="00D95C79"/>
    <w:rsid w:val="00D95F00"/>
    <w:rsid w:val="00D95F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700"/>
    <w:rsid w:val="00D979B6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CBD"/>
    <w:rsid w:val="00DA0EB2"/>
    <w:rsid w:val="00DA1379"/>
    <w:rsid w:val="00DA14A4"/>
    <w:rsid w:val="00DA17F8"/>
    <w:rsid w:val="00DA18E9"/>
    <w:rsid w:val="00DA19B5"/>
    <w:rsid w:val="00DA1B72"/>
    <w:rsid w:val="00DA1BDC"/>
    <w:rsid w:val="00DA1C56"/>
    <w:rsid w:val="00DA1D92"/>
    <w:rsid w:val="00DA2081"/>
    <w:rsid w:val="00DA209D"/>
    <w:rsid w:val="00DA2385"/>
    <w:rsid w:val="00DA24FB"/>
    <w:rsid w:val="00DA2502"/>
    <w:rsid w:val="00DA2642"/>
    <w:rsid w:val="00DA2696"/>
    <w:rsid w:val="00DA2BC1"/>
    <w:rsid w:val="00DA2CB0"/>
    <w:rsid w:val="00DA2DC1"/>
    <w:rsid w:val="00DA2E71"/>
    <w:rsid w:val="00DA2F16"/>
    <w:rsid w:val="00DA2F2D"/>
    <w:rsid w:val="00DA311C"/>
    <w:rsid w:val="00DA33AE"/>
    <w:rsid w:val="00DA363E"/>
    <w:rsid w:val="00DA3672"/>
    <w:rsid w:val="00DA375F"/>
    <w:rsid w:val="00DA38F8"/>
    <w:rsid w:val="00DA394E"/>
    <w:rsid w:val="00DA3953"/>
    <w:rsid w:val="00DA3CE4"/>
    <w:rsid w:val="00DA3E12"/>
    <w:rsid w:val="00DA4037"/>
    <w:rsid w:val="00DA4134"/>
    <w:rsid w:val="00DA42EF"/>
    <w:rsid w:val="00DA43F8"/>
    <w:rsid w:val="00DA44BA"/>
    <w:rsid w:val="00DA4610"/>
    <w:rsid w:val="00DA4706"/>
    <w:rsid w:val="00DA4836"/>
    <w:rsid w:val="00DA49B8"/>
    <w:rsid w:val="00DA4CB2"/>
    <w:rsid w:val="00DA5357"/>
    <w:rsid w:val="00DA53B1"/>
    <w:rsid w:val="00DA5558"/>
    <w:rsid w:val="00DA5624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BE0"/>
    <w:rsid w:val="00DA6C54"/>
    <w:rsid w:val="00DA6CD1"/>
    <w:rsid w:val="00DA71FA"/>
    <w:rsid w:val="00DA720C"/>
    <w:rsid w:val="00DA757A"/>
    <w:rsid w:val="00DA765E"/>
    <w:rsid w:val="00DA7766"/>
    <w:rsid w:val="00DA77C9"/>
    <w:rsid w:val="00DA78CA"/>
    <w:rsid w:val="00DA7C8F"/>
    <w:rsid w:val="00DA7EE8"/>
    <w:rsid w:val="00DA7F38"/>
    <w:rsid w:val="00DA7F94"/>
    <w:rsid w:val="00DB03E5"/>
    <w:rsid w:val="00DB04F3"/>
    <w:rsid w:val="00DB050B"/>
    <w:rsid w:val="00DB06D1"/>
    <w:rsid w:val="00DB0754"/>
    <w:rsid w:val="00DB07AB"/>
    <w:rsid w:val="00DB086D"/>
    <w:rsid w:val="00DB0981"/>
    <w:rsid w:val="00DB0B4D"/>
    <w:rsid w:val="00DB0B8F"/>
    <w:rsid w:val="00DB0C03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A7"/>
    <w:rsid w:val="00DB1DC7"/>
    <w:rsid w:val="00DB1F1B"/>
    <w:rsid w:val="00DB225F"/>
    <w:rsid w:val="00DB276C"/>
    <w:rsid w:val="00DB2AD7"/>
    <w:rsid w:val="00DB2EC8"/>
    <w:rsid w:val="00DB3057"/>
    <w:rsid w:val="00DB3297"/>
    <w:rsid w:val="00DB3353"/>
    <w:rsid w:val="00DB3C1C"/>
    <w:rsid w:val="00DB3D08"/>
    <w:rsid w:val="00DB3DB3"/>
    <w:rsid w:val="00DB3E72"/>
    <w:rsid w:val="00DB43E6"/>
    <w:rsid w:val="00DB43EA"/>
    <w:rsid w:val="00DB44EB"/>
    <w:rsid w:val="00DB450A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33"/>
    <w:rsid w:val="00DB534F"/>
    <w:rsid w:val="00DB5389"/>
    <w:rsid w:val="00DB540C"/>
    <w:rsid w:val="00DB54D6"/>
    <w:rsid w:val="00DB554B"/>
    <w:rsid w:val="00DB56D9"/>
    <w:rsid w:val="00DB5ABB"/>
    <w:rsid w:val="00DB5AD2"/>
    <w:rsid w:val="00DB5C81"/>
    <w:rsid w:val="00DB63C9"/>
    <w:rsid w:val="00DB6405"/>
    <w:rsid w:val="00DB6478"/>
    <w:rsid w:val="00DB6532"/>
    <w:rsid w:val="00DB6594"/>
    <w:rsid w:val="00DB6705"/>
    <w:rsid w:val="00DB6A15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B7E74"/>
    <w:rsid w:val="00DC064F"/>
    <w:rsid w:val="00DC073C"/>
    <w:rsid w:val="00DC09B9"/>
    <w:rsid w:val="00DC0A05"/>
    <w:rsid w:val="00DC0B08"/>
    <w:rsid w:val="00DC0D8C"/>
    <w:rsid w:val="00DC0DCD"/>
    <w:rsid w:val="00DC0E0A"/>
    <w:rsid w:val="00DC0FC5"/>
    <w:rsid w:val="00DC0FD2"/>
    <w:rsid w:val="00DC12AF"/>
    <w:rsid w:val="00DC12D5"/>
    <w:rsid w:val="00DC1331"/>
    <w:rsid w:val="00DC136F"/>
    <w:rsid w:val="00DC142F"/>
    <w:rsid w:val="00DC14CF"/>
    <w:rsid w:val="00DC15CA"/>
    <w:rsid w:val="00DC16C4"/>
    <w:rsid w:val="00DC1870"/>
    <w:rsid w:val="00DC1CE9"/>
    <w:rsid w:val="00DC1D23"/>
    <w:rsid w:val="00DC1F3D"/>
    <w:rsid w:val="00DC20E4"/>
    <w:rsid w:val="00DC2538"/>
    <w:rsid w:val="00DC259E"/>
    <w:rsid w:val="00DC26FF"/>
    <w:rsid w:val="00DC27BF"/>
    <w:rsid w:val="00DC2C39"/>
    <w:rsid w:val="00DC2CD2"/>
    <w:rsid w:val="00DC2E26"/>
    <w:rsid w:val="00DC2F2F"/>
    <w:rsid w:val="00DC301E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6DC"/>
    <w:rsid w:val="00DC470A"/>
    <w:rsid w:val="00DC4C89"/>
    <w:rsid w:val="00DC4FD3"/>
    <w:rsid w:val="00DC53F2"/>
    <w:rsid w:val="00DC5479"/>
    <w:rsid w:val="00DC5492"/>
    <w:rsid w:val="00DC560F"/>
    <w:rsid w:val="00DC5A59"/>
    <w:rsid w:val="00DC5F2B"/>
    <w:rsid w:val="00DC6316"/>
    <w:rsid w:val="00DC6375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70F0"/>
    <w:rsid w:val="00DC79C1"/>
    <w:rsid w:val="00DC7A90"/>
    <w:rsid w:val="00DC7B2E"/>
    <w:rsid w:val="00DC7EBD"/>
    <w:rsid w:val="00DD0053"/>
    <w:rsid w:val="00DD028C"/>
    <w:rsid w:val="00DD02CF"/>
    <w:rsid w:val="00DD061E"/>
    <w:rsid w:val="00DD06F9"/>
    <w:rsid w:val="00DD072E"/>
    <w:rsid w:val="00DD07E1"/>
    <w:rsid w:val="00DD09E2"/>
    <w:rsid w:val="00DD0D61"/>
    <w:rsid w:val="00DD0EAB"/>
    <w:rsid w:val="00DD0F40"/>
    <w:rsid w:val="00DD0F99"/>
    <w:rsid w:val="00DD0FBA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75C"/>
    <w:rsid w:val="00DD27AD"/>
    <w:rsid w:val="00DD2829"/>
    <w:rsid w:val="00DD294E"/>
    <w:rsid w:val="00DD2C65"/>
    <w:rsid w:val="00DD2CC2"/>
    <w:rsid w:val="00DD2CDD"/>
    <w:rsid w:val="00DD2DA0"/>
    <w:rsid w:val="00DD2E3A"/>
    <w:rsid w:val="00DD3056"/>
    <w:rsid w:val="00DD306C"/>
    <w:rsid w:val="00DD3299"/>
    <w:rsid w:val="00DD32ED"/>
    <w:rsid w:val="00DD35DE"/>
    <w:rsid w:val="00DD3CDB"/>
    <w:rsid w:val="00DD3CE2"/>
    <w:rsid w:val="00DD3F37"/>
    <w:rsid w:val="00DD4867"/>
    <w:rsid w:val="00DD4B0B"/>
    <w:rsid w:val="00DD4F1E"/>
    <w:rsid w:val="00DD5085"/>
    <w:rsid w:val="00DD50F2"/>
    <w:rsid w:val="00DD5131"/>
    <w:rsid w:val="00DD5434"/>
    <w:rsid w:val="00DD5486"/>
    <w:rsid w:val="00DD5576"/>
    <w:rsid w:val="00DD557B"/>
    <w:rsid w:val="00DD55BE"/>
    <w:rsid w:val="00DD588F"/>
    <w:rsid w:val="00DD5A18"/>
    <w:rsid w:val="00DD6160"/>
    <w:rsid w:val="00DD6265"/>
    <w:rsid w:val="00DD648B"/>
    <w:rsid w:val="00DD650F"/>
    <w:rsid w:val="00DD6835"/>
    <w:rsid w:val="00DD696F"/>
    <w:rsid w:val="00DD6C25"/>
    <w:rsid w:val="00DD6E4D"/>
    <w:rsid w:val="00DD7157"/>
    <w:rsid w:val="00DD72BC"/>
    <w:rsid w:val="00DD7509"/>
    <w:rsid w:val="00DD7D2E"/>
    <w:rsid w:val="00DE045D"/>
    <w:rsid w:val="00DE047C"/>
    <w:rsid w:val="00DE04C3"/>
    <w:rsid w:val="00DE0612"/>
    <w:rsid w:val="00DE06DC"/>
    <w:rsid w:val="00DE099C"/>
    <w:rsid w:val="00DE0CA7"/>
    <w:rsid w:val="00DE0D85"/>
    <w:rsid w:val="00DE0E61"/>
    <w:rsid w:val="00DE0EAC"/>
    <w:rsid w:val="00DE0F82"/>
    <w:rsid w:val="00DE1498"/>
    <w:rsid w:val="00DE17D8"/>
    <w:rsid w:val="00DE1B90"/>
    <w:rsid w:val="00DE1B94"/>
    <w:rsid w:val="00DE1BD4"/>
    <w:rsid w:val="00DE1DB1"/>
    <w:rsid w:val="00DE24AD"/>
    <w:rsid w:val="00DE2686"/>
    <w:rsid w:val="00DE28AA"/>
    <w:rsid w:val="00DE2901"/>
    <w:rsid w:val="00DE2C8E"/>
    <w:rsid w:val="00DE2D2A"/>
    <w:rsid w:val="00DE2DB5"/>
    <w:rsid w:val="00DE2E23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E7"/>
    <w:rsid w:val="00DE4062"/>
    <w:rsid w:val="00DE411A"/>
    <w:rsid w:val="00DE4166"/>
    <w:rsid w:val="00DE4660"/>
    <w:rsid w:val="00DE49B5"/>
    <w:rsid w:val="00DE4A29"/>
    <w:rsid w:val="00DE5215"/>
    <w:rsid w:val="00DE534F"/>
    <w:rsid w:val="00DE553D"/>
    <w:rsid w:val="00DE55A7"/>
    <w:rsid w:val="00DE5B8A"/>
    <w:rsid w:val="00DE5C92"/>
    <w:rsid w:val="00DE5CAF"/>
    <w:rsid w:val="00DE6167"/>
    <w:rsid w:val="00DE6310"/>
    <w:rsid w:val="00DE6833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937"/>
    <w:rsid w:val="00DE7A3A"/>
    <w:rsid w:val="00DF03F5"/>
    <w:rsid w:val="00DF0635"/>
    <w:rsid w:val="00DF0640"/>
    <w:rsid w:val="00DF07CF"/>
    <w:rsid w:val="00DF0A93"/>
    <w:rsid w:val="00DF0A97"/>
    <w:rsid w:val="00DF0B47"/>
    <w:rsid w:val="00DF120F"/>
    <w:rsid w:val="00DF1298"/>
    <w:rsid w:val="00DF1477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D8"/>
    <w:rsid w:val="00DF3DD0"/>
    <w:rsid w:val="00DF4248"/>
    <w:rsid w:val="00DF42A7"/>
    <w:rsid w:val="00DF45DD"/>
    <w:rsid w:val="00DF46F0"/>
    <w:rsid w:val="00DF4702"/>
    <w:rsid w:val="00DF4A1C"/>
    <w:rsid w:val="00DF4AE4"/>
    <w:rsid w:val="00DF4B08"/>
    <w:rsid w:val="00DF4B84"/>
    <w:rsid w:val="00DF4DEB"/>
    <w:rsid w:val="00DF4F4F"/>
    <w:rsid w:val="00DF527D"/>
    <w:rsid w:val="00DF5917"/>
    <w:rsid w:val="00DF5A6D"/>
    <w:rsid w:val="00DF5B6B"/>
    <w:rsid w:val="00DF64A3"/>
    <w:rsid w:val="00DF702F"/>
    <w:rsid w:val="00DF7037"/>
    <w:rsid w:val="00DF70D4"/>
    <w:rsid w:val="00DF72C9"/>
    <w:rsid w:val="00DF73C8"/>
    <w:rsid w:val="00DF7456"/>
    <w:rsid w:val="00DF759F"/>
    <w:rsid w:val="00DF7654"/>
    <w:rsid w:val="00DF76F2"/>
    <w:rsid w:val="00DF77B0"/>
    <w:rsid w:val="00DF7B34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B22"/>
    <w:rsid w:val="00E02BEC"/>
    <w:rsid w:val="00E02F58"/>
    <w:rsid w:val="00E031C1"/>
    <w:rsid w:val="00E0328E"/>
    <w:rsid w:val="00E033C2"/>
    <w:rsid w:val="00E036C4"/>
    <w:rsid w:val="00E03A14"/>
    <w:rsid w:val="00E03BF8"/>
    <w:rsid w:val="00E03E1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5D2"/>
    <w:rsid w:val="00E058AF"/>
    <w:rsid w:val="00E059B3"/>
    <w:rsid w:val="00E059D6"/>
    <w:rsid w:val="00E05BB4"/>
    <w:rsid w:val="00E05C08"/>
    <w:rsid w:val="00E05CD3"/>
    <w:rsid w:val="00E05DB7"/>
    <w:rsid w:val="00E05FB1"/>
    <w:rsid w:val="00E06648"/>
    <w:rsid w:val="00E06C18"/>
    <w:rsid w:val="00E06DBF"/>
    <w:rsid w:val="00E06F3C"/>
    <w:rsid w:val="00E073A2"/>
    <w:rsid w:val="00E07679"/>
    <w:rsid w:val="00E07837"/>
    <w:rsid w:val="00E078F5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A2B"/>
    <w:rsid w:val="00E10BB6"/>
    <w:rsid w:val="00E10E4A"/>
    <w:rsid w:val="00E11285"/>
    <w:rsid w:val="00E11348"/>
    <w:rsid w:val="00E11353"/>
    <w:rsid w:val="00E1145E"/>
    <w:rsid w:val="00E11539"/>
    <w:rsid w:val="00E115BE"/>
    <w:rsid w:val="00E11832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D35"/>
    <w:rsid w:val="00E12F5A"/>
    <w:rsid w:val="00E1315C"/>
    <w:rsid w:val="00E1319E"/>
    <w:rsid w:val="00E133E0"/>
    <w:rsid w:val="00E135EF"/>
    <w:rsid w:val="00E13728"/>
    <w:rsid w:val="00E13798"/>
    <w:rsid w:val="00E138E5"/>
    <w:rsid w:val="00E13911"/>
    <w:rsid w:val="00E13915"/>
    <w:rsid w:val="00E13EF3"/>
    <w:rsid w:val="00E13F3A"/>
    <w:rsid w:val="00E1406E"/>
    <w:rsid w:val="00E141D6"/>
    <w:rsid w:val="00E14440"/>
    <w:rsid w:val="00E144EB"/>
    <w:rsid w:val="00E1497B"/>
    <w:rsid w:val="00E14B4B"/>
    <w:rsid w:val="00E14C3F"/>
    <w:rsid w:val="00E14C54"/>
    <w:rsid w:val="00E14CB9"/>
    <w:rsid w:val="00E14F8A"/>
    <w:rsid w:val="00E15285"/>
    <w:rsid w:val="00E154A5"/>
    <w:rsid w:val="00E15588"/>
    <w:rsid w:val="00E15598"/>
    <w:rsid w:val="00E1568D"/>
    <w:rsid w:val="00E1599A"/>
    <w:rsid w:val="00E159B7"/>
    <w:rsid w:val="00E15F38"/>
    <w:rsid w:val="00E16143"/>
    <w:rsid w:val="00E163BB"/>
    <w:rsid w:val="00E169CF"/>
    <w:rsid w:val="00E16B61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89C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C45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4C1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EE4"/>
    <w:rsid w:val="00E25F48"/>
    <w:rsid w:val="00E26280"/>
    <w:rsid w:val="00E265D7"/>
    <w:rsid w:val="00E26638"/>
    <w:rsid w:val="00E266E9"/>
    <w:rsid w:val="00E2678B"/>
    <w:rsid w:val="00E26EE8"/>
    <w:rsid w:val="00E272E9"/>
    <w:rsid w:val="00E275B3"/>
    <w:rsid w:val="00E277DF"/>
    <w:rsid w:val="00E27901"/>
    <w:rsid w:val="00E27EFF"/>
    <w:rsid w:val="00E27F25"/>
    <w:rsid w:val="00E304C0"/>
    <w:rsid w:val="00E306AA"/>
    <w:rsid w:val="00E30726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3066"/>
    <w:rsid w:val="00E330CA"/>
    <w:rsid w:val="00E33147"/>
    <w:rsid w:val="00E33151"/>
    <w:rsid w:val="00E336C6"/>
    <w:rsid w:val="00E337F8"/>
    <w:rsid w:val="00E33A5B"/>
    <w:rsid w:val="00E33BDF"/>
    <w:rsid w:val="00E33C62"/>
    <w:rsid w:val="00E33FD1"/>
    <w:rsid w:val="00E3414D"/>
    <w:rsid w:val="00E342A7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71"/>
    <w:rsid w:val="00E36CC9"/>
    <w:rsid w:val="00E36FEC"/>
    <w:rsid w:val="00E370D3"/>
    <w:rsid w:val="00E374D7"/>
    <w:rsid w:val="00E37708"/>
    <w:rsid w:val="00E3777F"/>
    <w:rsid w:val="00E3778E"/>
    <w:rsid w:val="00E377B3"/>
    <w:rsid w:val="00E37A2A"/>
    <w:rsid w:val="00E37B43"/>
    <w:rsid w:val="00E37D83"/>
    <w:rsid w:val="00E37ECE"/>
    <w:rsid w:val="00E37FAA"/>
    <w:rsid w:val="00E4001C"/>
    <w:rsid w:val="00E40293"/>
    <w:rsid w:val="00E402D7"/>
    <w:rsid w:val="00E403F9"/>
    <w:rsid w:val="00E4076B"/>
    <w:rsid w:val="00E40A49"/>
    <w:rsid w:val="00E40A96"/>
    <w:rsid w:val="00E40D3B"/>
    <w:rsid w:val="00E41135"/>
    <w:rsid w:val="00E411A9"/>
    <w:rsid w:val="00E411D9"/>
    <w:rsid w:val="00E4123F"/>
    <w:rsid w:val="00E41251"/>
    <w:rsid w:val="00E4170B"/>
    <w:rsid w:val="00E41875"/>
    <w:rsid w:val="00E418FA"/>
    <w:rsid w:val="00E419D8"/>
    <w:rsid w:val="00E41C38"/>
    <w:rsid w:val="00E41E77"/>
    <w:rsid w:val="00E427AF"/>
    <w:rsid w:val="00E42972"/>
    <w:rsid w:val="00E42D48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4"/>
    <w:rsid w:val="00E44215"/>
    <w:rsid w:val="00E444D3"/>
    <w:rsid w:val="00E44502"/>
    <w:rsid w:val="00E44522"/>
    <w:rsid w:val="00E445FB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B4C"/>
    <w:rsid w:val="00E45BD2"/>
    <w:rsid w:val="00E45C20"/>
    <w:rsid w:val="00E45C8E"/>
    <w:rsid w:val="00E45D07"/>
    <w:rsid w:val="00E45DF1"/>
    <w:rsid w:val="00E46022"/>
    <w:rsid w:val="00E46159"/>
    <w:rsid w:val="00E467BF"/>
    <w:rsid w:val="00E46996"/>
    <w:rsid w:val="00E46A4C"/>
    <w:rsid w:val="00E46E8E"/>
    <w:rsid w:val="00E470DE"/>
    <w:rsid w:val="00E47542"/>
    <w:rsid w:val="00E47977"/>
    <w:rsid w:val="00E47A36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AEA"/>
    <w:rsid w:val="00E52B78"/>
    <w:rsid w:val="00E52B88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D35"/>
    <w:rsid w:val="00E54471"/>
    <w:rsid w:val="00E5447B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BB0"/>
    <w:rsid w:val="00E56C1D"/>
    <w:rsid w:val="00E56D62"/>
    <w:rsid w:val="00E56E48"/>
    <w:rsid w:val="00E60275"/>
    <w:rsid w:val="00E602A6"/>
    <w:rsid w:val="00E60389"/>
    <w:rsid w:val="00E60757"/>
    <w:rsid w:val="00E60A88"/>
    <w:rsid w:val="00E60B33"/>
    <w:rsid w:val="00E60C6D"/>
    <w:rsid w:val="00E61084"/>
    <w:rsid w:val="00E61454"/>
    <w:rsid w:val="00E6149E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9CB"/>
    <w:rsid w:val="00E62AEE"/>
    <w:rsid w:val="00E62B54"/>
    <w:rsid w:val="00E62B6E"/>
    <w:rsid w:val="00E62B7A"/>
    <w:rsid w:val="00E62BB7"/>
    <w:rsid w:val="00E62C9D"/>
    <w:rsid w:val="00E62CDC"/>
    <w:rsid w:val="00E633D7"/>
    <w:rsid w:val="00E634D3"/>
    <w:rsid w:val="00E634DD"/>
    <w:rsid w:val="00E638B7"/>
    <w:rsid w:val="00E6390F"/>
    <w:rsid w:val="00E63948"/>
    <w:rsid w:val="00E63A68"/>
    <w:rsid w:val="00E63E14"/>
    <w:rsid w:val="00E63EE0"/>
    <w:rsid w:val="00E640BC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63F"/>
    <w:rsid w:val="00E659B6"/>
    <w:rsid w:val="00E65D6D"/>
    <w:rsid w:val="00E66033"/>
    <w:rsid w:val="00E66330"/>
    <w:rsid w:val="00E66740"/>
    <w:rsid w:val="00E66778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57D"/>
    <w:rsid w:val="00E67710"/>
    <w:rsid w:val="00E679FE"/>
    <w:rsid w:val="00E67A51"/>
    <w:rsid w:val="00E67BB3"/>
    <w:rsid w:val="00E67D50"/>
    <w:rsid w:val="00E70107"/>
    <w:rsid w:val="00E7024D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67A"/>
    <w:rsid w:val="00E7188C"/>
    <w:rsid w:val="00E71977"/>
    <w:rsid w:val="00E71A20"/>
    <w:rsid w:val="00E71B81"/>
    <w:rsid w:val="00E71CE9"/>
    <w:rsid w:val="00E71DC8"/>
    <w:rsid w:val="00E71E22"/>
    <w:rsid w:val="00E722B9"/>
    <w:rsid w:val="00E722CB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5C"/>
    <w:rsid w:val="00E7557D"/>
    <w:rsid w:val="00E755CF"/>
    <w:rsid w:val="00E756A6"/>
    <w:rsid w:val="00E75A0F"/>
    <w:rsid w:val="00E75D4B"/>
    <w:rsid w:val="00E75E10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32C"/>
    <w:rsid w:val="00E80732"/>
    <w:rsid w:val="00E80939"/>
    <w:rsid w:val="00E80CC7"/>
    <w:rsid w:val="00E81277"/>
    <w:rsid w:val="00E81942"/>
    <w:rsid w:val="00E819DE"/>
    <w:rsid w:val="00E81AB3"/>
    <w:rsid w:val="00E81B90"/>
    <w:rsid w:val="00E81DC7"/>
    <w:rsid w:val="00E81E02"/>
    <w:rsid w:val="00E82085"/>
    <w:rsid w:val="00E8289A"/>
    <w:rsid w:val="00E82C19"/>
    <w:rsid w:val="00E82E74"/>
    <w:rsid w:val="00E82F79"/>
    <w:rsid w:val="00E83308"/>
    <w:rsid w:val="00E83482"/>
    <w:rsid w:val="00E83700"/>
    <w:rsid w:val="00E8386D"/>
    <w:rsid w:val="00E83D54"/>
    <w:rsid w:val="00E83DCF"/>
    <w:rsid w:val="00E8407E"/>
    <w:rsid w:val="00E841ED"/>
    <w:rsid w:val="00E84226"/>
    <w:rsid w:val="00E843F4"/>
    <w:rsid w:val="00E84675"/>
    <w:rsid w:val="00E848E6"/>
    <w:rsid w:val="00E84C86"/>
    <w:rsid w:val="00E84D6E"/>
    <w:rsid w:val="00E84DA9"/>
    <w:rsid w:val="00E84E1E"/>
    <w:rsid w:val="00E84E36"/>
    <w:rsid w:val="00E85095"/>
    <w:rsid w:val="00E8546A"/>
    <w:rsid w:val="00E859F2"/>
    <w:rsid w:val="00E85B2D"/>
    <w:rsid w:val="00E85B73"/>
    <w:rsid w:val="00E85B77"/>
    <w:rsid w:val="00E85CD1"/>
    <w:rsid w:val="00E85D3A"/>
    <w:rsid w:val="00E85EE6"/>
    <w:rsid w:val="00E85FD9"/>
    <w:rsid w:val="00E86055"/>
    <w:rsid w:val="00E86100"/>
    <w:rsid w:val="00E8612B"/>
    <w:rsid w:val="00E8628D"/>
    <w:rsid w:val="00E86530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E4"/>
    <w:rsid w:val="00E900EF"/>
    <w:rsid w:val="00E90650"/>
    <w:rsid w:val="00E90998"/>
    <w:rsid w:val="00E90A02"/>
    <w:rsid w:val="00E90D0A"/>
    <w:rsid w:val="00E9103E"/>
    <w:rsid w:val="00E9108F"/>
    <w:rsid w:val="00E91677"/>
    <w:rsid w:val="00E9173A"/>
    <w:rsid w:val="00E91864"/>
    <w:rsid w:val="00E918A0"/>
    <w:rsid w:val="00E91C5F"/>
    <w:rsid w:val="00E91D94"/>
    <w:rsid w:val="00E91FFD"/>
    <w:rsid w:val="00E9208C"/>
    <w:rsid w:val="00E926F2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B3C"/>
    <w:rsid w:val="00E93B8D"/>
    <w:rsid w:val="00E93C48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19D"/>
    <w:rsid w:val="00E95222"/>
    <w:rsid w:val="00E953DA"/>
    <w:rsid w:val="00E9557F"/>
    <w:rsid w:val="00E95653"/>
    <w:rsid w:val="00E95835"/>
    <w:rsid w:val="00E95928"/>
    <w:rsid w:val="00E9594E"/>
    <w:rsid w:val="00E9598E"/>
    <w:rsid w:val="00E959EA"/>
    <w:rsid w:val="00E95C45"/>
    <w:rsid w:val="00E967B0"/>
    <w:rsid w:val="00E967C4"/>
    <w:rsid w:val="00E96831"/>
    <w:rsid w:val="00E96A0E"/>
    <w:rsid w:val="00E96AEB"/>
    <w:rsid w:val="00E96EA9"/>
    <w:rsid w:val="00E97362"/>
    <w:rsid w:val="00E97AC6"/>
    <w:rsid w:val="00E97B01"/>
    <w:rsid w:val="00E97C1E"/>
    <w:rsid w:val="00E97C87"/>
    <w:rsid w:val="00E97DE8"/>
    <w:rsid w:val="00EA01A4"/>
    <w:rsid w:val="00EA05E6"/>
    <w:rsid w:val="00EA0784"/>
    <w:rsid w:val="00EA0A78"/>
    <w:rsid w:val="00EA0CC2"/>
    <w:rsid w:val="00EA0D9E"/>
    <w:rsid w:val="00EA0F7B"/>
    <w:rsid w:val="00EA1055"/>
    <w:rsid w:val="00EA1317"/>
    <w:rsid w:val="00EA13C4"/>
    <w:rsid w:val="00EA13EF"/>
    <w:rsid w:val="00EA1438"/>
    <w:rsid w:val="00EA1507"/>
    <w:rsid w:val="00EA1577"/>
    <w:rsid w:val="00EA1B45"/>
    <w:rsid w:val="00EA1C01"/>
    <w:rsid w:val="00EA24FD"/>
    <w:rsid w:val="00EA2541"/>
    <w:rsid w:val="00EA2574"/>
    <w:rsid w:val="00EA2A8A"/>
    <w:rsid w:val="00EA2CB8"/>
    <w:rsid w:val="00EA2DD7"/>
    <w:rsid w:val="00EA2E61"/>
    <w:rsid w:val="00EA3441"/>
    <w:rsid w:val="00EA347D"/>
    <w:rsid w:val="00EA37C0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23"/>
    <w:rsid w:val="00EA4AA9"/>
    <w:rsid w:val="00EA4D24"/>
    <w:rsid w:val="00EA5032"/>
    <w:rsid w:val="00EA5141"/>
    <w:rsid w:val="00EA5352"/>
    <w:rsid w:val="00EA53AE"/>
    <w:rsid w:val="00EA53B9"/>
    <w:rsid w:val="00EA53D7"/>
    <w:rsid w:val="00EA54B6"/>
    <w:rsid w:val="00EA56D3"/>
    <w:rsid w:val="00EA5954"/>
    <w:rsid w:val="00EA5E83"/>
    <w:rsid w:val="00EA5F79"/>
    <w:rsid w:val="00EA5FE1"/>
    <w:rsid w:val="00EA6304"/>
    <w:rsid w:val="00EA6540"/>
    <w:rsid w:val="00EA65A7"/>
    <w:rsid w:val="00EA66EC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110"/>
    <w:rsid w:val="00EB0416"/>
    <w:rsid w:val="00EB0489"/>
    <w:rsid w:val="00EB0496"/>
    <w:rsid w:val="00EB058D"/>
    <w:rsid w:val="00EB09BA"/>
    <w:rsid w:val="00EB0DBC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3E"/>
    <w:rsid w:val="00EB1EE2"/>
    <w:rsid w:val="00EB1F80"/>
    <w:rsid w:val="00EB1FBC"/>
    <w:rsid w:val="00EB21CD"/>
    <w:rsid w:val="00EB241A"/>
    <w:rsid w:val="00EB2A15"/>
    <w:rsid w:val="00EB2DD5"/>
    <w:rsid w:val="00EB2FBF"/>
    <w:rsid w:val="00EB30E0"/>
    <w:rsid w:val="00EB30EF"/>
    <w:rsid w:val="00EB31E9"/>
    <w:rsid w:val="00EB3207"/>
    <w:rsid w:val="00EB3402"/>
    <w:rsid w:val="00EB3422"/>
    <w:rsid w:val="00EB36A7"/>
    <w:rsid w:val="00EB3845"/>
    <w:rsid w:val="00EB387D"/>
    <w:rsid w:val="00EB398C"/>
    <w:rsid w:val="00EB3D06"/>
    <w:rsid w:val="00EB3F29"/>
    <w:rsid w:val="00EB44F2"/>
    <w:rsid w:val="00EB46F3"/>
    <w:rsid w:val="00EB492C"/>
    <w:rsid w:val="00EB4B3B"/>
    <w:rsid w:val="00EB4DED"/>
    <w:rsid w:val="00EB4E3D"/>
    <w:rsid w:val="00EB513E"/>
    <w:rsid w:val="00EB52B9"/>
    <w:rsid w:val="00EB5424"/>
    <w:rsid w:val="00EB55BD"/>
    <w:rsid w:val="00EB5851"/>
    <w:rsid w:val="00EB611D"/>
    <w:rsid w:val="00EB62C7"/>
    <w:rsid w:val="00EB637B"/>
    <w:rsid w:val="00EB6627"/>
    <w:rsid w:val="00EB66A6"/>
    <w:rsid w:val="00EB6825"/>
    <w:rsid w:val="00EB689E"/>
    <w:rsid w:val="00EB697A"/>
    <w:rsid w:val="00EB6A6B"/>
    <w:rsid w:val="00EB6C85"/>
    <w:rsid w:val="00EB6C9A"/>
    <w:rsid w:val="00EB6F3B"/>
    <w:rsid w:val="00EB6FF2"/>
    <w:rsid w:val="00EB704D"/>
    <w:rsid w:val="00EB71D0"/>
    <w:rsid w:val="00EB72DF"/>
    <w:rsid w:val="00EB7493"/>
    <w:rsid w:val="00EB78CF"/>
    <w:rsid w:val="00EB7C34"/>
    <w:rsid w:val="00EB7ED0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E22"/>
    <w:rsid w:val="00EC10B7"/>
    <w:rsid w:val="00EC1154"/>
    <w:rsid w:val="00EC1184"/>
    <w:rsid w:val="00EC16AF"/>
    <w:rsid w:val="00EC1838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AF0"/>
    <w:rsid w:val="00EC4CF4"/>
    <w:rsid w:val="00EC4E23"/>
    <w:rsid w:val="00EC4E47"/>
    <w:rsid w:val="00EC4F93"/>
    <w:rsid w:val="00EC50D8"/>
    <w:rsid w:val="00EC50DA"/>
    <w:rsid w:val="00EC5440"/>
    <w:rsid w:val="00EC548E"/>
    <w:rsid w:val="00EC55DD"/>
    <w:rsid w:val="00EC5970"/>
    <w:rsid w:val="00EC5CFF"/>
    <w:rsid w:val="00EC5E80"/>
    <w:rsid w:val="00EC64CB"/>
    <w:rsid w:val="00EC668E"/>
    <w:rsid w:val="00EC6792"/>
    <w:rsid w:val="00EC685B"/>
    <w:rsid w:val="00EC69A5"/>
    <w:rsid w:val="00EC69F6"/>
    <w:rsid w:val="00EC6BB2"/>
    <w:rsid w:val="00EC7188"/>
    <w:rsid w:val="00EC7201"/>
    <w:rsid w:val="00EC7217"/>
    <w:rsid w:val="00EC7752"/>
    <w:rsid w:val="00EC7787"/>
    <w:rsid w:val="00EC7852"/>
    <w:rsid w:val="00EC7CCE"/>
    <w:rsid w:val="00EC7EEC"/>
    <w:rsid w:val="00EC7FB1"/>
    <w:rsid w:val="00ED010C"/>
    <w:rsid w:val="00ED03AE"/>
    <w:rsid w:val="00ED0425"/>
    <w:rsid w:val="00ED08AF"/>
    <w:rsid w:val="00ED09D0"/>
    <w:rsid w:val="00ED0B8E"/>
    <w:rsid w:val="00ED0C07"/>
    <w:rsid w:val="00ED0E7F"/>
    <w:rsid w:val="00ED1112"/>
    <w:rsid w:val="00ED1A44"/>
    <w:rsid w:val="00ED1BAA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3CFD"/>
    <w:rsid w:val="00ED4146"/>
    <w:rsid w:val="00ED45CE"/>
    <w:rsid w:val="00ED47D0"/>
    <w:rsid w:val="00ED48FE"/>
    <w:rsid w:val="00ED4BA7"/>
    <w:rsid w:val="00ED4C9A"/>
    <w:rsid w:val="00ED4DE9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D22"/>
    <w:rsid w:val="00ED74BD"/>
    <w:rsid w:val="00ED7667"/>
    <w:rsid w:val="00ED7D3B"/>
    <w:rsid w:val="00ED7D86"/>
    <w:rsid w:val="00EE0408"/>
    <w:rsid w:val="00EE044E"/>
    <w:rsid w:val="00EE0464"/>
    <w:rsid w:val="00EE0466"/>
    <w:rsid w:val="00EE04F0"/>
    <w:rsid w:val="00EE052E"/>
    <w:rsid w:val="00EE056E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5B2"/>
    <w:rsid w:val="00EE170D"/>
    <w:rsid w:val="00EE1837"/>
    <w:rsid w:val="00EE19B0"/>
    <w:rsid w:val="00EE1A24"/>
    <w:rsid w:val="00EE1E45"/>
    <w:rsid w:val="00EE1E48"/>
    <w:rsid w:val="00EE1F5A"/>
    <w:rsid w:val="00EE1FAF"/>
    <w:rsid w:val="00EE2563"/>
    <w:rsid w:val="00EE2836"/>
    <w:rsid w:val="00EE293D"/>
    <w:rsid w:val="00EE2DC5"/>
    <w:rsid w:val="00EE2E3C"/>
    <w:rsid w:val="00EE2E6D"/>
    <w:rsid w:val="00EE30D5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D3B"/>
    <w:rsid w:val="00EE3F2B"/>
    <w:rsid w:val="00EE468B"/>
    <w:rsid w:val="00EE4756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83"/>
    <w:rsid w:val="00EE5CD5"/>
    <w:rsid w:val="00EE5EF8"/>
    <w:rsid w:val="00EE621B"/>
    <w:rsid w:val="00EE6289"/>
    <w:rsid w:val="00EE6500"/>
    <w:rsid w:val="00EE65C0"/>
    <w:rsid w:val="00EE6622"/>
    <w:rsid w:val="00EE68AA"/>
    <w:rsid w:val="00EE7231"/>
    <w:rsid w:val="00EE734C"/>
    <w:rsid w:val="00EE73F9"/>
    <w:rsid w:val="00EE7C38"/>
    <w:rsid w:val="00EF002A"/>
    <w:rsid w:val="00EF0050"/>
    <w:rsid w:val="00EF0576"/>
    <w:rsid w:val="00EF0780"/>
    <w:rsid w:val="00EF08B1"/>
    <w:rsid w:val="00EF094E"/>
    <w:rsid w:val="00EF0B8F"/>
    <w:rsid w:val="00EF0D0B"/>
    <w:rsid w:val="00EF11B2"/>
    <w:rsid w:val="00EF138E"/>
    <w:rsid w:val="00EF1751"/>
    <w:rsid w:val="00EF193A"/>
    <w:rsid w:val="00EF1979"/>
    <w:rsid w:val="00EF1A68"/>
    <w:rsid w:val="00EF1D5D"/>
    <w:rsid w:val="00EF2156"/>
    <w:rsid w:val="00EF225B"/>
    <w:rsid w:val="00EF234F"/>
    <w:rsid w:val="00EF26B5"/>
    <w:rsid w:val="00EF270D"/>
    <w:rsid w:val="00EF2A2F"/>
    <w:rsid w:val="00EF2AA0"/>
    <w:rsid w:val="00EF2B43"/>
    <w:rsid w:val="00EF2EED"/>
    <w:rsid w:val="00EF323D"/>
    <w:rsid w:val="00EF32BA"/>
    <w:rsid w:val="00EF3423"/>
    <w:rsid w:val="00EF3866"/>
    <w:rsid w:val="00EF3A6C"/>
    <w:rsid w:val="00EF3D52"/>
    <w:rsid w:val="00EF4466"/>
    <w:rsid w:val="00EF44D2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5036"/>
    <w:rsid w:val="00EF5073"/>
    <w:rsid w:val="00EF50D1"/>
    <w:rsid w:val="00EF51F1"/>
    <w:rsid w:val="00EF5B46"/>
    <w:rsid w:val="00EF5E92"/>
    <w:rsid w:val="00EF5F78"/>
    <w:rsid w:val="00EF6098"/>
    <w:rsid w:val="00EF6200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8BB"/>
    <w:rsid w:val="00F00B45"/>
    <w:rsid w:val="00F00E2A"/>
    <w:rsid w:val="00F011FD"/>
    <w:rsid w:val="00F01581"/>
    <w:rsid w:val="00F016C6"/>
    <w:rsid w:val="00F01A79"/>
    <w:rsid w:val="00F021EC"/>
    <w:rsid w:val="00F02273"/>
    <w:rsid w:val="00F0232F"/>
    <w:rsid w:val="00F024EF"/>
    <w:rsid w:val="00F02591"/>
    <w:rsid w:val="00F025F9"/>
    <w:rsid w:val="00F02688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437"/>
    <w:rsid w:val="00F05462"/>
    <w:rsid w:val="00F05550"/>
    <w:rsid w:val="00F05581"/>
    <w:rsid w:val="00F057C9"/>
    <w:rsid w:val="00F05B4A"/>
    <w:rsid w:val="00F05C49"/>
    <w:rsid w:val="00F05DD3"/>
    <w:rsid w:val="00F0611F"/>
    <w:rsid w:val="00F06389"/>
    <w:rsid w:val="00F063B3"/>
    <w:rsid w:val="00F066D6"/>
    <w:rsid w:val="00F0674B"/>
    <w:rsid w:val="00F06B63"/>
    <w:rsid w:val="00F06BB4"/>
    <w:rsid w:val="00F06E52"/>
    <w:rsid w:val="00F07086"/>
    <w:rsid w:val="00F07219"/>
    <w:rsid w:val="00F07574"/>
    <w:rsid w:val="00F076D0"/>
    <w:rsid w:val="00F07782"/>
    <w:rsid w:val="00F07A98"/>
    <w:rsid w:val="00F07CD7"/>
    <w:rsid w:val="00F07E99"/>
    <w:rsid w:val="00F07F1D"/>
    <w:rsid w:val="00F10632"/>
    <w:rsid w:val="00F108C5"/>
    <w:rsid w:val="00F10C07"/>
    <w:rsid w:val="00F10CD1"/>
    <w:rsid w:val="00F10ECF"/>
    <w:rsid w:val="00F10F29"/>
    <w:rsid w:val="00F10F9C"/>
    <w:rsid w:val="00F11527"/>
    <w:rsid w:val="00F11852"/>
    <w:rsid w:val="00F11899"/>
    <w:rsid w:val="00F119F2"/>
    <w:rsid w:val="00F12089"/>
    <w:rsid w:val="00F12273"/>
    <w:rsid w:val="00F1229C"/>
    <w:rsid w:val="00F122BF"/>
    <w:rsid w:val="00F125E9"/>
    <w:rsid w:val="00F127BC"/>
    <w:rsid w:val="00F129D6"/>
    <w:rsid w:val="00F12C6E"/>
    <w:rsid w:val="00F12DA0"/>
    <w:rsid w:val="00F1303A"/>
    <w:rsid w:val="00F13068"/>
    <w:rsid w:val="00F1325F"/>
    <w:rsid w:val="00F13506"/>
    <w:rsid w:val="00F1355B"/>
    <w:rsid w:val="00F1372B"/>
    <w:rsid w:val="00F13741"/>
    <w:rsid w:val="00F13776"/>
    <w:rsid w:val="00F13B15"/>
    <w:rsid w:val="00F13BD3"/>
    <w:rsid w:val="00F13C72"/>
    <w:rsid w:val="00F13D2E"/>
    <w:rsid w:val="00F13E68"/>
    <w:rsid w:val="00F13FBE"/>
    <w:rsid w:val="00F13FE6"/>
    <w:rsid w:val="00F14128"/>
    <w:rsid w:val="00F1436A"/>
    <w:rsid w:val="00F1464E"/>
    <w:rsid w:val="00F146DB"/>
    <w:rsid w:val="00F14A4D"/>
    <w:rsid w:val="00F14ABD"/>
    <w:rsid w:val="00F14CC6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A7"/>
    <w:rsid w:val="00F169A9"/>
    <w:rsid w:val="00F16C21"/>
    <w:rsid w:val="00F1702B"/>
    <w:rsid w:val="00F1721F"/>
    <w:rsid w:val="00F17689"/>
    <w:rsid w:val="00F17BCA"/>
    <w:rsid w:val="00F17FF5"/>
    <w:rsid w:val="00F20041"/>
    <w:rsid w:val="00F2011A"/>
    <w:rsid w:val="00F201F0"/>
    <w:rsid w:val="00F206F4"/>
    <w:rsid w:val="00F20A76"/>
    <w:rsid w:val="00F20C95"/>
    <w:rsid w:val="00F20E43"/>
    <w:rsid w:val="00F2120B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903"/>
    <w:rsid w:val="00F22934"/>
    <w:rsid w:val="00F22975"/>
    <w:rsid w:val="00F22A68"/>
    <w:rsid w:val="00F23138"/>
    <w:rsid w:val="00F2316D"/>
    <w:rsid w:val="00F23248"/>
    <w:rsid w:val="00F232D0"/>
    <w:rsid w:val="00F23606"/>
    <w:rsid w:val="00F236A4"/>
    <w:rsid w:val="00F23A9D"/>
    <w:rsid w:val="00F23C2B"/>
    <w:rsid w:val="00F23CF7"/>
    <w:rsid w:val="00F24387"/>
    <w:rsid w:val="00F24694"/>
    <w:rsid w:val="00F246FA"/>
    <w:rsid w:val="00F247AF"/>
    <w:rsid w:val="00F2499A"/>
    <w:rsid w:val="00F24D29"/>
    <w:rsid w:val="00F24FBE"/>
    <w:rsid w:val="00F2521D"/>
    <w:rsid w:val="00F25757"/>
    <w:rsid w:val="00F259B8"/>
    <w:rsid w:val="00F25BBE"/>
    <w:rsid w:val="00F25BFB"/>
    <w:rsid w:val="00F25C7B"/>
    <w:rsid w:val="00F26195"/>
    <w:rsid w:val="00F262DD"/>
    <w:rsid w:val="00F268B8"/>
    <w:rsid w:val="00F26A8D"/>
    <w:rsid w:val="00F26AA8"/>
    <w:rsid w:val="00F26CE1"/>
    <w:rsid w:val="00F27092"/>
    <w:rsid w:val="00F27107"/>
    <w:rsid w:val="00F2742B"/>
    <w:rsid w:val="00F274FB"/>
    <w:rsid w:val="00F275AE"/>
    <w:rsid w:val="00F2763F"/>
    <w:rsid w:val="00F2774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198E"/>
    <w:rsid w:val="00F31D82"/>
    <w:rsid w:val="00F31EE4"/>
    <w:rsid w:val="00F3205A"/>
    <w:rsid w:val="00F323FA"/>
    <w:rsid w:val="00F32484"/>
    <w:rsid w:val="00F32529"/>
    <w:rsid w:val="00F32913"/>
    <w:rsid w:val="00F32CDD"/>
    <w:rsid w:val="00F32E17"/>
    <w:rsid w:val="00F32EC6"/>
    <w:rsid w:val="00F32F72"/>
    <w:rsid w:val="00F33087"/>
    <w:rsid w:val="00F3308F"/>
    <w:rsid w:val="00F33299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C18"/>
    <w:rsid w:val="00F34FE2"/>
    <w:rsid w:val="00F3509F"/>
    <w:rsid w:val="00F3530C"/>
    <w:rsid w:val="00F3533D"/>
    <w:rsid w:val="00F354D2"/>
    <w:rsid w:val="00F3557C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1B2"/>
    <w:rsid w:val="00F36403"/>
    <w:rsid w:val="00F36882"/>
    <w:rsid w:val="00F36AAB"/>
    <w:rsid w:val="00F36B06"/>
    <w:rsid w:val="00F36C33"/>
    <w:rsid w:val="00F36DEE"/>
    <w:rsid w:val="00F370B8"/>
    <w:rsid w:val="00F3730E"/>
    <w:rsid w:val="00F3794F"/>
    <w:rsid w:val="00F37B68"/>
    <w:rsid w:val="00F37BE2"/>
    <w:rsid w:val="00F37CEE"/>
    <w:rsid w:val="00F37D73"/>
    <w:rsid w:val="00F37F40"/>
    <w:rsid w:val="00F40B01"/>
    <w:rsid w:val="00F40B51"/>
    <w:rsid w:val="00F40D4F"/>
    <w:rsid w:val="00F40EF4"/>
    <w:rsid w:val="00F41401"/>
    <w:rsid w:val="00F41532"/>
    <w:rsid w:val="00F415E4"/>
    <w:rsid w:val="00F4176F"/>
    <w:rsid w:val="00F418AC"/>
    <w:rsid w:val="00F41988"/>
    <w:rsid w:val="00F41C35"/>
    <w:rsid w:val="00F41DCB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9A1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B3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6C4"/>
    <w:rsid w:val="00F52911"/>
    <w:rsid w:val="00F52B95"/>
    <w:rsid w:val="00F52BEF"/>
    <w:rsid w:val="00F52EA3"/>
    <w:rsid w:val="00F53475"/>
    <w:rsid w:val="00F535EE"/>
    <w:rsid w:val="00F5360B"/>
    <w:rsid w:val="00F53687"/>
    <w:rsid w:val="00F536D4"/>
    <w:rsid w:val="00F537B8"/>
    <w:rsid w:val="00F5387E"/>
    <w:rsid w:val="00F53892"/>
    <w:rsid w:val="00F53B7A"/>
    <w:rsid w:val="00F54091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34"/>
    <w:rsid w:val="00F558C4"/>
    <w:rsid w:val="00F559B9"/>
    <w:rsid w:val="00F55B4A"/>
    <w:rsid w:val="00F55FC4"/>
    <w:rsid w:val="00F56078"/>
    <w:rsid w:val="00F56229"/>
    <w:rsid w:val="00F563AD"/>
    <w:rsid w:val="00F56436"/>
    <w:rsid w:val="00F566FB"/>
    <w:rsid w:val="00F56959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B0E"/>
    <w:rsid w:val="00F57D1A"/>
    <w:rsid w:val="00F57E85"/>
    <w:rsid w:val="00F57F2C"/>
    <w:rsid w:val="00F57F6D"/>
    <w:rsid w:val="00F600CF"/>
    <w:rsid w:val="00F603D2"/>
    <w:rsid w:val="00F6058D"/>
    <w:rsid w:val="00F607AF"/>
    <w:rsid w:val="00F60828"/>
    <w:rsid w:val="00F6087D"/>
    <w:rsid w:val="00F60DCA"/>
    <w:rsid w:val="00F611A2"/>
    <w:rsid w:val="00F6136A"/>
    <w:rsid w:val="00F6155A"/>
    <w:rsid w:val="00F618AD"/>
    <w:rsid w:val="00F61ABF"/>
    <w:rsid w:val="00F61BDB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56E"/>
    <w:rsid w:val="00F63780"/>
    <w:rsid w:val="00F63A67"/>
    <w:rsid w:val="00F63A7A"/>
    <w:rsid w:val="00F63AE4"/>
    <w:rsid w:val="00F63DF7"/>
    <w:rsid w:val="00F640CE"/>
    <w:rsid w:val="00F640FC"/>
    <w:rsid w:val="00F6411A"/>
    <w:rsid w:val="00F64129"/>
    <w:rsid w:val="00F641A0"/>
    <w:rsid w:val="00F64518"/>
    <w:rsid w:val="00F646BC"/>
    <w:rsid w:val="00F646DD"/>
    <w:rsid w:val="00F64C04"/>
    <w:rsid w:val="00F64CA8"/>
    <w:rsid w:val="00F64CCF"/>
    <w:rsid w:val="00F64CD0"/>
    <w:rsid w:val="00F65040"/>
    <w:rsid w:val="00F650B0"/>
    <w:rsid w:val="00F650BF"/>
    <w:rsid w:val="00F6530C"/>
    <w:rsid w:val="00F653DA"/>
    <w:rsid w:val="00F6551E"/>
    <w:rsid w:val="00F65783"/>
    <w:rsid w:val="00F658B3"/>
    <w:rsid w:val="00F659A3"/>
    <w:rsid w:val="00F65A18"/>
    <w:rsid w:val="00F65B21"/>
    <w:rsid w:val="00F65CF0"/>
    <w:rsid w:val="00F65ED1"/>
    <w:rsid w:val="00F662A0"/>
    <w:rsid w:val="00F663AF"/>
    <w:rsid w:val="00F663F8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31F"/>
    <w:rsid w:val="00F704FC"/>
    <w:rsid w:val="00F70861"/>
    <w:rsid w:val="00F70A68"/>
    <w:rsid w:val="00F70BB3"/>
    <w:rsid w:val="00F70D00"/>
    <w:rsid w:val="00F710E6"/>
    <w:rsid w:val="00F716AE"/>
    <w:rsid w:val="00F71830"/>
    <w:rsid w:val="00F71870"/>
    <w:rsid w:val="00F71A67"/>
    <w:rsid w:val="00F71B36"/>
    <w:rsid w:val="00F71E35"/>
    <w:rsid w:val="00F720D9"/>
    <w:rsid w:val="00F7214D"/>
    <w:rsid w:val="00F723C6"/>
    <w:rsid w:val="00F725A6"/>
    <w:rsid w:val="00F72665"/>
    <w:rsid w:val="00F72922"/>
    <w:rsid w:val="00F72F83"/>
    <w:rsid w:val="00F72F8B"/>
    <w:rsid w:val="00F72FA0"/>
    <w:rsid w:val="00F7333C"/>
    <w:rsid w:val="00F73988"/>
    <w:rsid w:val="00F739E8"/>
    <w:rsid w:val="00F73C5F"/>
    <w:rsid w:val="00F73CAD"/>
    <w:rsid w:val="00F73F2D"/>
    <w:rsid w:val="00F74002"/>
    <w:rsid w:val="00F74130"/>
    <w:rsid w:val="00F743D8"/>
    <w:rsid w:val="00F74477"/>
    <w:rsid w:val="00F747F0"/>
    <w:rsid w:val="00F74C76"/>
    <w:rsid w:val="00F74DD5"/>
    <w:rsid w:val="00F74DDA"/>
    <w:rsid w:val="00F74DF4"/>
    <w:rsid w:val="00F74E79"/>
    <w:rsid w:val="00F74FDB"/>
    <w:rsid w:val="00F753B9"/>
    <w:rsid w:val="00F753CA"/>
    <w:rsid w:val="00F75444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A06"/>
    <w:rsid w:val="00F76BBF"/>
    <w:rsid w:val="00F76D53"/>
    <w:rsid w:val="00F76E8E"/>
    <w:rsid w:val="00F772E7"/>
    <w:rsid w:val="00F774EC"/>
    <w:rsid w:val="00F77604"/>
    <w:rsid w:val="00F77687"/>
    <w:rsid w:val="00F7777F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AE"/>
    <w:rsid w:val="00F807D6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EDB"/>
    <w:rsid w:val="00F822BF"/>
    <w:rsid w:val="00F827ED"/>
    <w:rsid w:val="00F82849"/>
    <w:rsid w:val="00F8291C"/>
    <w:rsid w:val="00F82A5D"/>
    <w:rsid w:val="00F82C9F"/>
    <w:rsid w:val="00F82D94"/>
    <w:rsid w:val="00F82E9B"/>
    <w:rsid w:val="00F83005"/>
    <w:rsid w:val="00F83017"/>
    <w:rsid w:val="00F8306D"/>
    <w:rsid w:val="00F830A2"/>
    <w:rsid w:val="00F83137"/>
    <w:rsid w:val="00F832C4"/>
    <w:rsid w:val="00F832EF"/>
    <w:rsid w:val="00F836B2"/>
    <w:rsid w:val="00F83984"/>
    <w:rsid w:val="00F83C6D"/>
    <w:rsid w:val="00F83C84"/>
    <w:rsid w:val="00F841F3"/>
    <w:rsid w:val="00F84605"/>
    <w:rsid w:val="00F84DC0"/>
    <w:rsid w:val="00F850DE"/>
    <w:rsid w:val="00F85225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E0B"/>
    <w:rsid w:val="00F8618F"/>
    <w:rsid w:val="00F865AD"/>
    <w:rsid w:val="00F86638"/>
    <w:rsid w:val="00F8673A"/>
    <w:rsid w:val="00F8679F"/>
    <w:rsid w:val="00F867C2"/>
    <w:rsid w:val="00F86805"/>
    <w:rsid w:val="00F8688A"/>
    <w:rsid w:val="00F86986"/>
    <w:rsid w:val="00F86BE0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F38"/>
    <w:rsid w:val="00F87F3B"/>
    <w:rsid w:val="00F9027E"/>
    <w:rsid w:val="00F90696"/>
    <w:rsid w:val="00F9082E"/>
    <w:rsid w:val="00F9087F"/>
    <w:rsid w:val="00F909C2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3076"/>
    <w:rsid w:val="00F93122"/>
    <w:rsid w:val="00F932AD"/>
    <w:rsid w:val="00F933CC"/>
    <w:rsid w:val="00F93612"/>
    <w:rsid w:val="00F9383B"/>
    <w:rsid w:val="00F93AD5"/>
    <w:rsid w:val="00F94142"/>
    <w:rsid w:val="00F9418A"/>
    <w:rsid w:val="00F941F9"/>
    <w:rsid w:val="00F94284"/>
    <w:rsid w:val="00F945E0"/>
    <w:rsid w:val="00F94DC3"/>
    <w:rsid w:val="00F95147"/>
    <w:rsid w:val="00F953F9"/>
    <w:rsid w:val="00F95461"/>
    <w:rsid w:val="00F95694"/>
    <w:rsid w:val="00F95B55"/>
    <w:rsid w:val="00F95BE6"/>
    <w:rsid w:val="00F95C1A"/>
    <w:rsid w:val="00F95EB1"/>
    <w:rsid w:val="00F95F85"/>
    <w:rsid w:val="00F96156"/>
    <w:rsid w:val="00F9621F"/>
    <w:rsid w:val="00F9641A"/>
    <w:rsid w:val="00F96688"/>
    <w:rsid w:val="00F967C3"/>
    <w:rsid w:val="00F967ED"/>
    <w:rsid w:val="00F968E6"/>
    <w:rsid w:val="00F969B9"/>
    <w:rsid w:val="00F97151"/>
    <w:rsid w:val="00F973EE"/>
    <w:rsid w:val="00F9751D"/>
    <w:rsid w:val="00F975A0"/>
    <w:rsid w:val="00F979A7"/>
    <w:rsid w:val="00F97BDD"/>
    <w:rsid w:val="00F97BEE"/>
    <w:rsid w:val="00F97E57"/>
    <w:rsid w:val="00FA0033"/>
    <w:rsid w:val="00FA0132"/>
    <w:rsid w:val="00FA0463"/>
    <w:rsid w:val="00FA05E2"/>
    <w:rsid w:val="00FA082A"/>
    <w:rsid w:val="00FA092F"/>
    <w:rsid w:val="00FA0999"/>
    <w:rsid w:val="00FA0D1F"/>
    <w:rsid w:val="00FA0F17"/>
    <w:rsid w:val="00FA0F8C"/>
    <w:rsid w:val="00FA1087"/>
    <w:rsid w:val="00FA14DC"/>
    <w:rsid w:val="00FA1598"/>
    <w:rsid w:val="00FA1623"/>
    <w:rsid w:val="00FA19DD"/>
    <w:rsid w:val="00FA1C24"/>
    <w:rsid w:val="00FA1C83"/>
    <w:rsid w:val="00FA2034"/>
    <w:rsid w:val="00FA205A"/>
    <w:rsid w:val="00FA2226"/>
    <w:rsid w:val="00FA2584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82A"/>
    <w:rsid w:val="00FA3D4F"/>
    <w:rsid w:val="00FA3E32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50B6"/>
    <w:rsid w:val="00FA532E"/>
    <w:rsid w:val="00FA5349"/>
    <w:rsid w:val="00FA536E"/>
    <w:rsid w:val="00FA558B"/>
    <w:rsid w:val="00FA59E7"/>
    <w:rsid w:val="00FA5A82"/>
    <w:rsid w:val="00FA5DF4"/>
    <w:rsid w:val="00FA611A"/>
    <w:rsid w:val="00FA6539"/>
    <w:rsid w:val="00FA65F3"/>
    <w:rsid w:val="00FA669E"/>
    <w:rsid w:val="00FA68DC"/>
    <w:rsid w:val="00FA6956"/>
    <w:rsid w:val="00FA6BDE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AA3"/>
    <w:rsid w:val="00FB1DBF"/>
    <w:rsid w:val="00FB1E07"/>
    <w:rsid w:val="00FB1E62"/>
    <w:rsid w:val="00FB2060"/>
    <w:rsid w:val="00FB232E"/>
    <w:rsid w:val="00FB251E"/>
    <w:rsid w:val="00FB2A4E"/>
    <w:rsid w:val="00FB2B3C"/>
    <w:rsid w:val="00FB2B5E"/>
    <w:rsid w:val="00FB2D75"/>
    <w:rsid w:val="00FB335F"/>
    <w:rsid w:val="00FB3420"/>
    <w:rsid w:val="00FB36FD"/>
    <w:rsid w:val="00FB3742"/>
    <w:rsid w:val="00FB3AD1"/>
    <w:rsid w:val="00FB3BE8"/>
    <w:rsid w:val="00FB4478"/>
    <w:rsid w:val="00FB4546"/>
    <w:rsid w:val="00FB46BF"/>
    <w:rsid w:val="00FB4973"/>
    <w:rsid w:val="00FB49B1"/>
    <w:rsid w:val="00FB4C05"/>
    <w:rsid w:val="00FB4CA9"/>
    <w:rsid w:val="00FB4E9C"/>
    <w:rsid w:val="00FB4FB8"/>
    <w:rsid w:val="00FB5002"/>
    <w:rsid w:val="00FB50B3"/>
    <w:rsid w:val="00FB51CF"/>
    <w:rsid w:val="00FB5201"/>
    <w:rsid w:val="00FB54C2"/>
    <w:rsid w:val="00FB5C74"/>
    <w:rsid w:val="00FB5DF7"/>
    <w:rsid w:val="00FB5DFB"/>
    <w:rsid w:val="00FB5EEA"/>
    <w:rsid w:val="00FB61E7"/>
    <w:rsid w:val="00FB6AFB"/>
    <w:rsid w:val="00FB6BFC"/>
    <w:rsid w:val="00FB6C4C"/>
    <w:rsid w:val="00FB71A4"/>
    <w:rsid w:val="00FB7329"/>
    <w:rsid w:val="00FB7525"/>
    <w:rsid w:val="00FB7537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C5B"/>
    <w:rsid w:val="00FC0C87"/>
    <w:rsid w:val="00FC112E"/>
    <w:rsid w:val="00FC113F"/>
    <w:rsid w:val="00FC12F6"/>
    <w:rsid w:val="00FC1664"/>
    <w:rsid w:val="00FC1D83"/>
    <w:rsid w:val="00FC1E79"/>
    <w:rsid w:val="00FC23B1"/>
    <w:rsid w:val="00FC2585"/>
    <w:rsid w:val="00FC27CC"/>
    <w:rsid w:val="00FC28B1"/>
    <w:rsid w:val="00FC2FE5"/>
    <w:rsid w:val="00FC309A"/>
    <w:rsid w:val="00FC3127"/>
    <w:rsid w:val="00FC32D8"/>
    <w:rsid w:val="00FC3498"/>
    <w:rsid w:val="00FC35BE"/>
    <w:rsid w:val="00FC366A"/>
    <w:rsid w:val="00FC36AB"/>
    <w:rsid w:val="00FC388F"/>
    <w:rsid w:val="00FC3AA6"/>
    <w:rsid w:val="00FC3B38"/>
    <w:rsid w:val="00FC3D5A"/>
    <w:rsid w:val="00FC3E2D"/>
    <w:rsid w:val="00FC40C3"/>
    <w:rsid w:val="00FC411E"/>
    <w:rsid w:val="00FC4219"/>
    <w:rsid w:val="00FC4395"/>
    <w:rsid w:val="00FC456B"/>
    <w:rsid w:val="00FC4940"/>
    <w:rsid w:val="00FC4AB0"/>
    <w:rsid w:val="00FC4CCE"/>
    <w:rsid w:val="00FC4CE6"/>
    <w:rsid w:val="00FC4E49"/>
    <w:rsid w:val="00FC4E72"/>
    <w:rsid w:val="00FC504E"/>
    <w:rsid w:val="00FC50B8"/>
    <w:rsid w:val="00FC52B4"/>
    <w:rsid w:val="00FC59FA"/>
    <w:rsid w:val="00FC5DCC"/>
    <w:rsid w:val="00FC5E3A"/>
    <w:rsid w:val="00FC5EF5"/>
    <w:rsid w:val="00FC5FB2"/>
    <w:rsid w:val="00FC60DF"/>
    <w:rsid w:val="00FC64B0"/>
    <w:rsid w:val="00FC68B2"/>
    <w:rsid w:val="00FC6BC0"/>
    <w:rsid w:val="00FC6C58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C33"/>
    <w:rsid w:val="00FD0C77"/>
    <w:rsid w:val="00FD0CBE"/>
    <w:rsid w:val="00FD0F1B"/>
    <w:rsid w:val="00FD127B"/>
    <w:rsid w:val="00FD12CB"/>
    <w:rsid w:val="00FD173F"/>
    <w:rsid w:val="00FD1781"/>
    <w:rsid w:val="00FD1A53"/>
    <w:rsid w:val="00FD1BD7"/>
    <w:rsid w:val="00FD1BF5"/>
    <w:rsid w:val="00FD1E8D"/>
    <w:rsid w:val="00FD1FB2"/>
    <w:rsid w:val="00FD1FF6"/>
    <w:rsid w:val="00FD211A"/>
    <w:rsid w:val="00FD2181"/>
    <w:rsid w:val="00FD2245"/>
    <w:rsid w:val="00FD22F0"/>
    <w:rsid w:val="00FD2449"/>
    <w:rsid w:val="00FD27DD"/>
    <w:rsid w:val="00FD2854"/>
    <w:rsid w:val="00FD2B5B"/>
    <w:rsid w:val="00FD2EE4"/>
    <w:rsid w:val="00FD337B"/>
    <w:rsid w:val="00FD3444"/>
    <w:rsid w:val="00FD36C7"/>
    <w:rsid w:val="00FD38B2"/>
    <w:rsid w:val="00FD3AAF"/>
    <w:rsid w:val="00FD421F"/>
    <w:rsid w:val="00FD44DF"/>
    <w:rsid w:val="00FD45B4"/>
    <w:rsid w:val="00FD4910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A2C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76E"/>
    <w:rsid w:val="00FE1B8F"/>
    <w:rsid w:val="00FE1B9E"/>
    <w:rsid w:val="00FE1D42"/>
    <w:rsid w:val="00FE1EC4"/>
    <w:rsid w:val="00FE1F27"/>
    <w:rsid w:val="00FE23B6"/>
    <w:rsid w:val="00FE25D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906"/>
    <w:rsid w:val="00FE4B2F"/>
    <w:rsid w:val="00FE4CC8"/>
    <w:rsid w:val="00FE4E60"/>
    <w:rsid w:val="00FE5034"/>
    <w:rsid w:val="00FE50F9"/>
    <w:rsid w:val="00FE542F"/>
    <w:rsid w:val="00FE563D"/>
    <w:rsid w:val="00FE57C3"/>
    <w:rsid w:val="00FE5AC0"/>
    <w:rsid w:val="00FE5DCD"/>
    <w:rsid w:val="00FE5F2B"/>
    <w:rsid w:val="00FE620D"/>
    <w:rsid w:val="00FE6222"/>
    <w:rsid w:val="00FE6345"/>
    <w:rsid w:val="00FE63BA"/>
    <w:rsid w:val="00FE6B94"/>
    <w:rsid w:val="00FE6D5C"/>
    <w:rsid w:val="00FE6DD6"/>
    <w:rsid w:val="00FE6E29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5C"/>
    <w:rsid w:val="00FE7D03"/>
    <w:rsid w:val="00FE7E6C"/>
    <w:rsid w:val="00FF0166"/>
    <w:rsid w:val="00FF0215"/>
    <w:rsid w:val="00FF044D"/>
    <w:rsid w:val="00FF074A"/>
    <w:rsid w:val="00FF0AA6"/>
    <w:rsid w:val="00FF0FE2"/>
    <w:rsid w:val="00FF0FFE"/>
    <w:rsid w:val="00FF1179"/>
    <w:rsid w:val="00FF13CE"/>
    <w:rsid w:val="00FF163B"/>
    <w:rsid w:val="00FF1828"/>
    <w:rsid w:val="00FF1888"/>
    <w:rsid w:val="00FF18F0"/>
    <w:rsid w:val="00FF1956"/>
    <w:rsid w:val="00FF1B2E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27"/>
    <w:rsid w:val="00FF2C3A"/>
    <w:rsid w:val="00FF2EEF"/>
    <w:rsid w:val="00FF2F28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80"/>
    <w:rsid w:val="00FF46BF"/>
    <w:rsid w:val="00FF487C"/>
    <w:rsid w:val="00FF48CA"/>
    <w:rsid w:val="00FF4AF8"/>
    <w:rsid w:val="00FF4B5A"/>
    <w:rsid w:val="00FF4C61"/>
    <w:rsid w:val="00FF4E1E"/>
    <w:rsid w:val="00FF4EAC"/>
    <w:rsid w:val="00FF5530"/>
    <w:rsid w:val="00FF5546"/>
    <w:rsid w:val="00FF5630"/>
    <w:rsid w:val="00FF5789"/>
    <w:rsid w:val="00FF5898"/>
    <w:rsid w:val="00FF5DFE"/>
    <w:rsid w:val="00FF5E25"/>
    <w:rsid w:val="00FF5E85"/>
    <w:rsid w:val="00FF5F05"/>
    <w:rsid w:val="00FF5FAE"/>
    <w:rsid w:val="00FF6868"/>
    <w:rsid w:val="00FF6976"/>
    <w:rsid w:val="00FF6AB6"/>
    <w:rsid w:val="00FF6B8A"/>
    <w:rsid w:val="00FF6D42"/>
    <w:rsid w:val="00FF6DD4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1103019"/>
  <w15:chartTrackingRefBased/>
  <w15:docId w15:val="{C134A1B0-788C-4691-B418-DF1BEA2AA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2E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howCompanyProfile('0105514000965','1')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javascript:showCompanyProfile('0105550068752','1')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11415-C814-4FB5-8800-075B0F483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166</Pages>
  <Words>37644</Words>
  <Characters>153834</Characters>
  <Application>Microsoft Office Word</Application>
  <DocSecurity>0</DocSecurity>
  <Lines>1281</Lines>
  <Paragraphs>382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191096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Somjai, Nigonyanont</cp:lastModifiedBy>
  <cp:revision>3</cp:revision>
  <cp:lastPrinted>2019-11-13T19:49:00Z</cp:lastPrinted>
  <dcterms:created xsi:type="dcterms:W3CDTF">2019-11-14T01:13:00Z</dcterms:created>
  <dcterms:modified xsi:type="dcterms:W3CDTF">2019-11-14T01:27:00Z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</Properties>
</file>