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BC7C3" w14:textId="31447469" w:rsidR="00EA6304" w:rsidRPr="005A1AF1" w:rsidRDefault="005D104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099B66AD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9BE9E71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0D1133F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FDC0239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64E103B" w14:textId="77777777"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</w:p>
    <w:p w14:paraId="2BD1AB3C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5A2E3C2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5083D79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82B4D68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04571C4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532A1DA8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1C08B61" w14:textId="77777777" w:rsidR="001C2128" w:rsidRDefault="001C212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2AFB772" w14:textId="77777777" w:rsidR="008F1AB0" w:rsidRDefault="008F1AB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A1D5486" w14:textId="77777777" w:rsidR="00B63EA7" w:rsidRPr="00A66401" w:rsidRDefault="00F458F5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6640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A66401">
        <w:rPr>
          <w:rFonts w:ascii="Angsana New" w:hAnsi="Angsana New" w:cs="Angsana New"/>
          <w:sz w:val="52"/>
          <w:szCs w:val="52"/>
          <w:cs/>
        </w:rPr>
        <w:t xml:space="preserve"> </w:t>
      </w:r>
      <w:r w:rsidRPr="00A66401">
        <w:rPr>
          <w:rFonts w:ascii="Angsana New" w:hAnsi="Angsana New" w:cs="Angsana New" w:hint="cs"/>
          <w:sz w:val="52"/>
          <w:szCs w:val="52"/>
          <w:cs/>
        </w:rPr>
        <w:t>ช</w:t>
      </w:r>
      <w:r w:rsidRPr="00A66401">
        <w:rPr>
          <w:rFonts w:ascii="Angsana New" w:hAnsi="Angsana New" w:cs="Angsana New"/>
          <w:sz w:val="52"/>
          <w:szCs w:val="52"/>
          <w:cs/>
        </w:rPr>
        <w:t xml:space="preserve"> </w:t>
      </w:r>
      <w:r w:rsidRPr="00A66401">
        <w:rPr>
          <w:rFonts w:ascii="Angsana New" w:hAnsi="Angsana New" w:cs="Angsana New" w:hint="cs"/>
          <w:sz w:val="52"/>
          <w:szCs w:val="52"/>
          <w:cs/>
        </w:rPr>
        <w:t>ทวี</w:t>
      </w:r>
      <w:r w:rsidRPr="00A66401">
        <w:rPr>
          <w:rFonts w:ascii="Angsana New" w:hAnsi="Angsana New" w:cs="Angsana New"/>
          <w:sz w:val="52"/>
          <w:szCs w:val="52"/>
          <w:cs/>
        </w:rPr>
        <w:t xml:space="preserve"> </w:t>
      </w:r>
      <w:r w:rsidRPr="00A6640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A6640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A6640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A66401">
        <w:rPr>
          <w:rFonts w:ascii="Angsana New" w:hAnsi="Angsana New" w:cs="Angsana New"/>
          <w:sz w:val="52"/>
          <w:szCs w:val="52"/>
          <w:cs/>
        </w:rPr>
        <w:t xml:space="preserve">) </w:t>
      </w:r>
      <w:r w:rsidRPr="00A6640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24076CA" w14:textId="77777777" w:rsidR="00207F38" w:rsidRPr="00A66401" w:rsidRDefault="00207F3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E1A029D" w14:textId="77777777" w:rsidR="00B63EA7" w:rsidRPr="00A6640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6640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B484D" w:rsidRPr="00A664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6E33C12" w14:textId="77777777" w:rsidR="00B63EA7" w:rsidRPr="00A6640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6640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E2386E" w:rsidRPr="00A664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7F1581" w:rsidRPr="00A664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E2386E" w:rsidRPr="00A664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A664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D500E" w:rsidRPr="00A66401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F1581" w:rsidRPr="00A664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A6640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17596" w:rsidRPr="00A6640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458F5" w:rsidRPr="00A6640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76843BC1" w14:textId="77777777" w:rsidR="00B63EA7" w:rsidRPr="00A6640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6640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F54450" w14:textId="77777777" w:rsidR="00B63EA7" w:rsidRPr="00A6640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6640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5602E" w:rsidRPr="00A664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14A8BCD" w14:textId="77777777" w:rsidR="00CA76C3" w:rsidRPr="00A66401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3E2100B" w14:textId="77777777" w:rsidR="00CA76C3" w:rsidRPr="00A66401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28E1DF0" w14:textId="77777777" w:rsidR="00CA76C3" w:rsidRPr="00A66401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711F2C8B" w14:textId="77777777" w:rsidR="007C2D59" w:rsidRPr="00A66401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7C2D59" w:rsidRPr="00A66401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A66401" w14:paraId="3B6D6053" w14:textId="77777777" w:rsidTr="00F250F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3FCBEB7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D53D1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F52A87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A66401" w14:paraId="62FA0B91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6E151D7A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18BC8B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F05F7A3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562CEB" w:rsidRPr="00A66401" w14:paraId="67CE75F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9AB456" w14:textId="77777777" w:rsidR="00562CEB" w:rsidRPr="00A66401" w:rsidRDefault="008E53DC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0507FB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30FFFA1" w14:textId="77777777" w:rsidR="00562CEB" w:rsidRPr="00B62A03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B62A0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562CEB" w:rsidRPr="00A66401" w14:paraId="1DF5DF8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915515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79EF3B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0DB73CA" w14:textId="77777777" w:rsidR="00562CEB" w:rsidRPr="00B62A03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62A0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62E94" w:rsidRPr="00A66401" w14:paraId="736B5277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8E15E3" w14:textId="77777777" w:rsidR="00E62E94" w:rsidRPr="00A66401" w:rsidRDefault="00CC4770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EA945B" w14:textId="77777777" w:rsidR="00E62E94" w:rsidRPr="00A66401" w:rsidRDefault="00E62E94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F4A60AB" w14:textId="77777777" w:rsidR="00E62E94" w:rsidRPr="00B62A03" w:rsidRDefault="00E62E94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62E94" w:rsidRPr="00A66401" w14:paraId="1BA64D4A" w14:textId="77777777" w:rsidTr="00F52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4790F8" w14:textId="77777777" w:rsidR="00E62E94" w:rsidRPr="00A66401" w:rsidRDefault="00CC4770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91701C" w14:textId="77777777" w:rsidR="00E62E94" w:rsidRPr="00A66401" w:rsidRDefault="00E62E94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98698F1" w14:textId="77777777" w:rsidR="00E62E94" w:rsidRPr="00B62A03" w:rsidRDefault="00E62E94" w:rsidP="00F520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และลูกหนี้อื่น</w:t>
            </w:r>
          </w:p>
        </w:tc>
      </w:tr>
      <w:tr w:rsidR="00CF4506" w:rsidRPr="00A66401" w14:paraId="6341E7A4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EFCD66" w14:textId="77777777" w:rsidR="00CF4506" w:rsidRPr="00A66401" w:rsidRDefault="00CC4770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BA7A0C3" w14:textId="77777777" w:rsidR="00CF4506" w:rsidRPr="00A66401" w:rsidRDefault="00CF4506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8CF4976" w14:textId="77777777" w:rsidR="00CF4506" w:rsidRPr="00B62A03" w:rsidRDefault="003830D8" w:rsidP="00E62E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</w:t>
            </w:r>
            <w:r w:rsidR="00855B5D"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ัพย์และหนี้สินที่เกิดจากสัญญา</w:t>
            </w:r>
          </w:p>
        </w:tc>
      </w:tr>
      <w:tr w:rsidR="002859CA" w:rsidRPr="00A66401" w14:paraId="1EBCD2F7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606C1F" w14:textId="77777777" w:rsidR="002859CA" w:rsidRPr="00A66401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20D087" w14:textId="77777777" w:rsidR="002859CA" w:rsidRPr="00A66401" w:rsidRDefault="002859CA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DECC135" w14:textId="77777777" w:rsidR="002859CA" w:rsidRPr="00B62A03" w:rsidRDefault="002859CA" w:rsidP="003830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</w:t>
            </w:r>
            <w:r w:rsidR="003830D8"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ค้าคงเหลือ</w:t>
            </w:r>
          </w:p>
        </w:tc>
      </w:tr>
      <w:tr w:rsidR="008B2EA3" w:rsidRPr="00A66401" w14:paraId="3BC2343C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F616DC" w14:textId="77777777" w:rsidR="008B2EA3" w:rsidRPr="00A66401" w:rsidRDefault="00F83B03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D7DA8E" w14:textId="77777777" w:rsidR="008B2EA3" w:rsidRPr="00A66401" w:rsidRDefault="008B2EA3" w:rsidP="002859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EE82AE3" w14:textId="77777777" w:rsidR="008B2EA3" w:rsidRPr="00B62A03" w:rsidRDefault="00F83B03" w:rsidP="003830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F83B03" w:rsidRPr="00A66401" w14:paraId="68AFD887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45ABF9C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8758708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FCA230F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F83B03" w:rsidRPr="00A66401" w14:paraId="4C07ABB3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D12AA54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01D38F4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C1E9359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D26D7F" w:rsidRPr="00A66401" w14:paraId="73FFF0B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D52E138" w14:textId="77777777" w:rsidR="00D26D7F" w:rsidRPr="00A66401" w:rsidRDefault="00D26D7F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F971076" w14:textId="77777777" w:rsidR="00D26D7F" w:rsidRPr="00A66401" w:rsidRDefault="00D26D7F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15F6704" w14:textId="77777777" w:rsidR="00D26D7F" w:rsidRPr="00B62A03" w:rsidRDefault="00CE6F7D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83B03" w:rsidRPr="00A66401" w14:paraId="0DAAA5CC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CC2D52E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26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7915D0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54686B5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B62A0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F83B03" w:rsidRPr="00A66401" w14:paraId="520118EF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6A746FE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26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A5B6DD8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6091BCB3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83B03" w:rsidRPr="00A66401" w14:paraId="66E8DFD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F2676F9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26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AEE262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D2F9EB8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83B03" w:rsidRPr="00A66401" w14:paraId="7520C982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EE13E7D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26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226F808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0634B4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83B03" w:rsidRPr="00A66401" w14:paraId="247CBCD5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05DF848E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26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AECE6AB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D5A18F9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83B03" w:rsidRPr="00A66401" w14:paraId="46B0FE3F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0650FF1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26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0218537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10061B4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83B03" w:rsidRPr="00A66401" w14:paraId="0A80634F" w14:textId="77777777" w:rsidTr="006332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169826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26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0D79470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9667417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F83B03" w:rsidRPr="00A66401" w14:paraId="3B8631FF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E9614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26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8068EF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4699C6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F83B03" w:rsidRPr="00A66401" w14:paraId="6AC68932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38E139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26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251C86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C43231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83B03" w:rsidRPr="00A66401" w14:paraId="71365607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8A25B1" w14:textId="77777777" w:rsidR="00F83B03" w:rsidRPr="00A66401" w:rsidRDefault="00D26D7F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7D4F21C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58EAD8" w14:textId="77777777" w:rsidR="00F83B03" w:rsidRPr="00B62A03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F83B03" w:rsidRPr="00A66401" w14:paraId="4CE6F8B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8F4A85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664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D26D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2AB373" w14:textId="77777777" w:rsidR="00F83B03" w:rsidRPr="00A66401" w:rsidRDefault="00F83B03" w:rsidP="00F83B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3022A" w14:textId="77777777" w:rsidR="00F83B03" w:rsidRPr="00A66401" w:rsidRDefault="00F83B03" w:rsidP="00F83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62A0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3E0A799" w14:textId="77777777" w:rsidR="00562CEB" w:rsidRPr="00A66401" w:rsidRDefault="00562CEB" w:rsidP="00562CEB">
      <w:pPr>
        <w:rPr>
          <w:b/>
          <w:bCs/>
        </w:rPr>
      </w:pPr>
    </w:p>
    <w:p w14:paraId="6C8A82FA" w14:textId="77777777" w:rsidR="00562CEB" w:rsidRPr="00A66401" w:rsidRDefault="00562CEB" w:rsidP="00562CEB">
      <w:pPr>
        <w:rPr>
          <w:b/>
          <w:bCs/>
        </w:rPr>
      </w:pPr>
    </w:p>
    <w:p w14:paraId="18CFAE54" w14:textId="77777777" w:rsidR="00562CEB" w:rsidRPr="00A66401" w:rsidRDefault="00562CEB" w:rsidP="00562CEB"/>
    <w:p w14:paraId="725F8994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A66401">
        <w:br w:type="page"/>
      </w:r>
      <w:r w:rsidRPr="00A6640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6640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66401">
        <w:rPr>
          <w:rFonts w:ascii="Angsana New" w:hAnsi="Angsana New"/>
          <w:sz w:val="30"/>
          <w:szCs w:val="30"/>
          <w:cs/>
        </w:rPr>
        <w:t>นี้</w:t>
      </w:r>
    </w:p>
    <w:p w14:paraId="562DF464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C058375" w14:textId="0191E5BF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งบการเงินระหว่างกาลนี้ได้รับอนุมัติให้ออกงบการเงินจากคณะกรรมการบริหารเมื่อวันที่ </w:t>
      </w:r>
      <w:r w:rsidR="00972DF4" w:rsidRPr="00972DF4">
        <w:rPr>
          <w:rFonts w:ascii="Angsana New" w:hAnsi="Angsana New"/>
          <w:sz w:val="30"/>
          <w:szCs w:val="30"/>
        </w:rPr>
        <w:t>14</w:t>
      </w:r>
      <w:r w:rsidR="00BE7767" w:rsidRPr="00A66401">
        <w:rPr>
          <w:rFonts w:ascii="Angsana New" w:hAnsi="Angsana New"/>
          <w:sz w:val="30"/>
          <w:szCs w:val="30"/>
        </w:rPr>
        <w:t xml:space="preserve"> </w:t>
      </w:r>
      <w:r w:rsidR="00592932" w:rsidRPr="00592932">
        <w:rPr>
          <w:rFonts w:ascii="Angsana New" w:hAnsi="Angsana New" w:hint="cs"/>
          <w:sz w:val="30"/>
          <w:szCs w:val="30"/>
          <w:cs/>
        </w:rPr>
        <w:t>พฤศจิกายน</w:t>
      </w:r>
      <w:r w:rsidR="00BE7767"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="00BE7767" w:rsidRPr="00A66401">
        <w:rPr>
          <w:rFonts w:ascii="Angsana New" w:hAnsi="Angsana New"/>
          <w:sz w:val="30"/>
          <w:szCs w:val="30"/>
        </w:rPr>
        <w:t>2562</w:t>
      </w:r>
    </w:p>
    <w:p w14:paraId="3A910542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8838213" w14:textId="77777777" w:rsidR="00562CEB" w:rsidRPr="00A66401" w:rsidRDefault="00562CEB" w:rsidP="00562C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8220F96" w14:textId="77777777" w:rsidR="00562CEB" w:rsidRPr="00A66401" w:rsidRDefault="001521F6" w:rsidP="00562CE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DBCAA8E" w14:textId="77777777" w:rsidR="007C4E28" w:rsidRPr="00A66401" w:rsidRDefault="007C222C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บริษัท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ช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ทวี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จำกัด</w:t>
      </w:r>
      <w:r w:rsidRPr="00A66401">
        <w:rPr>
          <w:rFonts w:ascii="Angsana New" w:hAnsi="Angsana New"/>
          <w:sz w:val="30"/>
          <w:szCs w:val="30"/>
          <w:cs/>
        </w:rPr>
        <w:t xml:space="preserve"> (</w:t>
      </w:r>
      <w:r w:rsidRPr="00A66401">
        <w:rPr>
          <w:rFonts w:ascii="Angsana New" w:hAnsi="Angsana New" w:hint="cs"/>
          <w:sz w:val="30"/>
          <w:szCs w:val="30"/>
          <w:cs/>
        </w:rPr>
        <w:t>มหาชน</w:t>
      </w:r>
      <w:r w:rsidRPr="00A66401">
        <w:rPr>
          <w:rFonts w:ascii="Angsana New" w:hAnsi="Angsana New"/>
          <w:sz w:val="30"/>
          <w:szCs w:val="30"/>
          <w:cs/>
        </w:rPr>
        <w:t>)</w:t>
      </w:r>
      <w:r w:rsidR="00562CEB" w:rsidRPr="00A66401">
        <w:rPr>
          <w:rFonts w:ascii="Angsana New" w:hAnsi="Angsana New"/>
          <w:sz w:val="30"/>
          <w:szCs w:val="30"/>
        </w:rPr>
        <w:t xml:space="preserve"> </w:t>
      </w:r>
      <w:r w:rsidR="00562CEB" w:rsidRPr="00A66401">
        <w:rPr>
          <w:rFonts w:ascii="Angsana New" w:hAnsi="Angsana New"/>
          <w:sz w:val="30"/>
          <w:szCs w:val="30"/>
          <w:cs/>
        </w:rPr>
        <w:t>(</w:t>
      </w:r>
      <w:r w:rsidR="00562CEB" w:rsidRPr="00A66401">
        <w:rPr>
          <w:rFonts w:ascii="Angsana New" w:hAnsi="Angsana New"/>
          <w:sz w:val="30"/>
          <w:szCs w:val="30"/>
        </w:rPr>
        <w:t>“</w:t>
      </w:r>
      <w:r w:rsidR="00562CEB" w:rsidRPr="00A66401">
        <w:rPr>
          <w:rFonts w:ascii="Angsana New" w:hAnsi="Angsana New"/>
          <w:sz w:val="30"/>
          <w:szCs w:val="30"/>
          <w:cs/>
        </w:rPr>
        <w:t>บริษัท</w:t>
      </w:r>
      <w:r w:rsidR="00562CEB" w:rsidRPr="00A66401">
        <w:rPr>
          <w:rFonts w:ascii="Angsana New" w:hAnsi="Angsana New"/>
          <w:sz w:val="30"/>
          <w:szCs w:val="30"/>
        </w:rPr>
        <w:t xml:space="preserve">”) </w:t>
      </w:r>
      <w:r w:rsidR="00562CEB" w:rsidRPr="00A66401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="00562CEB" w:rsidRPr="00A66401">
        <w:rPr>
          <w:rFonts w:ascii="Angsana New" w:hAnsi="Angsana New" w:hint="cs"/>
          <w:sz w:val="30"/>
          <w:szCs w:val="30"/>
          <w:cs/>
        </w:rPr>
        <w:t>มี</w:t>
      </w:r>
      <w:r w:rsidR="00562CEB" w:rsidRPr="00A66401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7C4E28" w:rsidRPr="00A66401">
        <w:rPr>
          <w:rFonts w:ascii="Angsana New" w:hAnsi="Angsana New" w:hint="cs"/>
          <w:sz w:val="30"/>
          <w:szCs w:val="30"/>
          <w:cs/>
        </w:rPr>
        <w:t xml:space="preserve">ไว้ดังนี้ </w:t>
      </w:r>
    </w:p>
    <w:p w14:paraId="79E80B35" w14:textId="77777777" w:rsidR="007C4E28" w:rsidRPr="00A66401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7C4E28" w:rsidRPr="00A66401" w14:paraId="2412E40D" w14:textId="77777777" w:rsidTr="00885544">
        <w:tc>
          <w:tcPr>
            <w:tcW w:w="3150" w:type="dxa"/>
            <w:shd w:val="clear" w:color="auto" w:fill="auto"/>
          </w:tcPr>
          <w:p w14:paraId="5602F9BF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4B33FA37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265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7C4E28" w:rsidRPr="00A66401" w14:paraId="6359BD16" w14:textId="77777777" w:rsidTr="00885544">
        <w:tc>
          <w:tcPr>
            <w:tcW w:w="3150" w:type="dxa"/>
            <w:shd w:val="clear" w:color="auto" w:fill="auto"/>
          </w:tcPr>
          <w:p w14:paraId="03C398EC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01CE532E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96/25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7C4E28" w:rsidRPr="00A66401" w14:paraId="5FF52A28" w14:textId="77777777" w:rsidTr="00885544">
        <w:tc>
          <w:tcPr>
            <w:tcW w:w="3150" w:type="dxa"/>
            <w:shd w:val="clear" w:color="auto" w:fill="auto"/>
          </w:tcPr>
          <w:p w14:paraId="04B7E9BD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1E8E9BA1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66/5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7C4E28" w:rsidRPr="00A66401" w14:paraId="5B7AF5E3" w14:textId="77777777" w:rsidTr="00885544">
        <w:tc>
          <w:tcPr>
            <w:tcW w:w="3150" w:type="dxa"/>
            <w:shd w:val="clear" w:color="auto" w:fill="auto"/>
          </w:tcPr>
          <w:p w14:paraId="5B5F22FC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3 :</w:t>
            </w:r>
          </w:p>
        </w:tc>
        <w:tc>
          <w:tcPr>
            <w:tcW w:w="6138" w:type="dxa"/>
            <w:shd w:val="clear" w:color="auto" w:fill="auto"/>
          </w:tcPr>
          <w:p w14:paraId="6BCE114F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62/25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7C4E28" w:rsidRPr="00A66401" w14:paraId="5D473131" w14:textId="77777777" w:rsidTr="00885544">
        <w:tc>
          <w:tcPr>
            <w:tcW w:w="3150" w:type="dxa"/>
            <w:shd w:val="clear" w:color="auto" w:fill="auto"/>
          </w:tcPr>
          <w:p w14:paraId="1737FEC7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4 :</w:t>
            </w:r>
          </w:p>
        </w:tc>
        <w:tc>
          <w:tcPr>
            <w:tcW w:w="6138" w:type="dxa"/>
            <w:shd w:val="clear" w:color="auto" w:fill="auto"/>
          </w:tcPr>
          <w:p w14:paraId="5A35CEB1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37/30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14:paraId="0F371D4A" w14:textId="77777777" w:rsidR="007C4E28" w:rsidRPr="00A66401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B565B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</w:t>
      </w:r>
      <w:r w:rsidR="007C222C" w:rsidRPr="00A66401">
        <w:rPr>
          <w:rFonts w:ascii="Angsana New" w:hAnsi="Angsana New"/>
          <w:sz w:val="30"/>
          <w:szCs w:val="30"/>
        </w:rPr>
        <w:t xml:space="preserve"> </w:t>
      </w:r>
      <w:r w:rsidR="007C222C" w:rsidRPr="00A66401">
        <w:rPr>
          <w:rFonts w:ascii="Angsana New" w:hAnsi="Angsana New" w:hint="cs"/>
          <w:sz w:val="30"/>
          <w:szCs w:val="30"/>
          <w:cs/>
        </w:rPr>
        <w:t>เอ็ม</w:t>
      </w:r>
      <w:r w:rsidR="007C222C" w:rsidRPr="00A66401">
        <w:rPr>
          <w:rFonts w:ascii="Angsana New" w:hAnsi="Angsana New"/>
          <w:sz w:val="30"/>
          <w:szCs w:val="30"/>
          <w:cs/>
        </w:rPr>
        <w:t xml:space="preserve"> </w:t>
      </w:r>
      <w:r w:rsidR="007C222C" w:rsidRPr="00A66401">
        <w:rPr>
          <w:rFonts w:ascii="Angsana New" w:hAnsi="Angsana New" w:hint="cs"/>
          <w:sz w:val="30"/>
          <w:szCs w:val="30"/>
          <w:cs/>
        </w:rPr>
        <w:t>เอไอ</w:t>
      </w:r>
      <w:r w:rsidR="007C222C"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เมื่อ</w:t>
      </w:r>
      <w:r w:rsidR="00A44A3A" w:rsidRPr="00A66401">
        <w:rPr>
          <w:rFonts w:ascii="Angsana New" w:hAnsi="Angsana New" w:hint="cs"/>
          <w:sz w:val="30"/>
          <w:szCs w:val="30"/>
          <w:cs/>
        </w:rPr>
        <w:t>วันที่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="00B4614B" w:rsidRPr="00A66401">
        <w:rPr>
          <w:rFonts w:ascii="Angsana New" w:hAnsi="Angsana New"/>
          <w:sz w:val="30"/>
          <w:szCs w:val="30"/>
        </w:rPr>
        <w:t xml:space="preserve">13 </w:t>
      </w:r>
      <w:r w:rsidR="007C222C" w:rsidRPr="00A66401">
        <w:rPr>
          <w:rFonts w:ascii="Angsana New" w:hAnsi="Angsana New" w:hint="cs"/>
          <w:sz w:val="30"/>
          <w:szCs w:val="30"/>
          <w:cs/>
        </w:rPr>
        <w:t>พฤษภาคม</w:t>
      </w:r>
      <w:r w:rsidR="007C222C"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/>
          <w:sz w:val="30"/>
          <w:szCs w:val="30"/>
        </w:rPr>
        <w:t>2</w:t>
      </w:r>
      <w:r w:rsidR="007C222C" w:rsidRPr="00A66401">
        <w:rPr>
          <w:rFonts w:ascii="Angsana New" w:hAnsi="Angsana New"/>
          <w:sz w:val="30"/>
          <w:szCs w:val="30"/>
        </w:rPr>
        <w:t>556</w:t>
      </w:r>
    </w:p>
    <w:p w14:paraId="40DCBCEC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877BB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Pr="00A66401">
        <w:rPr>
          <w:rFonts w:ascii="Angsana New" w:hAnsi="Angsana New" w:hint="cs"/>
          <w:sz w:val="30"/>
          <w:szCs w:val="30"/>
          <w:cs/>
        </w:rPr>
        <w:t>งวด</w:t>
      </w:r>
      <w:r w:rsidRPr="00A66401">
        <w:rPr>
          <w:rFonts w:ascii="Angsana New" w:hAnsi="Angsana New"/>
          <w:sz w:val="30"/>
          <w:szCs w:val="30"/>
          <w:cs/>
        </w:rPr>
        <w:t xml:space="preserve">ได้แก่ </w:t>
      </w:r>
      <w:r w:rsidR="0061400A" w:rsidRPr="00A66401">
        <w:rPr>
          <w:rFonts w:ascii="Angsana New" w:hAnsi="Angsana New" w:hint="cs"/>
          <w:sz w:val="30"/>
          <w:szCs w:val="30"/>
          <w:cs/>
        </w:rPr>
        <w:t>นายสุรเดช</w:t>
      </w:r>
      <w:r w:rsidR="0061400A" w:rsidRPr="00A66401">
        <w:rPr>
          <w:rFonts w:ascii="Angsana New" w:hAnsi="Angsana New"/>
          <w:sz w:val="30"/>
          <w:szCs w:val="30"/>
          <w:cs/>
        </w:rPr>
        <w:t xml:space="preserve"> </w:t>
      </w:r>
      <w:r w:rsidR="0061400A" w:rsidRPr="00A66401">
        <w:rPr>
          <w:rFonts w:ascii="Angsana New" w:hAnsi="Angsana New" w:hint="cs"/>
          <w:sz w:val="30"/>
          <w:szCs w:val="30"/>
          <w:cs/>
        </w:rPr>
        <w:t>ทวีแสงสกุลไทย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</w:p>
    <w:p w14:paraId="4A264482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91F0791" w14:textId="77777777" w:rsidR="00562CEB" w:rsidRPr="00A66401" w:rsidRDefault="007C4E28" w:rsidP="007C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กลุ่ม</w:t>
      </w:r>
      <w:r w:rsidR="00562CEB" w:rsidRPr="00A6640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043278" w:rsidRPr="00A66401">
        <w:rPr>
          <w:rFonts w:ascii="Angsana New" w:hAnsi="Angsana New" w:hint="cs"/>
          <w:sz w:val="30"/>
          <w:szCs w:val="30"/>
          <w:cs/>
        </w:rPr>
        <w:t>การผลิต</w:t>
      </w:r>
      <w:r w:rsidR="00043278" w:rsidRPr="00A66401">
        <w:rPr>
          <w:rFonts w:ascii="Angsana New" w:hAnsi="Angsana New"/>
          <w:sz w:val="30"/>
          <w:szCs w:val="30"/>
          <w:cs/>
        </w:rPr>
        <w:t xml:space="preserve"> </w:t>
      </w:r>
      <w:r w:rsidR="00043278" w:rsidRPr="00A66401">
        <w:rPr>
          <w:rFonts w:ascii="Angsana New" w:hAnsi="Angsana New" w:hint="cs"/>
          <w:sz w:val="30"/>
          <w:szCs w:val="30"/>
          <w:cs/>
        </w:rPr>
        <w:t>ขาย</w:t>
      </w:r>
      <w:r w:rsidR="00043278" w:rsidRPr="00A66401">
        <w:rPr>
          <w:rFonts w:ascii="Angsana New" w:hAnsi="Angsana New"/>
          <w:sz w:val="30"/>
          <w:szCs w:val="30"/>
          <w:cs/>
        </w:rPr>
        <w:t xml:space="preserve"> </w:t>
      </w:r>
      <w:r w:rsidR="00043278" w:rsidRPr="00A66401">
        <w:rPr>
          <w:rFonts w:ascii="Angsana New" w:hAnsi="Angsana New" w:hint="cs"/>
          <w:sz w:val="30"/>
          <w:szCs w:val="30"/>
          <w:cs/>
        </w:rPr>
        <w:t>และบริการเกี่ยวกับการประกอบรถพ่วงและยานพาหนะและอุปกรณ์แบบพิเศษ</w:t>
      </w:r>
      <w:r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="00562CEB" w:rsidRPr="00A66401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EC59DB" w:rsidRPr="00A66401">
        <w:rPr>
          <w:rFonts w:ascii="Angsana New" w:hAnsi="Angsana New" w:hint="cs"/>
          <w:sz w:val="30"/>
          <w:szCs w:val="30"/>
          <w:cs/>
        </w:rPr>
        <w:t>ที่บริษัทถือหุ้น</w:t>
      </w:r>
      <w:r w:rsidR="00562CEB" w:rsidRPr="00A6640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D500E" w:rsidRPr="00A66401">
        <w:rPr>
          <w:rFonts w:ascii="Angsana New" w:hAnsi="Angsana New"/>
          <w:sz w:val="30"/>
          <w:szCs w:val="30"/>
        </w:rPr>
        <w:t xml:space="preserve">30 </w:t>
      </w:r>
      <w:r w:rsidR="007F1581" w:rsidRPr="00A66401">
        <w:rPr>
          <w:rFonts w:ascii="Angsana New" w:hAnsi="Angsana New" w:hint="cs"/>
          <w:sz w:val="30"/>
          <w:szCs w:val="30"/>
          <w:cs/>
        </w:rPr>
        <w:t>กันยายน</w:t>
      </w:r>
      <w:r w:rsidR="00562CEB"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="00562CEB" w:rsidRPr="00A66401">
        <w:rPr>
          <w:rFonts w:ascii="Angsana New" w:hAnsi="Angsana New"/>
          <w:sz w:val="30"/>
          <w:szCs w:val="30"/>
        </w:rPr>
        <w:t>256</w:t>
      </w:r>
      <w:r w:rsidR="00043278" w:rsidRPr="00A66401">
        <w:rPr>
          <w:rFonts w:ascii="Angsana New" w:hAnsi="Angsana New"/>
          <w:sz w:val="30"/>
          <w:szCs w:val="30"/>
        </w:rPr>
        <w:t>2</w:t>
      </w:r>
      <w:r w:rsidR="00562CEB" w:rsidRPr="00A66401">
        <w:rPr>
          <w:rFonts w:ascii="Angsana New" w:hAnsi="Angsana New"/>
          <w:sz w:val="30"/>
          <w:szCs w:val="30"/>
        </w:rPr>
        <w:t xml:space="preserve"> </w:t>
      </w:r>
      <w:r w:rsidR="00562CEB" w:rsidRPr="00A66401">
        <w:rPr>
          <w:rFonts w:ascii="Angsana New" w:hAnsi="Angsana New"/>
          <w:sz w:val="30"/>
          <w:szCs w:val="30"/>
          <w:cs/>
        </w:rPr>
        <w:t xml:space="preserve">และ </w:t>
      </w:r>
      <w:r w:rsidR="008E53DC" w:rsidRPr="00A66401">
        <w:rPr>
          <w:rFonts w:ascii="Angsana New" w:hAnsi="Angsana New" w:hint="cs"/>
          <w:sz w:val="30"/>
          <w:szCs w:val="30"/>
        </w:rPr>
        <w:t>3</w:t>
      </w:r>
      <w:r w:rsidR="00562CEB" w:rsidRPr="00A66401">
        <w:rPr>
          <w:rFonts w:ascii="Angsana New" w:hAnsi="Angsana New"/>
          <w:sz w:val="30"/>
          <w:szCs w:val="30"/>
        </w:rPr>
        <w:t xml:space="preserve">1 </w:t>
      </w:r>
      <w:r w:rsidR="00562CEB" w:rsidRPr="00A6640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62CEB" w:rsidRPr="00A66401">
        <w:rPr>
          <w:rFonts w:ascii="Angsana New" w:hAnsi="Angsana New"/>
          <w:sz w:val="30"/>
          <w:szCs w:val="30"/>
        </w:rPr>
        <w:t>256</w:t>
      </w:r>
      <w:r w:rsidR="00B032B1" w:rsidRPr="00A66401">
        <w:rPr>
          <w:rFonts w:ascii="Angsana New" w:hAnsi="Angsana New"/>
          <w:sz w:val="30"/>
          <w:szCs w:val="30"/>
        </w:rPr>
        <w:t>1</w:t>
      </w:r>
      <w:r w:rsidR="00562CEB" w:rsidRPr="00A66401">
        <w:rPr>
          <w:rFonts w:ascii="Angsana New" w:hAnsi="Angsana New"/>
          <w:sz w:val="30"/>
          <w:szCs w:val="30"/>
        </w:rPr>
        <w:t xml:space="preserve"> </w:t>
      </w:r>
      <w:r w:rsidR="00562CEB" w:rsidRPr="00A66401">
        <w:rPr>
          <w:rFonts w:ascii="Angsana New" w:hAnsi="Angsana New"/>
          <w:sz w:val="30"/>
          <w:szCs w:val="30"/>
          <w:cs/>
        </w:rPr>
        <w:t>มีดังนี้</w:t>
      </w:r>
    </w:p>
    <w:p w14:paraId="7672256E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3510"/>
        <w:gridCol w:w="3330"/>
        <w:gridCol w:w="1170"/>
        <w:gridCol w:w="1157"/>
      </w:tblGrid>
      <w:tr w:rsidR="00562CEB" w:rsidRPr="00A66401" w14:paraId="4A970581" w14:textId="77777777" w:rsidTr="00F250F7">
        <w:trPr>
          <w:cantSplit/>
          <w:tblHeader/>
        </w:trPr>
        <w:tc>
          <w:tcPr>
            <w:tcW w:w="3510" w:type="dxa"/>
          </w:tcPr>
          <w:p w14:paraId="1412F269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35EA6CF4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2"/>
          </w:tcPr>
          <w:p w14:paraId="7D629910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62CEB" w:rsidRPr="00A66401" w14:paraId="0ABEB5FB" w14:textId="77777777" w:rsidTr="00F250F7">
        <w:trPr>
          <w:cantSplit/>
          <w:tblHeader/>
        </w:trPr>
        <w:tc>
          <w:tcPr>
            <w:tcW w:w="3510" w:type="dxa"/>
          </w:tcPr>
          <w:p w14:paraId="1EBB0819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8325F95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F8988F6" w14:textId="77777777" w:rsidR="00562CEB" w:rsidRPr="00A66401" w:rsidRDefault="001D500E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7" w:type="dxa"/>
            <w:shd w:val="clear" w:color="auto" w:fill="FFFFFF"/>
          </w:tcPr>
          <w:p w14:paraId="2A57F0D4" w14:textId="77777777" w:rsidR="00562CEB" w:rsidRPr="00A66401" w:rsidRDefault="008E53DC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562CEB"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CEB" w:rsidRPr="00A66401" w14:paraId="3F2584D0" w14:textId="77777777" w:rsidTr="00F250F7">
        <w:trPr>
          <w:cantSplit/>
          <w:tblHeader/>
        </w:trPr>
        <w:tc>
          <w:tcPr>
            <w:tcW w:w="3510" w:type="dxa"/>
          </w:tcPr>
          <w:p w14:paraId="5158242A" w14:textId="77777777" w:rsidR="00562CEB" w:rsidRPr="00A66401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3D705220" w14:textId="77777777" w:rsidR="00562CEB" w:rsidRPr="00A66401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shd w:val="clear" w:color="auto" w:fill="FFFFFF"/>
          </w:tcPr>
          <w:p w14:paraId="190B5A90" w14:textId="77777777" w:rsidR="00562CEB" w:rsidRPr="00A66401" w:rsidRDefault="00562CEB" w:rsidP="0004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43278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57" w:type="dxa"/>
            <w:shd w:val="clear" w:color="auto" w:fill="FFFFFF"/>
          </w:tcPr>
          <w:p w14:paraId="639DFDFB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43278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562CEB" w:rsidRPr="00A66401" w14:paraId="6BB0959F" w14:textId="77777777" w:rsidTr="00F250F7">
        <w:trPr>
          <w:cantSplit/>
          <w:trHeight w:val="290"/>
        </w:trPr>
        <w:tc>
          <w:tcPr>
            <w:tcW w:w="3510" w:type="dxa"/>
          </w:tcPr>
          <w:p w14:paraId="1D64F85B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459877E6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C9F48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1B72FC7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030E" w:rsidRPr="00A66401" w14:paraId="53AC26FF" w14:textId="77777777" w:rsidTr="00F250F7">
        <w:trPr>
          <w:cantSplit/>
        </w:trPr>
        <w:tc>
          <w:tcPr>
            <w:tcW w:w="3510" w:type="dxa"/>
          </w:tcPr>
          <w:p w14:paraId="7068D4AB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ทวี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เทอร์โมเทค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330" w:type="dxa"/>
          </w:tcPr>
          <w:p w14:paraId="00B3A839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ผลิต ตกแต่ง ประกอบและซ่อมแซม</w:t>
            </w:r>
          </w:p>
          <w:p w14:paraId="07494F2E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ตู้ที่ใช้สำหรับบรรจุและบรรทุกสินค้า</w:t>
            </w:r>
          </w:p>
        </w:tc>
        <w:tc>
          <w:tcPr>
            <w:tcW w:w="1170" w:type="dxa"/>
          </w:tcPr>
          <w:p w14:paraId="226F3B3B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57" w:type="dxa"/>
          </w:tcPr>
          <w:p w14:paraId="20400929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DF030E" w:rsidRPr="00A66401" w14:paraId="711501AB" w14:textId="77777777" w:rsidTr="00F250F7">
        <w:trPr>
          <w:cantSplit/>
        </w:trPr>
        <w:tc>
          <w:tcPr>
            <w:tcW w:w="3510" w:type="dxa"/>
            <w:shd w:val="clear" w:color="auto" w:fill="auto"/>
          </w:tcPr>
          <w:p w14:paraId="0E60F692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อมรรัตน์โกสินทร์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14:paraId="38DFE674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14:paraId="0098B873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170" w:type="dxa"/>
            <w:shd w:val="clear" w:color="auto" w:fill="auto"/>
          </w:tcPr>
          <w:p w14:paraId="7DE8D21D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ab/>
              <w:t>99.97</w:t>
            </w:r>
          </w:p>
        </w:tc>
        <w:tc>
          <w:tcPr>
            <w:tcW w:w="1157" w:type="dxa"/>
            <w:shd w:val="clear" w:color="auto" w:fill="auto"/>
          </w:tcPr>
          <w:p w14:paraId="67D1A788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ab/>
              <w:t>99.97</w:t>
            </w:r>
          </w:p>
        </w:tc>
      </w:tr>
    </w:tbl>
    <w:p w14:paraId="4DEDE13A" w14:textId="77777777" w:rsidR="00B032B1" w:rsidRPr="00A66401" w:rsidRDefault="00B4421F" w:rsidP="00B0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</w:rPr>
        <w:t xml:space="preserve">  </w:t>
      </w:r>
      <w:r w:rsidR="00562CEB" w:rsidRPr="00A66401">
        <w:rPr>
          <w:rFonts w:ascii="Angsana New" w:hAnsi="Angsana New"/>
          <w:sz w:val="30"/>
          <w:szCs w:val="30"/>
          <w:cs/>
        </w:rPr>
        <w:t xml:space="preserve">บริษัทย่อยทางตรงข้างต้นจดทะเบียนในประเทศไทย </w:t>
      </w:r>
    </w:p>
    <w:p w14:paraId="39E63B52" w14:textId="77777777" w:rsidR="00562CEB" w:rsidRPr="00A66401" w:rsidRDefault="00562CEB" w:rsidP="00B032B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/>
          <w:sz w:val="30"/>
          <w:szCs w:val="30"/>
          <w:cs/>
        </w:rPr>
        <w:br w:type="page"/>
      </w: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507E9D0B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45B8A30" w14:textId="77777777" w:rsidR="00562CEB" w:rsidRPr="00A66401" w:rsidRDefault="00562CEB" w:rsidP="00562C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6640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A6640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66D10916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C566CED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</w:t>
      </w:r>
      <w:r w:rsidR="00936053" w:rsidRPr="00A66401">
        <w:rPr>
          <w:rFonts w:ascii="Angsana New" w:hAnsi="Angsana New" w:hint="cs"/>
          <w:spacing w:val="6"/>
          <w:sz w:val="30"/>
          <w:szCs w:val="30"/>
          <w:cs/>
        </w:rPr>
        <w:t>แบบย่อ</w:t>
      </w:r>
      <w:r w:rsidRPr="00A66401">
        <w:rPr>
          <w:rFonts w:ascii="Angsana New" w:hAnsi="Angsana New"/>
          <w:spacing w:val="6"/>
          <w:sz w:val="30"/>
          <w:szCs w:val="30"/>
          <w:cs/>
        </w:rPr>
        <w:t>นี้</w:t>
      </w:r>
      <w:r w:rsidR="00E1444E" w:rsidRPr="00A66401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E1444E" w:rsidRPr="00A66401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E1444E" w:rsidRPr="00A66401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E1444E" w:rsidRPr="00A66401">
        <w:rPr>
          <w:rFonts w:ascii="Angsana New" w:hAnsi="Angsana New"/>
          <w:sz w:val="30"/>
          <w:szCs w:val="30"/>
          <w:cs/>
        </w:rPr>
        <w:t>จัดทำ</w:t>
      </w:r>
      <w:r w:rsidR="00E1444E" w:rsidRPr="00A66401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E1444E" w:rsidRPr="00A66401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936053"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="00936053" w:rsidRPr="00A66401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Pr="00A66401">
        <w:rPr>
          <w:rFonts w:ascii="Angsana New" w:hAnsi="Angsana New"/>
          <w:spacing w:val="6"/>
          <w:sz w:val="30"/>
          <w:szCs w:val="30"/>
          <w:cs/>
        </w:rPr>
        <w:t xml:space="preserve">ตามมาตรฐานการบัญชี ฉบับที่ </w:t>
      </w:r>
      <w:r w:rsidRPr="00A66401">
        <w:rPr>
          <w:rFonts w:ascii="Angsana New" w:hAnsi="Angsana New"/>
          <w:spacing w:val="6"/>
          <w:sz w:val="30"/>
          <w:szCs w:val="30"/>
        </w:rPr>
        <w:t xml:space="preserve">34 </w:t>
      </w:r>
      <w:r w:rsidRPr="00A66401">
        <w:rPr>
          <w:rFonts w:ascii="Angsana New" w:hAnsi="Angsana New"/>
          <w:spacing w:val="6"/>
          <w:sz w:val="30"/>
          <w:szCs w:val="30"/>
          <w:cs/>
        </w:rPr>
        <w:t>เรื่อง</w:t>
      </w:r>
      <w:r w:rsidR="00E1444E" w:rsidRPr="00A66401">
        <w:rPr>
          <w:rFonts w:ascii="Angsana New" w:hAnsi="Angsana New"/>
          <w:spacing w:val="6"/>
          <w:sz w:val="30"/>
          <w:szCs w:val="30"/>
        </w:rPr>
        <w:t xml:space="preserve"> </w:t>
      </w:r>
      <w:r w:rsidRPr="00A66401">
        <w:rPr>
          <w:rFonts w:ascii="Angsana New" w:hAnsi="Angsana New" w:hint="cs"/>
          <w:i/>
          <w:iCs/>
          <w:spacing w:val="4"/>
          <w:sz w:val="30"/>
          <w:szCs w:val="30"/>
          <w:cs/>
        </w:rPr>
        <w:t>การรายงานทาง</w:t>
      </w:r>
      <w:r w:rsidRPr="00A66401">
        <w:rPr>
          <w:rFonts w:ascii="Angsana New" w:hAnsi="Angsana New"/>
          <w:i/>
          <w:iCs/>
          <w:spacing w:val="4"/>
          <w:sz w:val="30"/>
          <w:szCs w:val="30"/>
          <w:cs/>
        </w:rPr>
        <w:t>การเงินระหว่างกาล</w:t>
      </w:r>
      <w:r w:rsidRPr="00A6640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pacing w:val="4"/>
          <w:sz w:val="30"/>
          <w:szCs w:val="30"/>
        </w:rPr>
        <w:t xml:space="preserve"> </w:t>
      </w:r>
      <w:r w:rsidRPr="00A66401">
        <w:rPr>
          <w:rFonts w:ascii="Angsana New" w:hAnsi="Angsana New"/>
          <w:spacing w:val="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66401">
        <w:rPr>
          <w:rFonts w:ascii="Angsana New" w:hAnsi="Angsana New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1A9DBB6F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02C4434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A66401">
        <w:rPr>
          <w:rFonts w:ascii="Angsana New" w:hAnsi="Angsana New"/>
          <w:spacing w:val="6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E53DC" w:rsidRPr="00A66401">
        <w:rPr>
          <w:rFonts w:ascii="Angsana New" w:hAnsi="Angsana New"/>
          <w:spacing w:val="6"/>
          <w:sz w:val="30"/>
          <w:szCs w:val="30"/>
        </w:rPr>
        <w:t>31</w:t>
      </w:r>
      <w:r w:rsidRPr="00A66401">
        <w:rPr>
          <w:rFonts w:ascii="Angsana New" w:hAnsi="Angsana New"/>
          <w:spacing w:val="6"/>
          <w:sz w:val="30"/>
          <w:szCs w:val="30"/>
          <w:cs/>
        </w:rPr>
        <w:t xml:space="preserve"> ธันวาคม </w:t>
      </w:r>
      <w:r w:rsidR="008E53DC" w:rsidRPr="00A66401">
        <w:rPr>
          <w:rFonts w:ascii="Angsana New" w:hAnsi="Angsana New"/>
          <w:spacing w:val="6"/>
          <w:sz w:val="30"/>
          <w:szCs w:val="30"/>
        </w:rPr>
        <w:t>25</w:t>
      </w:r>
      <w:r w:rsidRPr="00A66401">
        <w:rPr>
          <w:rFonts w:ascii="Angsana New" w:hAnsi="Angsana New"/>
          <w:spacing w:val="6"/>
          <w:sz w:val="30"/>
          <w:szCs w:val="30"/>
        </w:rPr>
        <w:t>6</w:t>
      </w:r>
      <w:r w:rsidR="00B032B1" w:rsidRPr="00A66401">
        <w:rPr>
          <w:rFonts w:ascii="Angsana New" w:hAnsi="Angsana New"/>
          <w:spacing w:val="6"/>
          <w:sz w:val="30"/>
          <w:szCs w:val="30"/>
        </w:rPr>
        <w:t>1</w:t>
      </w:r>
      <w:r w:rsidR="00B032B1"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E53DC" w:rsidRPr="00A66401">
        <w:rPr>
          <w:rFonts w:ascii="Angsana New" w:hAnsi="Angsana New"/>
          <w:sz w:val="30"/>
          <w:szCs w:val="30"/>
        </w:rPr>
        <w:t>31</w:t>
      </w:r>
      <w:r w:rsidRPr="00A6640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E53DC" w:rsidRPr="00A66401">
        <w:rPr>
          <w:rFonts w:ascii="Angsana New" w:hAnsi="Angsana New"/>
          <w:sz w:val="30"/>
          <w:szCs w:val="30"/>
        </w:rPr>
        <w:t>25</w:t>
      </w:r>
      <w:r w:rsidRPr="00A66401">
        <w:rPr>
          <w:rFonts w:ascii="Angsana New" w:hAnsi="Angsana New"/>
          <w:sz w:val="30"/>
          <w:szCs w:val="30"/>
        </w:rPr>
        <w:t>6</w:t>
      </w:r>
      <w:r w:rsidR="00E20C9C" w:rsidRPr="00A66401">
        <w:rPr>
          <w:rFonts w:ascii="Angsana New" w:hAnsi="Angsana New"/>
          <w:sz w:val="30"/>
          <w:szCs w:val="30"/>
        </w:rPr>
        <w:t>1</w:t>
      </w:r>
    </w:p>
    <w:p w14:paraId="2D413F2E" w14:textId="77777777" w:rsidR="00562CEB" w:rsidRPr="00A66401" w:rsidRDefault="00562CEB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B219BB5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lang w:val="en-GB"/>
        </w:rPr>
      </w:pPr>
      <w:r w:rsidRPr="00A6640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(ข)</w:t>
      </w:r>
      <w:r w:rsidRPr="00A6640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ab/>
        <w:t>สกุลเงินที่ใช้ในการดำเนินงานและนำเสนองบการเงิน</w:t>
      </w:r>
    </w:p>
    <w:p w14:paraId="135F39FC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7403A1C" w14:textId="77777777" w:rsidR="005431D9" w:rsidRPr="00A66401" w:rsidRDefault="005431D9" w:rsidP="00411998">
      <w:pPr>
        <w:autoSpaceDE w:val="0"/>
        <w:autoSpaceDN w:val="0"/>
        <w:spacing w:line="240" w:lineRule="auto"/>
        <w:ind w:left="540"/>
        <w:jc w:val="thaiDistribute"/>
        <w:rPr>
          <w:rFonts w:ascii="Calibri" w:hAnsi="Calibri"/>
          <w:sz w:val="22"/>
          <w:szCs w:val="22"/>
        </w:rPr>
      </w:pPr>
      <w:r w:rsidRPr="00A6640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</w:t>
      </w:r>
      <w:r w:rsidR="002F18DA" w:rsidRPr="00A66401">
        <w:rPr>
          <w:rFonts w:ascii="Angsana New" w:hAnsi="Angsana New" w:hint="cs"/>
          <w:sz w:val="30"/>
          <w:szCs w:val="30"/>
          <w:cs/>
        </w:rPr>
        <w:t>ทั้งหมดมีการปัดเศษในหมายเหตุประกอบงบการเงินเพื่อให้</w:t>
      </w:r>
      <w:r w:rsidRPr="00A66401">
        <w:rPr>
          <w:rFonts w:ascii="Angsana New" w:hAnsi="Angsana New"/>
          <w:sz w:val="30"/>
          <w:szCs w:val="30"/>
          <w:cs/>
        </w:rPr>
        <w:t>แสดงเป็นหลัก</w:t>
      </w:r>
      <w:r w:rsidR="002F18DA" w:rsidRPr="00A66401">
        <w:rPr>
          <w:rFonts w:ascii="Angsana New" w:hAnsi="Angsana New" w:hint="cs"/>
          <w:sz w:val="30"/>
          <w:szCs w:val="30"/>
          <w:cs/>
        </w:rPr>
        <w:t>พัน</w:t>
      </w:r>
      <w:r w:rsidRPr="00A66401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14:paraId="06021B8B" w14:textId="77777777" w:rsidR="00B4614B" w:rsidRPr="00A66401" w:rsidRDefault="00B4614B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9E74F08" w14:textId="77777777" w:rsidR="00562CEB" w:rsidRPr="00A66401" w:rsidRDefault="0019410A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lang w:val="en-GB"/>
        </w:rPr>
      </w:pPr>
      <w:r w:rsidRPr="00A6640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(ค)</w:t>
      </w:r>
      <w:r w:rsidRPr="00A66401"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ab/>
      </w:r>
      <w:r w:rsidR="00562CEB" w:rsidRPr="00A66401"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>การใช้วิจารณญาณ</w:t>
      </w:r>
      <w:r w:rsidR="00DE4711" w:rsidRPr="00A6640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562CEB" w:rsidRPr="00A6640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การประมาณการ</w:t>
      </w:r>
      <w:r w:rsidR="002F18DA" w:rsidRPr="00A6640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และนโยบายการบัญชี</w:t>
      </w:r>
    </w:p>
    <w:p w14:paraId="59CFADD6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0F4CD2F9" w14:textId="77777777" w:rsidR="008543E0" w:rsidRPr="00A66401" w:rsidRDefault="008543E0" w:rsidP="008543E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>ในการจัดทำ</w:t>
      </w:r>
      <w:r w:rsidRPr="00A66401">
        <w:rPr>
          <w:rFonts w:ascii="Angsana New" w:hAnsi="Angsana New" w:hint="cs"/>
          <w:sz w:val="30"/>
          <w:szCs w:val="30"/>
          <w:cs/>
        </w:rPr>
        <w:t>งบ</w:t>
      </w:r>
      <w:r w:rsidRPr="00A66401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A66401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A66401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A66401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A66401">
        <w:rPr>
          <w:rFonts w:ascii="Angsana New" w:hAnsi="Angsana New"/>
          <w:sz w:val="30"/>
          <w:szCs w:val="30"/>
          <w:cs/>
        </w:rPr>
        <w:t>นั้น</w:t>
      </w:r>
      <w:r w:rsidRPr="00A66401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A6640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A66401">
        <w:rPr>
          <w:rFonts w:ascii="Angsana New" w:hAnsi="Angsana New"/>
          <w:sz w:val="30"/>
          <w:szCs w:val="30"/>
        </w:rPr>
        <w:t xml:space="preserve">31 </w:t>
      </w:r>
      <w:r w:rsidRPr="00A6640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66401">
        <w:rPr>
          <w:rFonts w:ascii="Angsana New" w:hAnsi="Angsana New"/>
          <w:sz w:val="30"/>
          <w:szCs w:val="30"/>
        </w:rPr>
        <w:t>2561</w:t>
      </w:r>
      <w:r w:rsidRPr="00A66401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A66401">
        <w:rPr>
          <w:rFonts w:ascii="Angsana New" w:hAnsi="Angsana New"/>
          <w:sz w:val="30"/>
          <w:szCs w:val="30"/>
          <w:cs/>
        </w:rPr>
        <w:t>าร</w:t>
      </w:r>
      <w:r w:rsidRPr="00A66401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A66401">
        <w:rPr>
          <w:rFonts w:ascii="Angsana New" w:hAnsi="Angsana New"/>
          <w:sz w:val="30"/>
          <w:szCs w:val="30"/>
          <w:cs/>
        </w:rPr>
        <w:t>ใช้</w:t>
      </w:r>
      <w:r w:rsidRPr="00A66401">
        <w:rPr>
          <w:rFonts w:ascii="Angsana New" w:hAnsi="Angsana New" w:hint="cs"/>
          <w:sz w:val="30"/>
          <w:szCs w:val="30"/>
          <w:cs/>
        </w:rPr>
        <w:t>วิจารณญาณ</w:t>
      </w:r>
      <w:r w:rsidRPr="00A66401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66401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A66401">
        <w:rPr>
          <w:rFonts w:ascii="Angsana New" w:hAnsi="Angsana New"/>
          <w:sz w:val="30"/>
          <w:szCs w:val="30"/>
        </w:rPr>
        <w:t xml:space="preserve">15 </w:t>
      </w:r>
      <w:r w:rsidRPr="00A66401">
        <w:rPr>
          <w:rFonts w:ascii="Angsana New" w:hAnsi="Angsana New" w:hint="cs"/>
          <w:sz w:val="30"/>
          <w:szCs w:val="30"/>
          <w:cs/>
        </w:rPr>
        <w:t>เรื่อง รายได้จากสัญญาที่ทำกับลูกค้า (“</w:t>
      </w:r>
      <w:r w:rsidRPr="00A66401">
        <w:rPr>
          <w:rFonts w:ascii="Angsana New" w:hAnsi="Angsana New"/>
          <w:sz w:val="30"/>
          <w:szCs w:val="30"/>
        </w:rPr>
        <w:t>TFRS 15</w:t>
      </w:r>
      <w:r w:rsidRPr="00A66401">
        <w:rPr>
          <w:rFonts w:ascii="Angsana New" w:hAnsi="Angsana New" w:hint="cs"/>
          <w:sz w:val="30"/>
          <w:szCs w:val="30"/>
          <w:cs/>
        </w:rPr>
        <w:t>”)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ที่</w:t>
      </w:r>
      <w:r w:rsidRPr="00A66401">
        <w:rPr>
          <w:rFonts w:ascii="Angsana New" w:hAnsi="Angsana New"/>
          <w:sz w:val="30"/>
          <w:szCs w:val="30"/>
          <w:cs/>
        </w:rPr>
        <w:t>กลุ่มบริษัท</w:t>
      </w:r>
      <w:r w:rsidRPr="00A66401">
        <w:rPr>
          <w:rFonts w:ascii="Angsana New" w:hAnsi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A66401">
        <w:rPr>
          <w:rFonts w:ascii="Angsana New" w:hAnsi="Angsana New"/>
          <w:sz w:val="30"/>
          <w:szCs w:val="30"/>
        </w:rPr>
        <w:t xml:space="preserve">18 </w:t>
      </w:r>
      <w:r w:rsidRPr="00A66401">
        <w:rPr>
          <w:rFonts w:ascii="Angsana New" w:hAnsi="Angsana New" w:hint="cs"/>
          <w:sz w:val="30"/>
          <w:szCs w:val="30"/>
          <w:cs/>
        </w:rPr>
        <w:t xml:space="preserve">เรื่อง รายได้ </w:t>
      </w:r>
      <w:r w:rsidRPr="00A66401">
        <w:rPr>
          <w:rFonts w:ascii="Angsana New" w:hAnsi="Angsana New"/>
          <w:sz w:val="30"/>
          <w:szCs w:val="30"/>
        </w:rPr>
        <w:t xml:space="preserve">(“TAS 18”) </w:t>
      </w:r>
      <w:r w:rsidRPr="00A66401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A66401">
        <w:rPr>
          <w:rFonts w:ascii="Angsana New" w:hAnsi="Angsana New"/>
          <w:sz w:val="30"/>
          <w:szCs w:val="30"/>
        </w:rPr>
        <w:t xml:space="preserve">11 </w:t>
      </w:r>
      <w:r w:rsidRPr="00A6640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66401">
        <w:rPr>
          <w:rFonts w:ascii="Angsana New" w:hAnsi="Angsana New"/>
          <w:sz w:val="30"/>
          <w:szCs w:val="30"/>
          <w:cs/>
        </w:rPr>
        <w:t xml:space="preserve">สัญญาก่อสร้าง </w:t>
      </w:r>
      <w:r w:rsidRPr="00A66401">
        <w:rPr>
          <w:rFonts w:ascii="Angsana New" w:hAnsi="Angsana New"/>
          <w:sz w:val="30"/>
          <w:szCs w:val="30"/>
        </w:rPr>
        <w:t>(“TAS 11”)</w:t>
      </w:r>
      <w:r w:rsidRPr="00A66401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14:paraId="114640F9" w14:textId="77777777" w:rsidR="008543E0" w:rsidRPr="00A66401" w:rsidRDefault="008543E0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4"/>
          <w:szCs w:val="24"/>
          <w:lang w:val="en-GB"/>
        </w:rPr>
      </w:pPr>
    </w:p>
    <w:p w14:paraId="4F3751DE" w14:textId="77777777" w:rsidR="008543E0" w:rsidRPr="00A66401" w:rsidRDefault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  <w:lang w:val="en-GB"/>
        </w:rPr>
      </w:pPr>
      <w:r w:rsidRPr="00A66401">
        <w:rPr>
          <w:rFonts w:ascii="Angsana New" w:eastAsia="MS Mincho" w:hAnsi="Angsana New"/>
          <w:sz w:val="24"/>
          <w:szCs w:val="24"/>
          <w:cs/>
          <w:lang w:val="en-GB"/>
        </w:rPr>
        <w:br w:type="page"/>
      </w:r>
    </w:p>
    <w:p w14:paraId="184CA172" w14:textId="77777777" w:rsidR="008543E0" w:rsidRPr="00A66401" w:rsidRDefault="008543E0" w:rsidP="008543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401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Theme="majorBidi" w:hAnsiTheme="majorBidi" w:cstheme="majorBidi"/>
          <w:sz w:val="30"/>
          <w:szCs w:val="30"/>
        </w:rPr>
        <w:t>TFRS 15</w:t>
      </w:r>
      <w:r w:rsidRPr="00A66401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A66401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A66401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A66401">
        <w:rPr>
          <w:rFonts w:asciiTheme="majorBidi" w:hAnsiTheme="majorBidi" w:cstheme="majorBidi"/>
          <w:sz w:val="30"/>
          <w:szCs w:val="30"/>
        </w:rPr>
        <w:t xml:space="preserve"> 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A664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คาดว่าจะมีสิทธิได้รับ</w:t>
      </w:r>
      <w:r w:rsidRPr="00A66401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A66401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401">
        <w:rPr>
          <w:rFonts w:asciiTheme="majorBidi" w:hAnsiTheme="majorBidi" w:cstheme="majorBidi"/>
          <w:sz w:val="30"/>
          <w:szCs w:val="30"/>
          <w:cs/>
        </w:rPr>
        <w:t xml:space="preserve">ในขณะที่ </w:t>
      </w:r>
      <w:r w:rsidRPr="00A66401">
        <w:rPr>
          <w:rFonts w:asciiTheme="majorBidi" w:hAnsiTheme="majorBidi" w:cstheme="majorBidi"/>
          <w:sz w:val="30"/>
          <w:szCs w:val="30"/>
        </w:rPr>
        <w:t xml:space="preserve">TAS 18 </w:t>
      </w:r>
      <w:r w:rsidRPr="00A66401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A66401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401">
        <w:rPr>
          <w:rFonts w:asciiTheme="majorBidi" w:hAnsiTheme="majorBidi" w:cstheme="majorBidi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4EDA4630" w14:textId="77777777" w:rsidR="008543E0" w:rsidRPr="00A66401" w:rsidRDefault="008543E0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6C38CFC" w14:textId="485FEE5C" w:rsidR="008543E0" w:rsidRPr="00A66401" w:rsidRDefault="008543E0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A66401">
        <w:rPr>
          <w:rFonts w:asciiTheme="majorBidi" w:hAnsiTheme="majorBidi" w:cstheme="majorBidi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A66401">
        <w:rPr>
          <w:rFonts w:asciiTheme="majorBidi" w:hAnsiTheme="majorBidi" w:cstheme="majorBidi"/>
          <w:sz w:val="30"/>
          <w:szCs w:val="30"/>
          <w:cs/>
        </w:rPr>
        <w:t>และปรับปรุง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A66401">
        <w:rPr>
          <w:rFonts w:asciiTheme="majorBidi" w:hAnsiTheme="majorBidi" w:cstheme="majorBidi"/>
          <w:sz w:val="30"/>
          <w:szCs w:val="30"/>
        </w:rPr>
        <w:t xml:space="preserve"> </w:t>
      </w:r>
      <w:r w:rsidRPr="00A6640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ที่ออก</w:t>
      </w:r>
      <w:r w:rsidRPr="00A66401">
        <w:rPr>
          <w:rFonts w:asciiTheme="majorBidi" w:hAnsiTheme="majorBidi" w:cstheme="majorBidi"/>
          <w:sz w:val="30"/>
          <w:szCs w:val="30"/>
          <w:cs/>
        </w:rPr>
        <w:t>และปรับปรุง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="00D8775A">
        <w:rPr>
          <w:rFonts w:asciiTheme="majorBidi" w:hAnsiTheme="majorBidi" w:cstheme="majorBidi"/>
          <w:sz w:val="30"/>
          <w:szCs w:val="30"/>
        </w:rPr>
        <w:t>20</w:t>
      </w:r>
    </w:p>
    <w:p w14:paraId="37046874" w14:textId="77777777" w:rsidR="008543E0" w:rsidRPr="00A66401" w:rsidRDefault="008543E0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27F9DD" w14:textId="77777777" w:rsidR="00562CEB" w:rsidRPr="00A66401" w:rsidRDefault="00562CEB" w:rsidP="00562C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BA97750" w14:textId="77777777" w:rsidR="00562CEB" w:rsidRPr="00A66401" w:rsidRDefault="00562CEB" w:rsidP="00562CEB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2F5324B6" w14:textId="77777777" w:rsidR="00562CEB" w:rsidRPr="00A66401" w:rsidRDefault="00562CEB" w:rsidP="00562CEB">
      <w:pPr>
        <w:ind w:left="540" w:right="-108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A66401">
        <w:rPr>
          <w:rFonts w:ascii="Angsana New" w:hAnsi="Angsana New" w:hint="cs"/>
          <w:b/>
          <w:sz w:val="30"/>
          <w:szCs w:val="30"/>
          <w:cs/>
        </w:rPr>
        <w:t>เพื่อวัต</w:t>
      </w:r>
      <w:r w:rsidRPr="00A66401">
        <w:rPr>
          <w:rFonts w:ascii="Angsana New" w:hAnsi="Angsana New" w:hint="cs"/>
          <w:b/>
          <w:color w:val="000000"/>
          <w:sz w:val="30"/>
          <w:szCs w:val="30"/>
          <w:cs/>
        </w:rPr>
        <w:t xml:space="preserve">ถุประสงค์ในการจัดทำงบการเงิน </w:t>
      </w:r>
      <w:r w:rsidRPr="00A66401">
        <w:rPr>
          <w:rFonts w:ascii="Angsana New" w:hAnsi="Angsana New"/>
          <w:b/>
          <w:color w:val="000000"/>
          <w:sz w:val="30"/>
          <w:szCs w:val="30"/>
          <w:cs/>
        </w:rPr>
        <w:t>บุคคลหรือกิจการ</w:t>
      </w:r>
      <w:r w:rsidRPr="00A66401">
        <w:rPr>
          <w:rFonts w:ascii="Angsana New" w:hAnsi="Angsana New" w:hint="cs"/>
          <w:b/>
          <w:color w:val="000000"/>
          <w:sz w:val="30"/>
          <w:szCs w:val="30"/>
          <w:cs/>
        </w:rPr>
        <w:t>เป็นบุคคลหรือกิจการ</w:t>
      </w:r>
      <w:r w:rsidRPr="00A66401">
        <w:rPr>
          <w:rFonts w:ascii="Angsana New" w:hAnsi="Angsana New"/>
          <w:b/>
          <w:color w:val="000000"/>
          <w:sz w:val="30"/>
          <w:szCs w:val="30"/>
          <w:cs/>
        </w:rPr>
        <w:t>ที่เกี่ยวข้องกัน</w:t>
      </w:r>
      <w:r w:rsidRPr="00A66401">
        <w:rPr>
          <w:rFonts w:ascii="Angsana New" w:hAnsi="Angsana New" w:hint="cs"/>
          <w:b/>
          <w:color w:val="000000"/>
          <w:sz w:val="30"/>
          <w:szCs w:val="30"/>
          <w:cs/>
        </w:rPr>
        <w:t>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B41C48" w14:textId="77777777" w:rsidR="00562CEB" w:rsidRPr="00A66401" w:rsidRDefault="00562CEB" w:rsidP="00562CEB">
      <w:pPr>
        <w:ind w:left="540" w:right="-108"/>
        <w:jc w:val="both"/>
        <w:rPr>
          <w:rFonts w:ascii="Angsana New" w:hAnsi="Angsana New"/>
          <w:b/>
          <w:color w:val="000000"/>
          <w:sz w:val="30"/>
          <w:szCs w:val="30"/>
        </w:rPr>
      </w:pPr>
    </w:p>
    <w:p w14:paraId="4FADB88B" w14:textId="77777777" w:rsidR="00562CEB" w:rsidRPr="00A66401" w:rsidRDefault="00562CEB" w:rsidP="00562CEB">
      <w:pPr>
        <w:ind w:left="540" w:right="-108"/>
        <w:jc w:val="thaiDistribute"/>
        <w:rPr>
          <w:rFonts w:ascii="Angsana New" w:hAnsi="Angsana New"/>
          <w:b/>
          <w:color w:val="000000"/>
          <w:spacing w:val="-6"/>
          <w:sz w:val="30"/>
          <w:szCs w:val="30"/>
        </w:rPr>
      </w:pPr>
      <w:r w:rsidRPr="00A66401">
        <w:rPr>
          <w:rFonts w:ascii="Angsana New" w:hAnsi="Angsana New"/>
          <w:b/>
          <w:color w:val="000000"/>
          <w:spacing w:val="-6"/>
          <w:sz w:val="30"/>
          <w:szCs w:val="30"/>
          <w:cs/>
        </w:rPr>
        <w:t>ความสัมพันธ์ที่มีกับ</w:t>
      </w:r>
      <w:r w:rsidRPr="00A66401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>บริษัทย่อย บริษัทร่วมและ</w:t>
      </w:r>
      <w:r w:rsidRPr="00A66401">
        <w:rPr>
          <w:rFonts w:ascii="Angsana New" w:hAnsi="Angsana New"/>
          <w:b/>
          <w:color w:val="000000"/>
          <w:spacing w:val="-6"/>
          <w:sz w:val="30"/>
          <w:szCs w:val="30"/>
          <w:cs/>
        </w:rPr>
        <w:t>การร่วมค้า</w:t>
      </w:r>
      <w:r w:rsidR="00C04C50" w:rsidRPr="00A66401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>ผู้บริหารสำคัญและ</w:t>
      </w:r>
      <w:r w:rsidRPr="00A66401">
        <w:rPr>
          <w:rFonts w:ascii="Angsana New" w:hAnsi="Angsana New"/>
          <w:b/>
          <w:color w:val="000000"/>
          <w:spacing w:val="-6"/>
          <w:sz w:val="30"/>
          <w:szCs w:val="30"/>
          <w:cs/>
        </w:rPr>
        <w:t>บุคคลหรือกิจการที่เกี่ยวข้องกัน</w:t>
      </w:r>
      <w:r w:rsidR="00DE4711" w:rsidRPr="00A66401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 xml:space="preserve"> รวมถึงนโยบายการกำหนดราคาไม่ได้มีการเปลี่ยนแปลงอย่างเป็นสาระสำคัญในไตรมาส </w:t>
      </w:r>
      <w:r w:rsidR="00DF030E" w:rsidRPr="00A66401">
        <w:rPr>
          <w:rFonts w:ascii="Angsana New" w:hAnsi="Angsana New"/>
          <w:bCs/>
          <w:color w:val="000000"/>
          <w:spacing w:val="-6"/>
          <w:sz w:val="30"/>
          <w:szCs w:val="30"/>
        </w:rPr>
        <w:t>3</w:t>
      </w:r>
      <w:r w:rsidR="00DE4711" w:rsidRPr="00A66401">
        <w:rPr>
          <w:rFonts w:ascii="Angsana New" w:hAnsi="Angsana New"/>
          <w:b/>
          <w:color w:val="000000"/>
          <w:spacing w:val="-6"/>
          <w:sz w:val="30"/>
          <w:szCs w:val="30"/>
        </w:rPr>
        <w:t xml:space="preserve"> </w:t>
      </w:r>
      <w:r w:rsidR="00DE4711" w:rsidRPr="00A66401">
        <w:rPr>
          <w:rFonts w:ascii="Angsana New" w:hAnsi="Angsana New" w:hint="cs"/>
          <w:b/>
          <w:color w:val="000000"/>
          <w:spacing w:val="-6"/>
          <w:sz w:val="30"/>
          <w:szCs w:val="30"/>
          <w:cs/>
        </w:rPr>
        <w:t xml:space="preserve">ปี </w:t>
      </w:r>
      <w:r w:rsidR="00DE4711" w:rsidRPr="00A66401">
        <w:rPr>
          <w:rFonts w:ascii="Angsana New" w:hAnsi="Angsana New"/>
          <w:bCs/>
          <w:color w:val="000000"/>
          <w:spacing w:val="-6"/>
          <w:sz w:val="30"/>
          <w:szCs w:val="30"/>
        </w:rPr>
        <w:t>2562</w:t>
      </w:r>
      <w:r w:rsidR="00DE4711" w:rsidRPr="00A66401">
        <w:rPr>
          <w:rFonts w:ascii="Angsana New" w:hAnsi="Angsana New"/>
          <w:b/>
          <w:color w:val="000000"/>
          <w:spacing w:val="-6"/>
          <w:sz w:val="30"/>
          <w:szCs w:val="30"/>
        </w:rPr>
        <w:t xml:space="preserve"> </w:t>
      </w:r>
    </w:p>
    <w:p w14:paraId="568D83C9" w14:textId="77777777" w:rsidR="00562CEB" w:rsidRPr="00A66401" w:rsidRDefault="00562CEB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14:paraId="0E05A751" w14:textId="77777777" w:rsidR="00004982" w:rsidRPr="00A66401" w:rsidRDefault="0000498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14:paraId="09F0741E" w14:textId="77777777" w:rsidR="00EA3272" w:rsidRPr="00A66401" w:rsidRDefault="00EA327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14:paraId="68A36462" w14:textId="77777777" w:rsidR="00EA3272" w:rsidRPr="00A66401" w:rsidRDefault="00EA327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14:paraId="5F4EFA5C" w14:textId="77777777" w:rsidR="00EA3272" w:rsidRPr="00A66401" w:rsidRDefault="00EA327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14:paraId="73E797CD" w14:textId="77777777" w:rsidR="00EA3272" w:rsidRPr="00A66401" w:rsidRDefault="00EA327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14:paraId="16B78165" w14:textId="77777777" w:rsidR="00EA3272" w:rsidRPr="00A66401" w:rsidRDefault="00EA3272" w:rsidP="00562CEB">
      <w:pPr>
        <w:ind w:left="540" w:right="-108"/>
        <w:jc w:val="both"/>
        <w:rPr>
          <w:rFonts w:ascii="Angsana New" w:hAnsi="Angsana New"/>
          <w:bCs/>
          <w:color w:val="000000"/>
          <w:sz w:val="30"/>
          <w:szCs w:val="30"/>
        </w:rPr>
      </w:pPr>
    </w:p>
    <w:p w14:paraId="18EBC527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7F72B42" w14:textId="77777777" w:rsidR="00DD1038" w:rsidRPr="00A66401" w:rsidRDefault="00DD1038" w:rsidP="00953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br w:type="page"/>
      </w:r>
      <w:r w:rsidR="00562CEB" w:rsidRPr="00A66401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562CEB" w:rsidRPr="00A66401">
        <w:rPr>
          <w:rFonts w:ascii="Angsana New" w:hAnsi="Angsana New" w:hint="cs"/>
          <w:sz w:val="30"/>
          <w:szCs w:val="30"/>
          <w:cs/>
        </w:rPr>
        <w:t>งวด</w:t>
      </w:r>
      <w:r w:rsidR="00BB45EF" w:rsidRPr="00A66401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7F1581" w:rsidRPr="00A66401">
        <w:rPr>
          <w:rFonts w:ascii="Angsana New" w:hAnsi="Angsana New" w:hint="cs"/>
          <w:sz w:val="30"/>
          <w:szCs w:val="30"/>
          <w:cs/>
        </w:rPr>
        <w:t>เก้า</w:t>
      </w:r>
      <w:r w:rsidR="00562CEB" w:rsidRPr="00A6640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D500E" w:rsidRPr="00A66401">
        <w:rPr>
          <w:rFonts w:ascii="Angsana New" w:hAnsi="Angsana New"/>
          <w:sz w:val="30"/>
          <w:szCs w:val="30"/>
        </w:rPr>
        <w:t xml:space="preserve">30 </w:t>
      </w:r>
      <w:r w:rsidR="007F1581" w:rsidRPr="00A66401">
        <w:rPr>
          <w:rFonts w:ascii="Angsana New" w:hAnsi="Angsana New" w:hint="cs"/>
          <w:sz w:val="30"/>
          <w:szCs w:val="30"/>
          <w:cs/>
        </w:rPr>
        <w:t>กันยาย</w:t>
      </w:r>
      <w:r w:rsidR="001D500E" w:rsidRPr="00A66401">
        <w:rPr>
          <w:rFonts w:ascii="Angsana New" w:hAnsi="Angsana New" w:hint="cs"/>
          <w:sz w:val="30"/>
          <w:szCs w:val="30"/>
          <w:cs/>
        </w:rPr>
        <w:t>น</w:t>
      </w:r>
      <w:r w:rsidR="00562CEB" w:rsidRPr="00A66401">
        <w:rPr>
          <w:rFonts w:ascii="Angsana New" w:hAnsi="Angsana New"/>
          <w:sz w:val="30"/>
          <w:szCs w:val="30"/>
        </w:rPr>
        <w:t xml:space="preserve"> 25</w:t>
      </w:r>
      <w:r w:rsidR="008E53DC" w:rsidRPr="00A66401">
        <w:rPr>
          <w:rFonts w:ascii="Angsana New" w:hAnsi="Angsana New" w:hint="cs"/>
          <w:sz w:val="30"/>
          <w:szCs w:val="30"/>
        </w:rPr>
        <w:t>6</w:t>
      </w:r>
      <w:r w:rsidR="00051FA7" w:rsidRPr="00A66401">
        <w:rPr>
          <w:rFonts w:ascii="Angsana New" w:hAnsi="Angsana New"/>
          <w:sz w:val="30"/>
          <w:szCs w:val="30"/>
        </w:rPr>
        <w:t>2</w:t>
      </w:r>
      <w:r w:rsidR="00562CEB" w:rsidRPr="00A66401">
        <w:rPr>
          <w:rFonts w:ascii="Angsana New" w:hAnsi="Angsana New"/>
          <w:sz w:val="30"/>
          <w:szCs w:val="30"/>
        </w:rPr>
        <w:t xml:space="preserve"> </w:t>
      </w:r>
      <w:r w:rsidR="00562CEB" w:rsidRPr="00A66401">
        <w:rPr>
          <w:rFonts w:ascii="Angsana New" w:hAnsi="Angsana New" w:hint="cs"/>
          <w:sz w:val="30"/>
          <w:szCs w:val="30"/>
          <w:cs/>
        </w:rPr>
        <w:t xml:space="preserve">และ </w:t>
      </w:r>
      <w:r w:rsidR="00562CEB" w:rsidRPr="00A66401">
        <w:rPr>
          <w:rFonts w:ascii="Angsana New" w:hAnsi="Angsana New"/>
          <w:sz w:val="30"/>
          <w:szCs w:val="30"/>
        </w:rPr>
        <w:t>256</w:t>
      </w:r>
      <w:r w:rsidR="00051FA7" w:rsidRPr="00A66401">
        <w:rPr>
          <w:rFonts w:ascii="Angsana New" w:hAnsi="Angsana New"/>
          <w:sz w:val="30"/>
          <w:szCs w:val="30"/>
        </w:rPr>
        <w:t>1</w:t>
      </w:r>
      <w:r w:rsidR="00562CEB" w:rsidRPr="00A6640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50433E65" w14:textId="77777777" w:rsidR="00BB45EF" w:rsidRPr="009531E2" w:rsidRDefault="00BB45EF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BB45EF" w:rsidRPr="00A66401" w14:paraId="78C2427A" w14:textId="77777777" w:rsidTr="009531E2">
        <w:tc>
          <w:tcPr>
            <w:tcW w:w="3222" w:type="dxa"/>
            <w:shd w:val="clear" w:color="auto" w:fill="auto"/>
          </w:tcPr>
          <w:p w14:paraId="3EBD841B" w14:textId="77777777" w:rsidR="00BB45EF" w:rsidRPr="00A66401" w:rsidRDefault="00BB45EF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0781CA5E" w14:textId="77777777" w:rsidR="00BB45EF" w:rsidRPr="00A66401" w:rsidRDefault="00BB45EF" w:rsidP="00A42F6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3D215D" w14:textId="77777777" w:rsidR="00BB45EF" w:rsidRPr="00A66401" w:rsidRDefault="00BB45EF" w:rsidP="00A42F6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59359C83" w14:textId="77777777" w:rsidR="00BB45EF" w:rsidRPr="00A66401" w:rsidRDefault="00BB45EF" w:rsidP="00A42F6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5EF" w:rsidRPr="00A66401" w14:paraId="0A97A9AE" w14:textId="77777777" w:rsidTr="009531E2">
        <w:tc>
          <w:tcPr>
            <w:tcW w:w="3222" w:type="dxa"/>
            <w:shd w:val="clear" w:color="auto" w:fill="auto"/>
          </w:tcPr>
          <w:p w14:paraId="4F7D29F2" w14:textId="77777777" w:rsidR="00BB45EF" w:rsidRPr="00A66401" w:rsidRDefault="00BB45EF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FBF0AD9" w14:textId="77777777" w:rsidR="00BB45EF" w:rsidRPr="00A66401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F0FE9D2" w14:textId="77777777" w:rsidR="00BB45EF" w:rsidRPr="00A66401" w:rsidRDefault="00BB45EF" w:rsidP="00A42F6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89DF9B" w14:textId="77777777" w:rsidR="00BB45EF" w:rsidRPr="00A66401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53E745" w14:textId="77777777" w:rsidR="00BB45EF" w:rsidRPr="00A66401" w:rsidRDefault="00BB45EF" w:rsidP="00A42F6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DC111D" w14:textId="77777777" w:rsidR="00BB45EF" w:rsidRPr="00A66401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2897794" w14:textId="77777777" w:rsidR="00BB45EF" w:rsidRPr="00A66401" w:rsidRDefault="00BB45EF" w:rsidP="00A42F6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BD2DEE" w14:textId="77777777" w:rsidR="00BB45EF" w:rsidRPr="00A66401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B45EF" w:rsidRPr="00A66401" w14:paraId="521BDA66" w14:textId="77777777" w:rsidTr="009531E2">
        <w:trPr>
          <w:trHeight w:val="344"/>
        </w:trPr>
        <w:tc>
          <w:tcPr>
            <w:tcW w:w="3222" w:type="dxa"/>
            <w:shd w:val="clear" w:color="auto" w:fill="auto"/>
          </w:tcPr>
          <w:p w14:paraId="77551DBF" w14:textId="77777777" w:rsidR="00BB45EF" w:rsidRPr="00A66401" w:rsidRDefault="00BB45EF" w:rsidP="00A42F6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76328AB" w14:textId="77777777" w:rsidR="00BB45EF" w:rsidRPr="00A66401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B45EF" w:rsidRPr="00A66401" w14:paraId="33F808AB" w14:textId="77777777" w:rsidTr="009531E2">
        <w:tc>
          <w:tcPr>
            <w:tcW w:w="3222" w:type="dxa"/>
            <w:shd w:val="clear" w:color="auto" w:fill="auto"/>
          </w:tcPr>
          <w:p w14:paraId="11965054" w14:textId="77777777" w:rsidR="00BB45EF" w:rsidRPr="00A66401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E944EC0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9E0A59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FFAFB5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046F25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28C7B8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829943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3E7AC0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6139" w:rsidRPr="00A66401" w14:paraId="37792BD6" w14:textId="77777777" w:rsidTr="009531E2">
        <w:tc>
          <w:tcPr>
            <w:tcW w:w="3222" w:type="dxa"/>
            <w:shd w:val="clear" w:color="auto" w:fill="auto"/>
          </w:tcPr>
          <w:p w14:paraId="4D7157C5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1040FDA1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ED3E5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3B9D3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9CD85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24C28B" w14:textId="77777777" w:rsidR="00436139" w:rsidRPr="00A66401" w:rsidRDefault="004B1685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1,449</w:t>
            </w:r>
          </w:p>
        </w:tc>
        <w:tc>
          <w:tcPr>
            <w:tcW w:w="270" w:type="dxa"/>
            <w:shd w:val="clear" w:color="auto" w:fill="auto"/>
          </w:tcPr>
          <w:p w14:paraId="65484422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6AACF0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6139" w:rsidRPr="00A66401" w14:paraId="6047427C" w14:textId="77777777" w:rsidTr="009531E2">
        <w:tc>
          <w:tcPr>
            <w:tcW w:w="3222" w:type="dxa"/>
            <w:shd w:val="clear" w:color="auto" w:fill="auto"/>
          </w:tcPr>
          <w:p w14:paraId="3E937082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94FF4CF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6F6AE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6551F3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05A0EF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FBB981" w14:textId="77777777" w:rsidR="00436139" w:rsidRPr="00A66401" w:rsidRDefault="004B1685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270" w:type="dxa"/>
            <w:shd w:val="clear" w:color="auto" w:fill="auto"/>
          </w:tcPr>
          <w:p w14:paraId="14086B0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FF7564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</w:tr>
      <w:tr w:rsidR="00436139" w:rsidRPr="00A66401" w14:paraId="041C635A" w14:textId="77777777" w:rsidTr="009531E2">
        <w:tc>
          <w:tcPr>
            <w:tcW w:w="3222" w:type="dxa"/>
            <w:shd w:val="clear" w:color="auto" w:fill="auto"/>
          </w:tcPr>
          <w:p w14:paraId="28CE81FD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155D92D1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D60F7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1C93F6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6519A2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550D0" w14:textId="77777777" w:rsidR="00436139" w:rsidRPr="00A66401" w:rsidRDefault="004B1685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B809E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4A2A3B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42FE23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</w:tr>
      <w:tr w:rsidR="00436139" w:rsidRPr="00A66401" w14:paraId="219C6E34" w14:textId="77777777" w:rsidTr="009531E2">
        <w:tc>
          <w:tcPr>
            <w:tcW w:w="3222" w:type="dxa"/>
            <w:shd w:val="clear" w:color="auto" w:fill="auto"/>
          </w:tcPr>
          <w:p w14:paraId="501C370E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6578F93D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E7B3D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CACA71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557D8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C7F0FA" w14:textId="77777777" w:rsidR="00436139" w:rsidRPr="00A66401" w:rsidRDefault="004B1685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35749C3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59A758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</w:p>
        </w:tc>
      </w:tr>
      <w:tr w:rsidR="00436139" w:rsidRPr="00A66401" w14:paraId="3EB65156" w14:textId="77777777" w:rsidTr="009531E2">
        <w:tc>
          <w:tcPr>
            <w:tcW w:w="3222" w:type="dxa"/>
            <w:shd w:val="clear" w:color="auto" w:fill="auto"/>
          </w:tcPr>
          <w:p w14:paraId="093C7B6A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0573FA9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323266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C46492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5315FE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7FB320" w14:textId="77777777" w:rsidR="00436139" w:rsidRPr="00A66401" w:rsidRDefault="004B1685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3,001</w:t>
            </w:r>
          </w:p>
        </w:tc>
        <w:tc>
          <w:tcPr>
            <w:tcW w:w="270" w:type="dxa"/>
            <w:shd w:val="clear" w:color="auto" w:fill="auto"/>
          </w:tcPr>
          <w:p w14:paraId="4307A43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733F122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2,077</w:t>
            </w:r>
          </w:p>
        </w:tc>
      </w:tr>
      <w:tr w:rsidR="00436139" w:rsidRPr="00A66401" w14:paraId="328C84C0" w14:textId="77777777" w:rsidTr="009531E2">
        <w:tc>
          <w:tcPr>
            <w:tcW w:w="3222" w:type="dxa"/>
            <w:shd w:val="clear" w:color="auto" w:fill="auto"/>
          </w:tcPr>
          <w:p w14:paraId="735B1B9E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93F7244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0F438A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9EDEBE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D42885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2335C7" w14:textId="77777777" w:rsidR="00436139" w:rsidRPr="00A66401" w:rsidRDefault="004B1685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  <w:shd w:val="clear" w:color="auto" w:fill="auto"/>
          </w:tcPr>
          <w:p w14:paraId="56D30DB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9C26AE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436139" w:rsidRPr="00A66401" w14:paraId="3E00E9E3" w14:textId="77777777" w:rsidTr="009531E2">
        <w:tc>
          <w:tcPr>
            <w:tcW w:w="3222" w:type="dxa"/>
            <w:shd w:val="clear" w:color="auto" w:fill="auto"/>
          </w:tcPr>
          <w:p w14:paraId="53CD8966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0F1CEB1E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74A84D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6979FA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7923CB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5EF086" w14:textId="77777777" w:rsidR="00436139" w:rsidRPr="00A66401" w:rsidRDefault="004B1685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3,473</w:t>
            </w:r>
          </w:p>
        </w:tc>
        <w:tc>
          <w:tcPr>
            <w:tcW w:w="270" w:type="dxa"/>
            <w:shd w:val="clear" w:color="auto" w:fill="auto"/>
          </w:tcPr>
          <w:p w14:paraId="013E0CFD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850440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3,428</w:t>
            </w:r>
          </w:p>
        </w:tc>
      </w:tr>
      <w:tr w:rsidR="00436139" w:rsidRPr="00A66401" w14:paraId="4B494E66" w14:textId="77777777" w:rsidTr="009531E2">
        <w:tc>
          <w:tcPr>
            <w:tcW w:w="3222" w:type="dxa"/>
            <w:shd w:val="clear" w:color="auto" w:fill="auto"/>
          </w:tcPr>
          <w:p w14:paraId="44197837" w14:textId="77777777" w:rsidR="00436139" w:rsidRPr="009531E2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25AC26" w14:textId="77777777" w:rsidR="00436139" w:rsidRPr="009531E2" w:rsidRDefault="00436139" w:rsidP="00436139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4A034C" w14:textId="77777777" w:rsidR="00436139" w:rsidRPr="009531E2" w:rsidRDefault="00436139" w:rsidP="00436139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6D5E1E" w14:textId="77777777" w:rsidR="00436139" w:rsidRPr="009531E2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C060C5" w14:textId="77777777" w:rsidR="00436139" w:rsidRPr="009531E2" w:rsidRDefault="00436139" w:rsidP="0043613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4D1E10" w14:textId="77777777" w:rsidR="00436139" w:rsidRPr="009531E2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872401" w14:textId="77777777" w:rsidR="00436139" w:rsidRPr="009531E2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F7D0C30" w14:textId="77777777" w:rsidR="00436139" w:rsidRPr="009531E2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36139" w:rsidRPr="00A66401" w14:paraId="3987BC82" w14:textId="77777777" w:rsidTr="009531E2">
        <w:tc>
          <w:tcPr>
            <w:tcW w:w="3222" w:type="dxa"/>
            <w:shd w:val="clear" w:color="auto" w:fill="auto"/>
          </w:tcPr>
          <w:p w14:paraId="56518B66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15DBAEC" w14:textId="77777777" w:rsidR="00436139" w:rsidRPr="00A66401" w:rsidRDefault="00436139" w:rsidP="00436139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D8B4AB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97E228" w14:textId="77777777" w:rsidR="00436139" w:rsidRPr="00A66401" w:rsidRDefault="00436139" w:rsidP="00436139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CCBF0C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E19AE6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004CC2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8D9B33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6139" w:rsidRPr="00A66401" w14:paraId="2AB8B49C" w14:textId="77777777" w:rsidTr="009531E2">
        <w:tc>
          <w:tcPr>
            <w:tcW w:w="3222" w:type="dxa"/>
            <w:shd w:val="clear" w:color="auto" w:fill="auto"/>
          </w:tcPr>
          <w:p w14:paraId="27579DEC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67522047" w14:textId="77777777" w:rsidR="00436139" w:rsidRPr="00A66401" w:rsidRDefault="00751C3D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AD30D0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36806B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352,126</w:t>
            </w:r>
          </w:p>
        </w:tc>
        <w:tc>
          <w:tcPr>
            <w:tcW w:w="270" w:type="dxa"/>
            <w:shd w:val="clear" w:color="auto" w:fill="auto"/>
          </w:tcPr>
          <w:p w14:paraId="2CE94F15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8B93AD" w14:textId="77777777" w:rsidR="00436139" w:rsidRPr="00A66401" w:rsidRDefault="00751C3D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D0C6B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C2440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351,687</w:t>
            </w:r>
          </w:p>
        </w:tc>
      </w:tr>
      <w:tr w:rsidR="00436139" w:rsidRPr="00A66401" w14:paraId="6A2374EB" w14:textId="77777777" w:rsidTr="009531E2">
        <w:tc>
          <w:tcPr>
            <w:tcW w:w="3222" w:type="dxa"/>
            <w:shd w:val="clear" w:color="auto" w:fill="auto"/>
          </w:tcPr>
          <w:p w14:paraId="0AF58603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822E38E" w14:textId="2D4B2B1B" w:rsidR="00436139" w:rsidRPr="00A66401" w:rsidRDefault="00131A44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751C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14:paraId="3D80767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4E39D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3,559</w:t>
            </w:r>
          </w:p>
        </w:tc>
        <w:tc>
          <w:tcPr>
            <w:tcW w:w="270" w:type="dxa"/>
            <w:shd w:val="clear" w:color="auto" w:fill="auto"/>
          </w:tcPr>
          <w:p w14:paraId="480E52F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9271E0" w14:textId="22460155" w:rsidR="00436139" w:rsidRPr="00A66401" w:rsidRDefault="005C0D24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12,421</w:t>
            </w:r>
          </w:p>
        </w:tc>
        <w:tc>
          <w:tcPr>
            <w:tcW w:w="270" w:type="dxa"/>
            <w:shd w:val="clear" w:color="auto" w:fill="auto"/>
          </w:tcPr>
          <w:p w14:paraId="55278088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7AB94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3,559</w:t>
            </w:r>
          </w:p>
        </w:tc>
      </w:tr>
      <w:tr w:rsidR="00436139" w:rsidRPr="00A66401" w14:paraId="7F115AD2" w14:textId="77777777" w:rsidTr="009531E2">
        <w:trPr>
          <w:trHeight w:val="80"/>
        </w:trPr>
        <w:tc>
          <w:tcPr>
            <w:tcW w:w="3222" w:type="dxa"/>
            <w:shd w:val="clear" w:color="auto" w:fill="auto"/>
          </w:tcPr>
          <w:p w14:paraId="6D49532E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3108F68F" w14:textId="77777777" w:rsidR="00436139" w:rsidRPr="00A66401" w:rsidRDefault="00751C3D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C4037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FE7A6B0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F28681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1,421</w:t>
            </w:r>
          </w:p>
        </w:tc>
        <w:tc>
          <w:tcPr>
            <w:tcW w:w="270" w:type="dxa"/>
            <w:shd w:val="clear" w:color="auto" w:fill="auto"/>
          </w:tcPr>
          <w:p w14:paraId="571ED12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4B0AFA" w14:textId="77777777" w:rsidR="00436139" w:rsidRPr="00A66401" w:rsidRDefault="00751C3D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C4037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1070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A7EBE5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1,421</w:t>
            </w:r>
          </w:p>
        </w:tc>
      </w:tr>
      <w:tr w:rsidR="00436139" w:rsidRPr="00A66401" w14:paraId="6FF41321" w14:textId="77777777" w:rsidTr="009531E2">
        <w:tc>
          <w:tcPr>
            <w:tcW w:w="3222" w:type="dxa"/>
            <w:shd w:val="clear" w:color="auto" w:fill="auto"/>
          </w:tcPr>
          <w:p w14:paraId="57D6380E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5031551D" w14:textId="77777777" w:rsidR="00436139" w:rsidRPr="00A66401" w:rsidRDefault="00F7269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0F9B262F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149B16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078E75CF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4A3F5E" w14:textId="77777777" w:rsidR="00436139" w:rsidRPr="00A66401" w:rsidRDefault="00F7269C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5E6DE9B0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AAFE8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</w:tr>
      <w:tr w:rsidR="00436139" w:rsidRPr="00A66401" w14:paraId="58952C17" w14:textId="77777777" w:rsidTr="009531E2">
        <w:tc>
          <w:tcPr>
            <w:tcW w:w="3222" w:type="dxa"/>
            <w:shd w:val="clear" w:color="auto" w:fill="auto"/>
          </w:tcPr>
          <w:p w14:paraId="1F850C78" w14:textId="77777777" w:rsidR="00F87FEE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รายได้ค่าปรับจากการชำระค่าสินค้า</w:t>
            </w:r>
          </w:p>
          <w:p w14:paraId="018EC3C4" w14:textId="6E99DB75" w:rsidR="00436139" w:rsidRPr="00A66401" w:rsidRDefault="00436139" w:rsidP="00187251">
            <w:pPr>
              <w:tabs>
                <w:tab w:val="clear" w:pos="227"/>
                <w:tab w:val="left" w:pos="140"/>
                <w:tab w:val="left" w:pos="342"/>
              </w:tabs>
              <w:ind w:left="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ล่าช้า</w:t>
            </w:r>
          </w:p>
        </w:tc>
        <w:tc>
          <w:tcPr>
            <w:tcW w:w="1260" w:type="dxa"/>
            <w:shd w:val="clear" w:color="auto" w:fill="auto"/>
          </w:tcPr>
          <w:p w14:paraId="5CF8E389" w14:textId="77777777" w:rsidR="00436139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3DD47D" w14:textId="77777777" w:rsidR="00F7269C" w:rsidRPr="00A66401" w:rsidRDefault="00F7269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D9CED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49D796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2E064C4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6,793</w:t>
            </w:r>
          </w:p>
        </w:tc>
        <w:tc>
          <w:tcPr>
            <w:tcW w:w="270" w:type="dxa"/>
            <w:shd w:val="clear" w:color="auto" w:fill="auto"/>
          </w:tcPr>
          <w:p w14:paraId="058693C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E06508" w14:textId="77777777" w:rsidR="00436139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90A3AC" w14:textId="77777777" w:rsidR="004B1685" w:rsidRPr="00A66401" w:rsidRDefault="004B1685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3C710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5898E3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6EE21D7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5,030</w:t>
            </w:r>
          </w:p>
        </w:tc>
      </w:tr>
      <w:tr w:rsidR="00436139" w:rsidRPr="00A66401" w14:paraId="1ED3863C" w14:textId="77777777" w:rsidTr="009531E2">
        <w:tc>
          <w:tcPr>
            <w:tcW w:w="3222" w:type="dxa"/>
            <w:shd w:val="clear" w:color="auto" w:fill="auto"/>
          </w:tcPr>
          <w:p w14:paraId="6DC95947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6072DA59" w14:textId="77777777" w:rsidR="00436139" w:rsidRPr="00A66401" w:rsidRDefault="00F7269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3,820</w:t>
            </w:r>
          </w:p>
        </w:tc>
        <w:tc>
          <w:tcPr>
            <w:tcW w:w="270" w:type="dxa"/>
            <w:shd w:val="clear" w:color="auto" w:fill="auto"/>
          </w:tcPr>
          <w:p w14:paraId="312F755B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B5E28E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1016E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60BA5F" w14:textId="77777777" w:rsidR="00436139" w:rsidRPr="00A66401" w:rsidRDefault="00F7269C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2,640</w:t>
            </w:r>
          </w:p>
        </w:tc>
        <w:tc>
          <w:tcPr>
            <w:tcW w:w="270" w:type="dxa"/>
            <w:shd w:val="clear" w:color="auto" w:fill="auto"/>
          </w:tcPr>
          <w:p w14:paraId="74DA8714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7D0FC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6139" w:rsidRPr="00A66401" w14:paraId="2D6EAC3E" w14:textId="77777777" w:rsidTr="009531E2">
        <w:tc>
          <w:tcPr>
            <w:tcW w:w="3222" w:type="dxa"/>
            <w:shd w:val="clear" w:color="auto" w:fill="auto"/>
          </w:tcPr>
          <w:p w14:paraId="33D17B26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066E21FF" w14:textId="77777777" w:rsidR="00436139" w:rsidRPr="00A66401" w:rsidRDefault="00F7269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2,804</w:t>
            </w:r>
          </w:p>
        </w:tc>
        <w:tc>
          <w:tcPr>
            <w:tcW w:w="270" w:type="dxa"/>
            <w:shd w:val="clear" w:color="auto" w:fill="auto"/>
          </w:tcPr>
          <w:p w14:paraId="4A1AE82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495366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15,529</w:t>
            </w:r>
          </w:p>
        </w:tc>
        <w:tc>
          <w:tcPr>
            <w:tcW w:w="270" w:type="dxa"/>
            <w:shd w:val="clear" w:color="auto" w:fill="auto"/>
          </w:tcPr>
          <w:p w14:paraId="6911361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55CA01" w14:textId="77777777" w:rsidR="00436139" w:rsidRPr="00A66401" w:rsidRDefault="00F7269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2,804</w:t>
            </w:r>
          </w:p>
        </w:tc>
        <w:tc>
          <w:tcPr>
            <w:tcW w:w="270" w:type="dxa"/>
            <w:shd w:val="clear" w:color="auto" w:fill="auto"/>
          </w:tcPr>
          <w:p w14:paraId="7A336F8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4ADF8B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15,529</w:t>
            </w:r>
          </w:p>
        </w:tc>
      </w:tr>
      <w:tr w:rsidR="00436139" w:rsidRPr="00A66401" w14:paraId="5545AB57" w14:textId="77777777" w:rsidTr="009531E2">
        <w:tc>
          <w:tcPr>
            <w:tcW w:w="3222" w:type="dxa"/>
            <w:shd w:val="clear" w:color="auto" w:fill="auto"/>
          </w:tcPr>
          <w:p w14:paraId="09D28AB6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6D2026D4" w14:textId="77777777" w:rsidR="00436139" w:rsidRPr="00A66401" w:rsidRDefault="004C71A8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057E947F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137AD1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5A5B83F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E32F25" w14:textId="77777777" w:rsidR="00436139" w:rsidRPr="00A66401" w:rsidRDefault="00705652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3D9454B1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81D141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</w:tr>
      <w:tr w:rsidR="00436139" w:rsidRPr="00A66401" w14:paraId="5A7166B2" w14:textId="77777777" w:rsidTr="009531E2">
        <w:tc>
          <w:tcPr>
            <w:tcW w:w="3222" w:type="dxa"/>
            <w:shd w:val="clear" w:color="auto" w:fill="auto"/>
          </w:tcPr>
          <w:p w14:paraId="6CCB04D7" w14:textId="656A4DEC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ค่าใช้จ่ายค่าบริหาร</w:t>
            </w:r>
            <w:r w:rsidR="00654881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0" w:type="dxa"/>
            <w:shd w:val="clear" w:color="auto" w:fill="auto"/>
          </w:tcPr>
          <w:p w14:paraId="43859CF3" w14:textId="7BA5486E" w:rsidR="00436139" w:rsidRPr="00A66401" w:rsidRDefault="00F96084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1,060</w:t>
            </w:r>
          </w:p>
        </w:tc>
        <w:tc>
          <w:tcPr>
            <w:tcW w:w="270" w:type="dxa"/>
            <w:shd w:val="clear" w:color="auto" w:fill="auto"/>
          </w:tcPr>
          <w:p w14:paraId="77E2DF08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931E0E" w14:textId="3DF8F25B" w:rsidR="00436139" w:rsidRPr="00A66401" w:rsidRDefault="00F96084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</w:p>
        </w:tc>
        <w:tc>
          <w:tcPr>
            <w:tcW w:w="270" w:type="dxa"/>
            <w:shd w:val="clear" w:color="auto" w:fill="auto"/>
          </w:tcPr>
          <w:p w14:paraId="07F4EB83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FBADB2" w14:textId="185A0325" w:rsidR="00436139" w:rsidRPr="00A66401" w:rsidRDefault="00F96084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1,060</w:t>
            </w:r>
          </w:p>
        </w:tc>
        <w:tc>
          <w:tcPr>
            <w:tcW w:w="270" w:type="dxa"/>
            <w:shd w:val="clear" w:color="auto" w:fill="auto"/>
          </w:tcPr>
          <w:p w14:paraId="27436CD8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B35283" w14:textId="5B191E80" w:rsidR="00436139" w:rsidRPr="00A66401" w:rsidRDefault="00F96084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</w:p>
        </w:tc>
      </w:tr>
      <w:tr w:rsidR="00436139" w:rsidRPr="00A66401" w14:paraId="237D9C90" w14:textId="77777777" w:rsidTr="009531E2">
        <w:tc>
          <w:tcPr>
            <w:tcW w:w="3222" w:type="dxa"/>
            <w:shd w:val="clear" w:color="auto" w:fill="auto"/>
          </w:tcPr>
          <w:p w14:paraId="55AADDE2" w14:textId="77777777" w:rsidR="00436139" w:rsidRPr="009531E2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70F067D" w14:textId="77777777" w:rsidR="00436139" w:rsidRPr="009531E2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78A5A7" w14:textId="77777777" w:rsidR="00436139" w:rsidRPr="009531E2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77D301" w14:textId="77777777" w:rsidR="00436139" w:rsidRPr="009531E2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E6B751" w14:textId="77777777" w:rsidR="00436139" w:rsidRPr="009531E2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134BC3" w14:textId="77777777" w:rsidR="00436139" w:rsidRPr="009531E2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4E2731" w14:textId="77777777" w:rsidR="00436139" w:rsidRPr="009531E2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427B36" w14:textId="77777777" w:rsidR="00436139" w:rsidRPr="009531E2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36139" w:rsidRPr="00A66401" w14:paraId="1ADC9D16" w14:textId="77777777" w:rsidTr="009531E2">
        <w:tc>
          <w:tcPr>
            <w:tcW w:w="3222" w:type="dxa"/>
            <w:shd w:val="clear" w:color="auto" w:fill="auto"/>
          </w:tcPr>
          <w:p w14:paraId="24EC00E7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0CEB676D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EB7B58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E7A208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3FD631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08BBA4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135201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3DB885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36139" w:rsidRPr="00A66401" w14:paraId="3CDACB9F" w14:textId="77777777" w:rsidTr="009531E2">
        <w:tc>
          <w:tcPr>
            <w:tcW w:w="3222" w:type="dxa"/>
            <w:shd w:val="clear" w:color="auto" w:fill="auto"/>
          </w:tcPr>
          <w:p w14:paraId="1C831582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6BDCDEC3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5AC412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20A94D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0BC2BE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3ACFB5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3F470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95473E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6139" w:rsidRPr="00A66401" w14:paraId="16576E51" w14:textId="77777777" w:rsidTr="009531E2">
        <w:tc>
          <w:tcPr>
            <w:tcW w:w="3222" w:type="dxa"/>
            <w:shd w:val="clear" w:color="auto" w:fill="auto"/>
          </w:tcPr>
          <w:p w14:paraId="30C27226" w14:textId="77777777" w:rsidR="00436139" w:rsidRPr="00A66401" w:rsidRDefault="00436139" w:rsidP="00436139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14:paraId="2EA1D80C" w14:textId="77777777" w:rsidR="00436139" w:rsidRPr="00A66401" w:rsidRDefault="003F7A9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</w:t>
            </w:r>
            <w:r w:rsidR="009C038B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11EA1FB3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CED99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4,349</w:t>
            </w:r>
          </w:p>
        </w:tc>
        <w:tc>
          <w:tcPr>
            <w:tcW w:w="270" w:type="dxa"/>
            <w:shd w:val="clear" w:color="auto" w:fill="auto"/>
          </w:tcPr>
          <w:p w14:paraId="637F2FB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56EEA7" w14:textId="77777777" w:rsidR="00436139" w:rsidRPr="00A66401" w:rsidRDefault="003F7A9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</w:t>
            </w:r>
            <w:r w:rsidR="009C038B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1F0E4EB7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EE985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4,676</w:t>
            </w:r>
          </w:p>
        </w:tc>
      </w:tr>
      <w:tr w:rsidR="00436139" w:rsidRPr="00A66401" w14:paraId="63C11068" w14:textId="77777777" w:rsidTr="009531E2">
        <w:tc>
          <w:tcPr>
            <w:tcW w:w="3222" w:type="dxa"/>
            <w:shd w:val="clear" w:color="auto" w:fill="auto"/>
          </w:tcPr>
          <w:p w14:paraId="332FE70E" w14:textId="77777777" w:rsidR="00436139" w:rsidRPr="00A66401" w:rsidRDefault="00436139" w:rsidP="00436139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14:paraId="4FBFD575" w14:textId="77777777" w:rsidR="00436139" w:rsidRPr="00A66401" w:rsidRDefault="003F7A9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0D6CCD63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100750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5BF55251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63C77D" w14:textId="77777777" w:rsidR="00436139" w:rsidRPr="00A66401" w:rsidRDefault="003F7A9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27E8ECFD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D87303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</w:tr>
      <w:tr w:rsidR="00436139" w:rsidRPr="00A66401" w14:paraId="1384580B" w14:textId="77777777" w:rsidTr="009531E2">
        <w:tc>
          <w:tcPr>
            <w:tcW w:w="3222" w:type="dxa"/>
            <w:shd w:val="clear" w:color="auto" w:fill="auto"/>
          </w:tcPr>
          <w:p w14:paraId="009F4937" w14:textId="77777777" w:rsidR="00436139" w:rsidRPr="00A66401" w:rsidRDefault="00436139" w:rsidP="00436139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C877E0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ABD5B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32D746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7973B2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583047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4111F8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5B52CD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6084" w:rsidRPr="00A66401" w14:paraId="02DDC29A" w14:textId="77777777" w:rsidTr="009531E2">
        <w:tc>
          <w:tcPr>
            <w:tcW w:w="3222" w:type="dxa"/>
            <w:shd w:val="clear" w:color="auto" w:fill="auto"/>
          </w:tcPr>
          <w:p w14:paraId="1EA4D5FF" w14:textId="77777777" w:rsidR="00F96084" w:rsidRPr="00A66401" w:rsidRDefault="00F96084" w:rsidP="00436139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B2541B" w14:textId="77777777" w:rsidR="00F96084" w:rsidRPr="00A66401" w:rsidRDefault="00F96084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5159B0" w14:textId="77777777" w:rsidR="00F96084" w:rsidRPr="00A66401" w:rsidRDefault="00F96084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A9286" w14:textId="77777777" w:rsidR="00F96084" w:rsidRPr="00A66401" w:rsidRDefault="00F96084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03F37F" w14:textId="77777777" w:rsidR="00F96084" w:rsidRPr="00A66401" w:rsidRDefault="00F96084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A140A8" w14:textId="77777777" w:rsidR="00F96084" w:rsidRPr="00A66401" w:rsidRDefault="00F96084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3A27B3" w14:textId="77777777" w:rsidR="00F96084" w:rsidRPr="00A66401" w:rsidRDefault="00F96084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11E07D" w14:textId="77777777" w:rsidR="00F96084" w:rsidRPr="00A66401" w:rsidRDefault="00F96084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6139" w:rsidRPr="00A66401" w14:paraId="124B4567" w14:textId="77777777" w:rsidTr="009531E2">
        <w:tc>
          <w:tcPr>
            <w:tcW w:w="3222" w:type="dxa"/>
            <w:shd w:val="clear" w:color="auto" w:fill="auto"/>
          </w:tcPr>
          <w:p w14:paraId="5732621B" w14:textId="77777777" w:rsidR="00436139" w:rsidRPr="00A66401" w:rsidRDefault="00436139" w:rsidP="0043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42EA83EB" w14:textId="77777777" w:rsidR="00436139" w:rsidRPr="00A66401" w:rsidRDefault="00436139" w:rsidP="0043613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9D3AD9B" w14:textId="77777777" w:rsidR="00436139" w:rsidRPr="00A66401" w:rsidRDefault="00436139" w:rsidP="0043613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8B7E7FB" w14:textId="77777777" w:rsidR="00436139" w:rsidRPr="00A66401" w:rsidRDefault="00436139" w:rsidP="0043613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139" w:rsidRPr="00A66401" w14:paraId="68FC6427" w14:textId="77777777" w:rsidTr="009531E2">
        <w:tc>
          <w:tcPr>
            <w:tcW w:w="3222" w:type="dxa"/>
            <w:shd w:val="clear" w:color="auto" w:fill="auto"/>
          </w:tcPr>
          <w:p w14:paraId="6CB24340" w14:textId="77777777" w:rsidR="00436139" w:rsidRPr="00A66401" w:rsidRDefault="00436139" w:rsidP="00436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DCAEF5B" w14:textId="77777777" w:rsidR="00436139" w:rsidRPr="00A66401" w:rsidRDefault="00436139" w:rsidP="0043613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D4D2856" w14:textId="77777777" w:rsidR="00436139" w:rsidRPr="00A66401" w:rsidRDefault="00436139" w:rsidP="0043613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114082" w14:textId="77777777" w:rsidR="00436139" w:rsidRPr="00A66401" w:rsidRDefault="00436139" w:rsidP="0043613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4E4B031" w14:textId="77777777" w:rsidR="00436139" w:rsidRPr="00A66401" w:rsidRDefault="00436139" w:rsidP="0043613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481008" w14:textId="77777777" w:rsidR="00436139" w:rsidRPr="00A66401" w:rsidRDefault="00436139" w:rsidP="0043613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B9BE0A5" w14:textId="77777777" w:rsidR="00436139" w:rsidRPr="00A66401" w:rsidRDefault="00436139" w:rsidP="0043613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05D655" w14:textId="77777777" w:rsidR="00436139" w:rsidRPr="00A66401" w:rsidRDefault="00436139" w:rsidP="0043613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36139" w:rsidRPr="00A66401" w14:paraId="205B2CF7" w14:textId="77777777" w:rsidTr="009531E2">
        <w:trPr>
          <w:trHeight w:val="344"/>
        </w:trPr>
        <w:tc>
          <w:tcPr>
            <w:tcW w:w="3222" w:type="dxa"/>
            <w:shd w:val="clear" w:color="auto" w:fill="auto"/>
          </w:tcPr>
          <w:p w14:paraId="359B0DE0" w14:textId="77777777" w:rsidR="00436139" w:rsidRPr="00A66401" w:rsidRDefault="00436139" w:rsidP="00436139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8701ED2" w14:textId="77777777" w:rsidR="00436139" w:rsidRPr="00A66401" w:rsidRDefault="00436139" w:rsidP="00436139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36139" w:rsidRPr="00A66401" w14:paraId="689F94DB" w14:textId="77777777" w:rsidTr="009531E2">
        <w:tc>
          <w:tcPr>
            <w:tcW w:w="3222" w:type="dxa"/>
            <w:shd w:val="clear" w:color="auto" w:fill="auto"/>
          </w:tcPr>
          <w:p w14:paraId="64D8CEEE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C875A13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976E0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650EBD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F3165E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ADE65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6AA1C6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CD00A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0A64" w:rsidRPr="00A66401" w14:paraId="39B79056" w14:textId="77777777" w:rsidTr="009531E2">
        <w:tc>
          <w:tcPr>
            <w:tcW w:w="3222" w:type="dxa"/>
            <w:shd w:val="clear" w:color="auto" w:fill="auto"/>
          </w:tcPr>
          <w:p w14:paraId="4D1E959C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295E6BC6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594633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E6E001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2C5929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6548B7" w14:textId="77777777" w:rsidR="00540A64" w:rsidRPr="00A66401" w:rsidRDefault="00540A64" w:rsidP="00540A64">
            <w:pPr>
              <w:pStyle w:val="a1"/>
              <w:tabs>
                <w:tab w:val="decimal" w:pos="432"/>
              </w:tabs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1,509</w:t>
            </w:r>
          </w:p>
        </w:tc>
        <w:tc>
          <w:tcPr>
            <w:tcW w:w="270" w:type="dxa"/>
            <w:shd w:val="clear" w:color="auto" w:fill="auto"/>
          </w:tcPr>
          <w:p w14:paraId="49A397FB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0A49A2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</w:tr>
      <w:tr w:rsidR="00540A64" w:rsidRPr="00A66401" w14:paraId="47D3B09C" w14:textId="77777777" w:rsidTr="009531E2">
        <w:tc>
          <w:tcPr>
            <w:tcW w:w="3222" w:type="dxa"/>
            <w:shd w:val="clear" w:color="auto" w:fill="auto"/>
          </w:tcPr>
          <w:p w14:paraId="52290DD4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C046F03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237645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7D0709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3D989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3D1A83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7,081</w:t>
            </w:r>
          </w:p>
        </w:tc>
        <w:tc>
          <w:tcPr>
            <w:tcW w:w="270" w:type="dxa"/>
            <w:shd w:val="clear" w:color="auto" w:fill="auto"/>
          </w:tcPr>
          <w:p w14:paraId="632EE0D7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747C5D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16,659</w:t>
            </w:r>
          </w:p>
        </w:tc>
      </w:tr>
      <w:tr w:rsidR="00540A64" w:rsidRPr="00A66401" w14:paraId="61C0E851" w14:textId="77777777" w:rsidTr="009531E2">
        <w:tc>
          <w:tcPr>
            <w:tcW w:w="3222" w:type="dxa"/>
            <w:shd w:val="clear" w:color="auto" w:fill="auto"/>
          </w:tcPr>
          <w:p w14:paraId="1F2B2CB0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565E1183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D2A38E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D97E0A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C51E6D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2CF870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2343CD69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2BFE1F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2,253</w:t>
            </w:r>
          </w:p>
        </w:tc>
      </w:tr>
      <w:tr w:rsidR="00540A64" w:rsidRPr="00A66401" w14:paraId="1EB4C0C5" w14:textId="77777777" w:rsidTr="009531E2">
        <w:tc>
          <w:tcPr>
            <w:tcW w:w="3222" w:type="dxa"/>
            <w:shd w:val="clear" w:color="auto" w:fill="auto"/>
          </w:tcPr>
          <w:p w14:paraId="409D4B69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6D62C8C5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D0E4E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DA66A1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01357" w14:textId="77777777" w:rsidR="00540A64" w:rsidRPr="00A66401" w:rsidRDefault="00540A64" w:rsidP="00540A6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12F42E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1,752</w:t>
            </w:r>
          </w:p>
        </w:tc>
        <w:tc>
          <w:tcPr>
            <w:tcW w:w="270" w:type="dxa"/>
            <w:shd w:val="clear" w:color="auto" w:fill="auto"/>
          </w:tcPr>
          <w:p w14:paraId="632E610D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4E0F7C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1,980</w:t>
            </w:r>
          </w:p>
        </w:tc>
      </w:tr>
      <w:tr w:rsidR="00540A64" w:rsidRPr="00A66401" w14:paraId="53115E62" w14:textId="77777777" w:rsidTr="009531E2">
        <w:tc>
          <w:tcPr>
            <w:tcW w:w="3222" w:type="dxa"/>
            <w:shd w:val="clear" w:color="auto" w:fill="auto"/>
          </w:tcPr>
          <w:p w14:paraId="17540C4D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0E68AB6F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858369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0F34EC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6E4383" w14:textId="77777777" w:rsidR="00540A64" w:rsidRPr="00A66401" w:rsidRDefault="00540A64" w:rsidP="00540A6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20C324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7,790</w:t>
            </w:r>
          </w:p>
        </w:tc>
        <w:tc>
          <w:tcPr>
            <w:tcW w:w="270" w:type="dxa"/>
            <w:shd w:val="clear" w:color="auto" w:fill="auto"/>
          </w:tcPr>
          <w:p w14:paraId="63EB3203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0EA998C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5,677</w:t>
            </w:r>
          </w:p>
        </w:tc>
      </w:tr>
      <w:tr w:rsidR="00540A64" w:rsidRPr="00A66401" w14:paraId="19AC9D4B" w14:textId="77777777" w:rsidTr="009531E2">
        <w:tc>
          <w:tcPr>
            <w:tcW w:w="3222" w:type="dxa"/>
            <w:shd w:val="clear" w:color="auto" w:fill="auto"/>
          </w:tcPr>
          <w:p w14:paraId="5C5EBD3A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398E3BED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DD57B" w14:textId="77777777" w:rsidR="00540A64" w:rsidRPr="00A66401" w:rsidRDefault="00540A64" w:rsidP="00540A64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13961D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72CCD9" w14:textId="77777777" w:rsidR="00540A64" w:rsidRPr="00A66401" w:rsidRDefault="00540A64" w:rsidP="00540A6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297367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2,381</w:t>
            </w:r>
          </w:p>
        </w:tc>
        <w:tc>
          <w:tcPr>
            <w:tcW w:w="270" w:type="dxa"/>
            <w:shd w:val="clear" w:color="auto" w:fill="auto"/>
          </w:tcPr>
          <w:p w14:paraId="483D16B3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A9CBA86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540A64" w:rsidRPr="00A66401" w14:paraId="73D1C42C" w14:textId="77777777" w:rsidTr="009531E2">
        <w:tc>
          <w:tcPr>
            <w:tcW w:w="3222" w:type="dxa"/>
            <w:shd w:val="clear" w:color="auto" w:fill="auto"/>
          </w:tcPr>
          <w:p w14:paraId="0E1B0E55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3F017C51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0AF410" w14:textId="77777777" w:rsidR="00540A64" w:rsidRPr="00A66401" w:rsidRDefault="00540A64" w:rsidP="00540A64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41CBFA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AF836" w14:textId="77777777" w:rsidR="00540A64" w:rsidRPr="00A66401" w:rsidRDefault="00540A64" w:rsidP="00540A6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50E08C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12,978</w:t>
            </w:r>
          </w:p>
        </w:tc>
        <w:tc>
          <w:tcPr>
            <w:tcW w:w="270" w:type="dxa"/>
            <w:shd w:val="clear" w:color="auto" w:fill="auto"/>
          </w:tcPr>
          <w:p w14:paraId="57C325C9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48D826F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15,282</w:t>
            </w:r>
          </w:p>
        </w:tc>
      </w:tr>
      <w:tr w:rsidR="00540A64" w:rsidRPr="00A66401" w14:paraId="3A58CC6C" w14:textId="77777777" w:rsidTr="009531E2">
        <w:tc>
          <w:tcPr>
            <w:tcW w:w="3222" w:type="dxa"/>
            <w:shd w:val="clear" w:color="auto" w:fill="auto"/>
          </w:tcPr>
          <w:p w14:paraId="515FC2E5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C4AF38" w14:textId="77777777" w:rsidR="00540A64" w:rsidRPr="00A66401" w:rsidRDefault="00540A64" w:rsidP="00540A64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82E3FD" w14:textId="77777777" w:rsidR="00540A64" w:rsidRPr="00A66401" w:rsidRDefault="00540A64" w:rsidP="00540A64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71494A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155056" w14:textId="77777777" w:rsidR="00540A64" w:rsidRPr="00A66401" w:rsidRDefault="00540A64" w:rsidP="00540A6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B7AC69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5E28AF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E4BBB2E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0A64" w:rsidRPr="00A66401" w14:paraId="1A894480" w14:textId="77777777" w:rsidTr="009531E2">
        <w:tc>
          <w:tcPr>
            <w:tcW w:w="3222" w:type="dxa"/>
            <w:shd w:val="clear" w:color="auto" w:fill="auto"/>
          </w:tcPr>
          <w:p w14:paraId="7BA716AF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41E3467" w14:textId="77777777" w:rsidR="00540A64" w:rsidRPr="00A66401" w:rsidRDefault="00540A64" w:rsidP="00540A64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CD44F0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DA65C8" w14:textId="77777777" w:rsidR="00540A64" w:rsidRPr="00A66401" w:rsidRDefault="00540A64" w:rsidP="00540A64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7F8525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23ADF6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D5A82F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A1E98A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0A64" w:rsidRPr="00A66401" w14:paraId="4435D556" w14:textId="77777777" w:rsidTr="009531E2">
        <w:tc>
          <w:tcPr>
            <w:tcW w:w="3222" w:type="dxa"/>
            <w:shd w:val="clear" w:color="auto" w:fill="auto"/>
          </w:tcPr>
          <w:p w14:paraId="1F15B599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1EE472EB" w14:textId="6BFC7BA1" w:rsidR="00540A64" w:rsidRPr="00A66401" w:rsidRDefault="004A4179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341,067</w:t>
            </w:r>
          </w:p>
        </w:tc>
        <w:tc>
          <w:tcPr>
            <w:tcW w:w="270" w:type="dxa"/>
            <w:shd w:val="clear" w:color="auto" w:fill="auto"/>
          </w:tcPr>
          <w:p w14:paraId="3D196E06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9EAF0E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567,336</w:t>
            </w:r>
          </w:p>
        </w:tc>
        <w:tc>
          <w:tcPr>
            <w:tcW w:w="270" w:type="dxa"/>
            <w:shd w:val="clear" w:color="auto" w:fill="auto"/>
          </w:tcPr>
          <w:p w14:paraId="49AE5B84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F9AFF8" w14:textId="076F6382" w:rsidR="00540A64" w:rsidRPr="00A66401" w:rsidRDefault="004A4179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326,459</w:t>
            </w:r>
          </w:p>
        </w:tc>
        <w:tc>
          <w:tcPr>
            <w:tcW w:w="270" w:type="dxa"/>
            <w:shd w:val="clear" w:color="auto" w:fill="auto"/>
          </w:tcPr>
          <w:p w14:paraId="45E08ED7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D4AE76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566,897</w:t>
            </w:r>
          </w:p>
        </w:tc>
      </w:tr>
      <w:tr w:rsidR="00540A64" w:rsidRPr="00A66401" w14:paraId="3F15B2E3" w14:textId="77777777" w:rsidTr="009531E2">
        <w:tc>
          <w:tcPr>
            <w:tcW w:w="3222" w:type="dxa"/>
            <w:shd w:val="clear" w:color="auto" w:fill="auto"/>
          </w:tcPr>
          <w:p w14:paraId="6046105E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7AEED4F7" w14:textId="51FC5705" w:rsidR="00540A64" w:rsidRPr="00A66401" w:rsidRDefault="004A4179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41,675</w:t>
            </w:r>
          </w:p>
        </w:tc>
        <w:tc>
          <w:tcPr>
            <w:tcW w:w="270" w:type="dxa"/>
            <w:shd w:val="clear" w:color="auto" w:fill="auto"/>
          </w:tcPr>
          <w:p w14:paraId="376CFA5F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CDE50D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53,474</w:t>
            </w:r>
          </w:p>
        </w:tc>
        <w:tc>
          <w:tcPr>
            <w:tcW w:w="270" w:type="dxa"/>
            <w:shd w:val="clear" w:color="auto" w:fill="auto"/>
          </w:tcPr>
          <w:p w14:paraId="77D91C0E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163A7F" w14:textId="272CD603" w:rsidR="00540A64" w:rsidRPr="00A66401" w:rsidRDefault="004A4179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41,675</w:t>
            </w:r>
          </w:p>
        </w:tc>
        <w:tc>
          <w:tcPr>
            <w:tcW w:w="270" w:type="dxa"/>
            <w:shd w:val="clear" w:color="auto" w:fill="auto"/>
          </w:tcPr>
          <w:p w14:paraId="72CF0C40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15E598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7,879</w:t>
            </w:r>
          </w:p>
        </w:tc>
      </w:tr>
      <w:tr w:rsidR="00540A64" w:rsidRPr="00A66401" w14:paraId="1437883B" w14:textId="77777777" w:rsidTr="009531E2">
        <w:trPr>
          <w:trHeight w:val="80"/>
        </w:trPr>
        <w:tc>
          <w:tcPr>
            <w:tcW w:w="3222" w:type="dxa"/>
            <w:shd w:val="clear" w:color="auto" w:fill="auto"/>
          </w:tcPr>
          <w:p w14:paraId="3E7C90EC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4BD07B23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2,980</w:t>
            </w:r>
          </w:p>
        </w:tc>
        <w:tc>
          <w:tcPr>
            <w:tcW w:w="270" w:type="dxa"/>
            <w:shd w:val="clear" w:color="auto" w:fill="auto"/>
          </w:tcPr>
          <w:p w14:paraId="1810B98C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AADC71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4,234</w:t>
            </w:r>
          </w:p>
        </w:tc>
        <w:tc>
          <w:tcPr>
            <w:tcW w:w="270" w:type="dxa"/>
            <w:shd w:val="clear" w:color="auto" w:fill="auto"/>
          </w:tcPr>
          <w:p w14:paraId="39D7B7D0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B37B75" w14:textId="77777777" w:rsidR="00540A64" w:rsidRPr="00A66401" w:rsidRDefault="00D82BD0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409A0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421BF6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4,234</w:t>
            </w:r>
          </w:p>
        </w:tc>
      </w:tr>
      <w:tr w:rsidR="00540A64" w:rsidRPr="00A66401" w14:paraId="4E86284C" w14:textId="77777777" w:rsidTr="009531E2">
        <w:tc>
          <w:tcPr>
            <w:tcW w:w="3222" w:type="dxa"/>
            <w:shd w:val="clear" w:color="auto" w:fill="auto"/>
          </w:tcPr>
          <w:p w14:paraId="31720D6F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7F7A3888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0ED7B81D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BEEA02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2B240E6B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49E17C" w14:textId="77777777" w:rsidR="00540A64" w:rsidRPr="00A66401" w:rsidRDefault="00D82BD0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2A5C17E2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0CF7AB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</w:tr>
      <w:tr w:rsidR="00540A64" w:rsidRPr="00A66401" w14:paraId="59F7DBD1" w14:textId="77777777" w:rsidTr="009531E2">
        <w:tc>
          <w:tcPr>
            <w:tcW w:w="3222" w:type="dxa"/>
            <w:shd w:val="clear" w:color="auto" w:fill="auto"/>
          </w:tcPr>
          <w:p w14:paraId="34C270C8" w14:textId="77777777" w:rsidR="008F3E6E" w:rsidRDefault="00C4037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รายได้ค่าปรับจากการชำระค่าสินค้า</w:t>
            </w:r>
          </w:p>
          <w:p w14:paraId="0BC4C8E6" w14:textId="49A4078C" w:rsidR="00540A64" w:rsidRPr="00A66401" w:rsidRDefault="00C40374" w:rsidP="008F3E6E">
            <w:pPr>
              <w:tabs>
                <w:tab w:val="left" w:pos="342"/>
              </w:tabs>
              <w:ind w:left="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ล่าช้า</w:t>
            </w:r>
          </w:p>
        </w:tc>
        <w:tc>
          <w:tcPr>
            <w:tcW w:w="1260" w:type="dxa"/>
            <w:shd w:val="clear" w:color="auto" w:fill="auto"/>
          </w:tcPr>
          <w:p w14:paraId="175BD881" w14:textId="77777777" w:rsidR="00C40374" w:rsidRDefault="00C4037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8D8223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C6582D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31798F" w14:textId="77777777" w:rsidR="00C40374" w:rsidRDefault="00C4037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D113A2B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6,793</w:t>
            </w:r>
          </w:p>
        </w:tc>
        <w:tc>
          <w:tcPr>
            <w:tcW w:w="270" w:type="dxa"/>
            <w:shd w:val="clear" w:color="auto" w:fill="auto"/>
          </w:tcPr>
          <w:p w14:paraId="08F14796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53EF4E" w14:textId="77777777" w:rsidR="00C40374" w:rsidRDefault="00C4037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E104473" w14:textId="77777777" w:rsidR="00540A64" w:rsidRPr="00A66401" w:rsidRDefault="00D82BD0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EC3B2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466E49" w14:textId="77777777" w:rsidR="00C40374" w:rsidRDefault="00C4037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01D291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5,030</w:t>
            </w:r>
          </w:p>
        </w:tc>
      </w:tr>
      <w:tr w:rsidR="00540A64" w:rsidRPr="00A66401" w14:paraId="14079A04" w14:textId="77777777" w:rsidTr="009531E2">
        <w:tc>
          <w:tcPr>
            <w:tcW w:w="3222" w:type="dxa"/>
            <w:shd w:val="clear" w:color="auto" w:fill="auto"/>
          </w:tcPr>
          <w:p w14:paraId="14B8C449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0F4ED274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8,79</w:t>
            </w:r>
            <w:r w:rsidR="00A20AC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DEC6CE1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19CB2E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42947C93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7BFD93" w14:textId="77777777" w:rsidR="00540A64" w:rsidRPr="00A66401" w:rsidRDefault="00D82BD0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5,376</w:t>
            </w:r>
          </w:p>
        </w:tc>
        <w:tc>
          <w:tcPr>
            <w:tcW w:w="270" w:type="dxa"/>
            <w:shd w:val="clear" w:color="auto" w:fill="auto"/>
          </w:tcPr>
          <w:p w14:paraId="10BBD901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80C4B9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</w:tr>
      <w:tr w:rsidR="00540A64" w:rsidRPr="00A66401" w14:paraId="3C64BF43" w14:textId="77777777" w:rsidTr="009531E2">
        <w:tc>
          <w:tcPr>
            <w:tcW w:w="3222" w:type="dxa"/>
            <w:shd w:val="clear" w:color="auto" w:fill="auto"/>
          </w:tcPr>
          <w:p w14:paraId="02AC56C3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28891902" w14:textId="77777777" w:rsidR="00540A64" w:rsidRPr="00A66401" w:rsidRDefault="00D82BD0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18,391</w:t>
            </w:r>
          </w:p>
        </w:tc>
        <w:tc>
          <w:tcPr>
            <w:tcW w:w="270" w:type="dxa"/>
            <w:shd w:val="clear" w:color="auto" w:fill="auto"/>
          </w:tcPr>
          <w:p w14:paraId="2E9134FA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AA1DBC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48,717</w:t>
            </w:r>
          </w:p>
        </w:tc>
        <w:tc>
          <w:tcPr>
            <w:tcW w:w="270" w:type="dxa"/>
            <w:shd w:val="clear" w:color="auto" w:fill="auto"/>
          </w:tcPr>
          <w:p w14:paraId="004370A5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451806" w14:textId="77777777" w:rsidR="00540A64" w:rsidRPr="00A66401" w:rsidRDefault="00D82BD0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18,391</w:t>
            </w:r>
          </w:p>
        </w:tc>
        <w:tc>
          <w:tcPr>
            <w:tcW w:w="270" w:type="dxa"/>
            <w:shd w:val="clear" w:color="auto" w:fill="auto"/>
          </w:tcPr>
          <w:p w14:paraId="13B76CDC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D7EB24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48,717</w:t>
            </w:r>
          </w:p>
        </w:tc>
      </w:tr>
      <w:tr w:rsidR="00540A64" w:rsidRPr="00A66401" w14:paraId="4324D8D3" w14:textId="77777777" w:rsidTr="009531E2">
        <w:tc>
          <w:tcPr>
            <w:tcW w:w="3222" w:type="dxa"/>
            <w:shd w:val="clear" w:color="auto" w:fill="auto"/>
          </w:tcPr>
          <w:p w14:paraId="000A387F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23261ABC" w14:textId="77777777" w:rsidR="00540A64" w:rsidRPr="00A66401" w:rsidRDefault="00D82BD0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1,230</w:t>
            </w:r>
          </w:p>
        </w:tc>
        <w:tc>
          <w:tcPr>
            <w:tcW w:w="270" w:type="dxa"/>
            <w:shd w:val="clear" w:color="auto" w:fill="auto"/>
          </w:tcPr>
          <w:p w14:paraId="07DC536D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793565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1,359</w:t>
            </w:r>
          </w:p>
        </w:tc>
        <w:tc>
          <w:tcPr>
            <w:tcW w:w="270" w:type="dxa"/>
            <w:shd w:val="clear" w:color="auto" w:fill="auto"/>
          </w:tcPr>
          <w:p w14:paraId="07023165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2DB107" w14:textId="77777777" w:rsidR="00540A64" w:rsidRPr="00A66401" w:rsidRDefault="00D82BD0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1,230</w:t>
            </w:r>
          </w:p>
        </w:tc>
        <w:tc>
          <w:tcPr>
            <w:tcW w:w="270" w:type="dxa"/>
            <w:shd w:val="clear" w:color="auto" w:fill="auto"/>
          </w:tcPr>
          <w:p w14:paraId="45ED425E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17EE7C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1,170</w:t>
            </w:r>
          </w:p>
        </w:tc>
      </w:tr>
      <w:tr w:rsidR="00F96084" w:rsidRPr="00A66401" w14:paraId="601A972D" w14:textId="77777777" w:rsidTr="009531E2">
        <w:tc>
          <w:tcPr>
            <w:tcW w:w="3222" w:type="dxa"/>
            <w:shd w:val="clear" w:color="auto" w:fill="auto"/>
          </w:tcPr>
          <w:p w14:paraId="779EDEF5" w14:textId="440A5672" w:rsidR="00F96084" w:rsidRPr="00A66401" w:rsidRDefault="00F96084" w:rsidP="00F9608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ค่าใช้จ่ายค่าบริหาร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0" w:type="dxa"/>
            <w:shd w:val="clear" w:color="auto" w:fill="auto"/>
          </w:tcPr>
          <w:p w14:paraId="24DC41B6" w14:textId="42D232D4" w:rsidR="00F96084" w:rsidRPr="00A66401" w:rsidRDefault="00F96084" w:rsidP="00F96084">
            <w:pPr>
              <w:pStyle w:val="a1"/>
              <w:tabs>
                <w:tab w:val="decimal" w:pos="43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3,080</w:t>
            </w:r>
          </w:p>
        </w:tc>
        <w:tc>
          <w:tcPr>
            <w:tcW w:w="270" w:type="dxa"/>
            <w:shd w:val="clear" w:color="auto" w:fill="auto"/>
          </w:tcPr>
          <w:p w14:paraId="30D19B64" w14:textId="77777777" w:rsidR="00F96084" w:rsidRPr="00A66401" w:rsidRDefault="00F96084" w:rsidP="00F9608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430E9C" w14:textId="11540A49" w:rsidR="00F96084" w:rsidRPr="00A66401" w:rsidRDefault="00F96084" w:rsidP="00F9608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4,402</w:t>
            </w:r>
          </w:p>
        </w:tc>
        <w:tc>
          <w:tcPr>
            <w:tcW w:w="270" w:type="dxa"/>
            <w:shd w:val="clear" w:color="auto" w:fill="auto"/>
          </w:tcPr>
          <w:p w14:paraId="4B947B38" w14:textId="77777777" w:rsidR="00F96084" w:rsidRPr="00A66401" w:rsidRDefault="00F96084" w:rsidP="00F9608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47F9A0" w14:textId="175ECA42" w:rsidR="00F96084" w:rsidRPr="00A66401" w:rsidRDefault="00F96084" w:rsidP="00F96084">
            <w:pPr>
              <w:pStyle w:val="a1"/>
              <w:tabs>
                <w:tab w:val="decimal" w:pos="43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3,080</w:t>
            </w:r>
          </w:p>
        </w:tc>
        <w:tc>
          <w:tcPr>
            <w:tcW w:w="270" w:type="dxa"/>
            <w:shd w:val="clear" w:color="auto" w:fill="auto"/>
          </w:tcPr>
          <w:p w14:paraId="56402047" w14:textId="77777777" w:rsidR="00F96084" w:rsidRPr="00A66401" w:rsidRDefault="00F96084" w:rsidP="00F9608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2323A0" w14:textId="58D57718" w:rsidR="00F96084" w:rsidRPr="00A66401" w:rsidRDefault="00F96084" w:rsidP="00F9608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4,402</w:t>
            </w:r>
          </w:p>
        </w:tc>
      </w:tr>
      <w:tr w:rsidR="00540A64" w:rsidRPr="00A66401" w14:paraId="58468BE9" w14:textId="77777777" w:rsidTr="009531E2">
        <w:tc>
          <w:tcPr>
            <w:tcW w:w="3222" w:type="dxa"/>
            <w:shd w:val="clear" w:color="auto" w:fill="auto"/>
          </w:tcPr>
          <w:p w14:paraId="1F105A61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68009F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ECB53F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F1F16E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C7BDA4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C2E44A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BCCF0F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606D1B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0A64" w:rsidRPr="00A66401" w14:paraId="52571BE1" w14:textId="77777777" w:rsidTr="009531E2">
        <w:tc>
          <w:tcPr>
            <w:tcW w:w="3222" w:type="dxa"/>
            <w:shd w:val="clear" w:color="auto" w:fill="auto"/>
          </w:tcPr>
          <w:p w14:paraId="25724116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2B37C1DC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14D8BC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CB6688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295F20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3321CC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A45A6A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2D5D09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540A64" w:rsidRPr="00A66401" w14:paraId="5CA57239" w14:textId="77777777" w:rsidTr="009531E2">
        <w:tc>
          <w:tcPr>
            <w:tcW w:w="3222" w:type="dxa"/>
            <w:shd w:val="clear" w:color="auto" w:fill="auto"/>
          </w:tcPr>
          <w:p w14:paraId="72D55902" w14:textId="77777777" w:rsidR="00540A64" w:rsidRPr="00A66401" w:rsidRDefault="00540A64" w:rsidP="00540A64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7DC48C7F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84EDE31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AEF9F6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B80518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A8426E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097890" w14:textId="77777777" w:rsidR="00540A64" w:rsidRPr="00A66401" w:rsidRDefault="00540A64" w:rsidP="00540A64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62F6DE" w14:textId="77777777" w:rsidR="00540A64" w:rsidRPr="00A66401" w:rsidRDefault="00540A64" w:rsidP="00540A64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15645" w:rsidRPr="00A66401" w14:paraId="0854E895" w14:textId="77777777" w:rsidTr="009531E2">
        <w:tc>
          <w:tcPr>
            <w:tcW w:w="3222" w:type="dxa"/>
            <w:shd w:val="clear" w:color="auto" w:fill="auto"/>
          </w:tcPr>
          <w:p w14:paraId="521BCACD" w14:textId="77777777" w:rsidR="00015645" w:rsidRPr="00A66401" w:rsidRDefault="00015645" w:rsidP="00015645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14:paraId="0F3FE900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15,968</w:t>
            </w:r>
          </w:p>
        </w:tc>
        <w:tc>
          <w:tcPr>
            <w:tcW w:w="270" w:type="dxa"/>
            <w:shd w:val="clear" w:color="auto" w:fill="auto"/>
          </w:tcPr>
          <w:p w14:paraId="21DA6644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91FA32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13,226</w:t>
            </w:r>
          </w:p>
        </w:tc>
        <w:tc>
          <w:tcPr>
            <w:tcW w:w="270" w:type="dxa"/>
            <w:shd w:val="clear" w:color="auto" w:fill="auto"/>
          </w:tcPr>
          <w:p w14:paraId="4538328B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F7EB4B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15,968</w:t>
            </w:r>
          </w:p>
        </w:tc>
        <w:tc>
          <w:tcPr>
            <w:tcW w:w="270" w:type="dxa"/>
            <w:shd w:val="clear" w:color="auto" w:fill="auto"/>
          </w:tcPr>
          <w:p w14:paraId="1D0A6C32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E58CBC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13,226</w:t>
            </w:r>
          </w:p>
        </w:tc>
      </w:tr>
      <w:tr w:rsidR="00015645" w:rsidRPr="00A66401" w14:paraId="6926E609" w14:textId="77777777" w:rsidTr="009531E2">
        <w:tc>
          <w:tcPr>
            <w:tcW w:w="3222" w:type="dxa"/>
            <w:shd w:val="clear" w:color="auto" w:fill="auto"/>
          </w:tcPr>
          <w:p w14:paraId="3C6B5F44" w14:textId="77777777" w:rsidR="00015645" w:rsidRPr="00A66401" w:rsidRDefault="00015645" w:rsidP="00015645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14:paraId="7E3283F3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72FCEFB8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855C27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14:paraId="532D3D2D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90CEAD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135588D5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6F1FE1" w14:textId="77777777" w:rsidR="00015645" w:rsidRPr="00A66401" w:rsidRDefault="00015645" w:rsidP="000156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</w:tr>
    </w:tbl>
    <w:p w14:paraId="1453C54F" w14:textId="234829AC" w:rsidR="00833DDA" w:rsidRDefault="00833DDA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D3AE51" w14:textId="77777777" w:rsidR="00D8775A" w:rsidRPr="00A66401" w:rsidRDefault="00D8775A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BC8240" w14:textId="77777777" w:rsidR="00F96084" w:rsidRDefault="000114E2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66401">
        <w:rPr>
          <w:rFonts w:ascii="Angsana New" w:hAnsi="Angsana New"/>
          <w:sz w:val="30"/>
          <w:szCs w:val="30"/>
          <w:cs/>
        </w:rPr>
        <w:tab/>
      </w:r>
    </w:p>
    <w:p w14:paraId="0D9B8C5C" w14:textId="77777777" w:rsidR="00F96084" w:rsidRDefault="00F96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CC51999" w14:textId="5B1AE814" w:rsidR="00562CEB" w:rsidRPr="00A66401" w:rsidRDefault="00562CEB" w:rsidP="00F96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63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A66401">
        <w:rPr>
          <w:rFonts w:ascii="Angsana New" w:hAnsi="Angsana New" w:hint="cs"/>
          <w:sz w:val="30"/>
          <w:szCs w:val="30"/>
          <w:cs/>
        </w:rPr>
        <w:t>กับ</w:t>
      </w:r>
      <w:r w:rsidR="00034FD7" w:rsidRPr="00A66401">
        <w:rPr>
          <w:rFonts w:ascii="Angsana New" w:hAnsi="Angsana New" w:hint="cs"/>
          <w:sz w:val="30"/>
          <w:szCs w:val="30"/>
          <w:cs/>
        </w:rPr>
        <w:t>บุคคลหรือ</w:t>
      </w:r>
      <w:r w:rsidRPr="00A66401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ณ วันที่</w:t>
      </w:r>
      <w:r w:rsidRPr="00A66401">
        <w:rPr>
          <w:rFonts w:ascii="Angsana New" w:hAnsi="Angsana New"/>
          <w:sz w:val="30"/>
          <w:szCs w:val="30"/>
          <w:rtl/>
          <w:cs/>
        </w:rPr>
        <w:t xml:space="preserve"> </w:t>
      </w:r>
      <w:r w:rsidR="001D500E" w:rsidRPr="00A66401">
        <w:rPr>
          <w:rFonts w:ascii="Angsana New" w:hAnsi="Angsana New"/>
          <w:sz w:val="30"/>
          <w:szCs w:val="30"/>
        </w:rPr>
        <w:t xml:space="preserve">30 </w:t>
      </w:r>
      <w:r w:rsidR="007F1581" w:rsidRPr="00A66401">
        <w:rPr>
          <w:rFonts w:ascii="Angsana New" w:hAnsi="Angsana New" w:hint="cs"/>
          <w:sz w:val="30"/>
          <w:szCs w:val="30"/>
          <w:cs/>
        </w:rPr>
        <w:t>กันยา</w:t>
      </w:r>
      <w:r w:rsidR="001D500E" w:rsidRPr="00A66401">
        <w:rPr>
          <w:rFonts w:ascii="Angsana New" w:hAnsi="Angsana New" w:hint="cs"/>
          <w:sz w:val="30"/>
          <w:szCs w:val="30"/>
          <w:cs/>
        </w:rPr>
        <w:t>ยน</w:t>
      </w:r>
      <w:r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>25</w:t>
      </w:r>
      <w:r w:rsidR="008E53DC" w:rsidRPr="00A66401">
        <w:rPr>
          <w:rFonts w:ascii="Angsana New" w:hAnsi="Angsana New" w:hint="cs"/>
          <w:sz w:val="30"/>
          <w:szCs w:val="30"/>
        </w:rPr>
        <w:t>6</w:t>
      </w:r>
      <w:r w:rsidR="00DE7AD2" w:rsidRPr="00A66401">
        <w:rPr>
          <w:rFonts w:ascii="Angsana New" w:hAnsi="Angsana New"/>
          <w:sz w:val="30"/>
          <w:szCs w:val="30"/>
        </w:rPr>
        <w:t>2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66401">
        <w:rPr>
          <w:rFonts w:ascii="Angsana New" w:hAnsi="Angsana New"/>
          <w:sz w:val="30"/>
          <w:szCs w:val="30"/>
        </w:rPr>
        <w:t xml:space="preserve">31 </w:t>
      </w:r>
      <w:r w:rsidRPr="00A6640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66401">
        <w:rPr>
          <w:rFonts w:ascii="Angsana New" w:hAnsi="Angsana New"/>
          <w:sz w:val="30"/>
          <w:szCs w:val="30"/>
        </w:rPr>
        <w:t>256</w:t>
      </w:r>
      <w:r w:rsidR="00DE7AD2" w:rsidRPr="00A66401">
        <w:rPr>
          <w:rFonts w:ascii="Angsana New" w:hAnsi="Angsana New"/>
          <w:sz w:val="30"/>
          <w:szCs w:val="30"/>
        </w:rPr>
        <w:t>1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มีดังนี้</w:t>
      </w:r>
    </w:p>
    <w:p w14:paraId="607401BC" w14:textId="77777777" w:rsidR="00562CEB" w:rsidRPr="00A66401" w:rsidRDefault="00562CEB" w:rsidP="00DE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258"/>
      </w:tblGrid>
      <w:tr w:rsidR="00562CEB" w:rsidRPr="00A66401" w14:paraId="4849FCD5" w14:textId="77777777" w:rsidTr="00EF0033">
        <w:trPr>
          <w:cantSplit/>
          <w:tblHeader/>
        </w:trPr>
        <w:tc>
          <w:tcPr>
            <w:tcW w:w="6039" w:type="dxa"/>
            <w:gridSpan w:val="5"/>
          </w:tcPr>
          <w:p w14:paraId="5D736C93" w14:textId="77777777" w:rsidR="00562CEB" w:rsidRPr="00A66401" w:rsidRDefault="00562CEB" w:rsidP="00F250F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 </w:t>
            </w:r>
            <w:r w:rsidR="008D599C"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3" w:type="dxa"/>
          </w:tcPr>
          <w:p w14:paraId="30193718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52635894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CEB" w:rsidRPr="00A66401" w14:paraId="604228AA" w14:textId="77777777" w:rsidTr="00EF0033">
        <w:trPr>
          <w:cantSplit/>
          <w:tblHeader/>
        </w:trPr>
        <w:tc>
          <w:tcPr>
            <w:tcW w:w="2990" w:type="dxa"/>
          </w:tcPr>
          <w:p w14:paraId="597553C4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051B5E9F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0609BA21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3E363897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4125BFF6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562CEB" w:rsidRPr="00A66401" w14:paraId="5A09CEFE" w14:textId="77777777" w:rsidTr="00EF0033">
        <w:trPr>
          <w:cantSplit/>
          <w:tblHeader/>
        </w:trPr>
        <w:tc>
          <w:tcPr>
            <w:tcW w:w="2990" w:type="dxa"/>
          </w:tcPr>
          <w:p w14:paraId="651EFBF7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70B51662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E289DC4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7396543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5FEE74F5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A66401" w14:paraId="3A87D6A6" w14:textId="77777777" w:rsidTr="00EF0033">
        <w:trPr>
          <w:cantSplit/>
          <w:tblHeader/>
        </w:trPr>
        <w:tc>
          <w:tcPr>
            <w:tcW w:w="2990" w:type="dxa"/>
          </w:tcPr>
          <w:p w14:paraId="4556C702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2D1D5E4F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B7DA95" w14:textId="77777777" w:rsidR="00562CEB" w:rsidRPr="00A66401" w:rsidRDefault="001D500E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5A4976D2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603752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3937273F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3E9694A" w14:textId="77777777" w:rsidR="00562CEB" w:rsidRPr="00A66401" w:rsidRDefault="001D500E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7C7907B5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A29A410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62CEB" w:rsidRPr="00A66401" w14:paraId="786E87BA" w14:textId="77777777" w:rsidTr="00EF0033">
        <w:trPr>
          <w:cantSplit/>
          <w:tblHeader/>
        </w:trPr>
        <w:tc>
          <w:tcPr>
            <w:tcW w:w="2990" w:type="dxa"/>
          </w:tcPr>
          <w:p w14:paraId="08427A2C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7955919E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C05DF9" w14:textId="77777777" w:rsidR="00562CEB" w:rsidRPr="00A66401" w:rsidRDefault="00562CEB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380CF1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8E1F1CD" w14:textId="77777777" w:rsidR="00562CEB" w:rsidRPr="00A66401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14:paraId="5F05FEDE" w14:textId="77777777" w:rsidR="00562CEB" w:rsidRPr="00A66401" w:rsidRDefault="008E53DC" w:rsidP="00380CF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040F69BD" w14:textId="77777777" w:rsidR="00562CEB" w:rsidRPr="00A66401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14:paraId="5E581807" w14:textId="77777777" w:rsidR="00562CEB" w:rsidRPr="00A66401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14:paraId="749EB05D" w14:textId="77777777" w:rsidR="00562CEB" w:rsidRPr="00A66401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</w:tcPr>
          <w:p w14:paraId="06E0C83D" w14:textId="77777777" w:rsidR="00562CEB" w:rsidRPr="00A66401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A66401" w14:paraId="3F9DA76D" w14:textId="77777777" w:rsidTr="00EF0033">
        <w:trPr>
          <w:cantSplit/>
          <w:tblHeader/>
        </w:trPr>
        <w:tc>
          <w:tcPr>
            <w:tcW w:w="3339" w:type="dxa"/>
            <w:gridSpan w:val="2"/>
          </w:tcPr>
          <w:p w14:paraId="4359D3EB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6823C732" w14:textId="77777777" w:rsidR="00562CEB" w:rsidRPr="00A66401" w:rsidRDefault="00380CF1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62CEB"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033" w:rsidRPr="00A66401" w14:paraId="189EF46B" w14:textId="77777777" w:rsidTr="00EF0033">
        <w:trPr>
          <w:cantSplit/>
        </w:trPr>
        <w:tc>
          <w:tcPr>
            <w:tcW w:w="3339" w:type="dxa"/>
            <w:gridSpan w:val="2"/>
          </w:tcPr>
          <w:p w14:paraId="1E2CC768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6EAAD36" w14:textId="77777777" w:rsidR="00EF0033" w:rsidRPr="00A66401" w:rsidRDefault="00CD30FF" w:rsidP="00E5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03AE95" w14:textId="77777777" w:rsidR="00EF0033" w:rsidRPr="00A66401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C4D6C48" w14:textId="77777777" w:rsidR="00EF0033" w:rsidRPr="00A66401" w:rsidRDefault="00EF0033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1400469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FF60C88" w14:textId="77777777" w:rsidR="00EF0033" w:rsidRPr="00A66401" w:rsidRDefault="00E50257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5,379</w:t>
            </w:r>
          </w:p>
        </w:tc>
        <w:tc>
          <w:tcPr>
            <w:tcW w:w="272" w:type="dxa"/>
          </w:tcPr>
          <w:p w14:paraId="2D4B95D3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7BF8004" w14:textId="77777777" w:rsidR="00EF0033" w:rsidRPr="00A66401" w:rsidRDefault="00EF0033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8,13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F0033" w:rsidRPr="00A66401" w14:paraId="15EFE66A" w14:textId="77777777" w:rsidTr="00EF0033">
        <w:trPr>
          <w:cantSplit/>
        </w:trPr>
        <w:tc>
          <w:tcPr>
            <w:tcW w:w="3339" w:type="dxa"/>
            <w:gridSpan w:val="2"/>
          </w:tcPr>
          <w:p w14:paraId="251373FB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7655261E" w14:textId="77777777" w:rsidR="00EF0033" w:rsidRPr="00A66401" w:rsidRDefault="00E50257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248,965</w:t>
            </w:r>
          </w:p>
        </w:tc>
        <w:tc>
          <w:tcPr>
            <w:tcW w:w="236" w:type="dxa"/>
          </w:tcPr>
          <w:p w14:paraId="3BA4471B" w14:textId="77777777" w:rsidR="00EF0033" w:rsidRPr="00A66401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48BA8A" w14:textId="77777777" w:rsidR="00EF0033" w:rsidRPr="00A66401" w:rsidRDefault="00EF0033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259,221</w:t>
            </w:r>
          </w:p>
        </w:tc>
        <w:tc>
          <w:tcPr>
            <w:tcW w:w="273" w:type="dxa"/>
          </w:tcPr>
          <w:p w14:paraId="092910E9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77A66C8" w14:textId="77777777" w:rsidR="00EF0033" w:rsidRPr="00A66401" w:rsidRDefault="00E50257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167,877</w:t>
            </w:r>
          </w:p>
        </w:tc>
        <w:tc>
          <w:tcPr>
            <w:tcW w:w="272" w:type="dxa"/>
          </w:tcPr>
          <w:p w14:paraId="7DC5B99B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56E5CEE" w14:textId="77777777" w:rsidR="00EF0033" w:rsidRPr="00A66401" w:rsidRDefault="00480F7A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190,19</w:t>
            </w:r>
            <w:r w:rsidR="00DE4711" w:rsidRPr="00A66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0033" w:rsidRPr="00A66401" w14:paraId="7DF468F2" w14:textId="77777777" w:rsidTr="00EF0033">
        <w:trPr>
          <w:cantSplit/>
        </w:trPr>
        <w:tc>
          <w:tcPr>
            <w:tcW w:w="3339" w:type="dxa"/>
            <w:gridSpan w:val="2"/>
          </w:tcPr>
          <w:p w14:paraId="2F671CB8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C578C4" w14:textId="77777777" w:rsidR="00EF0033" w:rsidRPr="00A66401" w:rsidRDefault="00E50257" w:rsidP="009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248,965</w:t>
            </w:r>
          </w:p>
        </w:tc>
        <w:tc>
          <w:tcPr>
            <w:tcW w:w="236" w:type="dxa"/>
          </w:tcPr>
          <w:p w14:paraId="2FB6BA57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0176BDB" w14:textId="77777777" w:rsidR="00EF0033" w:rsidRPr="00A66401" w:rsidRDefault="00EF0033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259,221</w:t>
            </w:r>
          </w:p>
        </w:tc>
        <w:tc>
          <w:tcPr>
            <w:tcW w:w="273" w:type="dxa"/>
          </w:tcPr>
          <w:p w14:paraId="6D9178A3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0CDFB62" w14:textId="77777777" w:rsidR="00EF0033" w:rsidRPr="00A66401" w:rsidRDefault="00E50257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173,256</w:t>
            </w:r>
          </w:p>
        </w:tc>
        <w:tc>
          <w:tcPr>
            <w:tcW w:w="272" w:type="dxa"/>
          </w:tcPr>
          <w:p w14:paraId="79317CF2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A933F68" w14:textId="77777777" w:rsidR="00480F7A" w:rsidRPr="00A66401" w:rsidRDefault="00480F7A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198,33</w:t>
            </w:r>
            <w:r w:rsidR="00DE4711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246B08F9" w14:textId="77777777" w:rsidR="00562CEB" w:rsidRPr="00A66401" w:rsidRDefault="00562CEB" w:rsidP="00562CEB">
      <w:pPr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562CEB" w:rsidRPr="00A66401" w14:paraId="3D423FF8" w14:textId="77777777" w:rsidTr="00EF0033">
        <w:trPr>
          <w:cantSplit/>
        </w:trPr>
        <w:tc>
          <w:tcPr>
            <w:tcW w:w="6039" w:type="dxa"/>
            <w:gridSpan w:val="5"/>
          </w:tcPr>
          <w:p w14:paraId="3943F214" w14:textId="77777777" w:rsidR="00562CEB" w:rsidRPr="00A66401" w:rsidRDefault="00562CEB" w:rsidP="00F250F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599C"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3" w:type="dxa"/>
          </w:tcPr>
          <w:p w14:paraId="7EAAB6E3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7637298F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CEB" w:rsidRPr="00A66401" w14:paraId="740C5C4F" w14:textId="77777777" w:rsidTr="00EF0033">
        <w:trPr>
          <w:cantSplit/>
        </w:trPr>
        <w:tc>
          <w:tcPr>
            <w:tcW w:w="2990" w:type="dxa"/>
          </w:tcPr>
          <w:p w14:paraId="319CF206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6CFD9D5A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588A8958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55C3D45A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7" w:type="dxa"/>
            <w:gridSpan w:val="3"/>
          </w:tcPr>
          <w:p w14:paraId="54B6634D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562CEB" w:rsidRPr="00A66401" w14:paraId="257AD493" w14:textId="77777777" w:rsidTr="00EF0033">
        <w:trPr>
          <w:cantSplit/>
        </w:trPr>
        <w:tc>
          <w:tcPr>
            <w:tcW w:w="2990" w:type="dxa"/>
          </w:tcPr>
          <w:p w14:paraId="193E2CA7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0143B027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CC98576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7A11C9AB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1772AD9B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A66401" w14:paraId="7F1293FE" w14:textId="77777777" w:rsidTr="00EF0033">
        <w:trPr>
          <w:cantSplit/>
        </w:trPr>
        <w:tc>
          <w:tcPr>
            <w:tcW w:w="2990" w:type="dxa"/>
          </w:tcPr>
          <w:p w14:paraId="7439C6E4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67902192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64CAEA" w14:textId="77777777" w:rsidR="00562CEB" w:rsidRPr="00A66401" w:rsidRDefault="001D500E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78C9238F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6619C3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02F72E94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FC283FC" w14:textId="77777777" w:rsidR="00562CEB" w:rsidRPr="00A66401" w:rsidRDefault="001D500E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72" w:type="dxa"/>
          </w:tcPr>
          <w:p w14:paraId="444E386F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7D7DBA9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7820CC" w:rsidRPr="00A66401" w14:paraId="11ACE7DB" w14:textId="77777777" w:rsidTr="00EF0033">
        <w:trPr>
          <w:cantSplit/>
        </w:trPr>
        <w:tc>
          <w:tcPr>
            <w:tcW w:w="2990" w:type="dxa"/>
          </w:tcPr>
          <w:p w14:paraId="06C480EC" w14:textId="77777777" w:rsidR="007820CC" w:rsidRPr="00A66401" w:rsidRDefault="007820CC" w:rsidP="0078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3B9284C6" w14:textId="77777777" w:rsidR="007820CC" w:rsidRPr="00A66401" w:rsidRDefault="007820CC" w:rsidP="0078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FC6BC1" w14:textId="77777777" w:rsidR="007820CC" w:rsidRPr="00A66401" w:rsidRDefault="007820C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34BEC46C" w14:textId="77777777" w:rsidR="007820CC" w:rsidRPr="00A66401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14:paraId="15824013" w14:textId="77777777" w:rsidR="007820CC" w:rsidRPr="00A66401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40E0CE67" w14:textId="77777777" w:rsidR="007820CC" w:rsidRPr="00A66401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</w:tcPr>
          <w:p w14:paraId="0B5B136C" w14:textId="77777777" w:rsidR="007820CC" w:rsidRPr="00A66401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14:paraId="4004CD15" w14:textId="77777777" w:rsidR="007820CC" w:rsidRPr="00A66401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</w:tcPr>
          <w:p w14:paraId="133C76F9" w14:textId="77777777" w:rsidR="007820CC" w:rsidRPr="00A66401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A66401" w14:paraId="2F9A1D4A" w14:textId="77777777" w:rsidTr="00EF0033">
        <w:trPr>
          <w:cantSplit/>
        </w:trPr>
        <w:tc>
          <w:tcPr>
            <w:tcW w:w="3339" w:type="dxa"/>
            <w:gridSpan w:val="2"/>
          </w:tcPr>
          <w:p w14:paraId="31477548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1D6B11E4" w14:textId="77777777" w:rsidR="00562CEB" w:rsidRPr="00A66401" w:rsidRDefault="007820CC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033" w:rsidRPr="00A66401" w14:paraId="443C45C0" w14:textId="77777777" w:rsidTr="00EF0033">
        <w:trPr>
          <w:cantSplit/>
        </w:trPr>
        <w:tc>
          <w:tcPr>
            <w:tcW w:w="3339" w:type="dxa"/>
            <w:gridSpan w:val="2"/>
          </w:tcPr>
          <w:p w14:paraId="466261F8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5548E0" w14:textId="7461E3F3" w:rsidR="00FA5335" w:rsidRPr="00A66401" w:rsidRDefault="00F96084" w:rsidP="00FA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D994CA" w14:textId="77777777" w:rsidR="00EF0033" w:rsidRPr="00A66401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2DD3F1" w14:textId="77777777" w:rsidR="00EF0033" w:rsidRPr="00A66401" w:rsidRDefault="00FA5335" w:rsidP="006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C286DC2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607A7EE" w14:textId="093519DF" w:rsidR="00EF0033" w:rsidRPr="00A66401" w:rsidRDefault="003A5A5B" w:rsidP="00A5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16,311</w:t>
            </w:r>
          </w:p>
        </w:tc>
        <w:tc>
          <w:tcPr>
            <w:tcW w:w="272" w:type="dxa"/>
          </w:tcPr>
          <w:p w14:paraId="4EC24A6C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EADFFD5" w14:textId="77777777" w:rsidR="00EF0033" w:rsidRPr="00A66401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EF0033" w:rsidRPr="00A66401" w14:paraId="1193E4B4" w14:textId="77777777" w:rsidTr="00EF0033">
        <w:trPr>
          <w:cantSplit/>
        </w:trPr>
        <w:tc>
          <w:tcPr>
            <w:tcW w:w="3339" w:type="dxa"/>
            <w:gridSpan w:val="2"/>
          </w:tcPr>
          <w:p w14:paraId="574CB981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5757323" w14:textId="1F42B593" w:rsidR="00EF0033" w:rsidRPr="00A66401" w:rsidRDefault="00C62C6C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74,891</w:t>
            </w:r>
          </w:p>
        </w:tc>
        <w:tc>
          <w:tcPr>
            <w:tcW w:w="236" w:type="dxa"/>
          </w:tcPr>
          <w:p w14:paraId="75CEE76B" w14:textId="77777777" w:rsidR="00EF0033" w:rsidRPr="00A66401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D90EEAE" w14:textId="77777777" w:rsidR="00EF0033" w:rsidRPr="00A66401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69,11</w:t>
            </w:r>
            <w:r w:rsidR="005F4BDD" w:rsidRPr="00A664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5C2157F6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6384E8A" w14:textId="5D8A141B" w:rsidR="00EF0033" w:rsidRPr="00A66401" w:rsidRDefault="003A5A5B" w:rsidP="0059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21,935</w:t>
            </w:r>
          </w:p>
        </w:tc>
        <w:tc>
          <w:tcPr>
            <w:tcW w:w="272" w:type="dxa"/>
          </w:tcPr>
          <w:p w14:paraId="3929B343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FCEF4D9" w14:textId="77777777" w:rsidR="00EF0033" w:rsidRPr="00A66401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66,276</w:t>
            </w:r>
          </w:p>
        </w:tc>
      </w:tr>
      <w:tr w:rsidR="00EF0033" w:rsidRPr="00A66401" w14:paraId="55566F21" w14:textId="77777777" w:rsidTr="00EF0033">
        <w:trPr>
          <w:cantSplit/>
        </w:trPr>
        <w:tc>
          <w:tcPr>
            <w:tcW w:w="3339" w:type="dxa"/>
            <w:gridSpan w:val="2"/>
          </w:tcPr>
          <w:p w14:paraId="71B985E2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522DA7" w14:textId="0BC6BBAB" w:rsidR="00EF0033" w:rsidRPr="00A66401" w:rsidRDefault="00C62C6C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C6C">
              <w:rPr>
                <w:rFonts w:ascii="Angsana New" w:hAnsi="Angsana New"/>
                <w:b/>
                <w:bCs/>
                <w:sz w:val="30"/>
                <w:szCs w:val="30"/>
              </w:rPr>
              <w:t>74,891</w:t>
            </w:r>
          </w:p>
        </w:tc>
        <w:tc>
          <w:tcPr>
            <w:tcW w:w="236" w:type="dxa"/>
          </w:tcPr>
          <w:p w14:paraId="6CAE57ED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7700D77" w14:textId="77777777" w:rsidR="00EF0033" w:rsidRPr="00A66401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69,11</w:t>
            </w:r>
            <w:r w:rsidR="005F4BDD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20C17D80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9F8674D" w14:textId="7F72B3FB" w:rsidR="00EF0033" w:rsidRPr="00A66401" w:rsidRDefault="003A5A5B" w:rsidP="0059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38,246</w:t>
            </w:r>
          </w:p>
        </w:tc>
        <w:tc>
          <w:tcPr>
            <w:tcW w:w="272" w:type="dxa"/>
          </w:tcPr>
          <w:p w14:paraId="099FB99C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FA057D5" w14:textId="77777777" w:rsidR="00EF0033" w:rsidRPr="00A66401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66,639</w:t>
            </w:r>
          </w:p>
        </w:tc>
      </w:tr>
    </w:tbl>
    <w:p w14:paraId="6FF21C47" w14:textId="77777777" w:rsidR="00BD043F" w:rsidRPr="00A66401" w:rsidRDefault="00BD043F" w:rsidP="00EF0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348"/>
      </w:tblGrid>
      <w:tr w:rsidR="003B4DFA" w:rsidRPr="00A66401" w14:paraId="328A2B62" w14:textId="77777777" w:rsidTr="00EF0033">
        <w:trPr>
          <w:cantSplit/>
        </w:trPr>
        <w:tc>
          <w:tcPr>
            <w:tcW w:w="6039" w:type="dxa"/>
            <w:gridSpan w:val="5"/>
          </w:tcPr>
          <w:p w14:paraId="3633C116" w14:textId="77777777" w:rsidR="003B4DFA" w:rsidRPr="00A66401" w:rsidRDefault="003B4DFA" w:rsidP="00A7604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774D80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73" w:type="dxa"/>
          </w:tcPr>
          <w:p w14:paraId="7A83350B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14:paraId="1696CED9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4DFA" w:rsidRPr="00A66401" w14:paraId="38B92A18" w14:textId="77777777" w:rsidTr="00EF0033">
        <w:trPr>
          <w:cantSplit/>
        </w:trPr>
        <w:tc>
          <w:tcPr>
            <w:tcW w:w="2990" w:type="dxa"/>
          </w:tcPr>
          <w:p w14:paraId="79AF0C30" w14:textId="77777777" w:rsidR="003B4DFA" w:rsidRPr="00A66401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B73997A" w14:textId="77777777" w:rsidR="003B4DFA" w:rsidRPr="00A66401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2CD3C9E5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53F5113C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71" w:type="dxa"/>
            <w:gridSpan w:val="3"/>
          </w:tcPr>
          <w:p w14:paraId="7BA309BA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3B4DFA" w:rsidRPr="00A66401" w14:paraId="287D9A20" w14:textId="77777777" w:rsidTr="00EF0033">
        <w:trPr>
          <w:cantSplit/>
        </w:trPr>
        <w:tc>
          <w:tcPr>
            <w:tcW w:w="2990" w:type="dxa"/>
          </w:tcPr>
          <w:p w14:paraId="3290A892" w14:textId="77777777" w:rsidR="003B4DFA" w:rsidRPr="00A66401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729FB84F" w14:textId="77777777" w:rsidR="003B4DFA" w:rsidRPr="00A66401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46EB5A4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63B5A06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14:paraId="3DF9855A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DFA" w:rsidRPr="00A66401" w14:paraId="173F2DD7" w14:textId="77777777" w:rsidTr="00EF0033">
        <w:trPr>
          <w:cantSplit/>
        </w:trPr>
        <w:tc>
          <w:tcPr>
            <w:tcW w:w="2990" w:type="dxa"/>
          </w:tcPr>
          <w:p w14:paraId="758E7B96" w14:textId="77777777" w:rsidR="003B4DFA" w:rsidRPr="00A66401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76283202" w14:textId="77777777" w:rsidR="003B4DFA" w:rsidRPr="00A66401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137521" w14:textId="77777777" w:rsidR="003B4DFA" w:rsidRPr="00A66401" w:rsidRDefault="001D500E" w:rsidP="00A760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28815D50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E59651" w14:textId="77777777" w:rsidR="003B4DFA" w:rsidRPr="00A66401" w:rsidRDefault="003B4DFA" w:rsidP="00A76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53C44325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B50B23E" w14:textId="77777777" w:rsidR="003B4DFA" w:rsidRPr="00A66401" w:rsidRDefault="001D500E" w:rsidP="00A760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72" w:type="dxa"/>
          </w:tcPr>
          <w:p w14:paraId="51D2B928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C161C0F" w14:textId="77777777" w:rsidR="003B4DFA" w:rsidRPr="00A66401" w:rsidRDefault="003B4DFA" w:rsidP="00A76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B4DFA" w:rsidRPr="00A66401" w14:paraId="10842CC5" w14:textId="77777777" w:rsidTr="00EF0033">
        <w:trPr>
          <w:cantSplit/>
        </w:trPr>
        <w:tc>
          <w:tcPr>
            <w:tcW w:w="2990" w:type="dxa"/>
          </w:tcPr>
          <w:p w14:paraId="6DCE4208" w14:textId="77777777" w:rsidR="003B4DFA" w:rsidRPr="00A66401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CC81E33" w14:textId="77777777" w:rsidR="003B4DFA" w:rsidRPr="00A66401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3B5694" w14:textId="77777777" w:rsidR="003B4DFA" w:rsidRPr="00A66401" w:rsidRDefault="003B4DFA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3375539E" w14:textId="77777777" w:rsidR="003B4DFA" w:rsidRPr="00A66401" w:rsidRDefault="003B4DFA" w:rsidP="00A7604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14:paraId="3715A4CC" w14:textId="77777777" w:rsidR="003B4DFA" w:rsidRPr="00A66401" w:rsidRDefault="008E53DC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B4DFA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545FFC20" w14:textId="77777777" w:rsidR="003B4DFA" w:rsidRPr="00A66401" w:rsidRDefault="003B4DFA" w:rsidP="00A7604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14:paraId="0158458D" w14:textId="77777777" w:rsidR="003B4DFA" w:rsidRPr="00A66401" w:rsidRDefault="008E53DC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B4DFA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14:paraId="3270D13E" w14:textId="77777777" w:rsidR="003B4DFA" w:rsidRPr="00A66401" w:rsidRDefault="003B4DFA" w:rsidP="00A76048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48" w:type="dxa"/>
          </w:tcPr>
          <w:p w14:paraId="2D181902" w14:textId="77777777" w:rsidR="003B4DFA" w:rsidRPr="00A66401" w:rsidRDefault="008E53DC" w:rsidP="00A76048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B4DFA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3B4DFA" w:rsidRPr="00A66401" w14:paraId="106ECD5A" w14:textId="77777777" w:rsidTr="00EF0033">
        <w:trPr>
          <w:cantSplit/>
        </w:trPr>
        <w:tc>
          <w:tcPr>
            <w:tcW w:w="3339" w:type="dxa"/>
            <w:gridSpan w:val="2"/>
          </w:tcPr>
          <w:p w14:paraId="39B644E4" w14:textId="77777777" w:rsidR="003B4DFA" w:rsidRPr="00A66401" w:rsidRDefault="003B4DFA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4" w:type="dxa"/>
            <w:gridSpan w:val="7"/>
          </w:tcPr>
          <w:p w14:paraId="207DAD51" w14:textId="77777777" w:rsidR="003B4DFA" w:rsidRPr="00A66401" w:rsidRDefault="003B4DFA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033" w:rsidRPr="00A66401" w14:paraId="2537793D" w14:textId="77777777" w:rsidTr="00EF0033">
        <w:trPr>
          <w:cantSplit/>
        </w:trPr>
        <w:tc>
          <w:tcPr>
            <w:tcW w:w="3339" w:type="dxa"/>
            <w:gridSpan w:val="2"/>
          </w:tcPr>
          <w:p w14:paraId="05C8AFC5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F0BC346" w14:textId="77777777" w:rsidR="00EF0033" w:rsidRPr="00A66401" w:rsidRDefault="00A86338" w:rsidP="00A8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4F42CE" w14:textId="77777777" w:rsidR="00EF0033" w:rsidRPr="00A66401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C27B60" w14:textId="77777777" w:rsidR="00EF0033" w:rsidRPr="00A66401" w:rsidRDefault="00EF0033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80407F7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DB257DD" w14:textId="77777777" w:rsidR="00EF0033" w:rsidRPr="00A66401" w:rsidRDefault="00A86338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181,494</w:t>
            </w:r>
          </w:p>
        </w:tc>
        <w:tc>
          <w:tcPr>
            <w:tcW w:w="272" w:type="dxa"/>
          </w:tcPr>
          <w:p w14:paraId="0DE1778E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DB433E4" w14:textId="77777777" w:rsidR="00EF0033" w:rsidRPr="00A66401" w:rsidRDefault="008E53DC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6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82</w:t>
            </w:r>
            <w:r w:rsidR="00EF0033" w:rsidRPr="00A66401">
              <w:rPr>
                <w:rFonts w:ascii="Angsana New" w:hAnsi="Angsana New"/>
                <w:sz w:val="30"/>
                <w:szCs w:val="30"/>
              </w:rPr>
              <w:t>,</w:t>
            </w:r>
            <w:r w:rsidRPr="00A66401">
              <w:rPr>
                <w:rFonts w:ascii="Angsana New" w:hAnsi="Angsana New"/>
                <w:sz w:val="30"/>
                <w:szCs w:val="30"/>
              </w:rPr>
              <w:t>8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</w:tbl>
    <w:p w14:paraId="5C32D09B" w14:textId="2DD32135" w:rsidR="00774D80" w:rsidRDefault="00774D80">
      <w:pPr>
        <w:rPr>
          <w:rFonts w:ascii="Angsana New" w:hAnsi="Angsana New"/>
          <w:sz w:val="30"/>
          <w:szCs w:val="30"/>
        </w:rPr>
      </w:pPr>
    </w:p>
    <w:p w14:paraId="17ADC88C" w14:textId="00F3519E" w:rsidR="00D8775A" w:rsidRDefault="00D8775A">
      <w:pPr>
        <w:rPr>
          <w:rFonts w:ascii="Angsana New" w:hAnsi="Angsana New"/>
          <w:sz w:val="30"/>
          <w:szCs w:val="30"/>
        </w:rPr>
      </w:pPr>
    </w:p>
    <w:p w14:paraId="118EDB11" w14:textId="77777777" w:rsidR="00D8775A" w:rsidRPr="00A66401" w:rsidRDefault="00D8775A">
      <w:pPr>
        <w:rPr>
          <w:rFonts w:ascii="Angsana New" w:hAnsi="Angsana New"/>
          <w:sz w:val="30"/>
          <w:szCs w:val="30"/>
        </w:rPr>
      </w:pPr>
    </w:p>
    <w:p w14:paraId="2479B409" w14:textId="77777777" w:rsidR="00562CEB" w:rsidRPr="00A66401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Pr="00A66401">
        <w:rPr>
          <w:rFonts w:ascii="Angsana New" w:hAnsi="Angsana New" w:hint="cs"/>
          <w:sz w:val="30"/>
          <w:szCs w:val="30"/>
          <w:cs/>
        </w:rPr>
        <w:t>แก่บุคคลหรือ</w:t>
      </w:r>
      <w:r w:rsidRPr="00A66401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A66401">
        <w:rPr>
          <w:rFonts w:ascii="Angsana New" w:hAnsi="Angsana New" w:hint="cs"/>
          <w:sz w:val="30"/>
          <w:szCs w:val="30"/>
          <w:cs/>
        </w:rPr>
        <w:t>งวด</w:t>
      </w:r>
      <w:r w:rsidR="007F1581" w:rsidRPr="00A66401">
        <w:rPr>
          <w:rFonts w:ascii="Angsana New" w:hAnsi="Angsana New" w:hint="cs"/>
          <w:sz w:val="30"/>
          <w:szCs w:val="30"/>
          <w:cs/>
        </w:rPr>
        <w:t>เก้า</w:t>
      </w:r>
      <w:r w:rsidRPr="00A66401">
        <w:rPr>
          <w:rFonts w:ascii="Angsana New" w:hAnsi="Angsana New" w:hint="cs"/>
          <w:sz w:val="30"/>
          <w:szCs w:val="30"/>
          <w:cs/>
        </w:rPr>
        <w:t>เดือน</w:t>
      </w:r>
      <w:r w:rsidRPr="00A6640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500E" w:rsidRPr="00A66401">
        <w:rPr>
          <w:rFonts w:ascii="Angsana New" w:hAnsi="Angsana New"/>
          <w:sz w:val="30"/>
          <w:szCs w:val="30"/>
        </w:rPr>
        <w:t xml:space="preserve">30 </w:t>
      </w:r>
      <w:r w:rsidR="00A72881" w:rsidRPr="00A66401">
        <w:rPr>
          <w:rFonts w:ascii="Angsana New" w:hAnsi="Angsana New" w:hint="cs"/>
          <w:sz w:val="30"/>
          <w:szCs w:val="30"/>
          <w:cs/>
        </w:rPr>
        <w:t>กันยายน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>25</w:t>
      </w:r>
      <w:r w:rsidR="008E53DC" w:rsidRPr="00A66401">
        <w:rPr>
          <w:rFonts w:ascii="Angsana New" w:hAnsi="Angsana New" w:hint="cs"/>
          <w:sz w:val="30"/>
          <w:szCs w:val="30"/>
        </w:rPr>
        <w:t>6</w:t>
      </w:r>
      <w:r w:rsidR="00CD6586" w:rsidRPr="00A66401">
        <w:rPr>
          <w:rFonts w:ascii="Angsana New" w:hAnsi="Angsana New"/>
          <w:sz w:val="30"/>
          <w:szCs w:val="30"/>
        </w:rPr>
        <w:t>2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 xml:space="preserve">และ </w:t>
      </w:r>
      <w:r w:rsidRPr="00A66401">
        <w:rPr>
          <w:rFonts w:ascii="Angsana New" w:hAnsi="Angsana New"/>
          <w:sz w:val="30"/>
          <w:szCs w:val="30"/>
        </w:rPr>
        <w:t>256</w:t>
      </w:r>
      <w:r w:rsidR="00CD6586" w:rsidRPr="00A66401">
        <w:rPr>
          <w:rFonts w:ascii="Angsana New" w:hAnsi="Angsana New"/>
          <w:sz w:val="30"/>
          <w:szCs w:val="30"/>
        </w:rPr>
        <w:t>1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="003B4DFA" w:rsidRPr="00A66401">
        <w:rPr>
          <w:rFonts w:ascii="Angsana New" w:hAnsi="Angsana New"/>
          <w:sz w:val="30"/>
          <w:szCs w:val="30"/>
          <w:cs/>
        </w:rPr>
        <w:t>มีดังนี้</w:t>
      </w:r>
    </w:p>
    <w:p w14:paraId="6BFC7C0F" w14:textId="77777777" w:rsidR="00562CEB" w:rsidRPr="00A66401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543"/>
        <w:gridCol w:w="1167"/>
        <w:gridCol w:w="270"/>
        <w:gridCol w:w="1170"/>
        <w:gridCol w:w="270"/>
        <w:gridCol w:w="1259"/>
        <w:gridCol w:w="270"/>
        <w:gridCol w:w="1326"/>
      </w:tblGrid>
      <w:tr w:rsidR="00562CEB" w:rsidRPr="00A66401" w14:paraId="114C60FB" w14:textId="77777777" w:rsidTr="00D87DD2">
        <w:trPr>
          <w:tblHeader/>
        </w:trPr>
        <w:tc>
          <w:tcPr>
            <w:tcW w:w="3675" w:type="dxa"/>
            <w:gridSpan w:val="2"/>
            <w:shd w:val="clear" w:color="auto" w:fill="auto"/>
          </w:tcPr>
          <w:p w14:paraId="50302D88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</w:t>
            </w:r>
            <w:r w:rsidR="00FD1C72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มระยะสั้น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607" w:type="dxa"/>
            <w:gridSpan w:val="3"/>
            <w:shd w:val="clear" w:color="auto" w:fill="auto"/>
          </w:tcPr>
          <w:p w14:paraId="634F8B67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3D5D1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114EA63E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F47" w:rsidRPr="00A66401" w14:paraId="40A77ECF" w14:textId="77777777" w:rsidTr="00D87DD2">
        <w:trPr>
          <w:tblHeader/>
        </w:trPr>
        <w:tc>
          <w:tcPr>
            <w:tcW w:w="3675" w:type="dxa"/>
            <w:gridSpan w:val="2"/>
            <w:shd w:val="clear" w:color="auto" w:fill="auto"/>
          </w:tcPr>
          <w:p w14:paraId="3A314976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shd w:val="clear" w:color="auto" w:fill="auto"/>
          </w:tcPr>
          <w:p w14:paraId="0FDC0A43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7827061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321DEA05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F47" w:rsidRPr="00A66401" w14:paraId="09A9BF62" w14:textId="77777777" w:rsidTr="00D87DD2">
        <w:trPr>
          <w:tblHeader/>
        </w:trPr>
        <w:tc>
          <w:tcPr>
            <w:tcW w:w="3132" w:type="dxa"/>
            <w:shd w:val="clear" w:color="auto" w:fill="auto"/>
          </w:tcPr>
          <w:p w14:paraId="74B89F7E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dxa"/>
            <w:shd w:val="clear" w:color="auto" w:fill="auto"/>
          </w:tcPr>
          <w:p w14:paraId="69CB8BDF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40C1E7D1" w14:textId="77777777" w:rsidR="004A2F47" w:rsidRPr="00A66401" w:rsidRDefault="004A2F47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9E715CA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3BD08E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EBCC02F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3A25BACB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47BD0EA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2D0A92AD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A2F47" w:rsidRPr="00A66401" w14:paraId="49CC2839" w14:textId="77777777" w:rsidTr="00D87DD2">
        <w:trPr>
          <w:trHeight w:val="335"/>
          <w:tblHeader/>
        </w:trPr>
        <w:tc>
          <w:tcPr>
            <w:tcW w:w="3132" w:type="dxa"/>
            <w:shd w:val="clear" w:color="auto" w:fill="auto"/>
          </w:tcPr>
          <w:p w14:paraId="501FBF7C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dxa"/>
            <w:shd w:val="clear" w:color="auto" w:fill="auto"/>
          </w:tcPr>
          <w:p w14:paraId="6D01CA51" w14:textId="77777777" w:rsidR="004A2F47" w:rsidRPr="00A66401" w:rsidRDefault="004A2F47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2" w:type="dxa"/>
            <w:gridSpan w:val="7"/>
            <w:shd w:val="clear" w:color="auto" w:fill="auto"/>
          </w:tcPr>
          <w:p w14:paraId="78BB7032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2F47" w:rsidRPr="00A66401" w14:paraId="409ED35D" w14:textId="77777777" w:rsidTr="00D87DD2">
        <w:tc>
          <w:tcPr>
            <w:tcW w:w="3132" w:type="dxa"/>
            <w:shd w:val="clear" w:color="auto" w:fill="auto"/>
          </w:tcPr>
          <w:p w14:paraId="382FE880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3" w:type="dxa"/>
            <w:shd w:val="clear" w:color="auto" w:fill="auto"/>
          </w:tcPr>
          <w:p w14:paraId="20F74F84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4AB24CB3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354F63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335311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06A5AB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70E5994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8F4F0C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40D82F64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2F47" w:rsidRPr="00A66401" w14:paraId="5AE73217" w14:textId="77777777" w:rsidTr="00D87DD2">
        <w:tc>
          <w:tcPr>
            <w:tcW w:w="3132" w:type="dxa"/>
            <w:shd w:val="clear" w:color="auto" w:fill="auto"/>
          </w:tcPr>
          <w:p w14:paraId="281F6DEE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3" w:type="dxa"/>
            <w:shd w:val="clear" w:color="auto" w:fill="auto"/>
          </w:tcPr>
          <w:p w14:paraId="58C90074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32233670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EC276E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B15809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8B5080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69C0275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17390B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27F41C1C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470C" w:rsidRPr="00A66401" w14:paraId="71F96951" w14:textId="77777777" w:rsidTr="00D87DD2">
        <w:trPr>
          <w:trHeight w:val="443"/>
        </w:trPr>
        <w:tc>
          <w:tcPr>
            <w:tcW w:w="3132" w:type="dxa"/>
            <w:shd w:val="clear" w:color="auto" w:fill="auto"/>
          </w:tcPr>
          <w:p w14:paraId="727986FA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dxa"/>
            <w:shd w:val="clear" w:color="auto" w:fill="auto"/>
          </w:tcPr>
          <w:p w14:paraId="3B3C10DE" w14:textId="77777777" w:rsidR="00C2470C" w:rsidRPr="00A66401" w:rsidRDefault="00C2470C" w:rsidP="00C2470C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A5FEBCB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587BD" w14:textId="77777777" w:rsidR="00C2470C" w:rsidRPr="00A66401" w:rsidRDefault="00C2470C" w:rsidP="00C2470C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9531F5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A44BD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91C0478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82,870</w:t>
            </w:r>
          </w:p>
        </w:tc>
        <w:tc>
          <w:tcPr>
            <w:tcW w:w="270" w:type="dxa"/>
            <w:shd w:val="clear" w:color="auto" w:fill="auto"/>
          </w:tcPr>
          <w:p w14:paraId="12E4222C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4FFBCC3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87,922</w:t>
            </w:r>
          </w:p>
        </w:tc>
      </w:tr>
      <w:tr w:rsidR="00C2470C" w:rsidRPr="00A66401" w14:paraId="289888F3" w14:textId="77777777" w:rsidTr="00D87DD2">
        <w:tc>
          <w:tcPr>
            <w:tcW w:w="3132" w:type="dxa"/>
            <w:shd w:val="clear" w:color="auto" w:fill="auto"/>
          </w:tcPr>
          <w:p w14:paraId="084A3886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3" w:type="dxa"/>
            <w:shd w:val="clear" w:color="auto" w:fill="auto"/>
          </w:tcPr>
          <w:p w14:paraId="226715F8" w14:textId="77777777" w:rsidR="00C2470C" w:rsidRPr="00A66401" w:rsidRDefault="00C2470C" w:rsidP="00C2470C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7C281CA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FA1327" w14:textId="77777777" w:rsidR="00C2470C" w:rsidRPr="00A66401" w:rsidRDefault="00C2470C" w:rsidP="00C2470C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BD80CE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033D2D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F4E8EC2" w14:textId="77777777" w:rsidR="00C2470C" w:rsidRPr="00A66401" w:rsidRDefault="00B545B0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79726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1AFE4B39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58,826</w:t>
            </w:r>
          </w:p>
        </w:tc>
      </w:tr>
      <w:tr w:rsidR="00C2470C" w:rsidRPr="00A66401" w14:paraId="4F8CEFAA" w14:textId="77777777" w:rsidTr="00D87DD2">
        <w:tc>
          <w:tcPr>
            <w:tcW w:w="3132" w:type="dxa"/>
            <w:shd w:val="clear" w:color="auto" w:fill="auto"/>
          </w:tcPr>
          <w:p w14:paraId="7ECA9170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3" w:type="dxa"/>
            <w:shd w:val="clear" w:color="auto" w:fill="auto"/>
          </w:tcPr>
          <w:p w14:paraId="3C3A7A9C" w14:textId="77777777" w:rsidR="00C2470C" w:rsidRPr="00A66401" w:rsidRDefault="00C2470C" w:rsidP="00C2470C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E9581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3A3FBE" w14:textId="77777777" w:rsidR="00C2470C" w:rsidRPr="00A66401" w:rsidRDefault="00C2470C" w:rsidP="00C2470C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C399C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AEA7F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2AEEC" w14:textId="77777777" w:rsidR="00C2470C" w:rsidRPr="00A66401" w:rsidRDefault="00B545B0" w:rsidP="00B5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30"/>
              </w:tabs>
              <w:spacing w:line="240" w:lineRule="auto"/>
              <w:ind w:left="-108" w:right="-39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106,160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D9B0E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A2243B9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35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(53,309)</w:t>
            </w:r>
          </w:p>
        </w:tc>
      </w:tr>
      <w:tr w:rsidR="00C2470C" w:rsidRPr="00A66401" w14:paraId="41D88160" w14:textId="77777777" w:rsidTr="00D87DD2">
        <w:tc>
          <w:tcPr>
            <w:tcW w:w="3132" w:type="dxa"/>
            <w:shd w:val="clear" w:color="auto" w:fill="auto"/>
          </w:tcPr>
          <w:p w14:paraId="6CD33654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3" w:type="dxa"/>
            <w:shd w:val="clear" w:color="auto" w:fill="auto"/>
          </w:tcPr>
          <w:p w14:paraId="7DD83218" w14:textId="77777777" w:rsidR="00C2470C" w:rsidRPr="00A66401" w:rsidRDefault="00C2470C" w:rsidP="00C2470C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6AD0A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294F3F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1EBF7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5658E5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D0DD3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181,494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28402D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2E719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93,439</w:t>
            </w:r>
          </w:p>
        </w:tc>
      </w:tr>
    </w:tbl>
    <w:p w14:paraId="29E80ACE" w14:textId="77777777" w:rsidR="004929AD" w:rsidRPr="00A66401" w:rsidRDefault="004929AD" w:rsidP="00562CEB">
      <w:pPr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170"/>
        <w:gridCol w:w="270"/>
        <w:gridCol w:w="1260"/>
        <w:gridCol w:w="270"/>
        <w:gridCol w:w="1350"/>
      </w:tblGrid>
      <w:tr w:rsidR="00562CEB" w:rsidRPr="00A66401" w14:paraId="4C8283AB" w14:textId="77777777" w:rsidTr="00D87DD2">
        <w:trPr>
          <w:cantSplit/>
          <w:tblHeader/>
        </w:trPr>
        <w:tc>
          <w:tcPr>
            <w:tcW w:w="6282" w:type="dxa"/>
            <w:gridSpan w:val="4"/>
          </w:tcPr>
          <w:p w14:paraId="45F34CE3" w14:textId="77777777" w:rsidR="00562CEB" w:rsidRPr="00A66401" w:rsidRDefault="00562CEB" w:rsidP="00815A5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br w:type="column"/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774D80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D599C"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0" w:type="dxa"/>
          </w:tcPr>
          <w:p w14:paraId="21D98851" w14:textId="77777777" w:rsidR="00562CEB" w:rsidRPr="00A66401" w:rsidRDefault="00562CEB" w:rsidP="00815A5B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4F5BD3" w14:textId="77777777" w:rsidR="00562CEB" w:rsidRPr="00A66401" w:rsidRDefault="00562CEB" w:rsidP="00815A5B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A66401" w14:paraId="36F8986D" w14:textId="77777777" w:rsidTr="00D87DD2">
        <w:trPr>
          <w:cantSplit/>
          <w:tblHeader/>
        </w:trPr>
        <w:tc>
          <w:tcPr>
            <w:tcW w:w="3672" w:type="dxa"/>
          </w:tcPr>
          <w:p w14:paraId="4602250A" w14:textId="77777777" w:rsidR="00562CEB" w:rsidRPr="00A66401" w:rsidRDefault="00562CEB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B53DC61" w14:textId="77777777" w:rsidR="00562CEB" w:rsidRPr="00A66401" w:rsidRDefault="00562CEB" w:rsidP="00815A5B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3A56B8" w14:textId="77777777" w:rsidR="00562CEB" w:rsidRPr="00A66401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81DB6BF" w14:textId="77777777" w:rsidR="00562CEB" w:rsidRPr="00A66401" w:rsidRDefault="00562CEB" w:rsidP="00815A5B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A66401" w14:paraId="2D1A3AC3" w14:textId="77777777" w:rsidTr="00D87DD2">
        <w:trPr>
          <w:cantSplit/>
          <w:tblHeader/>
        </w:trPr>
        <w:tc>
          <w:tcPr>
            <w:tcW w:w="3672" w:type="dxa"/>
          </w:tcPr>
          <w:p w14:paraId="79FC5BAB" w14:textId="77777777" w:rsidR="00562CEB" w:rsidRPr="00A66401" w:rsidRDefault="00562CEB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6155B9A9" w14:textId="77777777" w:rsidR="00562CEB" w:rsidRPr="00A66401" w:rsidRDefault="001D500E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30C0830E" w14:textId="77777777" w:rsidR="00562CEB" w:rsidRPr="00A66401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070D2" w14:textId="77777777" w:rsidR="00562CEB" w:rsidRPr="00A66401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CEB"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8A52618" w14:textId="77777777" w:rsidR="00562CEB" w:rsidRPr="00A66401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B33F96" w14:textId="77777777" w:rsidR="00562CEB" w:rsidRPr="00A66401" w:rsidRDefault="001D500E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319B214E" w14:textId="77777777" w:rsidR="00562CEB" w:rsidRPr="00A66401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596F94" w14:textId="77777777" w:rsidR="00562CEB" w:rsidRPr="00A66401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CEB"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6C90" w:rsidRPr="00A66401" w14:paraId="2DCB2450" w14:textId="77777777" w:rsidTr="00D87DD2">
        <w:trPr>
          <w:cantSplit/>
          <w:tblHeader/>
        </w:trPr>
        <w:tc>
          <w:tcPr>
            <w:tcW w:w="3672" w:type="dxa"/>
          </w:tcPr>
          <w:p w14:paraId="624D14F1" w14:textId="77777777" w:rsidR="00AC6C90" w:rsidRPr="00A66401" w:rsidRDefault="00AC6C90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29540B" w14:textId="77777777" w:rsidR="00AC6C90" w:rsidRPr="00A66401" w:rsidRDefault="00AC6C90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689F274" w14:textId="77777777" w:rsidR="00AC6C90" w:rsidRPr="00A66401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3527186B" w14:textId="77777777" w:rsidR="00AC6C90" w:rsidRPr="00A66401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7E09744" w14:textId="77777777" w:rsidR="00AC6C90" w:rsidRPr="00A66401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E17CFBD" w14:textId="77777777" w:rsidR="00AC6C90" w:rsidRPr="00A66401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2895CCE" w14:textId="77777777" w:rsidR="00AC6C90" w:rsidRPr="00A66401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5ABA07D4" w14:textId="77777777" w:rsidR="00AC6C90" w:rsidRPr="00A66401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A66401" w14:paraId="4349F5DF" w14:textId="77777777" w:rsidTr="00D87DD2">
        <w:trPr>
          <w:cantSplit/>
          <w:tblHeader/>
        </w:trPr>
        <w:tc>
          <w:tcPr>
            <w:tcW w:w="3672" w:type="dxa"/>
          </w:tcPr>
          <w:p w14:paraId="653CD1CC" w14:textId="77777777" w:rsidR="00562CEB" w:rsidRPr="00A66401" w:rsidRDefault="00562CE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9497CE9" w14:textId="77777777" w:rsidR="00562CEB" w:rsidRPr="00A66401" w:rsidRDefault="00C24D19" w:rsidP="00815A5B">
            <w:pPr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5A5B" w:rsidRPr="00A66401" w14:paraId="30B65274" w14:textId="77777777" w:rsidTr="00D87DD2">
        <w:trPr>
          <w:cantSplit/>
        </w:trPr>
        <w:tc>
          <w:tcPr>
            <w:tcW w:w="3672" w:type="dxa"/>
          </w:tcPr>
          <w:p w14:paraId="076A5630" w14:textId="77777777" w:rsidR="00815A5B" w:rsidRPr="00A66401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7931AD" w14:textId="77777777" w:rsidR="00815A5B" w:rsidRPr="00A66401" w:rsidRDefault="001E50F3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738333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D3510" w14:textId="77777777" w:rsidR="00815A5B" w:rsidRPr="00A66401" w:rsidRDefault="00815A5B" w:rsidP="0002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69721E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BB16E" w14:textId="77777777" w:rsidR="00815A5B" w:rsidRPr="00A66401" w:rsidRDefault="001E50F3" w:rsidP="0088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2,211</w:t>
            </w:r>
          </w:p>
        </w:tc>
        <w:tc>
          <w:tcPr>
            <w:tcW w:w="270" w:type="dxa"/>
          </w:tcPr>
          <w:p w14:paraId="0FE29C36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8F6F87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A5B" w:rsidRPr="00A66401" w14:paraId="7EE9F45A" w14:textId="77777777" w:rsidTr="00D87DD2">
        <w:trPr>
          <w:cantSplit/>
          <w:trHeight w:val="389"/>
        </w:trPr>
        <w:tc>
          <w:tcPr>
            <w:tcW w:w="3672" w:type="dxa"/>
          </w:tcPr>
          <w:p w14:paraId="5D85FFC2" w14:textId="77777777" w:rsidR="00815A5B" w:rsidRPr="00A66401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78B1AA96" w14:textId="5816F63C" w:rsidR="00815A5B" w:rsidRPr="00A66401" w:rsidRDefault="00852C72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10,629</w:t>
            </w:r>
          </w:p>
        </w:tc>
        <w:tc>
          <w:tcPr>
            <w:tcW w:w="270" w:type="dxa"/>
          </w:tcPr>
          <w:p w14:paraId="52EA3906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A70D2" w14:textId="77777777" w:rsidR="00815A5B" w:rsidRPr="00A66401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4</w:t>
            </w:r>
            <w:r w:rsidR="00815A5B" w:rsidRPr="00A66401">
              <w:rPr>
                <w:rFonts w:ascii="Angsana New" w:hAnsi="Angsana New"/>
                <w:sz w:val="30"/>
                <w:szCs w:val="30"/>
              </w:rPr>
              <w:t>,</w:t>
            </w:r>
            <w:r w:rsidRPr="00A66401">
              <w:rPr>
                <w:rFonts w:ascii="Angsana New" w:hAnsi="Angsana New"/>
                <w:sz w:val="30"/>
                <w:szCs w:val="30"/>
              </w:rPr>
              <w:t>78</w:t>
            </w:r>
            <w:r w:rsidR="00815A5B" w:rsidRPr="00A6640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E719BC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D2F513" w14:textId="50FC7D9B" w:rsidR="00815A5B" w:rsidRPr="00A66401" w:rsidRDefault="00FF5C07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8,284</w:t>
            </w:r>
          </w:p>
        </w:tc>
        <w:tc>
          <w:tcPr>
            <w:tcW w:w="270" w:type="dxa"/>
          </w:tcPr>
          <w:p w14:paraId="7110A115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0091E6" w14:textId="77777777" w:rsidR="00815A5B" w:rsidRPr="00A66401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4</w:t>
            </w:r>
            <w:r w:rsidR="00815A5B" w:rsidRPr="00A66401">
              <w:rPr>
                <w:rFonts w:ascii="Angsana New" w:hAnsi="Angsana New"/>
                <w:sz w:val="30"/>
                <w:szCs w:val="30"/>
              </w:rPr>
              <w:t>,</w:t>
            </w:r>
            <w:r w:rsidRPr="00A66401"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815A5B" w:rsidRPr="00A66401" w14:paraId="028D1C51" w14:textId="77777777" w:rsidTr="00D87DD2">
        <w:trPr>
          <w:cantSplit/>
          <w:trHeight w:val="389"/>
        </w:trPr>
        <w:tc>
          <w:tcPr>
            <w:tcW w:w="3672" w:type="dxa"/>
          </w:tcPr>
          <w:p w14:paraId="70500BB1" w14:textId="77777777" w:rsidR="00815A5B" w:rsidRPr="00A66401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DD6DD3" w14:textId="738B3323" w:rsidR="00815A5B" w:rsidRPr="00A66401" w:rsidRDefault="00FF5C07" w:rsidP="0088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8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5C07">
              <w:rPr>
                <w:rFonts w:ascii="Angsana New" w:hAnsi="Angsana New"/>
                <w:b/>
                <w:bCs/>
                <w:sz w:val="30"/>
                <w:szCs w:val="30"/>
              </w:rPr>
              <w:t>10,629</w:t>
            </w:r>
          </w:p>
        </w:tc>
        <w:tc>
          <w:tcPr>
            <w:tcW w:w="270" w:type="dxa"/>
          </w:tcPr>
          <w:p w14:paraId="4ECB207A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A9C694" w14:textId="77777777" w:rsidR="00815A5B" w:rsidRPr="00A66401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5A5B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493408F0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47AB9D" w14:textId="63568975" w:rsidR="00815A5B" w:rsidRPr="00A66401" w:rsidRDefault="00FF5C07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10,495</w:t>
            </w:r>
          </w:p>
        </w:tc>
        <w:tc>
          <w:tcPr>
            <w:tcW w:w="270" w:type="dxa"/>
          </w:tcPr>
          <w:p w14:paraId="148F8A5E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BBF404" w14:textId="77777777" w:rsidR="00815A5B" w:rsidRPr="00A66401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5A5B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</w:p>
        </w:tc>
      </w:tr>
    </w:tbl>
    <w:p w14:paraId="7A840140" w14:textId="77777777" w:rsidR="00562CEB" w:rsidRPr="00A66401" w:rsidRDefault="00562CEB" w:rsidP="00562CEB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52"/>
        <w:gridCol w:w="1278"/>
        <w:gridCol w:w="270"/>
        <w:gridCol w:w="1350"/>
      </w:tblGrid>
      <w:tr w:rsidR="008E4EA8" w:rsidRPr="00A66401" w14:paraId="1ABD0760" w14:textId="77777777" w:rsidTr="00D87DD2">
        <w:trPr>
          <w:cantSplit/>
        </w:trPr>
        <w:tc>
          <w:tcPr>
            <w:tcW w:w="3690" w:type="dxa"/>
          </w:tcPr>
          <w:p w14:paraId="3530EC70" w14:textId="77777777" w:rsidR="008E4EA8" w:rsidRPr="00A66401" w:rsidRDefault="004A2F47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610" w:type="dxa"/>
            <w:gridSpan w:val="3"/>
          </w:tcPr>
          <w:p w14:paraId="30EB5CBB" w14:textId="77777777" w:rsidR="008E4EA8" w:rsidRPr="00A66401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05135D1" w14:textId="77777777" w:rsidR="008E4EA8" w:rsidRPr="00A66401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8" w:type="dxa"/>
            <w:gridSpan w:val="3"/>
          </w:tcPr>
          <w:p w14:paraId="568A827E" w14:textId="77777777" w:rsidR="008E4EA8" w:rsidRPr="00A66401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F47" w:rsidRPr="00A66401" w14:paraId="370C942E" w14:textId="77777777" w:rsidTr="00D87DD2">
        <w:trPr>
          <w:cantSplit/>
        </w:trPr>
        <w:tc>
          <w:tcPr>
            <w:tcW w:w="3690" w:type="dxa"/>
          </w:tcPr>
          <w:p w14:paraId="60D09B0E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DD9563B" w14:textId="77777777" w:rsidR="004A2F47" w:rsidRPr="00A66401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5CDEFB9" w14:textId="77777777" w:rsidR="004A2F47" w:rsidRPr="00A66401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8" w:type="dxa"/>
            <w:gridSpan w:val="3"/>
          </w:tcPr>
          <w:p w14:paraId="58726153" w14:textId="77777777" w:rsidR="004A2F47" w:rsidRPr="00A66401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F47" w:rsidRPr="00A66401" w14:paraId="178B364F" w14:textId="77777777" w:rsidTr="00D87DD2">
        <w:trPr>
          <w:cantSplit/>
        </w:trPr>
        <w:tc>
          <w:tcPr>
            <w:tcW w:w="3690" w:type="dxa"/>
          </w:tcPr>
          <w:p w14:paraId="789D792E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EDD0F" w14:textId="77777777" w:rsidR="004A2F47" w:rsidRPr="00A66401" w:rsidRDefault="001D500E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22B37253" w14:textId="77777777" w:rsidR="004A2F47" w:rsidRPr="00A66401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5A6E1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7A4FDF93" w14:textId="77777777" w:rsidR="004A2F47" w:rsidRPr="00A66401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41026F" w14:textId="77777777" w:rsidR="004A2F47" w:rsidRPr="00A66401" w:rsidRDefault="001D500E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0A075C3B" w14:textId="77777777" w:rsidR="004A2F47" w:rsidRPr="00A66401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69F93B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A2F47" w:rsidRPr="00A66401" w14:paraId="35088298" w14:textId="77777777" w:rsidTr="00D87DD2">
        <w:trPr>
          <w:cantSplit/>
        </w:trPr>
        <w:tc>
          <w:tcPr>
            <w:tcW w:w="3690" w:type="dxa"/>
          </w:tcPr>
          <w:p w14:paraId="52AF416D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6DCC70" w14:textId="77777777" w:rsidR="004A2F47" w:rsidRPr="00A66401" w:rsidRDefault="004A2F47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748B65D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5B88C0CF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14:paraId="2859B9CA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8" w:type="dxa"/>
          </w:tcPr>
          <w:p w14:paraId="15394623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14478B1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4AD6FF2F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A2F47" w:rsidRPr="00A66401" w14:paraId="1D3A74C7" w14:textId="77777777" w:rsidTr="00D87DD2">
        <w:trPr>
          <w:cantSplit/>
        </w:trPr>
        <w:tc>
          <w:tcPr>
            <w:tcW w:w="3690" w:type="dxa"/>
          </w:tcPr>
          <w:p w14:paraId="2286D6DD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9EDA75D" w14:textId="77777777" w:rsidR="004A2F47" w:rsidRPr="00A66401" w:rsidRDefault="004A2F47" w:rsidP="004A2F47">
            <w:pPr>
              <w:tabs>
                <w:tab w:val="left" w:pos="418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2F47" w:rsidRPr="00A66401" w14:paraId="22EAC5B7" w14:textId="77777777" w:rsidTr="00D87DD2">
        <w:trPr>
          <w:cantSplit/>
        </w:trPr>
        <w:tc>
          <w:tcPr>
            <w:tcW w:w="3690" w:type="dxa"/>
          </w:tcPr>
          <w:p w14:paraId="669EAF89" w14:textId="77777777" w:rsidR="004A2F47" w:rsidRPr="00A66401" w:rsidRDefault="004A2F47" w:rsidP="004A2F4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70C11247" w14:textId="77777777" w:rsidR="004A2F47" w:rsidRPr="00A66401" w:rsidRDefault="002C4D79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72322" w14:textId="77777777" w:rsidR="004A2F47" w:rsidRPr="00A66401" w:rsidRDefault="004A2F47" w:rsidP="004A2F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9435" w14:textId="77777777" w:rsidR="004A2F47" w:rsidRPr="00A66401" w:rsidRDefault="008E53DC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21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4FB1B2AF" w14:textId="77777777" w:rsidR="004A2F47" w:rsidRPr="00A66401" w:rsidRDefault="004A2F47" w:rsidP="004A2F47">
            <w:pPr>
              <w:tabs>
                <w:tab w:val="decimal" w:pos="522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F20C01C" w14:textId="77777777" w:rsidR="004A2F47" w:rsidRPr="00A66401" w:rsidRDefault="002C4D79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76D886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5D6B51" w14:textId="77777777" w:rsidR="004A2F47" w:rsidRPr="00A66401" w:rsidRDefault="008E53DC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21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23AFB54E" w14:textId="77777777" w:rsidR="00D46709" w:rsidRPr="00A66401" w:rsidRDefault="00D46709" w:rsidP="00BD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6CB312D" w14:textId="77777777" w:rsidR="00766658" w:rsidRPr="00A66401" w:rsidRDefault="00D46709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30"/>
          <w:szCs w:val="30"/>
          <w:cs/>
          <w:lang w:val="th-TH"/>
        </w:rPr>
      </w:pPr>
      <w:r w:rsidRPr="00A66401">
        <w:rPr>
          <w:rFonts w:ascii="Angsana New" w:hAnsi="Angsana New"/>
          <w:sz w:val="30"/>
          <w:szCs w:val="30"/>
          <w:cs/>
          <w:lang w:val="th-TH"/>
        </w:rPr>
        <w:tab/>
      </w:r>
    </w:p>
    <w:p w14:paraId="5C2A5BE5" w14:textId="77777777" w:rsidR="00766658" w:rsidRPr="00A66401" w:rsidRDefault="0076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A66401"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348"/>
      </w:tblGrid>
      <w:tr w:rsidR="00D46709" w:rsidRPr="00A66401" w14:paraId="75BEE920" w14:textId="77777777" w:rsidTr="00A2275A">
        <w:trPr>
          <w:cantSplit/>
        </w:trPr>
        <w:tc>
          <w:tcPr>
            <w:tcW w:w="6039" w:type="dxa"/>
            <w:gridSpan w:val="5"/>
          </w:tcPr>
          <w:p w14:paraId="60144425" w14:textId="77777777" w:rsidR="00D46709" w:rsidRPr="00A66401" w:rsidRDefault="00D46709" w:rsidP="008C610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</w:t>
            </w:r>
            <w:r w:rsidR="00F43DDD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3" w:type="dxa"/>
          </w:tcPr>
          <w:p w14:paraId="04872520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14:paraId="4FA7DC65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6709" w:rsidRPr="00A66401" w14:paraId="5CF8CD5F" w14:textId="77777777" w:rsidTr="00A2275A">
        <w:trPr>
          <w:cantSplit/>
        </w:trPr>
        <w:tc>
          <w:tcPr>
            <w:tcW w:w="2990" w:type="dxa"/>
          </w:tcPr>
          <w:p w14:paraId="38027A0B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210D6EE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B12479E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7526C77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14:paraId="7017D2A4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709" w:rsidRPr="00A66401" w14:paraId="570DF586" w14:textId="77777777" w:rsidTr="00A2275A">
        <w:trPr>
          <w:cantSplit/>
        </w:trPr>
        <w:tc>
          <w:tcPr>
            <w:tcW w:w="2990" w:type="dxa"/>
          </w:tcPr>
          <w:p w14:paraId="4FEB8FA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AF2C0DA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DD3419" w14:textId="77777777" w:rsidR="00D46709" w:rsidRPr="00A66401" w:rsidRDefault="001D500E" w:rsidP="008C61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5A24992B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14EAA6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427ACEF3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C6228A6" w14:textId="77777777" w:rsidR="00D46709" w:rsidRPr="00A66401" w:rsidRDefault="001D500E" w:rsidP="008C61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F1581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72" w:type="dxa"/>
          </w:tcPr>
          <w:p w14:paraId="5CBE697B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FE17338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46709" w:rsidRPr="00A66401" w14:paraId="0C4B5DD5" w14:textId="77777777" w:rsidTr="00A2275A">
        <w:trPr>
          <w:cantSplit/>
        </w:trPr>
        <w:tc>
          <w:tcPr>
            <w:tcW w:w="2990" w:type="dxa"/>
          </w:tcPr>
          <w:p w14:paraId="4D90E8C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4B3EDEA1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EF9324" w14:textId="77777777" w:rsidR="00D46709" w:rsidRPr="00A66401" w:rsidRDefault="00D46709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12EC9EF4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14:paraId="1A9AA613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39E1D98E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14:paraId="2863EE56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14:paraId="1CBB133D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48" w:type="dxa"/>
          </w:tcPr>
          <w:p w14:paraId="4FDDD543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D46709" w:rsidRPr="00A66401" w14:paraId="4BAE9835" w14:textId="77777777" w:rsidTr="00A2275A">
        <w:trPr>
          <w:cantSplit/>
        </w:trPr>
        <w:tc>
          <w:tcPr>
            <w:tcW w:w="3339" w:type="dxa"/>
            <w:gridSpan w:val="2"/>
          </w:tcPr>
          <w:p w14:paraId="425B7CD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4" w:type="dxa"/>
            <w:gridSpan w:val="7"/>
          </w:tcPr>
          <w:p w14:paraId="4AD0EA05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709" w:rsidRPr="00A66401" w14:paraId="71F65445" w14:textId="77777777" w:rsidTr="00A2275A">
        <w:trPr>
          <w:cantSplit/>
        </w:trPr>
        <w:tc>
          <w:tcPr>
            <w:tcW w:w="3339" w:type="dxa"/>
            <w:gridSpan w:val="2"/>
          </w:tcPr>
          <w:p w14:paraId="041213A8" w14:textId="006D54AD" w:rsidR="00D46709" w:rsidRPr="00A66401" w:rsidRDefault="00F43DDD" w:rsidP="008C6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="00A2275A" w:rsidRPr="00A6640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57645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bookmarkStart w:id="2" w:name="_GoBack"/>
            <w:bookmarkEnd w:id="2"/>
            <w:r w:rsidR="00A2275A" w:rsidRPr="00A66401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4488C4CF" w14:textId="12589A8A" w:rsidR="00D46709" w:rsidRPr="00A66401" w:rsidRDefault="00FF5C07" w:rsidP="00FF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F31C8E" w14:textId="77777777" w:rsidR="00D46709" w:rsidRPr="00A66401" w:rsidRDefault="00D46709" w:rsidP="008C610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9B47E2" w14:textId="77777777" w:rsidR="00D46709" w:rsidRPr="00A66401" w:rsidRDefault="00A2275A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77,854</w:t>
            </w:r>
          </w:p>
        </w:tc>
        <w:tc>
          <w:tcPr>
            <w:tcW w:w="273" w:type="dxa"/>
          </w:tcPr>
          <w:p w14:paraId="1A2169D8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EE6348D" w14:textId="21A29CB5" w:rsidR="00D46709" w:rsidRPr="00A66401" w:rsidRDefault="00FF5C07" w:rsidP="00FF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07ACEBB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25996AD" w14:textId="77777777" w:rsidR="00D46709" w:rsidRPr="00A66401" w:rsidRDefault="00A2275A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58,954</w:t>
            </w:r>
          </w:p>
        </w:tc>
      </w:tr>
    </w:tbl>
    <w:p w14:paraId="120BCACA" w14:textId="77777777" w:rsidR="00BD043F" w:rsidRPr="00A66401" w:rsidRDefault="00BD043F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24"/>
          <w:szCs w:val="24"/>
          <w:cs/>
          <w:lang w:val="th-TH"/>
        </w:rPr>
      </w:pPr>
    </w:p>
    <w:p w14:paraId="696F5443" w14:textId="77777777" w:rsidR="00D46709" w:rsidRPr="00A66401" w:rsidRDefault="00D46709" w:rsidP="00D467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="00A2275A" w:rsidRPr="00A66401">
        <w:rPr>
          <w:rFonts w:ascii="Angsana New" w:hAnsi="Angsana New" w:hint="cs"/>
          <w:sz w:val="30"/>
          <w:szCs w:val="30"/>
          <w:cs/>
        </w:rPr>
        <w:t>จาก</w:t>
      </w:r>
      <w:r w:rsidRPr="00A66401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A66401">
        <w:rPr>
          <w:rFonts w:ascii="Angsana New" w:hAnsi="Angsana New" w:hint="cs"/>
          <w:sz w:val="30"/>
          <w:szCs w:val="30"/>
          <w:cs/>
        </w:rPr>
        <w:t>งวด</w:t>
      </w:r>
      <w:r w:rsidR="007F1581" w:rsidRPr="00A66401">
        <w:rPr>
          <w:rFonts w:ascii="Angsana New" w:hAnsi="Angsana New" w:hint="cs"/>
          <w:sz w:val="30"/>
          <w:szCs w:val="30"/>
          <w:cs/>
        </w:rPr>
        <w:t>เก้าเ</w:t>
      </w:r>
      <w:r w:rsidRPr="00A66401">
        <w:rPr>
          <w:rFonts w:ascii="Angsana New" w:hAnsi="Angsana New" w:hint="cs"/>
          <w:sz w:val="30"/>
          <w:szCs w:val="30"/>
          <w:cs/>
        </w:rPr>
        <w:t>ดือน</w:t>
      </w:r>
      <w:r w:rsidRPr="00A6640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500E" w:rsidRPr="00A66401">
        <w:rPr>
          <w:rFonts w:ascii="Angsana New" w:hAnsi="Angsana New"/>
          <w:sz w:val="30"/>
          <w:szCs w:val="30"/>
        </w:rPr>
        <w:t xml:space="preserve">30 </w:t>
      </w:r>
      <w:r w:rsidR="007F1581" w:rsidRPr="00A66401">
        <w:rPr>
          <w:rFonts w:ascii="Angsana New" w:hAnsi="Angsana New" w:hint="cs"/>
          <w:sz w:val="30"/>
          <w:szCs w:val="30"/>
          <w:cs/>
        </w:rPr>
        <w:t>กันยา</w:t>
      </w:r>
      <w:r w:rsidR="001D500E" w:rsidRPr="00A66401">
        <w:rPr>
          <w:rFonts w:ascii="Angsana New" w:hAnsi="Angsana New" w:hint="cs"/>
          <w:sz w:val="30"/>
          <w:szCs w:val="30"/>
          <w:cs/>
        </w:rPr>
        <w:t>ยน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>25</w:t>
      </w:r>
      <w:r w:rsidR="008E53DC" w:rsidRPr="00A66401">
        <w:rPr>
          <w:rFonts w:ascii="Angsana New" w:hAnsi="Angsana New" w:hint="cs"/>
          <w:sz w:val="30"/>
          <w:szCs w:val="30"/>
        </w:rPr>
        <w:t>6</w:t>
      </w:r>
      <w:r w:rsidRPr="00A66401">
        <w:rPr>
          <w:rFonts w:ascii="Angsana New" w:hAnsi="Angsana New"/>
          <w:sz w:val="30"/>
          <w:szCs w:val="30"/>
        </w:rPr>
        <w:t xml:space="preserve">2 </w:t>
      </w:r>
      <w:r w:rsidRPr="00A66401">
        <w:rPr>
          <w:rFonts w:ascii="Angsana New" w:hAnsi="Angsana New"/>
          <w:sz w:val="30"/>
          <w:szCs w:val="30"/>
          <w:cs/>
        </w:rPr>
        <w:t xml:space="preserve">และ </w:t>
      </w:r>
      <w:r w:rsidRPr="00A66401">
        <w:rPr>
          <w:rFonts w:ascii="Angsana New" w:hAnsi="Angsana New"/>
          <w:sz w:val="30"/>
          <w:szCs w:val="30"/>
        </w:rPr>
        <w:t xml:space="preserve">2561 </w:t>
      </w:r>
      <w:r w:rsidRPr="00A66401">
        <w:rPr>
          <w:rFonts w:ascii="Angsana New" w:hAnsi="Angsana New"/>
          <w:sz w:val="30"/>
          <w:szCs w:val="30"/>
          <w:cs/>
        </w:rPr>
        <w:t>มีดังนี้</w:t>
      </w:r>
    </w:p>
    <w:p w14:paraId="6F0086F9" w14:textId="77777777" w:rsidR="00D46709" w:rsidRPr="00A66401" w:rsidRDefault="00D46709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0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360"/>
        <w:gridCol w:w="1260"/>
        <w:gridCol w:w="270"/>
        <w:gridCol w:w="1170"/>
        <w:gridCol w:w="270"/>
        <w:gridCol w:w="1259"/>
        <w:gridCol w:w="270"/>
        <w:gridCol w:w="1326"/>
      </w:tblGrid>
      <w:tr w:rsidR="00D46709" w:rsidRPr="00A66401" w14:paraId="2D714282" w14:textId="77777777" w:rsidTr="00D87DD2">
        <w:trPr>
          <w:tblHeader/>
        </w:trPr>
        <w:tc>
          <w:tcPr>
            <w:tcW w:w="3222" w:type="dxa"/>
            <w:gridSpan w:val="2"/>
            <w:shd w:val="clear" w:color="auto" w:fill="auto"/>
          </w:tcPr>
          <w:p w14:paraId="0246E93C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56E5020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404D7B6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68D423E0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6709" w:rsidRPr="00A66401" w14:paraId="1C0CBF3A" w14:textId="77777777" w:rsidTr="00D87DD2">
        <w:trPr>
          <w:tblHeader/>
        </w:trPr>
        <w:tc>
          <w:tcPr>
            <w:tcW w:w="2862" w:type="dxa"/>
            <w:shd w:val="clear" w:color="auto" w:fill="auto"/>
          </w:tcPr>
          <w:p w14:paraId="6D1151E9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4C804BEF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EDE610" w14:textId="77777777" w:rsidR="00D46709" w:rsidRPr="00A66401" w:rsidRDefault="00D46709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19FF6A2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C5AAC0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A345201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243ACA6E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E749E2C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5AE4F15F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D46709" w:rsidRPr="00A66401" w14:paraId="4657D671" w14:textId="77777777" w:rsidTr="00D87DD2">
        <w:trPr>
          <w:trHeight w:val="335"/>
          <w:tblHeader/>
        </w:trPr>
        <w:tc>
          <w:tcPr>
            <w:tcW w:w="2862" w:type="dxa"/>
            <w:shd w:val="clear" w:color="auto" w:fill="auto"/>
          </w:tcPr>
          <w:p w14:paraId="3010D542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10D21FDE" w14:textId="77777777" w:rsidR="00D46709" w:rsidRPr="00A66401" w:rsidRDefault="00D46709" w:rsidP="008C61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5" w:type="dxa"/>
            <w:gridSpan w:val="7"/>
            <w:shd w:val="clear" w:color="auto" w:fill="auto"/>
          </w:tcPr>
          <w:p w14:paraId="681D47C9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709" w:rsidRPr="00A66401" w14:paraId="0DEAAD99" w14:textId="77777777" w:rsidTr="00D87DD2">
        <w:trPr>
          <w:trHeight w:val="443"/>
        </w:trPr>
        <w:tc>
          <w:tcPr>
            <w:tcW w:w="2862" w:type="dxa"/>
            <w:shd w:val="clear" w:color="auto" w:fill="auto"/>
          </w:tcPr>
          <w:p w14:paraId="32CA808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  <w:shd w:val="clear" w:color="auto" w:fill="auto"/>
          </w:tcPr>
          <w:p w14:paraId="1DB1557F" w14:textId="77777777" w:rsidR="00D46709" w:rsidRPr="00A66401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29A12F" w14:textId="77777777" w:rsidR="00D46709" w:rsidRPr="00347273" w:rsidRDefault="002E472B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273">
              <w:rPr>
                <w:rFonts w:ascii="Angsana New" w:hAnsi="Angsana New"/>
                <w:sz w:val="30"/>
                <w:szCs w:val="30"/>
              </w:rPr>
              <w:t>77,854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95CD1" w14:textId="77777777" w:rsidR="00D46709" w:rsidRPr="00A66401" w:rsidRDefault="00D46709" w:rsidP="008C6104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0AA87A" w14:textId="77777777" w:rsidR="00D46709" w:rsidRPr="00A66401" w:rsidRDefault="00A73BBF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77,854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EE0F0A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5C3A763" w14:textId="77777777" w:rsidR="00D46709" w:rsidRPr="00A66401" w:rsidRDefault="00E728F3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58,954</w:t>
            </w:r>
          </w:p>
        </w:tc>
        <w:tc>
          <w:tcPr>
            <w:tcW w:w="270" w:type="dxa"/>
            <w:shd w:val="clear" w:color="auto" w:fill="auto"/>
          </w:tcPr>
          <w:p w14:paraId="0DF92FA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BA5AD00" w14:textId="77777777" w:rsidR="00D46709" w:rsidRPr="00A66401" w:rsidRDefault="00A73BBF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58,954</w:t>
            </w:r>
          </w:p>
        </w:tc>
      </w:tr>
      <w:tr w:rsidR="00D46709" w:rsidRPr="00A66401" w14:paraId="47550E74" w14:textId="77777777" w:rsidTr="00D10316">
        <w:tc>
          <w:tcPr>
            <w:tcW w:w="2862" w:type="dxa"/>
            <w:shd w:val="clear" w:color="auto" w:fill="auto"/>
          </w:tcPr>
          <w:p w14:paraId="7F127CD4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60" w:type="dxa"/>
            <w:shd w:val="clear" w:color="auto" w:fill="auto"/>
          </w:tcPr>
          <w:p w14:paraId="034BBE57" w14:textId="77777777" w:rsidR="00D46709" w:rsidRPr="00A66401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1C3AF" w14:textId="77777777" w:rsidR="00D46709" w:rsidRPr="00A66401" w:rsidRDefault="002E472B" w:rsidP="00912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3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77,854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4CCD46" w14:textId="77777777" w:rsidR="00D46709" w:rsidRPr="00A66401" w:rsidRDefault="00D46709" w:rsidP="008C6104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B9F7B" w14:textId="77777777" w:rsidR="00D46709" w:rsidRPr="00A66401" w:rsidRDefault="0008446F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D210F2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0EFFF" w14:textId="5A6327B3" w:rsidR="00D46709" w:rsidRPr="00A66401" w:rsidRDefault="00E728F3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96084">
              <w:rPr>
                <w:rFonts w:ascii="Angsana New" w:hAnsi="Angsana New"/>
                <w:sz w:val="30"/>
                <w:szCs w:val="30"/>
              </w:rPr>
              <w:t>58,954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412E8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0361F21" w14:textId="77777777" w:rsidR="00D46709" w:rsidRPr="00A66401" w:rsidRDefault="0008446F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709" w:rsidRPr="00A66401" w14:paraId="5FBF48A6" w14:textId="77777777" w:rsidTr="00D10316">
        <w:tc>
          <w:tcPr>
            <w:tcW w:w="2862" w:type="dxa"/>
            <w:shd w:val="clear" w:color="auto" w:fill="auto"/>
          </w:tcPr>
          <w:p w14:paraId="25184D5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93DD0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97E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shd w:val="clear" w:color="auto" w:fill="auto"/>
          </w:tcPr>
          <w:p w14:paraId="305BA3E0" w14:textId="77777777" w:rsidR="00D46709" w:rsidRPr="00A66401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A94BA" w14:textId="77777777" w:rsidR="00D46709" w:rsidRPr="00A66401" w:rsidRDefault="002E472B" w:rsidP="002E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1880EF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710BD" w14:textId="77777777" w:rsidR="00D46709" w:rsidRPr="00A66401" w:rsidRDefault="0008446F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77,854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E9FA2C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F702E" w14:textId="77777777" w:rsidR="00D46709" w:rsidRPr="00A66401" w:rsidRDefault="00E728F3" w:rsidP="00E7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EF7AD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53AF" w14:textId="77777777" w:rsidR="00D46709" w:rsidRPr="00A66401" w:rsidRDefault="002E472B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08446F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08446F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D10316" w:rsidRPr="00A66401" w14:paraId="3390ED7B" w14:textId="77777777" w:rsidTr="00D10316">
        <w:tc>
          <w:tcPr>
            <w:tcW w:w="2862" w:type="dxa"/>
            <w:shd w:val="clear" w:color="auto" w:fill="auto"/>
          </w:tcPr>
          <w:p w14:paraId="4852ED9C" w14:textId="77777777" w:rsidR="00D10316" w:rsidRPr="00A66401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30724354" w14:textId="77777777" w:rsidR="00D10316" w:rsidRPr="00A66401" w:rsidRDefault="00D10316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8DB633" w14:textId="77777777" w:rsidR="00D10316" w:rsidRPr="00A66401" w:rsidRDefault="00D10316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937D59" w14:textId="77777777" w:rsidR="00D10316" w:rsidRPr="00A66401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3C895C" w14:textId="77777777" w:rsidR="00D10316" w:rsidRPr="00A66401" w:rsidRDefault="00D10316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6E79F2" w14:textId="77777777" w:rsidR="00D10316" w:rsidRPr="00A66401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49057E" w14:textId="77777777" w:rsidR="00D10316" w:rsidRPr="00A66401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8647EAD" w14:textId="77777777" w:rsidR="00D10316" w:rsidRPr="00A66401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  <w:shd w:val="clear" w:color="auto" w:fill="auto"/>
          </w:tcPr>
          <w:p w14:paraId="025C8CC4" w14:textId="77777777" w:rsidR="00D10316" w:rsidRPr="00A66401" w:rsidRDefault="00D10316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9F35CF4" w14:textId="77777777" w:rsidR="00774D80" w:rsidRPr="00A66401" w:rsidRDefault="00774D80" w:rsidP="00BD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841E23E" w14:textId="77777777" w:rsidR="00562CEB" w:rsidRPr="00A66401" w:rsidRDefault="00A379D2" w:rsidP="00A379D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562CEB" w:rsidRPr="00A66401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</w:t>
      </w:r>
      <w:r w:rsidR="00562CEB"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>การค้า</w:t>
      </w:r>
      <w:r w:rsidR="00A76048"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14:paraId="42914A0D" w14:textId="77777777" w:rsidR="00562CEB" w:rsidRPr="00A66401" w:rsidRDefault="00562CEB" w:rsidP="00562CEB">
      <w:pPr>
        <w:tabs>
          <w:tab w:val="clear" w:pos="454"/>
          <w:tab w:val="left" w:pos="540"/>
        </w:tabs>
        <w:rPr>
          <w:rFonts w:ascii="Angsana New" w:hAnsi="Angsana New"/>
          <w:sz w:val="24"/>
          <w:szCs w:val="24"/>
        </w:rPr>
      </w:pPr>
    </w:p>
    <w:tbl>
      <w:tblPr>
        <w:tblW w:w="89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A51002" w:rsidRPr="00A66401" w14:paraId="31A3C76D" w14:textId="77777777" w:rsidTr="001F314F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14:paraId="5AD2B348" w14:textId="77777777" w:rsidR="00A51002" w:rsidRPr="00A66401" w:rsidRDefault="00A51002" w:rsidP="00F250F7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4B3D6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0E3FB0C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22E130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4625C282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002" w:rsidRPr="00A66401" w14:paraId="137FEF4A" w14:textId="77777777" w:rsidTr="001F314F">
        <w:trPr>
          <w:trHeight w:val="380"/>
          <w:tblHeader/>
        </w:trPr>
        <w:tc>
          <w:tcPr>
            <w:tcW w:w="3402" w:type="dxa"/>
            <w:tcBorders>
              <w:top w:val="nil"/>
            </w:tcBorders>
          </w:tcPr>
          <w:p w14:paraId="73265E09" w14:textId="77777777" w:rsidR="00A51002" w:rsidRPr="00A66401" w:rsidRDefault="00A51002" w:rsidP="00F250F7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1F27D60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6EC09A53" w14:textId="77777777" w:rsidR="00A51002" w:rsidRPr="00A66401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DED42CF" w14:textId="77777777" w:rsidR="00A51002" w:rsidRPr="00A66401" w:rsidRDefault="00A51002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228E554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5F2912C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5B80DAA" w14:textId="77777777" w:rsidR="00A51002" w:rsidRPr="00A66401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F113F0" w14:textId="77777777" w:rsidR="00A51002" w:rsidRPr="00A66401" w:rsidRDefault="00A51002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6B96CE94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51002" w:rsidRPr="00A66401" w14:paraId="5C4AB12E" w14:textId="77777777" w:rsidTr="001F314F">
        <w:trPr>
          <w:trHeight w:val="380"/>
          <w:tblHeader/>
        </w:trPr>
        <w:tc>
          <w:tcPr>
            <w:tcW w:w="3402" w:type="dxa"/>
          </w:tcPr>
          <w:p w14:paraId="2E0BB689" w14:textId="77777777" w:rsidR="00A51002" w:rsidRPr="00A66401" w:rsidRDefault="00A51002" w:rsidP="00FF58AE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6678A5" w14:textId="77777777" w:rsidR="00A51002" w:rsidRPr="00A66401" w:rsidRDefault="00A51002" w:rsidP="00FF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F0160" w14:textId="77777777" w:rsidR="00A51002" w:rsidRPr="00A66401" w:rsidRDefault="00A51002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6547287" w14:textId="77777777" w:rsidR="00A51002" w:rsidRPr="00A66401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BA76CB" w14:textId="77777777" w:rsidR="00A51002" w:rsidRPr="00A66401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C6C1220" w14:textId="77777777" w:rsidR="00A51002" w:rsidRPr="00A66401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00414C" w14:textId="77777777" w:rsidR="00A51002" w:rsidRPr="00A66401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9D5DB1F" w14:textId="77777777" w:rsidR="00A51002" w:rsidRPr="00A66401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7C441E48" w14:textId="77777777" w:rsidR="00A51002" w:rsidRPr="00A66401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A51002" w:rsidRPr="00A66401" w14:paraId="2F452F46" w14:textId="77777777" w:rsidTr="001F314F">
        <w:trPr>
          <w:tblHeader/>
        </w:trPr>
        <w:tc>
          <w:tcPr>
            <w:tcW w:w="3402" w:type="dxa"/>
          </w:tcPr>
          <w:p w14:paraId="387C29D2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D3DA6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A12D369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1002" w:rsidRPr="00A66401" w14:paraId="4CD7E212" w14:textId="77777777" w:rsidTr="001F314F">
        <w:tc>
          <w:tcPr>
            <w:tcW w:w="3402" w:type="dxa"/>
          </w:tcPr>
          <w:p w14:paraId="0C3358E4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8E5C8BE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252F76B" w14:textId="77777777" w:rsidR="00A51002" w:rsidRPr="00A66401" w:rsidRDefault="00A51002" w:rsidP="00F250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EA87E9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6CA66D" w14:textId="77777777" w:rsidR="00A51002" w:rsidRPr="00A66401" w:rsidRDefault="00A51002" w:rsidP="00F250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396098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A3B5526" w14:textId="77777777" w:rsidR="00A51002" w:rsidRPr="00A66401" w:rsidRDefault="00A51002" w:rsidP="00F250F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3E79E8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790B9" w14:textId="77777777" w:rsidR="00A51002" w:rsidRPr="00A66401" w:rsidRDefault="00A51002" w:rsidP="00F250F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1002" w:rsidRPr="00A66401" w14:paraId="333849AE" w14:textId="77777777" w:rsidTr="001F314F">
        <w:tc>
          <w:tcPr>
            <w:tcW w:w="3402" w:type="dxa"/>
          </w:tcPr>
          <w:p w14:paraId="1108B6B7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16564CB8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7C9F834" w14:textId="77777777" w:rsidR="00A51002" w:rsidRPr="00A66401" w:rsidRDefault="00422084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248,965</w:t>
            </w:r>
          </w:p>
        </w:tc>
        <w:tc>
          <w:tcPr>
            <w:tcW w:w="270" w:type="dxa"/>
          </w:tcPr>
          <w:p w14:paraId="6A438FB2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EC9155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259,221</w:t>
            </w:r>
          </w:p>
        </w:tc>
        <w:tc>
          <w:tcPr>
            <w:tcW w:w="270" w:type="dxa"/>
          </w:tcPr>
          <w:p w14:paraId="5A903268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8EAB963" w14:textId="77777777" w:rsidR="00A51002" w:rsidRPr="00A66401" w:rsidRDefault="009D6CE5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173,256</w:t>
            </w:r>
          </w:p>
        </w:tc>
        <w:tc>
          <w:tcPr>
            <w:tcW w:w="270" w:type="dxa"/>
          </w:tcPr>
          <w:p w14:paraId="0FD7039A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1EF5B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198,334</w:t>
            </w:r>
          </w:p>
        </w:tc>
      </w:tr>
      <w:tr w:rsidR="00A51002" w:rsidRPr="00A66401" w14:paraId="729246D0" w14:textId="77777777" w:rsidTr="001F314F">
        <w:tc>
          <w:tcPr>
            <w:tcW w:w="3402" w:type="dxa"/>
          </w:tcPr>
          <w:p w14:paraId="116F66F7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</w:tcPr>
          <w:p w14:paraId="79CDC188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867A43" w14:textId="77777777" w:rsidR="00A51002" w:rsidRPr="00A66401" w:rsidRDefault="003D2D69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152,697</w:t>
            </w:r>
          </w:p>
        </w:tc>
        <w:tc>
          <w:tcPr>
            <w:tcW w:w="270" w:type="dxa"/>
          </w:tcPr>
          <w:p w14:paraId="730D3FEB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5A0392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319,98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E47D2C7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6DF4DB" w14:textId="77777777" w:rsidR="00A51002" w:rsidRPr="00A66401" w:rsidRDefault="009D6CE5" w:rsidP="00ED5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148,821</w:t>
            </w:r>
          </w:p>
        </w:tc>
        <w:tc>
          <w:tcPr>
            <w:tcW w:w="270" w:type="dxa"/>
          </w:tcPr>
          <w:p w14:paraId="69576A38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92DF6D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314,89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51002" w:rsidRPr="00A66401" w14:paraId="3398BEDB" w14:textId="77777777" w:rsidTr="001F314F">
        <w:tc>
          <w:tcPr>
            <w:tcW w:w="3402" w:type="dxa"/>
          </w:tcPr>
          <w:p w14:paraId="70B3A12E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63B5939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DAAEC2" w14:textId="77777777" w:rsidR="00A51002" w:rsidRPr="00A66401" w:rsidRDefault="006C456A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401,662</w:t>
            </w:r>
          </w:p>
        </w:tc>
        <w:tc>
          <w:tcPr>
            <w:tcW w:w="270" w:type="dxa"/>
          </w:tcPr>
          <w:p w14:paraId="696F1427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65078A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579,20</w:t>
            </w:r>
            <w:r w:rsidR="00D10316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FDF1E22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D93F8DC" w14:textId="77777777" w:rsidR="00A51002" w:rsidRPr="00A66401" w:rsidRDefault="009D6CE5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322,077</w:t>
            </w:r>
          </w:p>
        </w:tc>
        <w:tc>
          <w:tcPr>
            <w:tcW w:w="270" w:type="dxa"/>
          </w:tcPr>
          <w:p w14:paraId="10BEE92A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703B08D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513,227</w:t>
            </w:r>
          </w:p>
        </w:tc>
      </w:tr>
      <w:tr w:rsidR="00A51002" w:rsidRPr="00A66401" w14:paraId="56A4C2C6" w14:textId="77777777" w:rsidTr="001F314F">
        <w:tc>
          <w:tcPr>
            <w:tcW w:w="3402" w:type="dxa"/>
            <w:tcBorders>
              <w:bottom w:val="nil"/>
            </w:tcBorders>
          </w:tcPr>
          <w:p w14:paraId="05DEA2CA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4917E0F2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1D7B48" w14:textId="77777777" w:rsidR="00A51002" w:rsidRPr="00A66401" w:rsidRDefault="006C456A" w:rsidP="00C5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6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2,510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A0F4B0D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BF2004" w14:textId="77777777" w:rsidR="00A51002" w:rsidRPr="00A66401" w:rsidRDefault="002C299C" w:rsidP="00F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51002" w:rsidRPr="00A66401">
              <w:rPr>
                <w:rFonts w:ascii="Angsana New" w:hAnsi="Angsana New" w:hint="cs"/>
                <w:sz w:val="30"/>
                <w:szCs w:val="30"/>
              </w:rPr>
              <w:t>(18,60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5</w:t>
            </w:r>
            <w:r w:rsidR="00A51002" w:rsidRPr="00A6640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A3C21AE" w14:textId="77777777" w:rsidR="00A51002" w:rsidRPr="00A66401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E4DD16" w14:textId="77777777" w:rsidR="00A51002" w:rsidRPr="00A66401" w:rsidRDefault="009D6CE5" w:rsidP="00F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1,534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A027CC4" w14:textId="77777777" w:rsidR="00A51002" w:rsidRPr="00A66401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795AFE" w14:textId="77777777" w:rsidR="00A51002" w:rsidRPr="00A66401" w:rsidRDefault="002C299C" w:rsidP="00F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A51002" w:rsidRPr="00A66401">
              <w:rPr>
                <w:rFonts w:ascii="Angsana New" w:hAnsi="Angsana New" w:hint="cs"/>
                <w:sz w:val="30"/>
                <w:szCs w:val="30"/>
              </w:rPr>
              <w:t>(17,628)</w:t>
            </w:r>
          </w:p>
        </w:tc>
      </w:tr>
      <w:tr w:rsidR="00A51002" w:rsidRPr="00A66401" w14:paraId="28307745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09D1138E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E7D819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A02AF" w14:textId="77777777" w:rsidR="00A51002" w:rsidRPr="00A66401" w:rsidRDefault="009D6CE5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399,152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25D7FA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B7AF1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560,603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869AE" w14:textId="77777777" w:rsidR="00A51002" w:rsidRPr="00A66401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CB3B43" w14:textId="77777777" w:rsidR="00A51002" w:rsidRPr="00A66401" w:rsidRDefault="009D6CE5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320,543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AD4756" w14:textId="77777777" w:rsidR="00A51002" w:rsidRPr="00A66401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6B1D1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495,59</w:t>
            </w:r>
            <w:r w:rsidR="00D10316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A51002" w:rsidRPr="00A66401" w14:paraId="7DFD7051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665C4B76" w14:textId="77777777" w:rsidR="00593DD0" w:rsidRPr="00A66401" w:rsidRDefault="00593DD0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DC7CCF3" w14:textId="77777777" w:rsidR="00593DD0" w:rsidRPr="00A66401" w:rsidRDefault="00593DD0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50E735F" w14:textId="77777777" w:rsidR="00A51002" w:rsidRPr="00A66401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CEF55" w14:textId="77777777" w:rsidR="00A51002" w:rsidRPr="00A66401" w:rsidRDefault="00A51002" w:rsidP="001C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C267867" w14:textId="77777777" w:rsidR="00A51002" w:rsidRPr="00A66401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E5F02B" w14:textId="77777777" w:rsidR="00A51002" w:rsidRPr="00A66401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3B78E9" w14:textId="77777777" w:rsidR="00A51002" w:rsidRPr="00A66401" w:rsidRDefault="00A51002" w:rsidP="007B10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9A73EF" w14:textId="77777777" w:rsidR="00A51002" w:rsidRPr="00A66401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5E8A3E" w14:textId="77777777" w:rsidR="00A51002" w:rsidRPr="00A66401" w:rsidRDefault="00A51002" w:rsidP="001C0A32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EA2E15" w14:textId="77777777" w:rsidR="00A51002" w:rsidRPr="00A66401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F6D95C" w14:textId="77777777" w:rsidR="00A51002" w:rsidRPr="00A66401" w:rsidRDefault="00A51002" w:rsidP="007B1072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1002" w:rsidRPr="00A66401" w14:paraId="7F560996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7ECAC1B7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769812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7B4B77E" w14:textId="403EA946" w:rsidR="00A51002" w:rsidRPr="00A66401" w:rsidRDefault="00827AF1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02528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9CE34D7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69,11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DF69E" w14:textId="77777777" w:rsidR="00A51002" w:rsidRPr="00A66401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7AF56C" w14:textId="397149C1" w:rsidR="00A51002" w:rsidRPr="00A66401" w:rsidRDefault="00827AF1" w:rsidP="00ED5D29">
            <w:pPr>
              <w:pStyle w:val="acctfourfigures"/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38,246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60AE6" w14:textId="77777777" w:rsidR="00A51002" w:rsidRPr="00A66401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C7CEB27" w14:textId="77777777" w:rsidR="00A51002" w:rsidRPr="00A66401" w:rsidRDefault="00774D80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ind w:left="-108" w:right="75" w:firstLine="3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51002" w:rsidRPr="00A66401">
              <w:rPr>
                <w:rFonts w:ascii="Angsana New" w:hAnsi="Angsana New"/>
                <w:sz w:val="30"/>
                <w:szCs w:val="30"/>
              </w:rPr>
              <w:t>66,639</w:t>
            </w:r>
          </w:p>
        </w:tc>
      </w:tr>
      <w:tr w:rsidR="00A51002" w:rsidRPr="00A66401" w14:paraId="35F30507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22BAB834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396E57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AFC6F" w14:textId="42DBA4E2" w:rsidR="00A51002" w:rsidRPr="00A66401" w:rsidRDefault="00827AF1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133,367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C31FD7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A95C11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90,72</w:t>
            </w:r>
            <w:r w:rsidR="008D599C" w:rsidRPr="00A6640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AD4D" w14:textId="77777777" w:rsidR="00A51002" w:rsidRPr="00A66401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62E347E" w14:textId="4FECEDEE" w:rsidR="00A51002" w:rsidRPr="00A66401" w:rsidRDefault="00827AF1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131,480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0B796" w14:textId="77777777" w:rsidR="00A51002" w:rsidRPr="00A66401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1AFF265" w14:textId="77777777" w:rsidR="00A51002" w:rsidRPr="00A66401" w:rsidRDefault="00774D80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ind w:left="-108" w:right="75" w:firstLine="3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51002" w:rsidRPr="00A66401">
              <w:rPr>
                <w:rFonts w:ascii="Angsana New" w:hAnsi="Angsana New"/>
                <w:sz w:val="30"/>
                <w:szCs w:val="30"/>
              </w:rPr>
              <w:t>89,547</w:t>
            </w:r>
          </w:p>
        </w:tc>
      </w:tr>
      <w:tr w:rsidR="00A51002" w:rsidRPr="00A66401" w14:paraId="748E3245" w14:textId="77777777" w:rsidTr="00A95E7A">
        <w:tc>
          <w:tcPr>
            <w:tcW w:w="3402" w:type="dxa"/>
            <w:tcBorders>
              <w:top w:val="nil"/>
              <w:bottom w:val="nil"/>
            </w:tcBorders>
          </w:tcPr>
          <w:p w14:paraId="4714AC71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84F27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17EC8" w14:textId="77777777" w:rsidR="00A51002" w:rsidRPr="00A66401" w:rsidRDefault="004E6DF6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B6164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463A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B6164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19A2FC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E7FB5" w14:textId="77777777" w:rsidR="00A51002" w:rsidRPr="00C97E6E" w:rsidRDefault="00A5100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E6E">
              <w:rPr>
                <w:rFonts w:ascii="Angsana New" w:hAnsi="Angsana New"/>
                <w:b/>
                <w:bCs/>
                <w:sz w:val="30"/>
                <w:szCs w:val="30"/>
              </w:rPr>
              <w:t>159,8</w:t>
            </w:r>
            <w:r w:rsidR="008D599C" w:rsidRPr="00C97E6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C5F449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394A78" w14:textId="77777777" w:rsidR="00A51002" w:rsidRPr="00A66401" w:rsidRDefault="009B6164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 w:rsidR="00F014FF">
              <w:rPr>
                <w:rFonts w:ascii="Angsana New" w:hAnsi="Angsana New"/>
                <w:b/>
                <w:bCs/>
                <w:sz w:val="30"/>
                <w:szCs w:val="30"/>
              </w:rPr>
              <w:t>,726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EAAF0B" w14:textId="77777777" w:rsidR="00A51002" w:rsidRPr="00A66401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49FD7C" w14:textId="77777777" w:rsidR="00A51002" w:rsidRPr="00A66401" w:rsidRDefault="00A5100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75" w:firstLine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156,186</w:t>
            </w:r>
          </w:p>
        </w:tc>
      </w:tr>
      <w:tr w:rsidR="00A51002" w:rsidRPr="00A66401" w14:paraId="25EF89C4" w14:textId="77777777" w:rsidTr="0099644D">
        <w:tc>
          <w:tcPr>
            <w:tcW w:w="3402" w:type="dxa"/>
            <w:tcBorders>
              <w:top w:val="nil"/>
              <w:bottom w:val="nil"/>
            </w:tcBorders>
          </w:tcPr>
          <w:p w14:paraId="0E2B7210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C37FFE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2053E" w14:textId="77777777" w:rsidR="00A51002" w:rsidRPr="00A66401" w:rsidRDefault="004E6DF6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B6164">
              <w:rPr>
                <w:rFonts w:ascii="Angsana New" w:hAnsi="Angsana New"/>
                <w:b/>
                <w:bCs/>
                <w:sz w:val="30"/>
                <w:szCs w:val="30"/>
              </w:rPr>
              <w:t>07,41</w:t>
            </w:r>
            <w:r w:rsidR="00C94AA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010C9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0D333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720,44</w:t>
            </w:r>
            <w:r w:rsidR="008D599C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631FBF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C5C285" w14:textId="77777777" w:rsidR="00A51002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B6164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C443E2" w14:textId="77777777" w:rsidR="00A51002" w:rsidRPr="00A66401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6CE73B" w14:textId="77777777" w:rsidR="00A51002" w:rsidRPr="00A66401" w:rsidRDefault="002C299C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5" w:firstLine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A51002"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651,785 </w:t>
            </w:r>
          </w:p>
        </w:tc>
      </w:tr>
      <w:tr w:rsidR="00A72AF3" w:rsidRPr="00A66401" w14:paraId="74654EE0" w14:textId="77777777" w:rsidTr="00A72AF3">
        <w:tc>
          <w:tcPr>
            <w:tcW w:w="6192" w:type="dxa"/>
            <w:gridSpan w:val="5"/>
            <w:tcBorders>
              <w:top w:val="nil"/>
              <w:bottom w:val="nil"/>
            </w:tcBorders>
            <w:vAlign w:val="center"/>
          </w:tcPr>
          <w:p w14:paraId="4FEACD3F" w14:textId="77777777" w:rsidR="00C45E45" w:rsidRPr="00A66401" w:rsidRDefault="00C45E45" w:rsidP="00C4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74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2694FB2" w14:textId="0F59AE26" w:rsidR="00A72AF3" w:rsidRPr="00A66401" w:rsidRDefault="00A72AF3" w:rsidP="0011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กลับรายการหนี้สูญและหนี้สงสัยจะสูญ</w:t>
            </w:r>
            <w:r w:rsidR="009A21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21F1">
              <w:rPr>
                <w:rFonts w:ascii="Angsana New" w:hAnsi="Angsana New" w:hint="cs"/>
                <w:sz w:val="30"/>
                <w:szCs w:val="30"/>
                <w:cs/>
              </w:rPr>
              <w:t>(แสดงภายใต้รายได้อื่น)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36556" w14:textId="77777777" w:rsidR="00A72AF3" w:rsidRPr="00A66401" w:rsidRDefault="00A72AF3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1F36FE1" w14:textId="77777777" w:rsidR="00A72AF3" w:rsidRPr="00A66401" w:rsidRDefault="00A72AF3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7EA32" w14:textId="77777777" w:rsidR="00A72AF3" w:rsidRPr="00A66401" w:rsidRDefault="00A72AF3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578069BD" w14:textId="77777777" w:rsidR="00A72AF3" w:rsidRPr="00A66401" w:rsidRDefault="00A72AF3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4FF" w:rsidRPr="00A66401" w14:paraId="0C9D6DB1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6D8FD1B2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>30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6C9047" w14:textId="77777777" w:rsidR="00F014FF" w:rsidRPr="00A66401" w:rsidRDefault="00F014FF" w:rsidP="00F01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CE7BBF2" w14:textId="77777777" w:rsidR="00F014FF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122300B" w14:textId="02B1A35D" w:rsidR="00F014FF" w:rsidRPr="00A66401" w:rsidRDefault="00FE7EFB" w:rsidP="00CD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014FF">
              <w:rPr>
                <w:rFonts w:ascii="Angsana New" w:hAnsi="Angsana New"/>
                <w:b/>
                <w:bCs/>
                <w:sz w:val="30"/>
                <w:szCs w:val="30"/>
              </w:rPr>
              <w:t>8,230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9FD05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98C9FA7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D5A6CE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CFE35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5611B23" w14:textId="77777777" w:rsidR="00F014FF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95AC610" w14:textId="7A4DA6DF" w:rsidR="00F014FF" w:rsidRPr="00A66401" w:rsidRDefault="00CD0AD1" w:rsidP="00CD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014FF">
              <w:rPr>
                <w:rFonts w:ascii="Angsana New" w:hAnsi="Angsana New"/>
                <w:b/>
                <w:bCs/>
                <w:sz w:val="30"/>
                <w:szCs w:val="30"/>
              </w:rPr>
              <w:t>8,230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6D1E11" w14:textId="77777777" w:rsidR="00F014FF" w:rsidRPr="00A66401" w:rsidRDefault="00F014FF" w:rsidP="00F014FF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07274C3E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A4A6BE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014FF" w:rsidRPr="00A66401" w14:paraId="5055989C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0E85C84A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Pr="00C97E6E">
              <w:rPr>
                <w:rFonts w:ascii="Angsana New" w:hAnsi="Angsana New" w:hint="cs"/>
                <w:sz w:val="30"/>
                <w:szCs w:val="30"/>
                <w:cs/>
              </w:rPr>
              <w:t>เก้าเ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ดือนสิ้นสุดวันที่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>30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618012" w14:textId="77777777" w:rsidR="00F014FF" w:rsidRPr="00A66401" w:rsidRDefault="00F014FF" w:rsidP="00F01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B0D6D" w14:textId="77777777" w:rsidR="00F014FF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BEF519" w14:textId="22FCA95C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CD0AD1">
              <w:rPr>
                <w:rFonts w:ascii="Angsana New" w:hAnsi="Angsana New"/>
                <w:b/>
                <w:bCs/>
                <w:sz w:val="30"/>
                <w:szCs w:val="30"/>
              </w:rPr>
              <w:t>16,095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CDAC82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FA468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3317EE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9B962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9E016" w14:textId="77777777" w:rsidR="00F014FF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66CA8" w14:textId="097FEAA7" w:rsidR="00F014FF" w:rsidRPr="00A66401" w:rsidRDefault="00CD0AD1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014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F014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16,094</w:t>
            </w:r>
            <w:r w:rsidR="00F014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133982" w14:textId="77777777" w:rsidR="00F014FF" w:rsidRPr="00A66401" w:rsidRDefault="00F014FF" w:rsidP="00F014FF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91E6DA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51FCA1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ECC76A1" w14:textId="77777777" w:rsidR="001C0A32" w:rsidRPr="00A66401" w:rsidRDefault="001C0A32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16"/>
          <w:szCs w:val="16"/>
        </w:rPr>
      </w:pPr>
    </w:p>
    <w:p w14:paraId="04EFF627" w14:textId="77777777" w:rsidR="00562CEB" w:rsidRPr="00A66401" w:rsidRDefault="005B3C09" w:rsidP="009A35F3">
      <w:pPr>
        <w:pStyle w:val="a"/>
        <w:tabs>
          <w:tab w:val="clear" w:pos="1080"/>
          <w:tab w:val="left" w:pos="5115"/>
        </w:tabs>
        <w:ind w:firstLine="540"/>
        <w:jc w:val="both"/>
        <w:rPr>
          <w:rFonts w:ascii="Angsana New" w:hAnsi="Angsana New" w:cs="Angsana New"/>
          <w:lang w:val="en-US"/>
        </w:rPr>
      </w:pPr>
      <w:r w:rsidRPr="00A66401">
        <w:rPr>
          <w:rFonts w:ascii="Angsana New" w:hAnsi="Angsana New" w:cs="Angsana New"/>
          <w:lang w:val="en-US"/>
        </w:rPr>
        <w:t xml:space="preserve">  </w:t>
      </w:r>
      <w:r w:rsidR="00562CEB" w:rsidRPr="00A66401">
        <w:rPr>
          <w:rFonts w:ascii="Angsana New" w:hAnsi="Angsana New" w:cs="Angsana New"/>
          <w:cs/>
          <w:lang w:val="en-US"/>
        </w:rPr>
        <w:t>การวิเคราะห์อายุของลูกหนี้การค้า มีดังนี้</w:t>
      </w:r>
      <w:r w:rsidR="00562CEB" w:rsidRPr="00A66401">
        <w:rPr>
          <w:rFonts w:ascii="Angsana New" w:hAnsi="Angsana New" w:cs="Angsana New"/>
          <w:cs/>
          <w:lang w:val="en-US"/>
        </w:rPr>
        <w:tab/>
      </w:r>
    </w:p>
    <w:p w14:paraId="04C2ECCB" w14:textId="77777777" w:rsidR="00562CEB" w:rsidRPr="00A66401" w:rsidRDefault="00562CEB" w:rsidP="00562CEB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41"/>
        <w:gridCol w:w="1348"/>
        <w:gridCol w:w="270"/>
        <w:gridCol w:w="1352"/>
        <w:gridCol w:w="269"/>
        <w:gridCol w:w="1263"/>
        <w:gridCol w:w="261"/>
        <w:gridCol w:w="1268"/>
      </w:tblGrid>
      <w:tr w:rsidR="00B87279" w:rsidRPr="00A66401" w14:paraId="7D5068D3" w14:textId="77777777" w:rsidTr="00BC562D">
        <w:trPr>
          <w:tblHeader/>
        </w:trPr>
        <w:tc>
          <w:tcPr>
            <w:tcW w:w="1676" w:type="pct"/>
          </w:tcPr>
          <w:p w14:paraId="4502EB2E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pct"/>
            <w:gridSpan w:val="3"/>
          </w:tcPr>
          <w:p w14:paraId="1C052FD6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E08DC58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pct"/>
            <w:gridSpan w:val="3"/>
          </w:tcPr>
          <w:p w14:paraId="04F9C6E8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1DCE" w:rsidRPr="00A66401" w14:paraId="05F79086" w14:textId="77777777" w:rsidTr="00BC562D">
        <w:trPr>
          <w:tblHeader/>
        </w:trPr>
        <w:tc>
          <w:tcPr>
            <w:tcW w:w="1676" w:type="pct"/>
          </w:tcPr>
          <w:p w14:paraId="10D26FD9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43" w:type="pct"/>
          </w:tcPr>
          <w:p w14:paraId="7419A1C9" w14:textId="77777777" w:rsidR="00562CEB" w:rsidRPr="00A66401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49" w:type="pct"/>
          </w:tcPr>
          <w:p w14:paraId="16608094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F315841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31368B6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6" w:type="pct"/>
          </w:tcPr>
          <w:p w14:paraId="4AA509AC" w14:textId="77777777" w:rsidR="00562CEB" w:rsidRPr="00A66401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44" w:type="pct"/>
          </w:tcPr>
          <w:p w14:paraId="3870F98E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61228FE8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11DCE" w:rsidRPr="00A66401" w14:paraId="36835236" w14:textId="77777777" w:rsidTr="00BC562D">
        <w:trPr>
          <w:tblHeader/>
        </w:trPr>
        <w:tc>
          <w:tcPr>
            <w:tcW w:w="1676" w:type="pct"/>
          </w:tcPr>
          <w:p w14:paraId="057024F9" w14:textId="77777777" w:rsidR="000E76C2" w:rsidRPr="00A66401" w:rsidRDefault="000E76C2" w:rsidP="000E7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3" w:type="pct"/>
          </w:tcPr>
          <w:p w14:paraId="3A471217" w14:textId="77777777" w:rsidR="000E76C2" w:rsidRPr="00A66401" w:rsidRDefault="000E76C2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9" w:type="pct"/>
          </w:tcPr>
          <w:p w14:paraId="538DC795" w14:textId="77777777" w:rsidR="000E76C2" w:rsidRPr="00A66401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745" w:type="pct"/>
          </w:tcPr>
          <w:p w14:paraId="012E870F" w14:textId="77777777" w:rsidR="000E76C2" w:rsidRPr="00A66401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70FFFB73" w14:textId="77777777" w:rsidR="000E76C2" w:rsidRPr="00A66401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696" w:type="pct"/>
          </w:tcPr>
          <w:p w14:paraId="275E630A" w14:textId="77777777" w:rsidR="000E76C2" w:rsidRPr="00A66401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6B0A4A2D" w14:textId="77777777" w:rsidR="000E76C2" w:rsidRPr="00A66401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699" w:type="pct"/>
          </w:tcPr>
          <w:p w14:paraId="04CC8E7F" w14:textId="77777777" w:rsidR="000E76C2" w:rsidRPr="00A66401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A66401" w14:paraId="3949FD4A" w14:textId="77777777" w:rsidTr="00BC562D">
        <w:trPr>
          <w:trHeight w:val="164"/>
          <w:tblHeader/>
        </w:trPr>
        <w:tc>
          <w:tcPr>
            <w:tcW w:w="1676" w:type="pct"/>
          </w:tcPr>
          <w:p w14:paraId="66F5C4AC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24" w:type="pct"/>
            <w:gridSpan w:val="7"/>
          </w:tcPr>
          <w:p w14:paraId="7D86D944" w14:textId="77777777" w:rsidR="00562CEB" w:rsidRPr="00A66401" w:rsidRDefault="000E76C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1DCE" w:rsidRPr="00A66401" w14:paraId="56001C49" w14:textId="77777777" w:rsidTr="00BC562D">
        <w:tc>
          <w:tcPr>
            <w:tcW w:w="1676" w:type="pct"/>
          </w:tcPr>
          <w:p w14:paraId="6686D5D3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43" w:type="pct"/>
          </w:tcPr>
          <w:p w14:paraId="5DC5E69A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2C91D1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24E2B9AC" w14:textId="77777777" w:rsidR="00562CEB" w:rsidRPr="00A66401" w:rsidRDefault="00562CEB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8F9BE8C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100FCA24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8CA9348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E810095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11DCE" w:rsidRPr="00A66401" w14:paraId="648786A5" w14:textId="77777777" w:rsidTr="00BC562D">
        <w:tc>
          <w:tcPr>
            <w:tcW w:w="1676" w:type="pct"/>
          </w:tcPr>
          <w:p w14:paraId="5D49F349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43" w:type="pct"/>
          </w:tcPr>
          <w:p w14:paraId="79071E65" w14:textId="77777777" w:rsidR="00761FEE" w:rsidRPr="00A66401" w:rsidRDefault="00F014FF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44,280</w:t>
            </w:r>
          </w:p>
        </w:tc>
        <w:tc>
          <w:tcPr>
            <w:tcW w:w="149" w:type="pct"/>
          </w:tcPr>
          <w:p w14:paraId="2125F198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7B21315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145,68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1592F5AE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41E7E103" w14:textId="77777777" w:rsidR="00761FEE" w:rsidRPr="00A66401" w:rsidRDefault="00F014FF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25,531</w:t>
            </w:r>
          </w:p>
        </w:tc>
        <w:tc>
          <w:tcPr>
            <w:tcW w:w="144" w:type="pct"/>
          </w:tcPr>
          <w:p w14:paraId="77B010E5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885151B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145,98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11DCE" w:rsidRPr="00A66401" w14:paraId="01CCCB4E" w14:textId="77777777" w:rsidTr="00BC562D">
        <w:tc>
          <w:tcPr>
            <w:tcW w:w="1676" w:type="pct"/>
          </w:tcPr>
          <w:p w14:paraId="3E455FFA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6640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43" w:type="pct"/>
          </w:tcPr>
          <w:p w14:paraId="067FD337" w14:textId="77777777" w:rsidR="00761FEE" w:rsidRPr="00A66401" w:rsidRDefault="00761FEE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0D68CD7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71E60638" w14:textId="77777777" w:rsidR="00761FEE" w:rsidRPr="00A66401" w:rsidRDefault="00761FE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8984C3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56B6EE67" w14:textId="77777777" w:rsidR="00761FEE" w:rsidRPr="00A66401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E4BCC9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5C2B3CEA" w14:textId="77777777" w:rsidR="00761FEE" w:rsidRPr="00A66401" w:rsidRDefault="00761FEE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DCE" w:rsidRPr="00A66401" w14:paraId="41FEF1D7" w14:textId="77777777" w:rsidTr="00BC562D">
        <w:tc>
          <w:tcPr>
            <w:tcW w:w="1676" w:type="pct"/>
          </w:tcPr>
          <w:p w14:paraId="28A03133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3" w:type="pct"/>
          </w:tcPr>
          <w:p w14:paraId="248C3E68" w14:textId="77777777" w:rsidR="00761FEE" w:rsidRPr="00A66401" w:rsidRDefault="00F014FF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  <w:tc>
          <w:tcPr>
            <w:tcW w:w="149" w:type="pct"/>
          </w:tcPr>
          <w:p w14:paraId="3342F433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2A9F08E4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3,60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3224EDCB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4DC34BDA" w14:textId="77777777" w:rsidR="00761FEE" w:rsidRPr="00A66401" w:rsidRDefault="00F014FF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4,488</w:t>
            </w:r>
          </w:p>
        </w:tc>
        <w:tc>
          <w:tcPr>
            <w:tcW w:w="144" w:type="pct"/>
          </w:tcPr>
          <w:p w14:paraId="5841D27F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03525FB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1,33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11DCE" w:rsidRPr="00A66401" w14:paraId="0A98D540" w14:textId="77777777" w:rsidTr="00BC562D">
        <w:tc>
          <w:tcPr>
            <w:tcW w:w="1676" w:type="pct"/>
          </w:tcPr>
          <w:p w14:paraId="6C908F0F" w14:textId="77777777" w:rsidR="00761FEE" w:rsidRPr="00A66401" w:rsidRDefault="008E53DC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="00761FEE" w:rsidRPr="00A6640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61FEE" w:rsidRPr="00A6640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761FEE"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</w:tcPr>
          <w:p w14:paraId="00CD1702" w14:textId="77777777" w:rsidR="00761FEE" w:rsidRPr="00A66401" w:rsidRDefault="00F014FF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73,286</w:t>
            </w:r>
          </w:p>
        </w:tc>
        <w:tc>
          <w:tcPr>
            <w:tcW w:w="149" w:type="pct"/>
          </w:tcPr>
          <w:p w14:paraId="56F85236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F76BB16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38,6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58F3F549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2215D780" w14:textId="77777777" w:rsidR="00761FEE" w:rsidRPr="00A66401" w:rsidRDefault="00F014FF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69,764</w:t>
            </w:r>
          </w:p>
        </w:tc>
        <w:tc>
          <w:tcPr>
            <w:tcW w:w="144" w:type="pct"/>
          </w:tcPr>
          <w:p w14:paraId="3AF90525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E472664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6,08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11DCE" w:rsidRPr="00A66401" w14:paraId="2D52FCAA" w14:textId="77777777" w:rsidTr="00BC562D">
        <w:tc>
          <w:tcPr>
            <w:tcW w:w="1676" w:type="pct"/>
          </w:tcPr>
          <w:p w14:paraId="2439A2BD" w14:textId="77777777" w:rsidR="00761FEE" w:rsidRPr="00A66401" w:rsidRDefault="008E53DC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6</w:t>
            </w:r>
            <w:r w:rsidR="00761FEE"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1FEE" w:rsidRPr="00A66401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="00761FEE"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</w:tcPr>
          <w:p w14:paraId="5224DFC3" w14:textId="77777777" w:rsidR="00761FEE" w:rsidRPr="00A66401" w:rsidRDefault="00F014FF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99,332</w:t>
            </w:r>
          </w:p>
        </w:tc>
        <w:tc>
          <w:tcPr>
            <w:tcW w:w="149" w:type="pct"/>
          </w:tcPr>
          <w:p w14:paraId="6BA91108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FFF4DE6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28,662</w:t>
            </w:r>
          </w:p>
        </w:tc>
        <w:tc>
          <w:tcPr>
            <w:tcW w:w="148" w:type="pct"/>
          </w:tcPr>
          <w:p w14:paraId="105C6346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43592B6D" w14:textId="77777777" w:rsidR="00761FEE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52,855</w:t>
            </w:r>
          </w:p>
        </w:tc>
        <w:tc>
          <w:tcPr>
            <w:tcW w:w="144" w:type="pct"/>
          </w:tcPr>
          <w:p w14:paraId="4EE3DAE0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6509AE5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7,785</w:t>
            </w:r>
          </w:p>
        </w:tc>
      </w:tr>
      <w:tr w:rsidR="00111DCE" w:rsidRPr="00A66401" w14:paraId="66417A7C" w14:textId="77777777" w:rsidTr="00BC562D">
        <w:tc>
          <w:tcPr>
            <w:tcW w:w="1676" w:type="pct"/>
          </w:tcPr>
          <w:p w14:paraId="63B3C572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02AA8F65" w14:textId="32EE06BE" w:rsidR="00761FEE" w:rsidRPr="00A66401" w:rsidRDefault="00F014FF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29,74</w:t>
            </w:r>
            <w:r w:rsidR="00D877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644BB529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4771CAD3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42,615</w:t>
            </w:r>
          </w:p>
        </w:tc>
        <w:tc>
          <w:tcPr>
            <w:tcW w:w="148" w:type="pct"/>
          </w:tcPr>
          <w:p w14:paraId="737EE4D4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61D9399" w14:textId="77777777" w:rsidR="00761FEE" w:rsidRPr="00A66401" w:rsidRDefault="00F014FF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20,618</w:t>
            </w:r>
          </w:p>
        </w:tc>
        <w:tc>
          <w:tcPr>
            <w:tcW w:w="144" w:type="pct"/>
          </w:tcPr>
          <w:p w14:paraId="17B434B8" w14:textId="77777777" w:rsidR="00761FEE" w:rsidRPr="00A66401" w:rsidRDefault="00761FEE" w:rsidP="00AC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77572C0A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37,14</w:t>
            </w:r>
            <w:r w:rsidR="008D599C" w:rsidRPr="00A6640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11DCE" w:rsidRPr="00A66401" w14:paraId="6C85B19C" w14:textId="77777777" w:rsidTr="00BC562D">
        <w:trPr>
          <w:trHeight w:val="145"/>
        </w:trPr>
        <w:tc>
          <w:tcPr>
            <w:tcW w:w="1676" w:type="pct"/>
          </w:tcPr>
          <w:p w14:paraId="7904D4D0" w14:textId="77777777" w:rsidR="001B7319" w:rsidRPr="00A66401" w:rsidRDefault="001B7319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496533BC" w14:textId="4C17F6AE" w:rsidR="00761FEE" w:rsidRPr="00A66401" w:rsidRDefault="00F014FF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248,96</w:t>
            </w:r>
            <w:r w:rsidR="00D8775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4A7E9D05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765AADF7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259,221</w:t>
            </w:r>
          </w:p>
        </w:tc>
        <w:tc>
          <w:tcPr>
            <w:tcW w:w="148" w:type="pct"/>
          </w:tcPr>
          <w:p w14:paraId="0FD0E52E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5BF4C058" w14:textId="77777777" w:rsidR="00761FEE" w:rsidRPr="00A66401" w:rsidRDefault="00F014FF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173,256</w:t>
            </w:r>
          </w:p>
        </w:tc>
        <w:tc>
          <w:tcPr>
            <w:tcW w:w="144" w:type="pct"/>
          </w:tcPr>
          <w:p w14:paraId="5783D75E" w14:textId="77777777" w:rsidR="00761FEE" w:rsidRPr="00A66401" w:rsidRDefault="00761FEE" w:rsidP="00AC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77EA2476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198,33</w:t>
            </w:r>
            <w:r w:rsidR="008D599C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111DCE" w:rsidRPr="00A66401" w14:paraId="27E47995" w14:textId="77777777" w:rsidTr="00BC562D">
        <w:tc>
          <w:tcPr>
            <w:tcW w:w="1676" w:type="pct"/>
          </w:tcPr>
          <w:p w14:paraId="5FFB997E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523C5F4C" w14:textId="77777777" w:rsidR="00761FEE" w:rsidRPr="00A66401" w:rsidRDefault="00F014FF" w:rsidP="00C8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73"/>
              </w:tabs>
              <w:spacing w:line="240" w:lineRule="auto"/>
              <w:ind w:left="-108" w:right="15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120CF5B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2BFD3B7" w14:textId="77777777" w:rsidR="00761FEE" w:rsidRPr="00A66401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85"/>
              </w:tabs>
              <w:spacing w:line="240" w:lineRule="auto"/>
              <w:ind w:left="-108" w:right="161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29DE7B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35490E12" w14:textId="77777777" w:rsidR="00761FEE" w:rsidRPr="00A66401" w:rsidRDefault="00F014FF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AD85E8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71F6E60D" w14:textId="77777777" w:rsidR="00761FEE" w:rsidRPr="00A66401" w:rsidRDefault="00761FEE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2F7" w:rsidRPr="00A66401" w14:paraId="070D9BA1" w14:textId="77777777" w:rsidTr="00BC562D">
        <w:tc>
          <w:tcPr>
            <w:tcW w:w="1676" w:type="pct"/>
          </w:tcPr>
          <w:p w14:paraId="03192286" w14:textId="77777777" w:rsidR="00E512F7" w:rsidRPr="00A66401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764E168A" w14:textId="3C21DD1D" w:rsidR="00E512F7" w:rsidRPr="00A66401" w:rsidRDefault="00F014FF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248,96</w:t>
            </w:r>
            <w:r w:rsidR="00D8775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2CC39E41" w14:textId="77777777" w:rsidR="00E512F7" w:rsidRPr="00A66401" w:rsidRDefault="00E512F7" w:rsidP="00E51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14:paraId="679AE03A" w14:textId="77777777" w:rsidR="00E512F7" w:rsidRPr="00A66401" w:rsidRDefault="00E512F7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259,221</w:t>
            </w:r>
          </w:p>
        </w:tc>
        <w:tc>
          <w:tcPr>
            <w:tcW w:w="148" w:type="pct"/>
          </w:tcPr>
          <w:p w14:paraId="3B990F40" w14:textId="77777777" w:rsidR="00E512F7" w:rsidRPr="00A66401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79EADF97" w14:textId="77777777" w:rsidR="00E512F7" w:rsidRPr="00A66401" w:rsidRDefault="00F014FF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173,256</w:t>
            </w:r>
          </w:p>
        </w:tc>
        <w:tc>
          <w:tcPr>
            <w:tcW w:w="144" w:type="pct"/>
          </w:tcPr>
          <w:p w14:paraId="42909FC9" w14:textId="77777777" w:rsidR="00E512F7" w:rsidRPr="00A66401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414ECCA5" w14:textId="77777777" w:rsidR="00E512F7" w:rsidRPr="00A66401" w:rsidRDefault="00E512F7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198,33</w:t>
            </w:r>
            <w:r w:rsidR="008D599C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A861C0" w:rsidRPr="00A66401" w14:paraId="75B33B07" w14:textId="77777777" w:rsidTr="00BC562D">
        <w:tc>
          <w:tcPr>
            <w:tcW w:w="1676" w:type="pct"/>
          </w:tcPr>
          <w:p w14:paraId="3018201E" w14:textId="77777777" w:rsidR="001F314F" w:rsidRPr="00A66401" w:rsidRDefault="001F314F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94F452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43" w:type="pct"/>
          </w:tcPr>
          <w:p w14:paraId="756DA3F6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A37FAB9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</w:tcPr>
          <w:p w14:paraId="209A437B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91B88F8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</w:tcPr>
          <w:p w14:paraId="10627048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B7A39FF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</w:tcPr>
          <w:p w14:paraId="0B0FBC30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61C0" w:rsidRPr="00A66401" w14:paraId="1E436832" w14:textId="77777777" w:rsidTr="00BC562D">
        <w:tc>
          <w:tcPr>
            <w:tcW w:w="1676" w:type="pct"/>
          </w:tcPr>
          <w:p w14:paraId="77EC6138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43" w:type="pct"/>
            <w:shd w:val="clear" w:color="auto" w:fill="auto"/>
          </w:tcPr>
          <w:p w14:paraId="425A8DEA" w14:textId="77777777" w:rsidR="00A861C0" w:rsidRPr="00A66401" w:rsidRDefault="00F014FF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69,737</w:t>
            </w:r>
          </w:p>
        </w:tc>
        <w:tc>
          <w:tcPr>
            <w:tcW w:w="149" w:type="pct"/>
          </w:tcPr>
          <w:p w14:paraId="27032B7E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FA84050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244,810 </w:t>
            </w:r>
          </w:p>
        </w:tc>
        <w:tc>
          <w:tcPr>
            <w:tcW w:w="148" w:type="pct"/>
          </w:tcPr>
          <w:p w14:paraId="34B8181A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15816B86" w14:textId="77777777" w:rsidR="00A861C0" w:rsidRPr="00A66401" w:rsidRDefault="0093566A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69,733</w:t>
            </w:r>
          </w:p>
        </w:tc>
        <w:tc>
          <w:tcPr>
            <w:tcW w:w="144" w:type="pct"/>
          </w:tcPr>
          <w:p w14:paraId="2106B17F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8D4295C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243,230</w:t>
            </w:r>
          </w:p>
        </w:tc>
      </w:tr>
      <w:tr w:rsidR="00A861C0" w:rsidRPr="00A66401" w14:paraId="12A6C9EB" w14:textId="77777777" w:rsidTr="00BC562D">
        <w:tc>
          <w:tcPr>
            <w:tcW w:w="1676" w:type="pct"/>
          </w:tcPr>
          <w:p w14:paraId="1B00FB5E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6640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43" w:type="pct"/>
            <w:shd w:val="clear" w:color="auto" w:fill="auto"/>
          </w:tcPr>
          <w:p w14:paraId="0FB7F747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F962621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5E417077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847314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673F84AE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D1ECD1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276CD17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C0" w:rsidRPr="00A66401" w14:paraId="225FA031" w14:textId="77777777" w:rsidTr="00BC562D">
        <w:tc>
          <w:tcPr>
            <w:tcW w:w="1676" w:type="pct"/>
          </w:tcPr>
          <w:p w14:paraId="239CF8B1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3" w:type="pct"/>
            <w:shd w:val="clear" w:color="auto" w:fill="auto"/>
          </w:tcPr>
          <w:p w14:paraId="57FD5A3E" w14:textId="77777777" w:rsidR="00A861C0" w:rsidRPr="00A66401" w:rsidRDefault="00F014FF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</w:t>
            </w:r>
            <w:r w:rsidR="000C7C4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49" w:type="pct"/>
          </w:tcPr>
          <w:p w14:paraId="2D7BE25A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04A76AC5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49,234 </w:t>
            </w:r>
          </w:p>
        </w:tc>
        <w:tc>
          <w:tcPr>
            <w:tcW w:w="148" w:type="pct"/>
          </w:tcPr>
          <w:p w14:paraId="25B7B367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136A33DD" w14:textId="77777777" w:rsidR="00A861C0" w:rsidRPr="00A66401" w:rsidRDefault="0093566A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54,224</w:t>
            </w:r>
          </w:p>
        </w:tc>
        <w:tc>
          <w:tcPr>
            <w:tcW w:w="144" w:type="pct"/>
          </w:tcPr>
          <w:p w14:paraId="6C5456A9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A8D8621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46,696</w:t>
            </w:r>
          </w:p>
        </w:tc>
      </w:tr>
      <w:tr w:rsidR="00A861C0" w:rsidRPr="00A66401" w14:paraId="46248A66" w14:textId="77777777" w:rsidTr="00BC562D">
        <w:tc>
          <w:tcPr>
            <w:tcW w:w="1676" w:type="pct"/>
          </w:tcPr>
          <w:p w14:paraId="4991498C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shd w:val="clear" w:color="auto" w:fill="auto"/>
          </w:tcPr>
          <w:p w14:paraId="65BF6037" w14:textId="77777777" w:rsidR="00A861C0" w:rsidRPr="00A66401" w:rsidRDefault="00F014FF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11,861</w:t>
            </w:r>
          </w:p>
        </w:tc>
        <w:tc>
          <w:tcPr>
            <w:tcW w:w="149" w:type="pct"/>
          </w:tcPr>
          <w:p w14:paraId="79DB0E72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63C61DE7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5,144 </w:t>
            </w:r>
          </w:p>
        </w:tc>
        <w:tc>
          <w:tcPr>
            <w:tcW w:w="148" w:type="pct"/>
          </w:tcPr>
          <w:p w14:paraId="427615BD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472CBFF0" w14:textId="77777777" w:rsidR="00A861C0" w:rsidRPr="00A66401" w:rsidRDefault="0093566A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9,207</w:t>
            </w:r>
          </w:p>
        </w:tc>
        <w:tc>
          <w:tcPr>
            <w:tcW w:w="144" w:type="pct"/>
          </w:tcPr>
          <w:p w14:paraId="1ACC3095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670882A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5,144 </w:t>
            </w:r>
          </w:p>
        </w:tc>
      </w:tr>
      <w:tr w:rsidR="00A861C0" w:rsidRPr="00A66401" w14:paraId="5D4A8D0B" w14:textId="77777777" w:rsidTr="00BC562D">
        <w:tc>
          <w:tcPr>
            <w:tcW w:w="1676" w:type="pct"/>
          </w:tcPr>
          <w:p w14:paraId="02DE4E6A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6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shd w:val="clear" w:color="auto" w:fill="auto"/>
          </w:tcPr>
          <w:p w14:paraId="2572E671" w14:textId="77777777" w:rsidR="00A861C0" w:rsidRPr="00A66401" w:rsidRDefault="00F014FF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6,153</w:t>
            </w:r>
          </w:p>
        </w:tc>
        <w:tc>
          <w:tcPr>
            <w:tcW w:w="149" w:type="pct"/>
          </w:tcPr>
          <w:p w14:paraId="43FF3DCB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1F25CD4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6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8,997 </w:t>
            </w:r>
          </w:p>
        </w:tc>
        <w:tc>
          <w:tcPr>
            <w:tcW w:w="148" w:type="pct"/>
          </w:tcPr>
          <w:p w14:paraId="39E000D1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618C168F" w14:textId="77777777" w:rsidR="00A861C0" w:rsidRPr="00A66401" w:rsidRDefault="0093566A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6,153</w:t>
            </w:r>
          </w:p>
        </w:tc>
        <w:tc>
          <w:tcPr>
            <w:tcW w:w="144" w:type="pct"/>
          </w:tcPr>
          <w:p w14:paraId="564A5479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C978EB4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8,997 </w:t>
            </w:r>
          </w:p>
        </w:tc>
      </w:tr>
      <w:tr w:rsidR="00A861C0" w:rsidRPr="00A66401" w14:paraId="0EC8BFBC" w14:textId="77777777" w:rsidTr="00BC562D">
        <w:tc>
          <w:tcPr>
            <w:tcW w:w="1676" w:type="pct"/>
          </w:tcPr>
          <w:p w14:paraId="1011D05E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167352CF" w14:textId="77777777" w:rsidR="00A861C0" w:rsidRPr="00A66401" w:rsidRDefault="00F014FF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10,480</w:t>
            </w:r>
          </w:p>
        </w:tc>
        <w:tc>
          <w:tcPr>
            <w:tcW w:w="149" w:type="pct"/>
          </w:tcPr>
          <w:p w14:paraId="613C8C90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6AE96772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11,80</w:t>
            </w:r>
            <w:r w:rsidR="008D599C" w:rsidRPr="00A66401">
              <w:rPr>
                <w:rFonts w:ascii="Angsana New" w:hAnsi="Angsana New"/>
                <w:sz w:val="30"/>
                <w:szCs w:val="30"/>
              </w:rPr>
              <w:t>2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14:paraId="17327947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6634BD3" w14:textId="32C54937" w:rsidR="00A861C0" w:rsidRPr="00A66401" w:rsidRDefault="0093566A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</w:t>
            </w:r>
            <w:r w:rsidR="00EE406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A608584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53EEE4B4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10,82</w:t>
            </w:r>
            <w:r w:rsidR="008D599C" w:rsidRPr="00A66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61C0" w:rsidRPr="00A66401" w14:paraId="193A8439" w14:textId="77777777" w:rsidTr="00BC562D">
        <w:tc>
          <w:tcPr>
            <w:tcW w:w="1676" w:type="pct"/>
          </w:tcPr>
          <w:p w14:paraId="467049D1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5CCCAB72" w14:textId="77777777" w:rsidR="00A861C0" w:rsidRPr="00A66401" w:rsidRDefault="00F014FF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152,697</w:t>
            </w:r>
          </w:p>
        </w:tc>
        <w:tc>
          <w:tcPr>
            <w:tcW w:w="149" w:type="pct"/>
          </w:tcPr>
          <w:p w14:paraId="32DA0A0F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71C0AC86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319,98</w:t>
            </w:r>
            <w:r w:rsidR="008D599C"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14:paraId="07A79109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4273BF97" w14:textId="0A50A0E7" w:rsidR="00A861C0" w:rsidRPr="00A66401" w:rsidRDefault="0093566A" w:rsidP="00A4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148,82</w:t>
            </w:r>
            <w:r w:rsidR="00EE406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D89DBF8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5CC8AA4F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314,89</w:t>
            </w:r>
            <w:r w:rsidR="008D599C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A861C0" w:rsidRPr="00A66401" w14:paraId="4ACD7269" w14:textId="77777777" w:rsidTr="00BC562D">
        <w:tc>
          <w:tcPr>
            <w:tcW w:w="1676" w:type="pct"/>
          </w:tcPr>
          <w:p w14:paraId="74EF4B48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1B27FB6D" w14:textId="77777777" w:rsidR="00A861C0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   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>,5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67E53839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5FAAC250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   (18,605)</w:t>
            </w:r>
          </w:p>
        </w:tc>
        <w:tc>
          <w:tcPr>
            <w:tcW w:w="148" w:type="pct"/>
          </w:tcPr>
          <w:p w14:paraId="34ED6E93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13B7CC61" w14:textId="77777777" w:rsidR="00A861C0" w:rsidRPr="00A66401" w:rsidRDefault="0093566A" w:rsidP="00935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008B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3566A">
              <w:rPr>
                <w:rFonts w:ascii="Angsana New" w:hAnsi="Angsana New"/>
                <w:sz w:val="30"/>
                <w:szCs w:val="30"/>
              </w:rPr>
              <w:t>5</w:t>
            </w:r>
            <w:r w:rsidR="00E008B2">
              <w:rPr>
                <w:rFonts w:ascii="Angsana New" w:hAnsi="Angsana New"/>
                <w:sz w:val="30"/>
                <w:szCs w:val="30"/>
              </w:rPr>
              <w:t>34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D2869F3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62755868" w14:textId="77777777" w:rsidR="00A861C0" w:rsidRPr="00A66401" w:rsidRDefault="00C97E6E" w:rsidP="00C97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</w:t>
            </w:r>
            <w:r w:rsidR="00A861C0" w:rsidRPr="00A66401">
              <w:rPr>
                <w:rFonts w:ascii="Angsana New" w:hAnsi="Angsana New"/>
                <w:color w:val="000000"/>
                <w:sz w:val="30"/>
                <w:szCs w:val="30"/>
              </w:rPr>
              <w:t>(17,</w:t>
            </w:r>
            <w:r w:rsidR="00A861C0" w:rsidRPr="00C97E6E">
              <w:rPr>
                <w:rFonts w:ascii="Angsana New" w:hAnsi="Angsana New"/>
                <w:sz w:val="30"/>
                <w:szCs w:val="30"/>
              </w:rPr>
              <w:t>628</w:t>
            </w:r>
            <w:r w:rsidR="00A861C0" w:rsidRPr="00A6640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861C0" w:rsidRPr="00A66401" w14:paraId="4AD604EC" w14:textId="77777777" w:rsidTr="00BC562D">
        <w:tc>
          <w:tcPr>
            <w:tcW w:w="1676" w:type="pct"/>
          </w:tcPr>
          <w:p w14:paraId="46AAFDD0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7DBF9" w14:textId="77777777" w:rsidR="00A861C0" w:rsidRPr="00A66401" w:rsidRDefault="009B6164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150,187</w:t>
            </w:r>
          </w:p>
        </w:tc>
        <w:tc>
          <w:tcPr>
            <w:tcW w:w="149" w:type="pct"/>
          </w:tcPr>
          <w:p w14:paraId="7C1E96E7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05A4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301,38</w:t>
            </w:r>
            <w:r w:rsidR="008D599C"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C3549CE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235D4CE3" w14:textId="7EC05861" w:rsidR="00A861C0" w:rsidRPr="00A66401" w:rsidRDefault="00E008B2" w:rsidP="00E0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147,28</w:t>
            </w:r>
            <w:r w:rsidR="00EE406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D5B6D6A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47816A40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297,26</w:t>
            </w:r>
            <w:r w:rsidR="008D599C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A861C0" w:rsidRPr="00D36E03" w14:paraId="00219F94" w14:textId="77777777" w:rsidTr="00BC562D">
        <w:tc>
          <w:tcPr>
            <w:tcW w:w="1676" w:type="pct"/>
          </w:tcPr>
          <w:p w14:paraId="0F87AC40" w14:textId="77777777" w:rsidR="00A861C0" w:rsidRPr="00D36E03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62E7D6E9" w14:textId="77777777" w:rsidR="00A861C0" w:rsidRPr="00D36E03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pct"/>
          </w:tcPr>
          <w:p w14:paraId="732C834E" w14:textId="77777777" w:rsidR="00A861C0" w:rsidRPr="00D36E03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DB63F4D" w14:textId="77777777" w:rsidR="00A861C0" w:rsidRPr="00D36E03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3A7191C" w14:textId="77777777" w:rsidR="00A861C0" w:rsidRPr="00D36E03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5C7AFA1F" w14:textId="77777777" w:rsidR="00A861C0" w:rsidRPr="00D36E03" w:rsidRDefault="00A861C0" w:rsidP="00EE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74DA64E1" w14:textId="77777777" w:rsidR="00A861C0" w:rsidRPr="00D36E03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795D01F9" w14:textId="77777777" w:rsidR="00A861C0" w:rsidRPr="00D36E03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61C0" w:rsidRPr="00A66401" w14:paraId="26325246" w14:textId="77777777" w:rsidTr="00BC562D">
        <w:tc>
          <w:tcPr>
            <w:tcW w:w="1676" w:type="pct"/>
          </w:tcPr>
          <w:p w14:paraId="24F39675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3" w:type="pct"/>
            <w:tcBorders>
              <w:bottom w:val="double" w:sz="4" w:space="0" w:color="auto"/>
            </w:tcBorders>
            <w:shd w:val="clear" w:color="auto" w:fill="auto"/>
          </w:tcPr>
          <w:p w14:paraId="2FDFC7FE" w14:textId="77777777" w:rsidR="00A861C0" w:rsidRPr="00A66401" w:rsidRDefault="0093566A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399,153</w:t>
            </w:r>
          </w:p>
        </w:tc>
        <w:tc>
          <w:tcPr>
            <w:tcW w:w="149" w:type="pct"/>
          </w:tcPr>
          <w:p w14:paraId="37083A0F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double" w:sz="4" w:space="0" w:color="auto"/>
            </w:tcBorders>
            <w:shd w:val="clear" w:color="auto" w:fill="auto"/>
          </w:tcPr>
          <w:p w14:paraId="51A822AC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560,60</w:t>
            </w:r>
            <w:r w:rsidR="008D599C"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3A46F66E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14:paraId="4F689A8C" w14:textId="3912968E" w:rsidR="00A861C0" w:rsidRPr="00A66401" w:rsidRDefault="00E008B2" w:rsidP="00A42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320,54</w:t>
            </w:r>
            <w:r w:rsidR="00EE406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AFDDCB9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</w:tcPr>
          <w:p w14:paraId="7809ACAD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495,599</w:t>
            </w:r>
          </w:p>
        </w:tc>
      </w:tr>
    </w:tbl>
    <w:p w14:paraId="738B10C8" w14:textId="77777777" w:rsidR="00B320FA" w:rsidRPr="00D36E03" w:rsidRDefault="00B320FA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sz w:val="22"/>
          <w:szCs w:val="22"/>
          <w:lang w:val="en-US"/>
        </w:rPr>
      </w:pPr>
    </w:p>
    <w:p w14:paraId="390FC231" w14:textId="77777777" w:rsidR="00F83075" w:rsidRPr="00A66401" w:rsidRDefault="007F12E9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  <w:r w:rsidRPr="00A66401">
        <w:rPr>
          <w:rFonts w:ascii="Angsana New" w:hAnsi="Angsana New" w:cs="Angsana New" w:hint="cs"/>
          <w:cs/>
          <w:lang w:val="en-US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A66401">
        <w:rPr>
          <w:rFonts w:ascii="Angsana New" w:hAnsi="Angsana New" w:cs="Angsana New"/>
          <w:cs/>
          <w:lang w:val="en-US"/>
        </w:rPr>
        <w:t xml:space="preserve"> </w:t>
      </w:r>
      <w:r w:rsidR="00C14C62" w:rsidRPr="00A66401">
        <w:rPr>
          <w:rFonts w:ascii="Angsana New" w:hAnsi="Angsana New" w:cs="Angsana New"/>
          <w:lang w:val="en-US"/>
        </w:rPr>
        <w:t xml:space="preserve">30 </w:t>
      </w:r>
      <w:r w:rsidRPr="00A66401">
        <w:rPr>
          <w:rFonts w:ascii="Angsana New" w:hAnsi="Angsana New" w:cs="Angsana New" w:hint="cs"/>
          <w:cs/>
          <w:lang w:val="en-US"/>
        </w:rPr>
        <w:t>วัน</w:t>
      </w:r>
      <w:r w:rsidRPr="00A66401">
        <w:rPr>
          <w:rFonts w:ascii="Angsana New" w:hAnsi="Angsana New" w:cs="Angsana New"/>
          <w:cs/>
          <w:lang w:val="en-US"/>
        </w:rPr>
        <w:t xml:space="preserve"> </w:t>
      </w:r>
      <w:r w:rsidRPr="00A66401">
        <w:rPr>
          <w:rFonts w:ascii="Angsana New" w:hAnsi="Angsana New" w:cs="Angsana New" w:hint="cs"/>
          <w:cs/>
          <w:lang w:val="en-US"/>
        </w:rPr>
        <w:t>ถึง</w:t>
      </w:r>
      <w:r w:rsidR="00C14C62" w:rsidRPr="00A66401">
        <w:rPr>
          <w:rFonts w:ascii="Angsana New" w:hAnsi="Angsana New" w:cs="Angsana New"/>
          <w:lang w:val="en-US"/>
        </w:rPr>
        <w:t xml:space="preserve"> 90</w:t>
      </w:r>
      <w:r w:rsidRPr="00A66401">
        <w:rPr>
          <w:rFonts w:ascii="Angsana New" w:hAnsi="Angsana New" w:cs="Angsana New"/>
          <w:lang w:val="en-US"/>
        </w:rPr>
        <w:t xml:space="preserve"> </w:t>
      </w:r>
      <w:r w:rsidRPr="00A66401">
        <w:rPr>
          <w:rFonts w:ascii="Angsana New" w:hAnsi="Angsana New" w:cs="Angsana New" w:hint="cs"/>
          <w:cs/>
          <w:lang w:val="en-US"/>
        </w:rPr>
        <w:t>วัน</w:t>
      </w:r>
    </w:p>
    <w:p w14:paraId="2C999D41" w14:textId="77777777" w:rsidR="000C37DE" w:rsidRPr="00D36E03" w:rsidRDefault="000C37DE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sz w:val="22"/>
          <w:szCs w:val="22"/>
          <w:lang w:val="en-US"/>
        </w:rPr>
      </w:pPr>
    </w:p>
    <w:p w14:paraId="1C329D15" w14:textId="77777777" w:rsidR="00562CEB" w:rsidRPr="00A66401" w:rsidRDefault="00562CEB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b/>
          <w:bCs/>
          <w:lang w:val="en-US"/>
        </w:rPr>
      </w:pPr>
      <w:r w:rsidRPr="00A66401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Pr="00A66401">
        <w:rPr>
          <w:rFonts w:ascii="Angsana New" w:hAnsi="Angsana New" w:cs="Angsana New" w:hint="cs"/>
          <w:b/>
          <w:bCs/>
          <w:cs/>
          <w:lang w:val="en-US"/>
        </w:rPr>
        <w:t>อื่น</w:t>
      </w:r>
    </w:p>
    <w:p w14:paraId="5CC0F9A1" w14:textId="77777777" w:rsidR="00562CEB" w:rsidRPr="00D36E03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ind w:left="540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8871" w:type="dxa"/>
        <w:tblInd w:w="450" w:type="dxa"/>
        <w:tblLook w:val="01E0" w:firstRow="1" w:lastRow="1" w:firstColumn="1" w:lastColumn="1" w:noHBand="0" w:noVBand="0"/>
      </w:tblPr>
      <w:tblGrid>
        <w:gridCol w:w="2656"/>
        <w:gridCol w:w="566"/>
        <w:gridCol w:w="1207"/>
        <w:gridCol w:w="258"/>
        <w:gridCol w:w="1261"/>
        <w:gridCol w:w="234"/>
        <w:gridCol w:w="1227"/>
        <w:gridCol w:w="245"/>
        <w:gridCol w:w="1206"/>
        <w:gridCol w:w="11"/>
      </w:tblGrid>
      <w:tr w:rsidR="00562CEB" w:rsidRPr="00A66401" w14:paraId="69262496" w14:textId="77777777" w:rsidTr="00BC562D">
        <w:trPr>
          <w:tblHeader/>
        </w:trPr>
        <w:tc>
          <w:tcPr>
            <w:tcW w:w="2656" w:type="dxa"/>
            <w:shd w:val="clear" w:color="auto" w:fill="auto"/>
          </w:tcPr>
          <w:p w14:paraId="72358EDF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6" w:type="dxa"/>
          </w:tcPr>
          <w:p w14:paraId="0BB6E4BF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  <w:shd w:val="clear" w:color="auto" w:fill="auto"/>
          </w:tcPr>
          <w:p w14:paraId="02721DE0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shd w:val="clear" w:color="auto" w:fill="auto"/>
          </w:tcPr>
          <w:p w14:paraId="6EF0CD79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27079685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A66401" w14:paraId="312B3D2D" w14:textId="77777777" w:rsidTr="00BC562D">
        <w:trPr>
          <w:gridAfter w:val="1"/>
          <w:wAfter w:w="11" w:type="dxa"/>
          <w:tblHeader/>
        </w:trPr>
        <w:tc>
          <w:tcPr>
            <w:tcW w:w="2656" w:type="dxa"/>
            <w:shd w:val="clear" w:color="auto" w:fill="auto"/>
          </w:tcPr>
          <w:p w14:paraId="77567823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6" w:type="dxa"/>
          </w:tcPr>
          <w:p w14:paraId="4B4BDB43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38277F9E" w14:textId="77777777" w:rsidR="00562CEB" w:rsidRPr="00A66401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58" w:type="dxa"/>
            <w:shd w:val="clear" w:color="auto" w:fill="auto"/>
          </w:tcPr>
          <w:p w14:paraId="5E57A7EA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3D19BD7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shd w:val="clear" w:color="auto" w:fill="auto"/>
          </w:tcPr>
          <w:p w14:paraId="7B546D28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70EC8081" w14:textId="77777777" w:rsidR="00562CEB" w:rsidRPr="00A66401" w:rsidRDefault="0003767C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45" w:type="dxa"/>
            <w:shd w:val="clear" w:color="auto" w:fill="auto"/>
          </w:tcPr>
          <w:p w14:paraId="3C0AC123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3A02154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115A" w:rsidRPr="00A66401" w14:paraId="287DADD4" w14:textId="77777777" w:rsidTr="00BC562D">
        <w:trPr>
          <w:gridAfter w:val="1"/>
          <w:wAfter w:w="11" w:type="dxa"/>
          <w:tblHeader/>
        </w:trPr>
        <w:tc>
          <w:tcPr>
            <w:tcW w:w="2656" w:type="dxa"/>
            <w:shd w:val="clear" w:color="auto" w:fill="auto"/>
          </w:tcPr>
          <w:p w14:paraId="62D6C0E3" w14:textId="77777777" w:rsidR="00E9115A" w:rsidRPr="00A66401" w:rsidRDefault="00E9115A" w:rsidP="00E9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6" w:type="dxa"/>
          </w:tcPr>
          <w:p w14:paraId="63B2A0A0" w14:textId="77777777" w:rsidR="00E9115A" w:rsidRPr="00A66401" w:rsidRDefault="00E9115A" w:rsidP="00E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56C903FF" w14:textId="77777777" w:rsidR="00E9115A" w:rsidRPr="00A66401" w:rsidRDefault="00E9115A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8" w:type="dxa"/>
            <w:shd w:val="clear" w:color="auto" w:fill="auto"/>
          </w:tcPr>
          <w:p w14:paraId="78AB40B9" w14:textId="77777777" w:rsidR="00E9115A" w:rsidRPr="00A66401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5CDEF968" w14:textId="77777777" w:rsidR="00E9115A" w:rsidRPr="00A66401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4" w:type="dxa"/>
            <w:shd w:val="clear" w:color="auto" w:fill="auto"/>
          </w:tcPr>
          <w:p w14:paraId="711302E3" w14:textId="77777777" w:rsidR="00E9115A" w:rsidRPr="00A66401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0162C531" w14:textId="77777777" w:rsidR="00E9115A" w:rsidRPr="00A66401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45338CB1" w14:textId="77777777" w:rsidR="00E9115A" w:rsidRPr="00A66401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5A93C5D" w14:textId="77777777" w:rsidR="00E9115A" w:rsidRPr="00A66401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A66401" w14:paraId="16FE9283" w14:textId="77777777" w:rsidTr="00BC562D">
        <w:trPr>
          <w:tblHeader/>
        </w:trPr>
        <w:tc>
          <w:tcPr>
            <w:tcW w:w="2656" w:type="dxa"/>
            <w:shd w:val="clear" w:color="auto" w:fill="auto"/>
          </w:tcPr>
          <w:p w14:paraId="78826305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" w:type="dxa"/>
          </w:tcPr>
          <w:p w14:paraId="3D1DC22F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9" w:type="dxa"/>
            <w:gridSpan w:val="8"/>
            <w:shd w:val="clear" w:color="auto" w:fill="auto"/>
          </w:tcPr>
          <w:p w14:paraId="39AF5938" w14:textId="77777777" w:rsidR="00562CEB" w:rsidRPr="00A66401" w:rsidRDefault="00E9115A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A21F1" w:rsidRPr="00A66401" w14:paraId="137DFC6E" w14:textId="77777777" w:rsidTr="00BC562D">
        <w:trPr>
          <w:trHeight w:val="404"/>
        </w:trPr>
        <w:tc>
          <w:tcPr>
            <w:tcW w:w="2656" w:type="dxa"/>
            <w:shd w:val="clear" w:color="auto" w:fill="auto"/>
          </w:tcPr>
          <w:p w14:paraId="3F4764E9" w14:textId="3993B5A6" w:rsidR="009A21F1" w:rsidRPr="00A66401" w:rsidRDefault="009A21F1" w:rsidP="009A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เช็ครับล่วงหน้าจากการขาย</w:t>
            </w:r>
          </w:p>
        </w:tc>
        <w:tc>
          <w:tcPr>
            <w:tcW w:w="566" w:type="dxa"/>
          </w:tcPr>
          <w:p w14:paraId="30F716C3" w14:textId="77777777" w:rsidR="009A21F1" w:rsidRPr="00A66401" w:rsidRDefault="009A21F1" w:rsidP="009A21F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123101B2" w14:textId="72AC8029" w:rsidR="009A21F1" w:rsidRPr="00A66401" w:rsidRDefault="009A21F1" w:rsidP="009A21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D1ACEBF" w14:textId="77777777" w:rsidR="009A21F1" w:rsidRPr="00A66401" w:rsidRDefault="009A21F1" w:rsidP="009A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087A615D" w14:textId="5EBDA372" w:rsidR="009A21F1" w:rsidRPr="00A66401" w:rsidRDefault="009A21F1" w:rsidP="009A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9F5D685" w14:textId="77777777" w:rsidR="009A21F1" w:rsidRPr="00A66401" w:rsidRDefault="009A21F1" w:rsidP="009A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7338CD3" w14:textId="2C3444AD" w:rsidR="009A21F1" w:rsidRPr="00A66401" w:rsidRDefault="009A21F1" w:rsidP="009A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1FAE52B2" w14:textId="77777777" w:rsidR="009A21F1" w:rsidRPr="00A66401" w:rsidRDefault="009A21F1" w:rsidP="009A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DA73A8C" w14:textId="6C3B68C7" w:rsidR="009A21F1" w:rsidRPr="00A66401" w:rsidRDefault="009A21F1" w:rsidP="009A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642" w:rsidRPr="00A66401" w14:paraId="0221A378" w14:textId="77777777" w:rsidTr="005D1044">
        <w:trPr>
          <w:trHeight w:val="404"/>
        </w:trPr>
        <w:tc>
          <w:tcPr>
            <w:tcW w:w="3222" w:type="dxa"/>
            <w:gridSpan w:val="2"/>
            <w:shd w:val="clear" w:color="auto" w:fill="auto"/>
          </w:tcPr>
          <w:p w14:paraId="41566E7A" w14:textId="515D3E83" w:rsidR="00A65642" w:rsidRPr="00A66401" w:rsidRDefault="00A65642" w:rsidP="00A6564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 w:firstLine="4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07" w:type="dxa"/>
            <w:shd w:val="clear" w:color="auto" w:fill="auto"/>
          </w:tcPr>
          <w:p w14:paraId="2BD91C5B" w14:textId="1D002B57" w:rsidR="00A65642" w:rsidRDefault="00A65642" w:rsidP="00A6564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84,000</w:t>
            </w:r>
          </w:p>
        </w:tc>
        <w:tc>
          <w:tcPr>
            <w:tcW w:w="258" w:type="dxa"/>
            <w:shd w:val="clear" w:color="auto" w:fill="auto"/>
          </w:tcPr>
          <w:p w14:paraId="4321A753" w14:textId="77777777" w:rsidR="00A65642" w:rsidRPr="00A66401" w:rsidRDefault="00A65642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D1CF3F0" w14:textId="2A8B5C62" w:rsidR="00A65642" w:rsidRPr="00A66401" w:rsidRDefault="00A65642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5AC747C1" w14:textId="77777777" w:rsidR="00A65642" w:rsidRPr="00A66401" w:rsidRDefault="00A65642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A18A3D6" w14:textId="3F63E2C9" w:rsidR="00A65642" w:rsidRDefault="00A65642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84,000</w:t>
            </w:r>
          </w:p>
        </w:tc>
        <w:tc>
          <w:tcPr>
            <w:tcW w:w="245" w:type="dxa"/>
            <w:shd w:val="clear" w:color="auto" w:fill="auto"/>
          </w:tcPr>
          <w:p w14:paraId="0E5211BA" w14:textId="77777777" w:rsidR="00A65642" w:rsidRPr="00A66401" w:rsidRDefault="00A65642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D7EBCE5" w14:textId="760001EC" w:rsidR="00A65642" w:rsidRPr="00A66401" w:rsidRDefault="00A65642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642" w:rsidRPr="00A66401" w14:paraId="3B3EECE9" w14:textId="77777777" w:rsidTr="00BC562D">
        <w:trPr>
          <w:trHeight w:val="404"/>
        </w:trPr>
        <w:tc>
          <w:tcPr>
            <w:tcW w:w="2656" w:type="dxa"/>
            <w:shd w:val="clear" w:color="auto" w:fill="auto"/>
          </w:tcPr>
          <w:p w14:paraId="2CFE5A63" w14:textId="3FB0D884" w:rsidR="00A65642" w:rsidRPr="00A66401" w:rsidRDefault="00A65642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D36E03">
              <w:rPr>
                <w:rFonts w:ascii="Angsana New" w:hAnsi="Angsana New" w:hint="cs"/>
                <w:sz w:val="30"/>
                <w:szCs w:val="30"/>
                <w:cs/>
              </w:rPr>
              <w:t>ให้กู้ยืมแก่กรรมการ</w:t>
            </w:r>
          </w:p>
        </w:tc>
        <w:tc>
          <w:tcPr>
            <w:tcW w:w="566" w:type="dxa"/>
          </w:tcPr>
          <w:p w14:paraId="34DE65A1" w14:textId="77777777" w:rsidR="00A65642" w:rsidRPr="00A66401" w:rsidRDefault="00A65642" w:rsidP="00A6564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52ED926A" w14:textId="06EDDF66" w:rsidR="00A65642" w:rsidRDefault="00D36E03" w:rsidP="00A6564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44,954</w:t>
            </w:r>
          </w:p>
        </w:tc>
        <w:tc>
          <w:tcPr>
            <w:tcW w:w="258" w:type="dxa"/>
            <w:shd w:val="clear" w:color="auto" w:fill="auto"/>
          </w:tcPr>
          <w:p w14:paraId="7F16C22F" w14:textId="77777777" w:rsidR="00A65642" w:rsidRPr="00A66401" w:rsidRDefault="00A65642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7248D25" w14:textId="49AFC255" w:rsidR="00A65642" w:rsidRPr="00A66401" w:rsidRDefault="00D36E03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3,999</w:t>
            </w:r>
          </w:p>
        </w:tc>
        <w:tc>
          <w:tcPr>
            <w:tcW w:w="234" w:type="dxa"/>
            <w:shd w:val="clear" w:color="auto" w:fill="auto"/>
          </w:tcPr>
          <w:p w14:paraId="404798E3" w14:textId="77777777" w:rsidR="00A65642" w:rsidRPr="00A66401" w:rsidRDefault="00A65642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5C10B24" w14:textId="526CE96A" w:rsidR="00A65642" w:rsidRDefault="00D36E03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9D53347" w14:textId="77777777" w:rsidR="00A65642" w:rsidRPr="00A66401" w:rsidRDefault="00A65642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31D0468" w14:textId="37437760" w:rsidR="00A65642" w:rsidRPr="00A66401" w:rsidRDefault="00D36E03" w:rsidP="00A6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6E03" w:rsidRPr="00A66401" w14:paraId="70C5112A" w14:textId="77777777" w:rsidTr="00BC562D">
        <w:trPr>
          <w:trHeight w:val="404"/>
        </w:trPr>
        <w:tc>
          <w:tcPr>
            <w:tcW w:w="2656" w:type="dxa"/>
            <w:shd w:val="clear" w:color="auto" w:fill="auto"/>
          </w:tcPr>
          <w:p w14:paraId="0985F14C" w14:textId="0425A8A8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566" w:type="dxa"/>
          </w:tcPr>
          <w:p w14:paraId="72869805" w14:textId="77777777" w:rsidR="00D36E03" w:rsidRPr="00A66401" w:rsidRDefault="00D36E03" w:rsidP="00D36E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3082E67D" w14:textId="3AF2513F" w:rsidR="00D36E03" w:rsidRDefault="00D36E03" w:rsidP="00D36E0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32,306</w:t>
            </w:r>
          </w:p>
        </w:tc>
        <w:tc>
          <w:tcPr>
            <w:tcW w:w="258" w:type="dxa"/>
            <w:shd w:val="clear" w:color="auto" w:fill="auto"/>
          </w:tcPr>
          <w:p w14:paraId="28D107D4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6260F41" w14:textId="7D23BD7E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15,249</w:t>
            </w:r>
          </w:p>
        </w:tc>
        <w:tc>
          <w:tcPr>
            <w:tcW w:w="234" w:type="dxa"/>
            <w:shd w:val="clear" w:color="auto" w:fill="auto"/>
          </w:tcPr>
          <w:p w14:paraId="2D241625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C7241B6" w14:textId="13F31225" w:rsidR="00D36E03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39,000</w:t>
            </w:r>
          </w:p>
        </w:tc>
        <w:tc>
          <w:tcPr>
            <w:tcW w:w="245" w:type="dxa"/>
            <w:shd w:val="clear" w:color="auto" w:fill="auto"/>
          </w:tcPr>
          <w:p w14:paraId="264FCCC5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5E6F5963" w14:textId="50F213B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18,912</w:t>
            </w:r>
          </w:p>
        </w:tc>
      </w:tr>
      <w:tr w:rsidR="00D36E03" w:rsidRPr="00A66401" w14:paraId="2B13F4DA" w14:textId="77777777" w:rsidTr="00BC562D">
        <w:trPr>
          <w:trHeight w:val="404"/>
        </w:trPr>
        <w:tc>
          <w:tcPr>
            <w:tcW w:w="2656" w:type="dxa"/>
            <w:shd w:val="clear" w:color="auto" w:fill="auto"/>
          </w:tcPr>
          <w:p w14:paraId="1505D846" w14:textId="639C5AB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6" w:type="dxa"/>
          </w:tcPr>
          <w:p w14:paraId="1C46ABAE" w14:textId="77777777" w:rsidR="00D36E03" w:rsidRPr="00A66401" w:rsidRDefault="00D36E03" w:rsidP="00D36E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5E34F92B" w14:textId="3F55BC50" w:rsidR="00D36E03" w:rsidRDefault="00D36E03" w:rsidP="00D36E0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22,213</w:t>
            </w:r>
          </w:p>
        </w:tc>
        <w:tc>
          <w:tcPr>
            <w:tcW w:w="258" w:type="dxa"/>
            <w:shd w:val="clear" w:color="auto" w:fill="auto"/>
          </w:tcPr>
          <w:p w14:paraId="3147C0FC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8C35FA3" w14:textId="6BB447E1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10,225</w:t>
            </w:r>
          </w:p>
        </w:tc>
        <w:tc>
          <w:tcPr>
            <w:tcW w:w="234" w:type="dxa"/>
            <w:shd w:val="clear" w:color="auto" w:fill="auto"/>
          </w:tcPr>
          <w:p w14:paraId="6A38ACC1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B485F54" w14:textId="0CBA4455" w:rsidR="00D36E03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22,043</w:t>
            </w:r>
          </w:p>
        </w:tc>
        <w:tc>
          <w:tcPr>
            <w:tcW w:w="245" w:type="dxa"/>
            <w:shd w:val="clear" w:color="auto" w:fill="auto"/>
          </w:tcPr>
          <w:p w14:paraId="427DCC9E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6F1F9E97" w14:textId="795CFDDD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9,612</w:t>
            </w:r>
          </w:p>
        </w:tc>
      </w:tr>
      <w:tr w:rsidR="00D36E03" w:rsidRPr="00A66401" w14:paraId="58917383" w14:textId="77777777" w:rsidTr="00BC562D">
        <w:trPr>
          <w:trHeight w:val="404"/>
        </w:trPr>
        <w:tc>
          <w:tcPr>
            <w:tcW w:w="2656" w:type="dxa"/>
            <w:shd w:val="clear" w:color="auto" w:fill="auto"/>
          </w:tcPr>
          <w:p w14:paraId="6349CD45" w14:textId="71C639BC" w:rsidR="00D36E03" w:rsidRPr="00A66401" w:rsidRDefault="00D36E03" w:rsidP="00D36E03">
            <w:pPr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566" w:type="dxa"/>
          </w:tcPr>
          <w:p w14:paraId="2154AA95" w14:textId="77777777" w:rsidR="00D36E03" w:rsidRPr="00A66401" w:rsidRDefault="00D36E03" w:rsidP="00D36E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4820D9CA" w14:textId="478E91AE" w:rsidR="00D36E03" w:rsidRPr="00A66401" w:rsidRDefault="00D36E03" w:rsidP="00D36E0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258" w:type="dxa"/>
            <w:shd w:val="clear" w:color="auto" w:fill="auto"/>
          </w:tcPr>
          <w:p w14:paraId="2F4FF50C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9789EF5" w14:textId="5F2F8CF4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110,069</w:t>
            </w:r>
          </w:p>
        </w:tc>
        <w:tc>
          <w:tcPr>
            <w:tcW w:w="234" w:type="dxa"/>
            <w:shd w:val="clear" w:color="auto" w:fill="auto"/>
          </w:tcPr>
          <w:p w14:paraId="1376EF6E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4CBFAF1" w14:textId="1D5744A9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45" w:type="dxa"/>
            <w:shd w:val="clear" w:color="auto" w:fill="auto"/>
          </w:tcPr>
          <w:p w14:paraId="3066E14B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5DDC9BE" w14:textId="4F363336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110,069</w:t>
            </w:r>
          </w:p>
        </w:tc>
      </w:tr>
      <w:tr w:rsidR="00D36E03" w:rsidRPr="00A66401" w14:paraId="7614F8FB" w14:textId="77777777" w:rsidTr="00BC562D">
        <w:tc>
          <w:tcPr>
            <w:tcW w:w="2656" w:type="dxa"/>
            <w:shd w:val="clear" w:color="auto" w:fill="auto"/>
          </w:tcPr>
          <w:p w14:paraId="511CB105" w14:textId="77777777" w:rsidR="00D36E03" w:rsidRPr="00A66401" w:rsidRDefault="00D36E03" w:rsidP="00D36E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66" w:type="dxa"/>
          </w:tcPr>
          <w:p w14:paraId="54BFEA07" w14:textId="77777777" w:rsidR="00D36E03" w:rsidRPr="00A66401" w:rsidRDefault="00D36E03" w:rsidP="00D36E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6181E6E2" w14:textId="34B4D950" w:rsidR="00D36E03" w:rsidRPr="00A66401" w:rsidRDefault="00D36E03" w:rsidP="00D36E0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23,813</w:t>
            </w:r>
          </w:p>
        </w:tc>
        <w:tc>
          <w:tcPr>
            <w:tcW w:w="258" w:type="dxa"/>
            <w:shd w:val="clear" w:color="auto" w:fill="auto"/>
          </w:tcPr>
          <w:p w14:paraId="4F834BDC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B021601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20,297</w:t>
            </w:r>
          </w:p>
        </w:tc>
        <w:tc>
          <w:tcPr>
            <w:tcW w:w="234" w:type="dxa"/>
            <w:shd w:val="clear" w:color="auto" w:fill="auto"/>
          </w:tcPr>
          <w:p w14:paraId="1A131176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891A153" w14:textId="405AAFF6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23,711</w:t>
            </w:r>
          </w:p>
        </w:tc>
        <w:tc>
          <w:tcPr>
            <w:tcW w:w="245" w:type="dxa"/>
            <w:shd w:val="clear" w:color="auto" w:fill="auto"/>
          </w:tcPr>
          <w:p w14:paraId="35E6D59A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39D56B9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17,593</w:t>
            </w:r>
          </w:p>
        </w:tc>
      </w:tr>
      <w:tr w:rsidR="00D36E03" w:rsidRPr="00A66401" w14:paraId="770382B3" w14:textId="77777777" w:rsidTr="00BC562D">
        <w:tc>
          <w:tcPr>
            <w:tcW w:w="2656" w:type="dxa"/>
            <w:shd w:val="clear" w:color="auto" w:fill="auto"/>
          </w:tcPr>
          <w:p w14:paraId="1DA0A61A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dxa"/>
          </w:tcPr>
          <w:p w14:paraId="37110318" w14:textId="77777777" w:rsidR="00D36E03" w:rsidRPr="00A66401" w:rsidRDefault="00D36E03" w:rsidP="00D36E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08CC8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208,258</w:t>
            </w:r>
          </w:p>
        </w:tc>
        <w:tc>
          <w:tcPr>
            <w:tcW w:w="258" w:type="dxa"/>
            <w:shd w:val="clear" w:color="auto" w:fill="auto"/>
          </w:tcPr>
          <w:p w14:paraId="6A159F0F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3EA73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159,839</w:t>
            </w:r>
          </w:p>
        </w:tc>
        <w:tc>
          <w:tcPr>
            <w:tcW w:w="234" w:type="dxa"/>
            <w:shd w:val="clear" w:color="auto" w:fill="auto"/>
          </w:tcPr>
          <w:p w14:paraId="11C61C1D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1524F" w14:textId="07DF40C0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169,726</w:t>
            </w:r>
          </w:p>
        </w:tc>
        <w:tc>
          <w:tcPr>
            <w:tcW w:w="245" w:type="dxa"/>
            <w:shd w:val="clear" w:color="auto" w:fill="auto"/>
          </w:tcPr>
          <w:p w14:paraId="172F8F5F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BEDEE" w14:textId="77777777" w:rsidR="00D36E03" w:rsidRPr="00A66401" w:rsidRDefault="00D36E03" w:rsidP="00D3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156,186</w:t>
            </w:r>
          </w:p>
        </w:tc>
      </w:tr>
    </w:tbl>
    <w:p w14:paraId="649B1038" w14:textId="77777777" w:rsidR="002B26DE" w:rsidRPr="00A66401" w:rsidRDefault="00A44A3A" w:rsidP="001329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</w:t>
      </w:r>
      <w:r w:rsidR="00855B5D" w:rsidRPr="00A66401">
        <w:rPr>
          <w:rFonts w:ascii="Angsana New" w:hAnsi="Angsana New" w:hint="cs"/>
          <w:b/>
          <w:bCs/>
          <w:color w:val="000000"/>
          <w:sz w:val="30"/>
          <w:szCs w:val="30"/>
          <w:cs/>
        </w:rPr>
        <w:t>ทรัพย์และหนี้สินที่เกิดจากสัญญา</w:t>
      </w:r>
    </w:p>
    <w:p w14:paraId="2BCA1DFF" w14:textId="77777777" w:rsidR="00EC334F" w:rsidRPr="00A66401" w:rsidRDefault="00EC334F" w:rsidP="00EC3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8873" w:type="dxa"/>
        <w:tblInd w:w="450" w:type="dxa"/>
        <w:tblLook w:val="01E0" w:firstRow="1" w:lastRow="1" w:firstColumn="1" w:lastColumn="1" w:noHBand="0" w:noVBand="0"/>
      </w:tblPr>
      <w:tblGrid>
        <w:gridCol w:w="3060"/>
        <w:gridCol w:w="231"/>
        <w:gridCol w:w="1260"/>
        <w:gridCol w:w="246"/>
        <w:gridCol w:w="1196"/>
        <w:gridCol w:w="230"/>
        <w:gridCol w:w="1210"/>
        <w:gridCol w:w="238"/>
        <w:gridCol w:w="1202"/>
      </w:tblGrid>
      <w:tr w:rsidR="00EC334F" w:rsidRPr="00A66401" w14:paraId="6299FB6D" w14:textId="77777777" w:rsidTr="006F5B4E">
        <w:trPr>
          <w:tblHeader/>
        </w:trPr>
        <w:tc>
          <w:tcPr>
            <w:tcW w:w="3060" w:type="dxa"/>
            <w:shd w:val="clear" w:color="auto" w:fill="auto"/>
          </w:tcPr>
          <w:p w14:paraId="03ED7776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80CA9B5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2" w:type="dxa"/>
            <w:gridSpan w:val="3"/>
            <w:shd w:val="clear" w:color="auto" w:fill="auto"/>
          </w:tcPr>
          <w:p w14:paraId="28D7554E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shd w:val="clear" w:color="auto" w:fill="auto"/>
          </w:tcPr>
          <w:p w14:paraId="67F04EED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0" w:type="dxa"/>
            <w:gridSpan w:val="3"/>
            <w:shd w:val="clear" w:color="auto" w:fill="auto"/>
          </w:tcPr>
          <w:p w14:paraId="0910BFC7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BE9" w:rsidRPr="00A66401" w14:paraId="71CE0050" w14:textId="77777777" w:rsidTr="006F5B4E">
        <w:trPr>
          <w:tblHeader/>
        </w:trPr>
        <w:tc>
          <w:tcPr>
            <w:tcW w:w="3060" w:type="dxa"/>
            <w:shd w:val="clear" w:color="auto" w:fill="auto"/>
          </w:tcPr>
          <w:p w14:paraId="484F5F09" w14:textId="77777777" w:rsidR="00EC334F" w:rsidRPr="00A66401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" w:type="dxa"/>
          </w:tcPr>
          <w:p w14:paraId="27FDBF54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A1B1F0" w14:textId="77777777" w:rsidR="00EC334F" w:rsidRPr="00A66401" w:rsidRDefault="0003767C" w:rsidP="00CC15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46" w:type="dxa"/>
            <w:shd w:val="clear" w:color="auto" w:fill="auto"/>
          </w:tcPr>
          <w:p w14:paraId="72341568" w14:textId="77777777" w:rsidR="00EC334F" w:rsidRPr="00A66401" w:rsidRDefault="00EC334F" w:rsidP="00CC152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53263316" w14:textId="77777777" w:rsidR="00EC334F" w:rsidRPr="00A66401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0" w:type="dxa"/>
            <w:shd w:val="clear" w:color="auto" w:fill="auto"/>
          </w:tcPr>
          <w:p w14:paraId="7B82BA04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6127224A" w14:textId="77777777" w:rsidR="00EC334F" w:rsidRPr="00A66401" w:rsidRDefault="0003767C" w:rsidP="00CC15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38" w:type="dxa"/>
            <w:shd w:val="clear" w:color="auto" w:fill="auto"/>
          </w:tcPr>
          <w:p w14:paraId="355B4E05" w14:textId="77777777" w:rsidR="00EC334F" w:rsidRPr="00A66401" w:rsidRDefault="00EC334F" w:rsidP="00CC152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0ACCE731" w14:textId="77777777" w:rsidR="00EC334F" w:rsidRPr="00A66401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C3BE9" w:rsidRPr="00A66401" w14:paraId="046E676F" w14:textId="77777777" w:rsidTr="006F5B4E">
        <w:trPr>
          <w:tblHeader/>
        </w:trPr>
        <w:tc>
          <w:tcPr>
            <w:tcW w:w="3060" w:type="dxa"/>
            <w:shd w:val="clear" w:color="auto" w:fill="auto"/>
          </w:tcPr>
          <w:p w14:paraId="06EF0224" w14:textId="77777777" w:rsidR="00EC334F" w:rsidRPr="00A66401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" w:type="dxa"/>
          </w:tcPr>
          <w:p w14:paraId="1A31C2F9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117E29" w14:textId="77777777" w:rsidR="00EC334F" w:rsidRPr="00A66401" w:rsidRDefault="00EC334F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6" w:type="dxa"/>
            <w:shd w:val="clear" w:color="auto" w:fill="auto"/>
          </w:tcPr>
          <w:p w14:paraId="7421AB1B" w14:textId="77777777" w:rsidR="00EC334F" w:rsidRPr="00A66401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4AAE1E33" w14:textId="77777777" w:rsidR="00EC334F" w:rsidRPr="00A66401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0" w:type="dxa"/>
            <w:shd w:val="clear" w:color="auto" w:fill="auto"/>
          </w:tcPr>
          <w:p w14:paraId="14C970F5" w14:textId="77777777" w:rsidR="00EC334F" w:rsidRPr="00A66401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EFF2619" w14:textId="77777777" w:rsidR="00EC334F" w:rsidRPr="00A66401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6D653E4F" w14:textId="77777777" w:rsidR="00EC334F" w:rsidRPr="00A66401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14:paraId="60144380" w14:textId="77777777" w:rsidR="00EC334F" w:rsidRPr="00A66401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EC334F" w:rsidRPr="00A66401" w14:paraId="31070194" w14:textId="77777777" w:rsidTr="006F5B4E">
        <w:trPr>
          <w:tblHeader/>
        </w:trPr>
        <w:tc>
          <w:tcPr>
            <w:tcW w:w="3060" w:type="dxa"/>
            <w:shd w:val="clear" w:color="auto" w:fill="auto"/>
          </w:tcPr>
          <w:p w14:paraId="1A82D050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" w:type="dxa"/>
          </w:tcPr>
          <w:p w14:paraId="277E4F60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  <w:shd w:val="clear" w:color="auto" w:fill="auto"/>
          </w:tcPr>
          <w:p w14:paraId="33B7E633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42F1" w:rsidRPr="00A66401" w14:paraId="4D58F42D" w14:textId="77777777" w:rsidTr="006F5B4E">
        <w:trPr>
          <w:tblHeader/>
        </w:trPr>
        <w:tc>
          <w:tcPr>
            <w:tcW w:w="3060" w:type="dxa"/>
            <w:shd w:val="clear" w:color="auto" w:fill="auto"/>
          </w:tcPr>
          <w:p w14:paraId="74D45671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31" w:type="dxa"/>
          </w:tcPr>
          <w:p w14:paraId="1105186D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  <w:shd w:val="clear" w:color="auto" w:fill="auto"/>
          </w:tcPr>
          <w:p w14:paraId="0B86CC51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C3BE9" w:rsidRPr="00A66401" w14:paraId="5C6EC4D6" w14:textId="77777777" w:rsidTr="006F5B4E">
        <w:trPr>
          <w:trHeight w:val="404"/>
        </w:trPr>
        <w:tc>
          <w:tcPr>
            <w:tcW w:w="3060" w:type="dxa"/>
            <w:shd w:val="clear" w:color="auto" w:fill="auto"/>
          </w:tcPr>
          <w:p w14:paraId="689C3764" w14:textId="77777777" w:rsidR="00EC334F" w:rsidRPr="00A66401" w:rsidRDefault="00EC334F" w:rsidP="001A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งานระหว่างทำตามสัญญาบวกกำไร</w:t>
            </w:r>
          </w:p>
        </w:tc>
        <w:tc>
          <w:tcPr>
            <w:tcW w:w="231" w:type="dxa"/>
          </w:tcPr>
          <w:p w14:paraId="4C05D763" w14:textId="77777777" w:rsidR="00EC334F" w:rsidRPr="00A66401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24C590" w14:textId="77777777" w:rsidR="00EC334F" w:rsidRPr="00A66401" w:rsidRDefault="00BE5D75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2,163,634</w:t>
            </w:r>
          </w:p>
        </w:tc>
        <w:tc>
          <w:tcPr>
            <w:tcW w:w="246" w:type="dxa"/>
            <w:shd w:val="clear" w:color="auto" w:fill="auto"/>
          </w:tcPr>
          <w:p w14:paraId="78BBDB8F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59E2EA45" w14:textId="77777777" w:rsidR="00EC334F" w:rsidRPr="00A66401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1,691,92</w:t>
            </w:r>
            <w:r w:rsidR="005D2C80" w:rsidRPr="00A66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0" w:type="dxa"/>
            <w:shd w:val="clear" w:color="auto" w:fill="auto"/>
          </w:tcPr>
          <w:p w14:paraId="71423381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13BEBEEC" w14:textId="77777777" w:rsidR="00EC334F" w:rsidRPr="00A66401" w:rsidRDefault="00B01AFC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2,163,255</w:t>
            </w:r>
          </w:p>
        </w:tc>
        <w:tc>
          <w:tcPr>
            <w:tcW w:w="238" w:type="dxa"/>
            <w:shd w:val="clear" w:color="auto" w:fill="auto"/>
          </w:tcPr>
          <w:p w14:paraId="17AF1C4F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3DDBB7F" w14:textId="77777777" w:rsidR="00EC334F" w:rsidRPr="00A66401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1,676,127</w:t>
            </w:r>
          </w:p>
        </w:tc>
      </w:tr>
      <w:tr w:rsidR="009C3BE9" w:rsidRPr="00A66401" w14:paraId="7265FC61" w14:textId="77777777" w:rsidTr="006F5B4E">
        <w:trPr>
          <w:trHeight w:val="404"/>
        </w:trPr>
        <w:tc>
          <w:tcPr>
            <w:tcW w:w="3060" w:type="dxa"/>
            <w:shd w:val="clear" w:color="auto" w:fill="auto"/>
          </w:tcPr>
          <w:p w14:paraId="20822D72" w14:textId="77777777" w:rsidR="00EC334F" w:rsidRPr="00A66401" w:rsidRDefault="00EC334F" w:rsidP="001A7CE9">
            <w:pPr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จำน</w:t>
            </w:r>
            <w:r w:rsidR="00EE60A8" w:rsidRPr="00A66401">
              <w:rPr>
                <w:rFonts w:ascii="Angsana New" w:hAnsi="Angsana New" w:hint="cs"/>
                <w:sz w:val="30"/>
                <w:szCs w:val="30"/>
                <w:cs/>
              </w:rPr>
              <w:t>ว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นเงินที่เรียกเก็บจากลูกค้า</w:t>
            </w:r>
          </w:p>
        </w:tc>
        <w:tc>
          <w:tcPr>
            <w:tcW w:w="231" w:type="dxa"/>
          </w:tcPr>
          <w:p w14:paraId="3D1630E0" w14:textId="77777777" w:rsidR="00EC334F" w:rsidRPr="00A66401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5DDFA3" w14:textId="77777777" w:rsidR="00EC334F" w:rsidRPr="00A66401" w:rsidRDefault="00B01AFC" w:rsidP="00B01AF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5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BE5D7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BE5D75">
              <w:rPr>
                <w:rFonts w:ascii="Angsana New" w:hAnsi="Angsana New"/>
                <w:sz w:val="30"/>
                <w:szCs w:val="30"/>
                <w:lang w:val="en-US" w:bidi="th-TH"/>
              </w:rPr>
              <w:t>1,817,810</w:t>
            </w:r>
            <w:r w:rsidR="00BE5D7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7593707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04A0AD9C" w14:textId="77777777" w:rsidR="00EC334F" w:rsidRPr="00A66401" w:rsidRDefault="00D176DC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(1,124,117)</w:t>
            </w:r>
          </w:p>
        </w:tc>
        <w:tc>
          <w:tcPr>
            <w:tcW w:w="230" w:type="dxa"/>
            <w:shd w:val="clear" w:color="auto" w:fill="auto"/>
          </w:tcPr>
          <w:p w14:paraId="2330F7A4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990A5F" w14:textId="77777777" w:rsidR="00EC334F" w:rsidRPr="00A66401" w:rsidRDefault="00B01AFC" w:rsidP="00B01AF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1,817,810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22FB668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4B7569BB" w14:textId="77777777" w:rsidR="00EC334F" w:rsidRPr="00A66401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(1,124,117)</w:t>
            </w:r>
          </w:p>
        </w:tc>
      </w:tr>
      <w:tr w:rsidR="009C3BE9" w:rsidRPr="00A66401" w14:paraId="08D60CF5" w14:textId="77777777" w:rsidTr="006F5B4E">
        <w:tc>
          <w:tcPr>
            <w:tcW w:w="3060" w:type="dxa"/>
            <w:shd w:val="clear" w:color="auto" w:fill="auto"/>
          </w:tcPr>
          <w:p w14:paraId="4D900016" w14:textId="77777777" w:rsidR="00EC334F" w:rsidRPr="00A66401" w:rsidRDefault="00EC334F" w:rsidP="00CC152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</w:tcPr>
          <w:p w14:paraId="286026BB" w14:textId="77777777" w:rsidR="00EC334F" w:rsidRPr="00A66401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AAC81" w14:textId="77777777" w:rsidR="00EC334F" w:rsidRPr="00A66401" w:rsidRDefault="00B01AFC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345,824</w:t>
            </w:r>
          </w:p>
        </w:tc>
        <w:tc>
          <w:tcPr>
            <w:tcW w:w="246" w:type="dxa"/>
            <w:shd w:val="clear" w:color="auto" w:fill="auto"/>
          </w:tcPr>
          <w:p w14:paraId="137878CE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F2332" w14:textId="77777777" w:rsidR="00EC334F" w:rsidRPr="00A66401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567,80</w:t>
            </w:r>
            <w:r w:rsidR="005D2C80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32B5FD05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88A14" w14:textId="77777777" w:rsidR="00EC334F" w:rsidRPr="00A66401" w:rsidRDefault="00B01AFC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345,445</w:t>
            </w:r>
          </w:p>
        </w:tc>
        <w:tc>
          <w:tcPr>
            <w:tcW w:w="238" w:type="dxa"/>
            <w:shd w:val="clear" w:color="auto" w:fill="auto"/>
          </w:tcPr>
          <w:p w14:paraId="6495CBE6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C1DF4" w14:textId="77777777" w:rsidR="00EC334F" w:rsidRPr="00A66401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2250D4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,010</w:t>
            </w:r>
          </w:p>
        </w:tc>
      </w:tr>
      <w:tr w:rsidR="009C3BE9" w:rsidRPr="00A66401" w14:paraId="6FC339A6" w14:textId="77777777" w:rsidTr="006F5B4E">
        <w:tc>
          <w:tcPr>
            <w:tcW w:w="3060" w:type="dxa"/>
            <w:shd w:val="clear" w:color="auto" w:fill="auto"/>
          </w:tcPr>
          <w:p w14:paraId="16BBDB63" w14:textId="77777777" w:rsidR="006142F1" w:rsidRPr="00A66401" w:rsidRDefault="006142F1" w:rsidP="00CC15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FDC2A46" w14:textId="77777777" w:rsidR="006142F1" w:rsidRPr="00A66401" w:rsidRDefault="006142F1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C4E99F1" w14:textId="77777777" w:rsidR="006142F1" w:rsidRPr="00A66401" w:rsidRDefault="006142F1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6E749C92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0AA78E25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5904D3B8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293B0F1D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9BF9A22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14:paraId="2688F8F3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BE9" w:rsidRPr="00A66401" w14:paraId="01F03A81" w14:textId="77777777" w:rsidTr="006F5B4E">
        <w:tc>
          <w:tcPr>
            <w:tcW w:w="3060" w:type="dxa"/>
            <w:shd w:val="clear" w:color="auto" w:fill="auto"/>
          </w:tcPr>
          <w:p w14:paraId="2F877810" w14:textId="77777777" w:rsidR="00EC334F" w:rsidRPr="00A66401" w:rsidRDefault="006142F1" w:rsidP="00CC152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31" w:type="dxa"/>
          </w:tcPr>
          <w:p w14:paraId="7B15C0DF" w14:textId="77777777" w:rsidR="00EC334F" w:rsidRPr="00A66401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951AA9" w14:textId="77777777" w:rsidR="00EC334F" w:rsidRPr="00A66401" w:rsidRDefault="00EC334F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4F2C6B62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76206BF6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54DAA2A5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629E6B88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2902735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F3CFE30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AFC" w:rsidRPr="00A66401" w14:paraId="45F96AB9" w14:textId="77777777" w:rsidTr="006F5B4E">
        <w:tc>
          <w:tcPr>
            <w:tcW w:w="3060" w:type="dxa"/>
            <w:shd w:val="clear" w:color="auto" w:fill="auto"/>
          </w:tcPr>
          <w:p w14:paraId="780109C7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งานระหว่างทำตามสัญญาบวกกำไร</w:t>
            </w:r>
          </w:p>
        </w:tc>
        <w:tc>
          <w:tcPr>
            <w:tcW w:w="231" w:type="dxa"/>
          </w:tcPr>
          <w:p w14:paraId="5AE109DC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44235A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F0CF2C8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2ECAE09D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4,843</w:t>
            </w:r>
          </w:p>
        </w:tc>
        <w:tc>
          <w:tcPr>
            <w:tcW w:w="230" w:type="dxa"/>
            <w:shd w:val="clear" w:color="auto" w:fill="auto"/>
          </w:tcPr>
          <w:p w14:paraId="3817A78D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7E838EC1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8088DB5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B311B85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A66401">
              <w:rPr>
                <w:rFonts w:ascii="Angsana New" w:hAnsi="Angsana New"/>
                <w:sz w:val="30"/>
                <w:szCs w:val="30"/>
              </w:rPr>
              <w:t>4,798</w:t>
            </w:r>
          </w:p>
        </w:tc>
      </w:tr>
      <w:tr w:rsidR="00B01AFC" w:rsidRPr="00A66401" w14:paraId="044C15AE" w14:textId="77777777" w:rsidTr="006F5B4E">
        <w:tc>
          <w:tcPr>
            <w:tcW w:w="3060" w:type="dxa"/>
            <w:shd w:val="clear" w:color="auto" w:fill="auto"/>
          </w:tcPr>
          <w:p w14:paraId="0C8017E6" w14:textId="77777777" w:rsidR="00B01AFC" w:rsidRPr="00A66401" w:rsidRDefault="00B01AFC" w:rsidP="00B01AFC">
            <w:pPr>
              <w:ind w:left="240" w:hanging="240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จำนวนเงินที่เรียกเก็บจากลูกค้า</w:t>
            </w:r>
          </w:p>
        </w:tc>
        <w:tc>
          <w:tcPr>
            <w:tcW w:w="231" w:type="dxa"/>
          </w:tcPr>
          <w:p w14:paraId="29217A1E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456A725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2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B56EC8B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20BD4985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  (6,433)</w:t>
            </w:r>
          </w:p>
        </w:tc>
        <w:tc>
          <w:tcPr>
            <w:tcW w:w="230" w:type="dxa"/>
            <w:shd w:val="clear" w:color="auto" w:fill="auto"/>
          </w:tcPr>
          <w:p w14:paraId="18BA2F90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9BF5C4A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2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D444677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F503D4A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6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   (6,234)</w:t>
            </w:r>
          </w:p>
        </w:tc>
      </w:tr>
      <w:tr w:rsidR="00B01AFC" w:rsidRPr="00A66401" w14:paraId="626C1976" w14:textId="77777777" w:rsidTr="006F5B4E">
        <w:tc>
          <w:tcPr>
            <w:tcW w:w="3060" w:type="dxa"/>
            <w:shd w:val="clear" w:color="auto" w:fill="auto"/>
          </w:tcPr>
          <w:p w14:paraId="75E866DC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</w:tcPr>
          <w:p w14:paraId="6FBEFE08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45958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6842FC1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8CE16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(1,590)</w:t>
            </w:r>
          </w:p>
        </w:tc>
        <w:tc>
          <w:tcPr>
            <w:tcW w:w="230" w:type="dxa"/>
            <w:shd w:val="clear" w:color="auto" w:fill="auto"/>
          </w:tcPr>
          <w:p w14:paraId="30770D11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D0E4E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B5AAAF7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D9D66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(1,436)</w:t>
            </w:r>
          </w:p>
        </w:tc>
      </w:tr>
    </w:tbl>
    <w:p w14:paraId="6819A1AD" w14:textId="77777777" w:rsidR="00EC334F" w:rsidRPr="00A66401" w:rsidRDefault="00EC334F" w:rsidP="00EC3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A5C5392" w14:textId="77777777" w:rsidR="00A44A3A" w:rsidRPr="00A66401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6401">
        <w:rPr>
          <w:rFonts w:ascii="Angsana New" w:hAnsi="Angsana New"/>
          <w:sz w:val="30"/>
          <w:szCs w:val="30"/>
        </w:rPr>
        <w:t xml:space="preserve">TFRS 15 </w:t>
      </w:r>
      <w:r w:rsidRPr="00A66401">
        <w:rPr>
          <w:rFonts w:ascii="Angsana New" w:hAnsi="Angsana New" w:hint="cs"/>
          <w:sz w:val="30"/>
          <w:szCs w:val="30"/>
          <w:cs/>
        </w:rPr>
        <w:t>อธิบายนิยามของสินทรัพย์และหนี้สินที่เกิดจากสัญญา ดังนี้</w:t>
      </w:r>
    </w:p>
    <w:p w14:paraId="02FEED32" w14:textId="77777777" w:rsidR="00A44A3A" w:rsidRPr="00A66401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DE52E3" w14:textId="77777777" w:rsidR="00A44A3A" w:rsidRPr="00A66401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สินทรัพย์ที่เกิดจากสัญญาโดยส่วนใหญ่แสดงถึงสิทธิของกลุ่มบริษัทและบริษัทในการได้รับสิ่งตอบแทนจากสินค้าสั่งทำ</w:t>
      </w:r>
      <w:r w:rsidR="002B09AF" w:rsidRPr="00A66401">
        <w:rPr>
          <w:rFonts w:ascii="Angsana New" w:hAnsi="Angsana New" w:hint="cs"/>
          <w:sz w:val="30"/>
          <w:szCs w:val="30"/>
          <w:cs/>
        </w:rPr>
        <w:t>หรือบริการที่ส่งมอบ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เพื่อเป็นการแลกเปลี่ยนกับงานที่ทำเสร็จ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แต่ยังไม่ได้เรียกชำระ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ณ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สินทรัพย์ที่เกิดจากสัญญาจะโอนไปเป็นลูกหนี้เมื่อกลุ่มบริษัทและบริษัทมีสิทธิในการได้รับสิ่งตอบแทนโดยไม่มีเงื่อนไข</w:t>
      </w:r>
      <w:r w:rsidR="002B09AF" w:rsidRPr="00A66401">
        <w:rPr>
          <w:rFonts w:ascii="Angsana New" w:hAnsi="Angsana New"/>
          <w:sz w:val="30"/>
          <w:szCs w:val="30"/>
          <w:cs/>
        </w:rPr>
        <w:br/>
      </w:r>
      <w:r w:rsidRPr="00A66401">
        <w:rPr>
          <w:rFonts w:ascii="Angsana New" w:hAnsi="Angsana New" w:hint="cs"/>
          <w:sz w:val="30"/>
          <w:szCs w:val="30"/>
          <w:cs/>
        </w:rPr>
        <w:t>ซึ่งโดยทั่วไปเกิดขึ้นเมื่อออกใบแจ้งหนี้</w:t>
      </w:r>
    </w:p>
    <w:p w14:paraId="541E7907" w14:textId="77777777" w:rsidR="00A44A3A" w:rsidRPr="00A66401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015D29B" w14:textId="77777777" w:rsidR="00A44A3A" w:rsidRPr="00A66401" w:rsidRDefault="00A44A3A" w:rsidP="00AF0C8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AF0C89" w:rsidRPr="00A66401">
        <w:rPr>
          <w:rFonts w:ascii="Angsana New" w:hAnsi="Angsana New" w:hint="cs"/>
          <w:sz w:val="30"/>
          <w:szCs w:val="30"/>
          <w:cs/>
        </w:rPr>
        <w:t>หรือให้บริการ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โดยกลุ่มบริษัทและบริษัทจะรับรู้หนี้สินที่เกิดจากสัญญาดังกล่าวเป็นรายได้เมื่อส่งมอบการควบคุมสินค้า</w:t>
      </w:r>
      <w:r w:rsidR="002B09AF" w:rsidRPr="00A66401">
        <w:rPr>
          <w:rFonts w:ascii="Angsana New" w:hAnsi="Angsana New" w:hint="cs"/>
          <w:sz w:val="30"/>
          <w:szCs w:val="30"/>
          <w:cs/>
        </w:rPr>
        <w:t>หรือบริการ</w:t>
      </w:r>
      <w:r w:rsidRPr="00A66401">
        <w:rPr>
          <w:rFonts w:ascii="Angsana New" w:hAnsi="Angsana New" w:hint="cs"/>
          <w:sz w:val="30"/>
          <w:szCs w:val="30"/>
          <w:cs/>
        </w:rPr>
        <w:t>ให้กับลูกค้า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</w:p>
    <w:p w14:paraId="503D6364" w14:textId="77777777" w:rsidR="00766658" w:rsidRPr="00A66401" w:rsidRDefault="0076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</w:rPr>
        <w:br w:type="page"/>
      </w:r>
    </w:p>
    <w:p w14:paraId="5E1AE06C" w14:textId="77777777" w:rsidR="00A44A3A" w:rsidRPr="00A66401" w:rsidRDefault="00A44A3A" w:rsidP="0013295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14:paraId="48207B0E" w14:textId="77777777" w:rsidR="00A44A3A" w:rsidRPr="00A66401" w:rsidRDefault="00A44A3A" w:rsidP="002A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2"/>
        <w:gridCol w:w="1260"/>
        <w:gridCol w:w="252"/>
        <w:gridCol w:w="1278"/>
        <w:gridCol w:w="257"/>
        <w:gridCol w:w="1273"/>
        <w:gridCol w:w="249"/>
        <w:gridCol w:w="1371"/>
      </w:tblGrid>
      <w:tr w:rsidR="00060082" w:rsidRPr="00A66401" w14:paraId="0E4FE925" w14:textId="77777777" w:rsidTr="00486319">
        <w:trPr>
          <w:tblHeader/>
        </w:trPr>
        <w:tc>
          <w:tcPr>
            <w:tcW w:w="3132" w:type="dxa"/>
          </w:tcPr>
          <w:p w14:paraId="211DB08A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B0A598E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71A51A3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3"/>
          </w:tcPr>
          <w:p w14:paraId="37BAA4C5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082" w:rsidRPr="00A66401" w14:paraId="1E886133" w14:textId="77777777" w:rsidTr="0048631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132" w:type="dxa"/>
          </w:tcPr>
          <w:p w14:paraId="2AAFE02C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37C683" w14:textId="77777777" w:rsidR="00060082" w:rsidRPr="00A66401" w:rsidRDefault="0003767C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52" w:type="dxa"/>
          </w:tcPr>
          <w:p w14:paraId="4EC750DA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F759D0D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31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7" w:type="dxa"/>
          </w:tcPr>
          <w:p w14:paraId="6E16DE1A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7E53783D" w14:textId="77777777" w:rsidR="00060082" w:rsidRPr="00A66401" w:rsidRDefault="0003767C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49" w:type="dxa"/>
          </w:tcPr>
          <w:p w14:paraId="6338B278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14:paraId="11239E9B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31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60082" w:rsidRPr="00A66401" w14:paraId="14E7D1D5" w14:textId="77777777" w:rsidTr="0048631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132" w:type="dxa"/>
          </w:tcPr>
          <w:p w14:paraId="7105A08A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ECC51E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3952FAD2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6D2BEC" w14:textId="77777777" w:rsidR="00060082" w:rsidRPr="00A66401" w:rsidRDefault="008E53DC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60082" w:rsidRPr="00A6640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7" w:type="dxa"/>
          </w:tcPr>
          <w:p w14:paraId="5A3ACA35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1C6C4C6A" w14:textId="77777777" w:rsidR="00060082" w:rsidRPr="00A66401" w:rsidRDefault="00060082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9" w:type="dxa"/>
          </w:tcPr>
          <w:p w14:paraId="01BC4D56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14:paraId="2FEF9304" w14:textId="77777777" w:rsidR="00060082" w:rsidRPr="00A66401" w:rsidRDefault="008E53DC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60082" w:rsidRPr="00A6640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60082" w:rsidRPr="00A66401" w14:paraId="1AD1AC97" w14:textId="77777777" w:rsidTr="00E01DE9">
        <w:tc>
          <w:tcPr>
            <w:tcW w:w="3132" w:type="dxa"/>
          </w:tcPr>
          <w:p w14:paraId="1C69868A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14:paraId="175B0B6A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668EE" w:rsidRPr="00A66401" w14:paraId="16324DA1" w14:textId="77777777" w:rsidTr="00E01DE9">
        <w:tc>
          <w:tcPr>
            <w:tcW w:w="3132" w:type="dxa"/>
          </w:tcPr>
          <w:p w14:paraId="78D6D07A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6408DE4A" w14:textId="29FB04D9" w:rsidR="009668EE" w:rsidRPr="00A66401" w:rsidRDefault="0082520F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22,140</w:t>
            </w:r>
          </w:p>
        </w:tc>
        <w:tc>
          <w:tcPr>
            <w:tcW w:w="252" w:type="dxa"/>
          </w:tcPr>
          <w:p w14:paraId="4344B465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DC955AB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23,341</w:t>
            </w:r>
          </w:p>
        </w:tc>
        <w:tc>
          <w:tcPr>
            <w:tcW w:w="257" w:type="dxa"/>
          </w:tcPr>
          <w:p w14:paraId="6FE845D4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3CCBC582" w14:textId="4605F54D" w:rsidR="009668EE" w:rsidRPr="00A66401" w:rsidRDefault="0082520F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22,048</w:t>
            </w:r>
          </w:p>
        </w:tc>
        <w:tc>
          <w:tcPr>
            <w:tcW w:w="249" w:type="dxa"/>
          </w:tcPr>
          <w:p w14:paraId="7064F0DA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14:paraId="6B78D939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23,249</w:t>
            </w:r>
          </w:p>
        </w:tc>
      </w:tr>
      <w:tr w:rsidR="009668EE" w:rsidRPr="00A66401" w14:paraId="0FB0C63A" w14:textId="77777777" w:rsidTr="00E01DE9">
        <w:tc>
          <w:tcPr>
            <w:tcW w:w="3132" w:type="dxa"/>
          </w:tcPr>
          <w:p w14:paraId="22D8DEF3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EDD25C" w14:textId="5ED7F978" w:rsidR="009668EE" w:rsidRPr="00A66401" w:rsidRDefault="009A3725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8B2B6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B2B66">
              <w:rPr>
                <w:rFonts w:ascii="Angsana New" w:hAnsi="Angsana New"/>
                <w:sz w:val="30"/>
                <w:szCs w:val="30"/>
              </w:rPr>
              <w:t>0</w:t>
            </w:r>
            <w:r w:rsidR="00665E4B">
              <w:rPr>
                <w:rFonts w:ascii="Angsana New" w:hAnsi="Angsana New"/>
                <w:sz w:val="30"/>
                <w:szCs w:val="30"/>
              </w:rPr>
              <w:t>2</w:t>
            </w:r>
            <w:r w:rsidR="008B2B6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62AC1B91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7FAA6529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89,36</w:t>
            </w:r>
            <w:r w:rsidR="00B17B07" w:rsidRPr="00A6640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7" w:type="dxa"/>
          </w:tcPr>
          <w:p w14:paraId="46F7CDC8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2B9E3D1C" w14:textId="77777777" w:rsidR="009668EE" w:rsidRPr="00A66401" w:rsidRDefault="009A3725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665E4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,7</w:t>
            </w:r>
            <w:r w:rsidR="00665E4B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49" w:type="dxa"/>
          </w:tcPr>
          <w:p w14:paraId="709B31A3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0CCC2B96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78,83</w:t>
            </w:r>
            <w:r w:rsidR="00B17B07" w:rsidRPr="00A66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68EE" w:rsidRPr="00A66401" w14:paraId="7687C6FB" w14:textId="77777777" w:rsidTr="00E01DE9">
        <w:tc>
          <w:tcPr>
            <w:tcW w:w="3132" w:type="dxa"/>
          </w:tcPr>
          <w:p w14:paraId="0BB16369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3F596F" w14:textId="77777777" w:rsidR="009668EE" w:rsidRPr="00A66401" w:rsidRDefault="009A3725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665E4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65E4B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52" w:type="dxa"/>
          </w:tcPr>
          <w:p w14:paraId="2C56CA32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7B5F6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="00A46119" w:rsidRPr="00A66401">
              <w:rPr>
                <w:rFonts w:ascii="Angsana New" w:hAnsi="Angsana New"/>
                <w:sz w:val="30"/>
                <w:szCs w:val="30"/>
              </w:rPr>
              <w:t>76</w:t>
            </w:r>
            <w:r w:rsidRPr="00A66401">
              <w:rPr>
                <w:rFonts w:ascii="Angsana New" w:hAnsi="Angsana New"/>
                <w:sz w:val="30"/>
                <w:szCs w:val="30"/>
              </w:rPr>
              <w:t>,</w:t>
            </w:r>
            <w:r w:rsidR="00A46119" w:rsidRPr="00A66401">
              <w:rPr>
                <w:rFonts w:ascii="Angsana New" w:hAnsi="Angsana New"/>
                <w:sz w:val="30"/>
                <w:szCs w:val="30"/>
              </w:rPr>
              <w:t>80</w:t>
            </w:r>
            <w:r w:rsidR="00FB3F2F" w:rsidRPr="00A66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14:paraId="0F2C5106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322CFE90" w14:textId="77777777" w:rsidR="009668EE" w:rsidRPr="00A66401" w:rsidRDefault="009A3725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65E4B">
              <w:rPr>
                <w:rFonts w:ascii="Angsana New" w:hAnsi="Angsana New"/>
                <w:sz w:val="30"/>
                <w:szCs w:val="30"/>
              </w:rPr>
              <w:t>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65E4B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49" w:type="dxa"/>
          </w:tcPr>
          <w:p w14:paraId="032EBAAD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BC2297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="00A46119" w:rsidRPr="00A66401">
              <w:rPr>
                <w:rFonts w:ascii="Angsana New" w:hAnsi="Angsana New"/>
                <w:sz w:val="30"/>
                <w:szCs w:val="30"/>
              </w:rPr>
              <w:t>31</w:t>
            </w:r>
            <w:r w:rsidRPr="00A66401">
              <w:rPr>
                <w:rFonts w:ascii="Angsana New" w:hAnsi="Angsana New"/>
                <w:sz w:val="30"/>
                <w:szCs w:val="30"/>
              </w:rPr>
              <w:t>,</w:t>
            </w:r>
            <w:r w:rsidR="00A46119" w:rsidRPr="00A66401"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D83927" w:rsidRPr="00A66401" w14:paraId="2B48A25F" w14:textId="77777777" w:rsidTr="00E01DE9">
        <w:tc>
          <w:tcPr>
            <w:tcW w:w="3132" w:type="dxa"/>
          </w:tcPr>
          <w:p w14:paraId="51E99101" w14:textId="77777777" w:rsidR="00D83927" w:rsidRPr="00A66401" w:rsidRDefault="00D83927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86CBD17" w14:textId="77777777" w:rsidR="00D83927" w:rsidRPr="00A66401" w:rsidRDefault="009A3725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665E4B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52" w:type="dxa"/>
          </w:tcPr>
          <w:p w14:paraId="4E9EDA25" w14:textId="77777777" w:rsidR="00D83927" w:rsidRPr="00A66401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39F86" w14:textId="77777777" w:rsidR="00D83927" w:rsidRPr="00A66401" w:rsidRDefault="00A46119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16,47</w:t>
            </w:r>
            <w:r w:rsidR="00FB3F2F" w:rsidRPr="00A66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14:paraId="54ABA89A" w14:textId="77777777" w:rsidR="00D83927" w:rsidRPr="00A66401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86FFC60" w14:textId="77777777" w:rsidR="00D83927" w:rsidRPr="00A66401" w:rsidRDefault="009A3725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665E4B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49" w:type="dxa"/>
          </w:tcPr>
          <w:p w14:paraId="5B31E64F" w14:textId="77777777" w:rsidR="00D83927" w:rsidRPr="00A66401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5D5312" w14:textId="77777777" w:rsidR="00D83927" w:rsidRPr="00A66401" w:rsidRDefault="00A46119" w:rsidP="00432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15,8</w:t>
            </w:r>
            <w:r w:rsidR="004325F2" w:rsidRPr="00A66401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9668EE" w:rsidRPr="00A66401" w14:paraId="552B4D8C" w14:textId="77777777" w:rsidTr="00E01DE9">
        <w:tc>
          <w:tcPr>
            <w:tcW w:w="3132" w:type="dxa"/>
          </w:tcPr>
          <w:p w14:paraId="1C89DF45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0471BDA" w14:textId="4A3ECE19" w:rsidR="009668EE" w:rsidRPr="00A66401" w:rsidRDefault="009A3725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50031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52" w:type="dxa"/>
          </w:tcPr>
          <w:p w14:paraId="73046677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0ADBCF35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1,9</w:t>
            </w:r>
            <w:r w:rsidR="00FB3F2F" w:rsidRPr="00A66401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57" w:type="dxa"/>
          </w:tcPr>
          <w:p w14:paraId="2DA8CDFE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3FF3436B" w14:textId="06202453" w:rsidR="009668EE" w:rsidRPr="00A66401" w:rsidRDefault="009A3725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436D04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49" w:type="dxa"/>
          </w:tcPr>
          <w:p w14:paraId="726E37E9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0963CFE6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1,9</w:t>
            </w:r>
            <w:r w:rsidR="00B17B07" w:rsidRPr="00A66401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9668EE" w:rsidRPr="00A66401" w14:paraId="09F5565A" w14:textId="77777777" w:rsidTr="00E01DE9">
        <w:tc>
          <w:tcPr>
            <w:tcW w:w="3132" w:type="dxa"/>
          </w:tcPr>
          <w:p w14:paraId="794AC707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เงินมัดจำค่าซื้อวัตถุดิบ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C24936" w14:textId="77777777" w:rsidR="009668EE" w:rsidRPr="00A66401" w:rsidRDefault="009A3725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</w:t>
            </w:r>
            <w:r w:rsidR="00665E4B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252" w:type="dxa"/>
          </w:tcPr>
          <w:p w14:paraId="6C7F6538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6E5B15EB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268,35</w:t>
            </w:r>
            <w:r w:rsidR="00FB3F2F" w:rsidRPr="00A664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14:paraId="3764CCE3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114E553" w14:textId="77777777" w:rsidR="009668EE" w:rsidRPr="00A66401" w:rsidRDefault="009A3725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</w:t>
            </w:r>
            <w:r w:rsidR="00665E4B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249" w:type="dxa"/>
          </w:tcPr>
          <w:p w14:paraId="09AE7839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0546D8BC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268,35</w:t>
            </w:r>
            <w:r w:rsidR="00B17B07" w:rsidRPr="00A6640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668EE" w:rsidRPr="00A66401" w14:paraId="061FD64F" w14:textId="77777777" w:rsidTr="00E01DE9">
        <w:tc>
          <w:tcPr>
            <w:tcW w:w="3132" w:type="dxa"/>
          </w:tcPr>
          <w:p w14:paraId="23FE7B10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3C969" w14:textId="68AF34CE" w:rsidR="009668EE" w:rsidRPr="00A66401" w:rsidRDefault="0082520F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55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2,241</w:t>
            </w:r>
          </w:p>
        </w:tc>
        <w:tc>
          <w:tcPr>
            <w:tcW w:w="252" w:type="dxa"/>
          </w:tcPr>
          <w:p w14:paraId="1612AE9E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1A569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776,3</w:t>
            </w:r>
            <w:r w:rsidR="00B17B07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57" w:type="dxa"/>
          </w:tcPr>
          <w:p w14:paraId="50F387F5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3A18A" w14:textId="5FAF0F20" w:rsidR="009668EE" w:rsidRPr="00A66401" w:rsidRDefault="0082520F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645,814</w:t>
            </w:r>
          </w:p>
        </w:tc>
        <w:tc>
          <w:tcPr>
            <w:tcW w:w="249" w:type="dxa"/>
          </w:tcPr>
          <w:p w14:paraId="6B48F54F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D128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720,18</w:t>
            </w:r>
            <w:r w:rsidR="004325F2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9668EE" w:rsidRPr="00A66401" w14:paraId="5A375F3F" w14:textId="77777777" w:rsidTr="00E01DE9">
        <w:tc>
          <w:tcPr>
            <w:tcW w:w="3132" w:type="dxa"/>
          </w:tcPr>
          <w:p w14:paraId="0E6D41F6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822C2" w14:textId="77777777" w:rsidR="009668EE" w:rsidRPr="00A66401" w:rsidRDefault="009A3725" w:rsidP="009A3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11,1</w:t>
            </w:r>
            <w:r w:rsidR="00665E4B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51AA1C48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BCBA7" w14:textId="77777777" w:rsidR="009668EE" w:rsidRPr="00A66401" w:rsidRDefault="00EA3272" w:rsidP="00EA3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75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/>
                <w:sz w:val="30"/>
                <w:szCs w:val="30"/>
              </w:rPr>
              <w:t>11,144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</w:tcPr>
          <w:p w14:paraId="0D9082D0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7216D" w14:textId="77777777" w:rsidR="009668EE" w:rsidRPr="00A66401" w:rsidRDefault="009A3725" w:rsidP="009A3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/>
                <w:sz w:val="30"/>
                <w:szCs w:val="30"/>
              </w:rPr>
              <w:t>9,8</w:t>
            </w:r>
            <w:r w:rsidR="00665E4B">
              <w:rPr>
                <w:rFonts w:ascii="Angsana New" w:hAnsi="Angsana New"/>
                <w:sz w:val="30"/>
                <w:szCs w:val="30"/>
              </w:rPr>
              <w:t>28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14:paraId="52CA57D2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7EBA1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/>
                <w:sz w:val="30"/>
                <w:szCs w:val="30"/>
              </w:rPr>
              <w:t>9,</w:t>
            </w:r>
            <w:r w:rsidR="00B17B07" w:rsidRPr="00A66401">
              <w:rPr>
                <w:rFonts w:ascii="Angsana New" w:hAnsi="Angsana New"/>
                <w:sz w:val="30"/>
                <w:szCs w:val="30"/>
              </w:rPr>
              <w:t>8</w:t>
            </w:r>
            <w:r w:rsidR="004325F2" w:rsidRPr="00A66401">
              <w:rPr>
                <w:rFonts w:ascii="Angsana New" w:hAnsi="Angsana New"/>
                <w:sz w:val="30"/>
                <w:szCs w:val="30"/>
              </w:rPr>
              <w:t>23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668EE" w:rsidRPr="00A66401" w14:paraId="1C6D6EEC" w14:textId="77777777" w:rsidTr="00E01DE9">
        <w:tc>
          <w:tcPr>
            <w:tcW w:w="3132" w:type="dxa"/>
          </w:tcPr>
          <w:p w14:paraId="194DD2F9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36130" w14:textId="4FC1A9DB" w:rsidR="009668EE" w:rsidRPr="00A66401" w:rsidRDefault="0082520F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701,093</w:t>
            </w:r>
          </w:p>
        </w:tc>
        <w:tc>
          <w:tcPr>
            <w:tcW w:w="252" w:type="dxa"/>
          </w:tcPr>
          <w:p w14:paraId="6BD45A42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7E6D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765,175</w:t>
            </w:r>
          </w:p>
        </w:tc>
        <w:tc>
          <w:tcPr>
            <w:tcW w:w="257" w:type="dxa"/>
          </w:tcPr>
          <w:p w14:paraId="6AD9FD87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00D64" w14:textId="4672AF22" w:rsidR="009668EE" w:rsidRPr="00A66401" w:rsidRDefault="0082520F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635,986</w:t>
            </w:r>
          </w:p>
        </w:tc>
        <w:tc>
          <w:tcPr>
            <w:tcW w:w="249" w:type="dxa"/>
          </w:tcPr>
          <w:p w14:paraId="796E9E26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61C6E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710,35</w:t>
            </w:r>
            <w:r w:rsidR="00B17B07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2D4507BC" w14:textId="77777777" w:rsidR="00A44A3A" w:rsidRPr="00A66401" w:rsidRDefault="00A44A3A" w:rsidP="0006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C469362" w14:textId="77777777" w:rsidR="00574D5E" w:rsidRPr="00A66401" w:rsidRDefault="00574D5E" w:rsidP="00574D5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4A90F982" w14:textId="77777777" w:rsidR="00574D5E" w:rsidRPr="00A66401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6"/>
        <w:gridCol w:w="8"/>
      </w:tblGrid>
      <w:tr w:rsidR="00574D5E" w:rsidRPr="00A66401" w14:paraId="2C41294C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36C0C113" w14:textId="77777777" w:rsidR="00574D5E" w:rsidRPr="00A66401" w:rsidRDefault="00574D5E" w:rsidP="007F15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BBBCF5F" w14:textId="77777777" w:rsidR="00574D5E" w:rsidRPr="00A66401" w:rsidRDefault="00574D5E" w:rsidP="007F1581">
            <w:pPr>
              <w:jc w:val="center"/>
              <w:rPr>
                <w:b/>
                <w:bCs/>
                <w:sz w:val="30"/>
                <w:szCs w:val="30"/>
              </w:rPr>
            </w:pPr>
            <w:r w:rsidRPr="00A6640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F0F1E58" w14:textId="77777777" w:rsidR="00574D5E" w:rsidRPr="00A66401" w:rsidRDefault="00574D5E" w:rsidP="007F158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520BDD99" w14:textId="77777777" w:rsidR="00574D5E" w:rsidRPr="00A66401" w:rsidRDefault="00574D5E" w:rsidP="007F1581">
            <w:pPr>
              <w:jc w:val="center"/>
              <w:rPr>
                <w:b/>
                <w:bCs/>
                <w:sz w:val="30"/>
                <w:szCs w:val="30"/>
              </w:rPr>
            </w:pPr>
            <w:r w:rsidRPr="00A6640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6640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74D5E" w:rsidRPr="00A66401" w14:paraId="04ED47A8" w14:textId="77777777" w:rsidTr="007F1581">
        <w:tc>
          <w:tcPr>
            <w:tcW w:w="3789" w:type="dxa"/>
            <w:shd w:val="clear" w:color="auto" w:fill="auto"/>
          </w:tcPr>
          <w:p w14:paraId="5ADA25F8" w14:textId="77777777" w:rsidR="00574D5E" w:rsidRPr="00977308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7730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F6F55" w:rsidRPr="0097730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7730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7730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30</w:t>
            </w:r>
            <w:r w:rsidRPr="00977308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="009F6F55" w:rsidRPr="0097730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7730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60" w:type="dxa"/>
            <w:shd w:val="clear" w:color="auto" w:fill="auto"/>
          </w:tcPr>
          <w:p w14:paraId="7DEF815E" w14:textId="77777777" w:rsidR="00574D5E" w:rsidRPr="00A66401" w:rsidRDefault="00574D5E" w:rsidP="007F158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842F107" w14:textId="77777777" w:rsidR="00574D5E" w:rsidRPr="00A66401" w:rsidRDefault="00574D5E" w:rsidP="007F158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257960" w14:textId="77777777" w:rsidR="00574D5E" w:rsidRPr="00A66401" w:rsidRDefault="00574D5E" w:rsidP="007F158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7AE3DEE" w14:textId="77777777" w:rsidR="00574D5E" w:rsidRPr="00A66401" w:rsidRDefault="00574D5E" w:rsidP="007F158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128A963A" w14:textId="77777777" w:rsidR="00574D5E" w:rsidRPr="00A66401" w:rsidRDefault="00574D5E" w:rsidP="007F158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9B1DC7A" w14:textId="77777777" w:rsidR="00574D5E" w:rsidRPr="00A66401" w:rsidRDefault="00574D5E" w:rsidP="007F158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7641101" w14:textId="77777777" w:rsidR="00574D5E" w:rsidRPr="00A66401" w:rsidRDefault="00574D5E" w:rsidP="007F158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74D5E" w:rsidRPr="00A66401" w14:paraId="78365530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1DE2A7EA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14:paraId="1B50721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4D5E" w:rsidRPr="00A66401" w14:paraId="22B9BB49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576F1B68" w14:textId="77777777" w:rsidR="00574D5E" w:rsidRPr="00A66401" w:rsidRDefault="00574D5E" w:rsidP="007F1581">
            <w:pPr>
              <w:ind w:right="-468"/>
              <w:rPr>
                <w:rStyle w:val="Emphasis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5C7B401E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2,552</w:t>
            </w:r>
          </w:p>
        </w:tc>
        <w:tc>
          <w:tcPr>
            <w:tcW w:w="270" w:type="dxa"/>
            <w:shd w:val="clear" w:color="auto" w:fill="auto"/>
          </w:tcPr>
          <w:p w14:paraId="7F57A8D8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F56086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2,67</w:t>
            </w:r>
            <w:r w:rsidRPr="00A66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084F0D6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7181AC2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02C7563A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443A911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2,81</w:t>
            </w:r>
            <w:r w:rsidRPr="00A6640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74D5E" w:rsidRPr="00A66401" w14:paraId="514EDCEF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4A529C49" w14:textId="77777777" w:rsidR="00574D5E" w:rsidRPr="00A66401" w:rsidRDefault="00574D5E" w:rsidP="007F1581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งขาดทุนสุทธิ</w:t>
            </w:r>
          </w:p>
        </w:tc>
        <w:tc>
          <w:tcPr>
            <w:tcW w:w="1260" w:type="dxa"/>
            <w:shd w:val="clear" w:color="auto" w:fill="auto"/>
          </w:tcPr>
          <w:p w14:paraId="5E428245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8C8488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C52BBA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2B3BA4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99BB77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DABD4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39CCC1B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D5E" w:rsidRPr="00A66401" w14:paraId="733A2925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597E8E58" w14:textId="77777777" w:rsidR="00574D5E" w:rsidRPr="00A66401" w:rsidRDefault="00574D5E" w:rsidP="007F1581">
            <w:pPr>
              <w:ind w:left="189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27B7C8" w14:textId="77777777" w:rsidR="00574D5E" w:rsidRPr="00A66401" w:rsidRDefault="00FB2C49" w:rsidP="00FB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55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C2707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62366A" w14:textId="77777777" w:rsidR="00574D5E" w:rsidRPr="00A66401" w:rsidRDefault="0067088F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(95)</w:t>
            </w:r>
          </w:p>
        </w:tc>
        <w:tc>
          <w:tcPr>
            <w:tcW w:w="270" w:type="dxa"/>
            <w:shd w:val="clear" w:color="auto" w:fill="auto"/>
          </w:tcPr>
          <w:p w14:paraId="59CE539A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5B6A25A4" w14:textId="77777777" w:rsidR="00574D5E" w:rsidRPr="00A66401" w:rsidRDefault="00E757E7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32F799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48515517" w14:textId="77777777" w:rsidR="00574D5E" w:rsidRPr="00A66401" w:rsidRDefault="0067088F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4D5E" w:rsidRPr="00A66401" w14:paraId="6B45CBEF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19496FD2" w14:textId="77777777" w:rsidR="00574D5E" w:rsidRPr="00A66401" w:rsidRDefault="00574D5E" w:rsidP="007F1581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F6F55"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39D09" w14:textId="77777777" w:rsidR="00574D5E" w:rsidRPr="00A66401" w:rsidRDefault="00FB2C49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2,480</w:t>
            </w:r>
          </w:p>
        </w:tc>
        <w:tc>
          <w:tcPr>
            <w:tcW w:w="270" w:type="dxa"/>
            <w:shd w:val="clear" w:color="auto" w:fill="auto"/>
          </w:tcPr>
          <w:p w14:paraId="6FBC42A0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4E498" w14:textId="77777777" w:rsidR="00574D5E" w:rsidRPr="00A66401" w:rsidRDefault="0067088F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2,581</w:t>
            </w:r>
          </w:p>
        </w:tc>
        <w:tc>
          <w:tcPr>
            <w:tcW w:w="270" w:type="dxa"/>
            <w:shd w:val="clear" w:color="auto" w:fill="auto"/>
          </w:tcPr>
          <w:p w14:paraId="67D2676B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669A9" w14:textId="77777777" w:rsidR="00574D5E" w:rsidRPr="00A66401" w:rsidRDefault="00E757E7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75A0408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937FE" w14:textId="77777777" w:rsidR="00574D5E" w:rsidRPr="00A66401" w:rsidRDefault="0067088F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2,818</w:t>
            </w:r>
          </w:p>
        </w:tc>
      </w:tr>
      <w:tr w:rsidR="00574D5E" w:rsidRPr="00A66401" w14:paraId="7B656901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6FAD86A8" w14:textId="77777777" w:rsidR="00574D5E" w:rsidRPr="00A66401" w:rsidRDefault="00574D5E" w:rsidP="007F1581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13DE87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4CD8DA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280E1E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</w:rPr>
              <w:t>2,552</w:t>
            </w:r>
          </w:p>
        </w:tc>
        <w:tc>
          <w:tcPr>
            <w:tcW w:w="270" w:type="dxa"/>
            <w:shd w:val="clear" w:color="auto" w:fill="auto"/>
          </w:tcPr>
          <w:p w14:paraId="06B27675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7772D04" w14:textId="77777777" w:rsidR="00574D5E" w:rsidRPr="00A66401" w:rsidRDefault="00574D5E" w:rsidP="007F158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06A303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A8522D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</w:rPr>
              <w:t>2,81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7C7A4857" w14:textId="77777777" w:rsidR="00574D5E" w:rsidRPr="00A66401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574D5E" w:rsidRPr="00A66401" w:rsidSect="00593B11">
          <w:headerReference w:type="defaul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7A3630E8" w14:textId="77777777" w:rsidR="00574D5E" w:rsidRPr="00A66401" w:rsidRDefault="00574D5E" w:rsidP="00574D5E">
      <w:pPr>
        <w:pStyle w:val="Heading6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lastRenderedPageBreak/>
        <w:t>เ</w:t>
      </w:r>
      <w:r w:rsidRPr="00A6640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งินลงทุนในบริษัทร่วม ณ วันที่ </w:t>
      </w:r>
      <w:r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B74B21"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</w:t>
      </w:r>
      <w:r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ยน</w:t>
      </w:r>
      <w:r w:rsidRPr="00A66401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2562  </w:t>
      </w:r>
      <w:r w:rsidRPr="00A6640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ธันวาคม </w:t>
      </w:r>
      <w:r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2561 </w:t>
      </w:r>
      <w:r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และเงินปันผลรับสำหรับงวด</w:t>
      </w:r>
      <w:r w:rsidR="00B74B21"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เก้า</w:t>
      </w:r>
      <w:r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Pr="00A66401">
        <w:rPr>
          <w:rFonts w:ascii="Angsana New" w:hAnsi="Angsana New" w:cs="Angsana New" w:hint="cs"/>
          <w:b w:val="0"/>
          <w:bCs w:val="0"/>
          <w:sz w:val="30"/>
          <w:szCs w:val="30"/>
        </w:rPr>
        <w:t>3</w:t>
      </w:r>
      <w:r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0 </w:t>
      </w:r>
      <w:r w:rsidR="00B74B21"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กันยายน</w:t>
      </w:r>
      <w:r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2562 </w:t>
      </w:r>
      <w:r w:rsidRPr="00A6640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2561 </w:t>
      </w:r>
      <w:r w:rsidRPr="00A66401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0BFF2580" w14:textId="77777777" w:rsidR="00574D5E" w:rsidRPr="00A66401" w:rsidRDefault="00574D5E" w:rsidP="00574D5E">
      <w:pPr>
        <w:rPr>
          <w:rFonts w:ascii="Angsana New" w:hAnsi="Angsana New"/>
          <w:sz w:val="30"/>
          <w:szCs w:val="30"/>
        </w:rPr>
      </w:pPr>
    </w:p>
    <w:tbl>
      <w:tblPr>
        <w:tblW w:w="140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00"/>
        <w:gridCol w:w="184"/>
        <w:gridCol w:w="986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574D5E" w:rsidRPr="00A66401" w14:paraId="6350343C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564E64A8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87873F9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05E35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F01A5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22F2DE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67000C5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7E7671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14:paraId="536BA2C5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74D5E" w:rsidRPr="00A66401" w14:paraId="61BD11D7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16F0C561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DD0DD13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40BDFCA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91F82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21E971B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13BD58BF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2025F3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00CAEC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99FFA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BF19112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</w:tcPr>
          <w:p w14:paraId="1D572C7E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3452A628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เงินปันผลรับ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574D5E" w:rsidRPr="00A66401" w14:paraId="00CDCA86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2D623F9F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D2F7A6C" w14:textId="77777777" w:rsidR="00574D5E" w:rsidRPr="00A66401" w:rsidDel="00685444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11785BE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16A5827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7C4A296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D9E4D33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4D048F5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2FBF970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579D08B1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3E634152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2506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งวด</w:t>
            </w:r>
            <w:r w:rsidR="00732506" w:rsidRPr="0073250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</w:t>
            </w:r>
            <w:r w:rsidRPr="00732506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อนสิ้นสุดวันที่</w:t>
            </w:r>
          </w:p>
        </w:tc>
      </w:tr>
      <w:tr w:rsidR="00574D5E" w:rsidRPr="00A66401" w14:paraId="57E799C3" w14:textId="77777777" w:rsidTr="007F1581">
        <w:trPr>
          <w:cantSplit/>
          <w:trHeight w:val="254"/>
        </w:trPr>
        <w:tc>
          <w:tcPr>
            <w:tcW w:w="2351" w:type="dxa"/>
            <w:shd w:val="clear" w:color="auto" w:fill="auto"/>
          </w:tcPr>
          <w:p w14:paraId="71DF2116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80541D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4" w:type="dxa"/>
            <w:shd w:val="clear" w:color="auto" w:fill="auto"/>
          </w:tcPr>
          <w:p w14:paraId="1CBC2D2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7A1BF1CC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D1822C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FA4BDC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3A3D1987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092B61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BD2122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108F22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074FE113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E7A4197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5332ED5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C8C267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27D6DD69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F8BF83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79D7F18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59F2C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51C4A12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681B2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</w:tr>
      <w:tr w:rsidR="00574D5E" w:rsidRPr="00A66401" w14:paraId="5C118572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6B02B6F6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231F58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14:paraId="31A40C56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7D7A1B1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06EA8CF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4EEA7C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E86765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775CB1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392BF82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DAA6FC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D44F6B3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B9131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C1EEA2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0A5B05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D52C221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EE5AB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51BA39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604BE6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94C812E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04BE9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</w:tr>
      <w:tr w:rsidR="00574D5E" w:rsidRPr="00A66401" w14:paraId="103F5436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27393C49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9CA7623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A6640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472310B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450" w:type="dxa"/>
            <w:gridSpan w:val="15"/>
          </w:tcPr>
          <w:p w14:paraId="2744AA2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74D5E" w:rsidRPr="00A66401" w14:paraId="54EAA086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688E5323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37185668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3BB7B4D0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11A07205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342F73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12EB2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D4C9E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538C3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373B9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F65511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72A4A0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6630F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70CEA5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B446D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80F6B9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9F81D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C458E1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68F8E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2179A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44DD4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4D5E" w:rsidRPr="00A66401" w14:paraId="7C354A2F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481D0E72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900" w:type="dxa"/>
            <w:shd w:val="clear" w:color="auto" w:fill="auto"/>
          </w:tcPr>
          <w:p w14:paraId="1DBFF61F" w14:textId="77777777" w:rsidR="00574D5E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6851BA6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2691BFF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3563D4E9" w14:textId="77777777" w:rsidR="00574D5E" w:rsidRPr="00A66401" w:rsidRDefault="00574D5E" w:rsidP="007F1581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EBCF3A" w14:textId="77777777" w:rsidR="00574D5E" w:rsidRPr="00A66401" w:rsidRDefault="00A860DD" w:rsidP="00A860DD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5E79C31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03DBC6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5B713845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889725" w14:textId="77777777" w:rsidR="00574D5E" w:rsidRPr="00A66401" w:rsidRDefault="00A860DD" w:rsidP="00A860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</w:t>
            </w: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101B33C5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9DD16C" w14:textId="77777777" w:rsidR="00574D5E" w:rsidRPr="00A66401" w:rsidRDefault="00A860DD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</w:t>
            </w: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77819AB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57D6B4C" w14:textId="77777777" w:rsidR="00574D5E" w:rsidRPr="00A66401" w:rsidRDefault="00A860DD" w:rsidP="00A860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2,480</w:t>
            </w:r>
          </w:p>
        </w:tc>
        <w:tc>
          <w:tcPr>
            <w:tcW w:w="180" w:type="dxa"/>
            <w:shd w:val="clear" w:color="auto" w:fill="auto"/>
          </w:tcPr>
          <w:p w14:paraId="578A029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4928611" w14:textId="77777777" w:rsidR="00574D5E" w:rsidRPr="00A66401" w:rsidRDefault="00574D5E" w:rsidP="00A860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2,552</w:t>
            </w:r>
          </w:p>
        </w:tc>
        <w:tc>
          <w:tcPr>
            <w:tcW w:w="180" w:type="dxa"/>
            <w:shd w:val="clear" w:color="auto" w:fill="auto"/>
          </w:tcPr>
          <w:p w14:paraId="642E15E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0A8BE4" w14:textId="77777777" w:rsidR="00574D5E" w:rsidRPr="00A66401" w:rsidRDefault="00A860DD" w:rsidP="006E70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A58F4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7694BF" w14:textId="77777777" w:rsidR="00574D5E" w:rsidRPr="00A66401" w:rsidRDefault="00A860DD" w:rsidP="00A860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9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36BF55F" w14:textId="77777777" w:rsidR="00574D5E" w:rsidRPr="00A66401" w:rsidRDefault="00574D5E" w:rsidP="00574D5E">
      <w:pPr>
        <w:jc w:val="center"/>
        <w:rPr>
          <w:rFonts w:ascii="Angsana New" w:hAnsi="Angsana New"/>
          <w:sz w:val="30"/>
          <w:szCs w:val="30"/>
        </w:rPr>
      </w:pPr>
    </w:p>
    <w:tbl>
      <w:tblPr>
        <w:tblW w:w="1504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0"/>
        <w:gridCol w:w="811"/>
        <w:gridCol w:w="182"/>
        <w:gridCol w:w="806"/>
        <w:gridCol w:w="180"/>
        <w:gridCol w:w="1001"/>
        <w:gridCol w:w="180"/>
        <w:gridCol w:w="1001"/>
        <w:gridCol w:w="180"/>
        <w:gridCol w:w="878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2"/>
        <w:gridCol w:w="178"/>
        <w:gridCol w:w="900"/>
        <w:gridCol w:w="180"/>
        <w:gridCol w:w="992"/>
      </w:tblGrid>
      <w:tr w:rsidR="00574D5E" w:rsidRPr="00A66401" w14:paraId="344101CC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7FB10092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446FD0A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A595E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B758275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261AA8C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67C9D82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576EFD1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350" w:type="dxa"/>
            <w:gridSpan w:val="15"/>
          </w:tcPr>
          <w:p w14:paraId="7EDB0AF9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74D5E" w:rsidRPr="00A66401" w14:paraId="6F68E242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3CEEB505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2CA3465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0ECEB3C1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AD2AA6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EE059E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2FE6ECD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9196EE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6FBFF8CB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B8670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75544F1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42C3BE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155C22F9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14:paraId="0AB660DC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11AE8675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เงินปันผลรับ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574D5E" w:rsidRPr="00A66401" w14:paraId="22C3B82C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25BD012E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5EE2F748" w14:textId="77777777" w:rsidR="00574D5E" w:rsidRPr="00A66401" w:rsidDel="00685444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4435807D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2" w:type="dxa"/>
            <w:gridSpan w:val="3"/>
          </w:tcPr>
          <w:p w14:paraId="538F148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3124B37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5FDC5937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235783D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F68FE41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29EF0431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518099F3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A66401">
              <w:rPr>
                <w:rFonts w:ascii="Angsana New" w:hAnsi="Angsana New"/>
                <w:sz w:val="24"/>
                <w:szCs w:val="24"/>
                <w:lang w:val="en-US"/>
              </w:rPr>
              <w:t xml:space="preserve">– 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14:paraId="4D9EEA6D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649427B2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32506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งวด</w:t>
            </w:r>
            <w:r w:rsidR="00732506" w:rsidRPr="0073250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</w:t>
            </w:r>
            <w:r w:rsidRPr="00732506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สิ้นสุดวันที่</w:t>
            </w:r>
          </w:p>
        </w:tc>
      </w:tr>
      <w:tr w:rsidR="00574D5E" w:rsidRPr="00A66401" w14:paraId="27C9F576" w14:textId="77777777" w:rsidTr="007F1581">
        <w:trPr>
          <w:cantSplit/>
          <w:trHeight w:val="254"/>
        </w:trPr>
        <w:tc>
          <w:tcPr>
            <w:tcW w:w="2350" w:type="dxa"/>
            <w:shd w:val="clear" w:color="auto" w:fill="auto"/>
          </w:tcPr>
          <w:p w14:paraId="497D4806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6640F86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2" w:type="dxa"/>
            <w:shd w:val="clear" w:color="auto" w:fill="auto"/>
          </w:tcPr>
          <w:p w14:paraId="65875D2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50DFFDC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551D481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F63FB97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19B7AA26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607229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AC5AEF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1CD67D4C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6B91833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64583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C99BB8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BD148C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30CA1028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DAAB71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9EFF0E2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F8D7F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098295C6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B87B75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4D652FF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DEED9B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0F245041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27753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</w:tr>
      <w:tr w:rsidR="00574D5E" w:rsidRPr="00A66401" w14:paraId="0E2BBC3B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09DA8836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1FA83904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  <w:shd w:val="clear" w:color="auto" w:fill="auto"/>
          </w:tcPr>
          <w:p w14:paraId="13A0072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D401014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DB5BB1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FD72384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B7A67B4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1E93BB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6BA3738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892E7E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6D7FAD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BFB7B2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3F6DF1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DA1EE5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AE01C59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AC3E0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4D549A5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771F5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5FB76F2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0F106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14:paraId="1BF6492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261BE1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AC6D03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2F005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</w:tr>
      <w:tr w:rsidR="00574D5E" w:rsidRPr="00A66401" w14:paraId="3790822B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3EE0DBA1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5356922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A6640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3B325DED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712" w:type="dxa"/>
            <w:gridSpan w:val="19"/>
          </w:tcPr>
          <w:p w14:paraId="164A32EE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74D5E" w:rsidRPr="00A66401" w14:paraId="20B2C75B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3DDE7DD1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11" w:type="dxa"/>
            <w:shd w:val="clear" w:color="auto" w:fill="auto"/>
          </w:tcPr>
          <w:p w14:paraId="1B8D9EBC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230F43AD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1BA4123A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5BEE6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1D582C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07610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121B251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C29B6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08D181D0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86DBA8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49A1FE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7C64CE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8173BD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A42057B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D92822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2E5824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C3ED82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7B568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B3BC7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51A38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FC4A4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9D7B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954632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4D5E" w:rsidRPr="00A66401" w14:paraId="7E676C41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0596A3B6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811" w:type="dxa"/>
            <w:shd w:val="clear" w:color="auto" w:fill="auto"/>
          </w:tcPr>
          <w:p w14:paraId="7F1332B0" w14:textId="77777777" w:rsidR="00574D5E" w:rsidRPr="00A66401" w:rsidRDefault="00A860DD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82" w:type="dxa"/>
            <w:shd w:val="clear" w:color="auto" w:fill="auto"/>
          </w:tcPr>
          <w:p w14:paraId="1E8C854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0FE1814F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592A73FD" w14:textId="77777777" w:rsidR="00574D5E" w:rsidRPr="00A66401" w:rsidRDefault="00574D5E" w:rsidP="007F1581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CB084E8" w14:textId="77777777" w:rsidR="00574D5E" w:rsidRPr="00A66401" w:rsidRDefault="00A860DD" w:rsidP="00A860DD">
            <w:pPr>
              <w:pStyle w:val="acctfourfigures"/>
              <w:tabs>
                <w:tab w:val="clear" w:pos="765"/>
                <w:tab w:val="decimal" w:pos="645"/>
              </w:tabs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2AE7838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14:paraId="0EACFA2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1D05818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74736AA" w14:textId="77777777" w:rsidR="00574D5E" w:rsidRPr="00A66401" w:rsidRDefault="00A860DD" w:rsidP="006E70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0209060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3A08F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</w:t>
            </w: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0761F2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E9619F3" w14:textId="77777777" w:rsidR="00574D5E" w:rsidRPr="00A66401" w:rsidRDefault="00A860DD" w:rsidP="00A860D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14:paraId="4F6E3FA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38C518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21089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53E440" w14:textId="77777777" w:rsidR="00574D5E" w:rsidRPr="00A66401" w:rsidRDefault="00A860DD" w:rsidP="006E70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2,818</w:t>
            </w:r>
          </w:p>
        </w:tc>
        <w:tc>
          <w:tcPr>
            <w:tcW w:w="180" w:type="dxa"/>
          </w:tcPr>
          <w:p w14:paraId="146818B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7889A196" w14:textId="77777777" w:rsidR="00574D5E" w:rsidRPr="00A66401" w:rsidRDefault="00574D5E" w:rsidP="00A860D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</w:t>
            </w: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308E7A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7AC1517" w14:textId="77777777" w:rsidR="00574D5E" w:rsidRPr="00A66401" w:rsidRDefault="00A860DD" w:rsidP="00A860D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B1CCE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0E8094" w14:textId="77777777" w:rsidR="00574D5E" w:rsidRPr="00A66401" w:rsidRDefault="00A860DD" w:rsidP="00A860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9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0B0E62F" w14:textId="77777777" w:rsidR="00574D5E" w:rsidRPr="00A66401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lang w:eastAsia="th-TH"/>
        </w:rPr>
      </w:pPr>
    </w:p>
    <w:p w14:paraId="7D7B7A8D" w14:textId="77777777" w:rsidR="00574D5E" w:rsidRPr="00A66401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05197F7E" w14:textId="77777777" w:rsidR="00574D5E" w:rsidRPr="00A66401" w:rsidRDefault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E3CB973" w14:textId="77777777" w:rsidR="00574D5E" w:rsidRPr="00A66401" w:rsidRDefault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AA33EDA" w14:textId="77777777" w:rsidR="00574D5E" w:rsidRPr="00A66401" w:rsidRDefault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574D5E" w:rsidRPr="00A66401" w:rsidSect="0043317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3AF1560" w14:textId="77777777" w:rsidR="00531857" w:rsidRPr="00A66401" w:rsidRDefault="00531857" w:rsidP="003C1C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การดำเนินงานร่วมกัน</w:t>
      </w:r>
    </w:p>
    <w:p w14:paraId="0ED3D819" w14:textId="77777777" w:rsidR="0027029F" w:rsidRPr="00A66401" w:rsidRDefault="0027029F" w:rsidP="00766658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015F0D9" w14:textId="77777777" w:rsidR="0027029F" w:rsidRPr="00A66401" w:rsidRDefault="0027029F" w:rsidP="004078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 xml:space="preserve">ในไตรมาส </w:t>
      </w:r>
      <w:r w:rsidRPr="00A66401">
        <w:rPr>
          <w:rFonts w:ascii="Angsana New" w:hAnsi="Angsana New"/>
          <w:sz w:val="30"/>
          <w:szCs w:val="30"/>
        </w:rPr>
        <w:t xml:space="preserve">1 </w:t>
      </w:r>
      <w:r w:rsidRPr="00A66401">
        <w:rPr>
          <w:rFonts w:ascii="Angsana New" w:hAnsi="Angsana New" w:hint="cs"/>
          <w:sz w:val="30"/>
          <w:szCs w:val="30"/>
          <w:cs/>
        </w:rPr>
        <w:t xml:space="preserve">ปี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 w:hint="cs"/>
          <w:sz w:val="30"/>
          <w:szCs w:val="30"/>
          <w:cs/>
        </w:rPr>
        <w:t xml:space="preserve">กลุ่มร่วมทำงาน </w:t>
      </w:r>
      <w:r w:rsidRPr="00A66401">
        <w:rPr>
          <w:rFonts w:ascii="Angsana New" w:hAnsi="Angsana New"/>
          <w:sz w:val="30"/>
          <w:szCs w:val="30"/>
        </w:rPr>
        <w:t xml:space="preserve">SCN-CHO </w:t>
      </w:r>
      <w:r w:rsidRPr="00A66401">
        <w:rPr>
          <w:rFonts w:ascii="Angsana New" w:hAnsi="Angsana New" w:hint="cs"/>
          <w:sz w:val="30"/>
          <w:szCs w:val="30"/>
          <w:cs/>
        </w:rPr>
        <w:t xml:space="preserve">ได้ดำเนินการส่งมอบรถยนต์โดยสารปรับอากาศใช้ก๊าซธรรมชาติ </w:t>
      </w:r>
      <w:r w:rsidRPr="00A66401">
        <w:rPr>
          <w:rFonts w:ascii="Angsana New" w:hAnsi="Angsana New"/>
          <w:sz w:val="30"/>
          <w:szCs w:val="30"/>
        </w:rPr>
        <w:t>(NGV)</w:t>
      </w:r>
      <w:r w:rsidRPr="00A66401">
        <w:rPr>
          <w:rFonts w:ascii="Angsana New" w:hAnsi="Angsana New" w:hint="cs"/>
          <w:sz w:val="30"/>
          <w:szCs w:val="30"/>
          <w:cs/>
        </w:rPr>
        <w:t xml:space="preserve"> ส่วนที่เหลือจำนวน </w:t>
      </w:r>
      <w:r w:rsidRPr="00A66401">
        <w:rPr>
          <w:rFonts w:ascii="Angsana New" w:hAnsi="Angsana New"/>
          <w:sz w:val="30"/>
          <w:szCs w:val="30"/>
        </w:rPr>
        <w:t>189</w:t>
      </w:r>
      <w:r w:rsidRPr="00A66401">
        <w:rPr>
          <w:rFonts w:ascii="Angsana New" w:hAnsi="Angsana New" w:hint="cs"/>
          <w:sz w:val="30"/>
          <w:szCs w:val="30"/>
          <w:cs/>
        </w:rPr>
        <w:t xml:space="preserve"> คันแก่องค์การขนส่งมวลชนกรุงเทพเป็นที่เรียบร้อยแล้ว ทั้งนี้ภายใต้สัญญา กลุ่มร่วมทำงาน </w:t>
      </w:r>
      <w:r w:rsidRPr="00A66401">
        <w:rPr>
          <w:rFonts w:ascii="Angsana New" w:hAnsi="Angsana New"/>
          <w:sz w:val="30"/>
          <w:szCs w:val="30"/>
        </w:rPr>
        <w:t xml:space="preserve">SCN-CHO </w:t>
      </w:r>
      <w:r w:rsidRPr="00A66401">
        <w:rPr>
          <w:rFonts w:ascii="Angsana New" w:hAnsi="Angsana New" w:hint="cs"/>
          <w:sz w:val="30"/>
          <w:szCs w:val="30"/>
          <w:cs/>
        </w:rPr>
        <w:t xml:space="preserve">จะให้บริการซ่อมแซมและบำรุงรักษารถยนต์โดยสารดังกล่าวตามจำนวนสัญญา </w:t>
      </w:r>
      <w:r w:rsidRPr="00A66401">
        <w:rPr>
          <w:rFonts w:ascii="Angsana New" w:hAnsi="Angsana New"/>
          <w:sz w:val="30"/>
          <w:szCs w:val="30"/>
        </w:rPr>
        <w:t xml:space="preserve">10 </w:t>
      </w:r>
      <w:r w:rsidRPr="00A66401"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นับตั้งแต่วันเริ่มเดินรถโดยสารแต่ละคันเป็นต้นไป</w:t>
      </w:r>
    </w:p>
    <w:p w14:paraId="14C5B6C3" w14:textId="77777777" w:rsidR="00574D5E" w:rsidRPr="00A66401" w:rsidRDefault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001091F" w14:textId="77777777" w:rsidR="00574D5E" w:rsidRPr="00A66401" w:rsidRDefault="00574D5E" w:rsidP="00574D5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6417"/>
        <w:gridCol w:w="1278"/>
        <w:gridCol w:w="270"/>
        <w:gridCol w:w="1260"/>
      </w:tblGrid>
      <w:tr w:rsidR="00574D5E" w:rsidRPr="00A66401" w14:paraId="3E3FC1CD" w14:textId="77777777" w:rsidTr="007F1581">
        <w:tc>
          <w:tcPr>
            <w:tcW w:w="6417" w:type="dxa"/>
          </w:tcPr>
          <w:p w14:paraId="42C7992B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7E4BD538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74D5E" w:rsidRPr="00A66401" w14:paraId="07486DAA" w14:textId="77777777" w:rsidTr="007F1581">
        <w:tc>
          <w:tcPr>
            <w:tcW w:w="6417" w:type="dxa"/>
          </w:tcPr>
          <w:p w14:paraId="2EFAA413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74B21" w:rsidRPr="00A6640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640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6640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="00B74B21" w:rsidRPr="00A6640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78" w:type="dxa"/>
          </w:tcPr>
          <w:p w14:paraId="60753522" w14:textId="77777777" w:rsidR="00574D5E" w:rsidRPr="00A66401" w:rsidRDefault="00574D5E" w:rsidP="007F158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B843717" w14:textId="77777777" w:rsidR="00574D5E" w:rsidRPr="00A66401" w:rsidRDefault="00574D5E" w:rsidP="007F158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229BF" w14:textId="77777777" w:rsidR="00574D5E" w:rsidRPr="00A66401" w:rsidRDefault="00574D5E" w:rsidP="007F1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74D5E" w:rsidRPr="00A66401" w14:paraId="0D6AEC82" w14:textId="77777777" w:rsidTr="007F1581">
        <w:tc>
          <w:tcPr>
            <w:tcW w:w="6417" w:type="dxa"/>
          </w:tcPr>
          <w:p w14:paraId="00A3CE1B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7268FE4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74D5E" w:rsidRPr="00A66401" w14:paraId="3747CF73" w14:textId="77777777" w:rsidTr="007F1581">
        <w:tc>
          <w:tcPr>
            <w:tcW w:w="6417" w:type="dxa"/>
          </w:tcPr>
          <w:p w14:paraId="59FFEB90" w14:textId="77777777" w:rsidR="00574D5E" w:rsidRPr="00A66401" w:rsidRDefault="00574D5E" w:rsidP="007F1581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8" w:type="dxa"/>
            <w:shd w:val="clear" w:color="auto" w:fill="auto"/>
          </w:tcPr>
          <w:p w14:paraId="49FCDB93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23,600</w:t>
            </w:r>
          </w:p>
        </w:tc>
        <w:tc>
          <w:tcPr>
            <w:tcW w:w="270" w:type="dxa"/>
          </w:tcPr>
          <w:p w14:paraId="048079E9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19B83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23,600</w:t>
            </w:r>
          </w:p>
        </w:tc>
      </w:tr>
      <w:tr w:rsidR="00574D5E" w:rsidRPr="00A66401" w14:paraId="3B02A793" w14:textId="77777777" w:rsidTr="007F1581">
        <w:tc>
          <w:tcPr>
            <w:tcW w:w="6417" w:type="dxa"/>
          </w:tcPr>
          <w:p w14:paraId="58EE46F7" w14:textId="77777777" w:rsidR="00574D5E" w:rsidRPr="00A66401" w:rsidRDefault="00574D5E" w:rsidP="007F1581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74B21"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569EA" w14:textId="77777777" w:rsidR="00574D5E" w:rsidRPr="00A66401" w:rsidRDefault="00A860DD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23,600</w:t>
            </w:r>
          </w:p>
        </w:tc>
        <w:tc>
          <w:tcPr>
            <w:tcW w:w="270" w:type="dxa"/>
            <w:shd w:val="clear" w:color="auto" w:fill="auto"/>
          </w:tcPr>
          <w:p w14:paraId="5E5D1D55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B323A" w14:textId="77777777" w:rsidR="00574D5E" w:rsidRPr="00A66401" w:rsidRDefault="00015634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22,600</w:t>
            </w:r>
          </w:p>
        </w:tc>
      </w:tr>
      <w:tr w:rsidR="00574D5E" w:rsidRPr="00A66401" w14:paraId="32427142" w14:textId="77777777" w:rsidTr="007F1581">
        <w:tc>
          <w:tcPr>
            <w:tcW w:w="6417" w:type="dxa"/>
          </w:tcPr>
          <w:p w14:paraId="6FE37755" w14:textId="77777777" w:rsidR="00574D5E" w:rsidRPr="00A66401" w:rsidRDefault="00574D5E" w:rsidP="007F1581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65FC48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8C0822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20E01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23,600</w:t>
            </w:r>
          </w:p>
        </w:tc>
      </w:tr>
    </w:tbl>
    <w:p w14:paraId="39FFB7B6" w14:textId="77777777" w:rsidR="00574D5E" w:rsidRPr="00A66401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2378694" w14:textId="77777777" w:rsidR="00095133" w:rsidRPr="00A66401" w:rsidRDefault="00095133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  <w:sectPr w:rsidR="00095133" w:rsidRPr="00A66401" w:rsidSect="00433178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7329DDA" w14:textId="77777777" w:rsidR="00095133" w:rsidRPr="00A66401" w:rsidRDefault="00095133" w:rsidP="0009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A66401">
        <w:rPr>
          <w:rFonts w:ascii="Angsana New" w:hAnsi="Angsana New"/>
          <w:sz w:val="30"/>
          <w:szCs w:val="30"/>
        </w:rPr>
        <w:t xml:space="preserve">30 </w:t>
      </w:r>
      <w:r w:rsidR="00B74B21" w:rsidRPr="00A66401">
        <w:rPr>
          <w:rFonts w:ascii="Angsana New" w:hAnsi="Angsana New" w:hint="cs"/>
          <w:sz w:val="30"/>
          <w:szCs w:val="30"/>
          <w:cs/>
        </w:rPr>
        <w:t>กันยายน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/>
          <w:sz w:val="30"/>
          <w:szCs w:val="30"/>
          <w:cs/>
        </w:rPr>
        <w:t xml:space="preserve">และ </w:t>
      </w:r>
      <w:r w:rsidRPr="00A66401">
        <w:rPr>
          <w:rFonts w:ascii="Angsana New" w:hAnsi="Angsana New"/>
          <w:sz w:val="30"/>
          <w:szCs w:val="30"/>
        </w:rPr>
        <w:t xml:space="preserve">31 </w:t>
      </w:r>
      <w:r w:rsidRPr="00A6640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66401">
        <w:rPr>
          <w:rFonts w:ascii="Angsana New" w:hAnsi="Angsana New"/>
          <w:sz w:val="30"/>
          <w:szCs w:val="30"/>
        </w:rPr>
        <w:t xml:space="preserve">2561 </w:t>
      </w:r>
      <w:r w:rsidRPr="00A66401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B74B21" w:rsidRPr="00A66401">
        <w:rPr>
          <w:rFonts w:ascii="Angsana New" w:hAnsi="Angsana New" w:hint="cs"/>
          <w:sz w:val="30"/>
          <w:szCs w:val="30"/>
          <w:cs/>
        </w:rPr>
        <w:t>เก้า</w:t>
      </w:r>
      <w:r w:rsidRPr="00A6640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66401">
        <w:rPr>
          <w:rFonts w:ascii="Angsana New" w:hAnsi="Angsana New"/>
          <w:sz w:val="30"/>
          <w:szCs w:val="30"/>
        </w:rPr>
        <w:t xml:space="preserve">30 </w:t>
      </w:r>
      <w:r w:rsidR="00B74B21" w:rsidRPr="00A66401">
        <w:rPr>
          <w:rFonts w:ascii="Angsana New" w:hAnsi="Angsana New" w:hint="cs"/>
          <w:sz w:val="30"/>
          <w:szCs w:val="30"/>
          <w:cs/>
        </w:rPr>
        <w:t>กันยายน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/>
          <w:sz w:val="30"/>
          <w:szCs w:val="30"/>
          <w:cs/>
        </w:rPr>
        <w:t xml:space="preserve">และ </w:t>
      </w:r>
      <w:r w:rsidRPr="00A66401">
        <w:rPr>
          <w:rFonts w:ascii="Angsana New" w:hAnsi="Angsana New"/>
          <w:sz w:val="30"/>
          <w:szCs w:val="30"/>
        </w:rPr>
        <w:t xml:space="preserve">2561 </w:t>
      </w:r>
      <w:r w:rsidRPr="00A66401">
        <w:rPr>
          <w:rFonts w:ascii="Angsana New" w:hAnsi="Angsana New"/>
          <w:sz w:val="30"/>
          <w:szCs w:val="30"/>
          <w:cs/>
        </w:rPr>
        <w:t>มีดังนี้</w:t>
      </w:r>
    </w:p>
    <w:p w14:paraId="7BDE95F9" w14:textId="77777777" w:rsidR="00095133" w:rsidRPr="00A66401" w:rsidRDefault="00095133" w:rsidP="0009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095133" w:rsidRPr="00A66401" w14:paraId="7B813F44" w14:textId="77777777" w:rsidTr="00095133">
        <w:trPr>
          <w:tblHeader/>
        </w:trPr>
        <w:tc>
          <w:tcPr>
            <w:tcW w:w="3150" w:type="dxa"/>
          </w:tcPr>
          <w:p w14:paraId="252C733C" w14:textId="77777777" w:rsidR="00095133" w:rsidRPr="00A66401" w:rsidDel="00685444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5"/>
          </w:tcPr>
          <w:p w14:paraId="354D8F5A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66401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95133" w:rsidRPr="00A66401" w14:paraId="0592172A" w14:textId="77777777" w:rsidTr="00095133">
        <w:trPr>
          <w:tblHeader/>
        </w:trPr>
        <w:tc>
          <w:tcPr>
            <w:tcW w:w="3150" w:type="dxa"/>
          </w:tcPr>
          <w:p w14:paraId="28651029" w14:textId="77777777" w:rsidR="00095133" w:rsidRPr="00A66401" w:rsidDel="00685444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829C37E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053DA75F" w14:textId="77777777" w:rsidR="00095133" w:rsidRPr="00A66401" w:rsidDel="00685444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4A9EE3" w14:textId="77777777" w:rsidR="00095133" w:rsidRPr="00A66401" w:rsidRDefault="00095133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BE26DC" w14:textId="77777777" w:rsidR="00095133" w:rsidRPr="00A66401" w:rsidRDefault="00095133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E588D5" w14:textId="77777777" w:rsidR="00095133" w:rsidRPr="00A66401" w:rsidRDefault="00095133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3BF3516" w14:textId="77777777" w:rsidR="00095133" w:rsidRPr="00A66401" w:rsidRDefault="00095133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9646170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FAD45D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3B1C2FB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cs/>
                <w:lang w:val="en-US"/>
              </w:rPr>
            </w:pPr>
            <w:r w:rsidRPr="00A66401">
              <w:rPr>
                <w:rFonts w:ascii="Angsana New" w:hAnsi="Angsana New"/>
                <w:cs/>
                <w:lang w:val="en-US"/>
              </w:rPr>
              <w:t>เงินปันผลรับ</w:t>
            </w:r>
            <w:r w:rsidR="00300639" w:rsidRPr="00A66401">
              <w:rPr>
                <w:rFonts w:ascii="Angsana New" w:hAnsi="Angsana New" w:hint="cs"/>
                <w:cs/>
                <w:lang w:val="en-US"/>
              </w:rPr>
              <w:t>สำหรับ</w:t>
            </w:r>
          </w:p>
        </w:tc>
      </w:tr>
      <w:tr w:rsidR="00095133" w:rsidRPr="00A66401" w14:paraId="2BD10D60" w14:textId="77777777" w:rsidTr="00095133">
        <w:trPr>
          <w:tblHeader/>
        </w:trPr>
        <w:tc>
          <w:tcPr>
            <w:tcW w:w="3150" w:type="dxa"/>
          </w:tcPr>
          <w:p w14:paraId="508F6306" w14:textId="77777777" w:rsidR="00095133" w:rsidRPr="00A66401" w:rsidDel="00685444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7D6C2EF" w14:textId="77777777" w:rsidR="00095133" w:rsidRPr="00A66401" w:rsidDel="00685444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750117EC" w14:textId="77777777" w:rsidR="00095133" w:rsidRPr="00A66401" w:rsidDel="00685444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5FFB56A" w14:textId="77777777" w:rsidR="00095133" w:rsidRPr="00A66401" w:rsidRDefault="00095133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DDF86EF" w14:textId="77777777" w:rsidR="00095133" w:rsidRPr="00A66401" w:rsidRDefault="00095133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03488074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A664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0F749EE9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0801100A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cs/>
                <w:lang w:val="en-US"/>
              </w:rPr>
            </w:pPr>
            <w:r w:rsidRPr="00A860DD">
              <w:rPr>
                <w:rFonts w:ascii="Angsana New" w:hAnsi="Angsana New"/>
                <w:cs/>
                <w:lang w:val="en-US"/>
              </w:rPr>
              <w:t>งวด</w:t>
            </w:r>
            <w:r w:rsidR="00A860DD" w:rsidRPr="00A860DD">
              <w:rPr>
                <w:rFonts w:ascii="Angsana New" w:hAnsi="Angsana New" w:hint="cs"/>
                <w:cs/>
                <w:lang w:val="en-US"/>
              </w:rPr>
              <w:t>เก้า</w:t>
            </w:r>
            <w:r w:rsidRPr="00A860DD">
              <w:rPr>
                <w:rFonts w:ascii="Angsana New" w:hAnsi="Angsana New"/>
                <w:cs/>
                <w:lang w:val="en-US"/>
              </w:rPr>
              <w:t>เดือน</w:t>
            </w:r>
            <w:r w:rsidRPr="00A66401">
              <w:rPr>
                <w:rFonts w:ascii="Angsana New" w:hAnsi="Angsana New"/>
                <w:cs/>
                <w:lang w:val="en-US"/>
              </w:rPr>
              <w:t>สิ้นสุดวันที่</w:t>
            </w:r>
          </w:p>
        </w:tc>
      </w:tr>
      <w:tr w:rsidR="00095133" w:rsidRPr="00A66401" w14:paraId="0FB85752" w14:textId="77777777" w:rsidTr="00095133">
        <w:trPr>
          <w:tblHeader/>
        </w:trPr>
        <w:tc>
          <w:tcPr>
            <w:tcW w:w="3150" w:type="dxa"/>
          </w:tcPr>
          <w:p w14:paraId="0DFAE921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DCE54E0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1F9B16EE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B5E30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3E913FA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B05507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270" w:type="dxa"/>
          </w:tcPr>
          <w:p w14:paraId="2ABAED5F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312ADA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5945E920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0D5B19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270" w:type="dxa"/>
          </w:tcPr>
          <w:p w14:paraId="1D6CAC32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16B308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A66401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ADF34F1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FEBEEA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270" w:type="dxa"/>
          </w:tcPr>
          <w:p w14:paraId="6AEF0E24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E7416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  <w:r w:rsidR="00B74B21" w:rsidRPr="00A6640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A6640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ยน</w:t>
            </w:r>
          </w:p>
        </w:tc>
      </w:tr>
      <w:tr w:rsidR="00095133" w:rsidRPr="00A66401" w14:paraId="140ECCDB" w14:textId="77777777" w:rsidTr="00095133">
        <w:trPr>
          <w:tblHeader/>
        </w:trPr>
        <w:tc>
          <w:tcPr>
            <w:tcW w:w="3150" w:type="dxa"/>
          </w:tcPr>
          <w:p w14:paraId="2DFAAAD9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4791A4E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34F2E326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010736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737E9DB9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75ACC1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4C714D57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B0EBA8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6B4D58D5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55C430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225432FE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4EDAD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08ED08C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38EBC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01E79027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1D115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095133" w:rsidRPr="00A66401" w14:paraId="30B4FBDD" w14:textId="77777777" w:rsidTr="00095133">
        <w:trPr>
          <w:tblHeader/>
        </w:trPr>
        <w:tc>
          <w:tcPr>
            <w:tcW w:w="3150" w:type="dxa"/>
          </w:tcPr>
          <w:p w14:paraId="16D596D9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1B08B988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A66401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70" w:type="dxa"/>
          </w:tcPr>
          <w:p w14:paraId="38C260D0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0" w:type="dxa"/>
            <w:gridSpan w:val="11"/>
          </w:tcPr>
          <w:p w14:paraId="1408CD34" w14:textId="77777777" w:rsidR="00095133" w:rsidRPr="00A66401" w:rsidRDefault="00095133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</w:t>
            </w:r>
            <w:r w:rsidRPr="00A66401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95133" w:rsidRPr="00A66401" w14:paraId="710B609D" w14:textId="77777777" w:rsidTr="00095133">
        <w:trPr>
          <w:trHeight w:val="254"/>
          <w:tblHeader/>
        </w:trPr>
        <w:tc>
          <w:tcPr>
            <w:tcW w:w="3150" w:type="dxa"/>
          </w:tcPr>
          <w:p w14:paraId="2A2F1B10" w14:textId="77777777" w:rsidR="00095133" w:rsidRPr="00A66401" w:rsidRDefault="00095133" w:rsidP="007F1581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6640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2DFD1E" w14:textId="77777777" w:rsidR="00095133" w:rsidRPr="00A66401" w:rsidRDefault="00095133" w:rsidP="007F1581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544C9A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2C0B8E95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5269AD6A" w14:textId="77777777" w:rsidR="00095133" w:rsidRPr="00A66401" w:rsidRDefault="00095133" w:rsidP="007F1581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1170" w:type="dxa"/>
          </w:tcPr>
          <w:p w14:paraId="3B2E99B1" w14:textId="77777777" w:rsidR="00095133" w:rsidRPr="00A66401" w:rsidRDefault="00095133" w:rsidP="007F1581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14:paraId="05CB0182" w14:textId="77777777" w:rsidR="00095133" w:rsidRPr="00A66401" w:rsidRDefault="00095133" w:rsidP="007F1581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</w:tcPr>
          <w:p w14:paraId="58058269" w14:textId="77777777" w:rsidR="00095133" w:rsidRPr="00A66401" w:rsidRDefault="00095133" w:rsidP="007F1581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14:paraId="6668DA19" w14:textId="77777777" w:rsidR="00095133" w:rsidRPr="00A66401" w:rsidRDefault="00095133" w:rsidP="007F1581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</w:tcPr>
          <w:p w14:paraId="5F83D6C2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5FD2BCF9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32A876E6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E61240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2C56D9AC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1AE96CB6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07FC31B3" w14:textId="77777777" w:rsidR="00095133" w:rsidRPr="00A66401" w:rsidRDefault="00095133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lang w:val="en-US"/>
              </w:rPr>
            </w:pPr>
          </w:p>
        </w:tc>
      </w:tr>
      <w:tr w:rsidR="00A860DD" w:rsidRPr="00A66401" w14:paraId="4AD10EFD" w14:textId="77777777" w:rsidTr="00095133">
        <w:trPr>
          <w:trHeight w:val="280"/>
        </w:trPr>
        <w:tc>
          <w:tcPr>
            <w:tcW w:w="3150" w:type="dxa"/>
          </w:tcPr>
          <w:p w14:paraId="5C8656E7" w14:textId="77777777" w:rsidR="00A860DD" w:rsidRPr="00A66401" w:rsidRDefault="00A860DD" w:rsidP="00A860DD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cs/>
              </w:rPr>
            </w:pPr>
            <w:r w:rsidRPr="00A66401">
              <w:rPr>
                <w:rFonts w:ascii="Angsana New" w:hAnsi="Angsana New" w:cs="Angsana New"/>
                <w:cs/>
              </w:rPr>
              <w:t>บริษัท ช. ทวี เทอร์โมเทค จำกัด</w:t>
            </w:r>
          </w:p>
        </w:tc>
        <w:tc>
          <w:tcPr>
            <w:tcW w:w="1080" w:type="dxa"/>
            <w:shd w:val="clear" w:color="auto" w:fill="auto"/>
          </w:tcPr>
          <w:p w14:paraId="28C0BD1A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523587A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06057B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A0D0C42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9C323E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270" w:type="dxa"/>
          </w:tcPr>
          <w:p w14:paraId="20404E71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14:paraId="5E0DF753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8D626C8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9ABB9F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22,600</w:t>
            </w:r>
          </w:p>
        </w:tc>
        <w:tc>
          <w:tcPr>
            <w:tcW w:w="270" w:type="dxa"/>
            <w:shd w:val="clear" w:color="auto" w:fill="auto"/>
          </w:tcPr>
          <w:p w14:paraId="0D1C8AFF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B0D1003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 w:hint="cs"/>
                <w:lang w:val="en-US"/>
              </w:rPr>
              <w:t>22</w:t>
            </w:r>
            <w:r w:rsidRPr="00A66401">
              <w:rPr>
                <w:rFonts w:ascii="Angsana New" w:hAnsi="Angsana New" w:hint="cs"/>
                <w:cs/>
                <w:lang w:val="en-US"/>
              </w:rPr>
              <w:t>,</w:t>
            </w:r>
            <w:r w:rsidRPr="00A66401">
              <w:rPr>
                <w:rFonts w:ascii="Angsana New" w:hAnsi="Angsana New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5F2BFF7B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F4FAF5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C6AB7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8A69C90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-</w:t>
            </w:r>
          </w:p>
        </w:tc>
      </w:tr>
      <w:tr w:rsidR="00A860DD" w:rsidRPr="00A66401" w14:paraId="48680F92" w14:textId="77777777" w:rsidTr="00095133">
        <w:trPr>
          <w:trHeight w:val="280"/>
        </w:trPr>
        <w:tc>
          <w:tcPr>
            <w:tcW w:w="3150" w:type="dxa"/>
          </w:tcPr>
          <w:p w14:paraId="5138CF1C" w14:textId="77777777" w:rsidR="00A860DD" w:rsidRPr="00A66401" w:rsidRDefault="00A860DD" w:rsidP="00A860DD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cs/>
              </w:rPr>
            </w:pPr>
            <w:r w:rsidRPr="00A66401">
              <w:rPr>
                <w:rFonts w:ascii="Angsana New" w:hAnsi="Angsana New" w:cs="Angsana New" w:hint="cs"/>
                <w:cs/>
              </w:rPr>
              <w:t>บริษัท</w:t>
            </w:r>
            <w:r w:rsidRPr="00A66401">
              <w:rPr>
                <w:rFonts w:ascii="Angsana New" w:hAnsi="Angsana New" w:cs="Angsana New"/>
                <w:cs/>
              </w:rPr>
              <w:t xml:space="preserve"> </w:t>
            </w:r>
            <w:r w:rsidRPr="00A66401">
              <w:rPr>
                <w:rFonts w:ascii="Angsana New" w:hAnsi="Angsana New" w:cs="Angsana New" w:hint="cs"/>
                <w:cs/>
              </w:rPr>
              <w:t>อมรรัตนโกสินทร์</w:t>
            </w:r>
            <w:r w:rsidRPr="00A66401">
              <w:rPr>
                <w:rFonts w:ascii="Angsana New" w:hAnsi="Angsana New" w:cs="Angsana New"/>
                <w:cs/>
              </w:rPr>
              <w:t xml:space="preserve"> </w:t>
            </w:r>
            <w:r w:rsidRPr="00A66401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0B6E3ECA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F6B8827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52FF8E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A22DE0D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AD6F1D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270" w:type="dxa"/>
          </w:tcPr>
          <w:p w14:paraId="268C95EF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14:paraId="7A60C8F6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 w:hint="cs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6E0A8F15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201370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37967E70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7D64DB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 w:hint="cs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1C92FB0E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B6053A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3644D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5BBCD5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-</w:t>
            </w:r>
          </w:p>
        </w:tc>
      </w:tr>
      <w:tr w:rsidR="00A860DD" w:rsidRPr="00A66401" w14:paraId="1B9C21C6" w14:textId="77777777" w:rsidTr="00095133">
        <w:tc>
          <w:tcPr>
            <w:tcW w:w="3150" w:type="dxa"/>
          </w:tcPr>
          <w:p w14:paraId="5B2A25DC" w14:textId="77777777" w:rsidR="00A860DD" w:rsidRPr="00A66401" w:rsidRDefault="00A860DD" w:rsidP="00A860DD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FB503F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426D3C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656374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A505A7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D68719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09A31A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FC2C7D3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78F05F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A5D21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23,600</w:t>
            </w:r>
          </w:p>
        </w:tc>
        <w:tc>
          <w:tcPr>
            <w:tcW w:w="270" w:type="dxa"/>
            <w:shd w:val="clear" w:color="auto" w:fill="auto"/>
          </w:tcPr>
          <w:p w14:paraId="12C39521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CDA2B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66401">
              <w:rPr>
                <w:rFonts w:ascii="Angsana New" w:hAnsi="Angsana New" w:hint="cs"/>
                <w:b/>
                <w:bCs/>
                <w:lang w:val="en-US"/>
              </w:rPr>
              <w:t>2</w:t>
            </w:r>
            <w:r w:rsidRPr="00A66401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A66401">
              <w:rPr>
                <w:rFonts w:ascii="Angsana New" w:hAnsi="Angsana New" w:hint="cs"/>
                <w:b/>
                <w:bCs/>
                <w:cs/>
                <w:lang w:val="en-US"/>
              </w:rPr>
              <w:t>,</w:t>
            </w:r>
            <w:r w:rsidRPr="00A66401">
              <w:rPr>
                <w:rFonts w:ascii="Angsana New" w:hAnsi="Angsana New"/>
                <w:b/>
                <w:bCs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5D8A92E3" w14:textId="77777777" w:rsidR="00A860DD" w:rsidRPr="00A66401" w:rsidRDefault="00A860DD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204A1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66401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85920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FE2C9" w14:textId="77777777" w:rsidR="00A860DD" w:rsidRPr="00A66401" w:rsidRDefault="00A860DD" w:rsidP="00A860D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66401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</w:tr>
    </w:tbl>
    <w:p w14:paraId="4FC859DB" w14:textId="77777777" w:rsidR="00095133" w:rsidRPr="00A66401" w:rsidRDefault="00095133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42C17D9" w14:textId="77777777" w:rsidR="00095133" w:rsidRPr="00A66401" w:rsidRDefault="00095133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A9BD240" w14:textId="77777777" w:rsidR="00095133" w:rsidRPr="00A66401" w:rsidRDefault="0009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  <w:sectPr w:rsidR="00095133" w:rsidRPr="00A66401" w:rsidSect="00EF2AD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6DDA2BE" w14:textId="77777777" w:rsidR="00562CEB" w:rsidRPr="00A66401" w:rsidRDefault="00BF5370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21ED7CB0" w14:textId="2A310C28" w:rsidR="000B083E" w:rsidRPr="00A744D4" w:rsidRDefault="000B083E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AC3366" w14:textId="3E10CBC2" w:rsidR="00266319" w:rsidRPr="00266319" w:rsidRDefault="00266319" w:rsidP="0026631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66319"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Pr="0026631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ปี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กลุ่มบริษัทได้ขายอสังหาริมทรัพย์เพื่อการลงทุนซึ่งเป็นที่ดินจำนวนหนึ่งให้แก่บุคคลภายนอก โดยบันทึกกำไรจากการขายจำนวน </w:t>
      </w:r>
      <w:r>
        <w:rPr>
          <w:rFonts w:ascii="Angsana New" w:hAnsi="Angsana New"/>
          <w:sz w:val="30"/>
          <w:szCs w:val="30"/>
        </w:rPr>
        <w:t>4</w:t>
      </w:r>
      <w:r w:rsidR="00503E7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503E7C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ล้านบาทแสดงภายใต้รายได้อื่น</w:t>
      </w:r>
      <w:r w:rsidR="008B44EE">
        <w:rPr>
          <w:rFonts w:ascii="Angsana New" w:hAnsi="Angsana New" w:hint="cs"/>
          <w:sz w:val="30"/>
          <w:szCs w:val="30"/>
          <w:cs/>
        </w:rPr>
        <w:t>ในงบเฉพาะกิจการและงบการเงินรวม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ทั้งนี้อสังหาริมทรัพย์จำนวนที่เหลือ</w:t>
      </w:r>
      <w:r w:rsidR="00AB398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03E7C">
        <w:rPr>
          <w:rFonts w:ascii="Angsana New" w:hAnsi="Angsana New"/>
          <w:sz w:val="30"/>
          <w:szCs w:val="30"/>
        </w:rPr>
        <w:t xml:space="preserve">2 </w:t>
      </w:r>
      <w:r w:rsidR="00AB3982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ผู้บริหารมีการพิจารณาจัดประเภทใหม่แสดงภายใต้ที่ดิน อาคารและอุปกรณ์เพื่อ</w:t>
      </w:r>
      <w:r w:rsidR="00EC7611">
        <w:rPr>
          <w:rFonts w:ascii="Angsana New" w:hAnsi="Angsana New" w:hint="cs"/>
          <w:sz w:val="30"/>
          <w:szCs w:val="30"/>
          <w:cs/>
        </w:rPr>
        <w:t>วัตถุประสงค์ใน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="00EC7611">
        <w:rPr>
          <w:rFonts w:ascii="Angsana New" w:hAnsi="Angsana New" w:hint="cs"/>
          <w:sz w:val="30"/>
          <w:szCs w:val="30"/>
          <w:cs/>
        </w:rPr>
        <w:t>ใช้</w:t>
      </w:r>
      <w:r>
        <w:rPr>
          <w:rFonts w:ascii="Angsana New" w:hAnsi="Angsana New" w:hint="cs"/>
          <w:sz w:val="30"/>
          <w:szCs w:val="30"/>
          <w:cs/>
        </w:rPr>
        <w:t>ดำเนินงานต่อไป</w:t>
      </w:r>
    </w:p>
    <w:p w14:paraId="4F9A75AE" w14:textId="77777777" w:rsidR="007B743A" w:rsidRDefault="007B743A" w:rsidP="00562CE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73A17D08" w14:textId="77777777" w:rsidR="00D26D7F" w:rsidRPr="00A66401" w:rsidRDefault="00D26D7F" w:rsidP="00D26D7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1820586" w14:textId="77777777" w:rsidR="00126C05" w:rsidRDefault="00126C05" w:rsidP="00D26D7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189485D" w14:textId="3E35FC54" w:rsidR="00D26D7F" w:rsidRPr="00A66401" w:rsidRDefault="00D26D7F" w:rsidP="00D26D7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การซื้อ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จำหน่าย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อาคารและอุปกรณ์ระหว่างงวดเก้าเดือนสิ้นสุดวันที่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30 </w:t>
      </w:r>
      <w:r w:rsidRPr="00A66401">
        <w:rPr>
          <w:rFonts w:ascii="Angsana New" w:hAnsi="Angsana New" w:hint="cs"/>
          <w:sz w:val="30"/>
          <w:szCs w:val="30"/>
          <w:cs/>
        </w:rPr>
        <w:t>กันยายน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A9F227" w14:textId="77777777" w:rsidR="00D26D7F" w:rsidRPr="00A744D4" w:rsidRDefault="00D26D7F" w:rsidP="00D26D7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3"/>
        <w:gridCol w:w="1177"/>
        <w:gridCol w:w="240"/>
        <w:gridCol w:w="1194"/>
        <w:gridCol w:w="240"/>
        <w:gridCol w:w="1288"/>
        <w:gridCol w:w="241"/>
        <w:gridCol w:w="6"/>
        <w:gridCol w:w="1301"/>
      </w:tblGrid>
      <w:tr w:rsidR="00D26D7F" w:rsidRPr="00A66401" w14:paraId="5E3A2525" w14:textId="77777777" w:rsidTr="006E14E3">
        <w:trPr>
          <w:trHeight w:val="245"/>
          <w:tblHeader/>
        </w:trPr>
        <w:tc>
          <w:tcPr>
            <w:tcW w:w="1962" w:type="pct"/>
            <w:shd w:val="clear" w:color="auto" w:fill="auto"/>
          </w:tcPr>
          <w:p w14:paraId="04BB77E5" w14:textId="77777777" w:rsidR="00D26D7F" w:rsidRPr="00A66401" w:rsidRDefault="00D26D7F" w:rsidP="006E14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14:paraId="26F348BC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6D7F" w:rsidRPr="00A66401" w14:paraId="103B6C87" w14:textId="77777777" w:rsidTr="006E14E3">
        <w:trPr>
          <w:trHeight w:val="191"/>
          <w:tblHeader/>
        </w:trPr>
        <w:tc>
          <w:tcPr>
            <w:tcW w:w="1962" w:type="pct"/>
            <w:shd w:val="clear" w:color="auto" w:fill="auto"/>
          </w:tcPr>
          <w:p w14:paraId="77AFD5E7" w14:textId="77777777" w:rsidR="00D26D7F" w:rsidRPr="00A66401" w:rsidRDefault="00D26D7F" w:rsidP="006E14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pct"/>
            <w:gridSpan w:val="3"/>
            <w:shd w:val="clear" w:color="auto" w:fill="auto"/>
          </w:tcPr>
          <w:p w14:paraId="2FADFA7A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" w:type="pct"/>
            <w:shd w:val="clear" w:color="auto" w:fill="auto"/>
          </w:tcPr>
          <w:p w14:paraId="406EE207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pct"/>
            <w:gridSpan w:val="4"/>
            <w:shd w:val="clear" w:color="auto" w:fill="auto"/>
          </w:tcPr>
          <w:p w14:paraId="78E1F9DC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26D7F" w:rsidRPr="00A66401" w14:paraId="3FAC5FBA" w14:textId="77777777" w:rsidTr="00D26D7F">
        <w:trPr>
          <w:trHeight w:val="1109"/>
          <w:tblHeader/>
        </w:trPr>
        <w:tc>
          <w:tcPr>
            <w:tcW w:w="1962" w:type="pct"/>
            <w:shd w:val="clear" w:color="auto" w:fill="auto"/>
          </w:tcPr>
          <w:p w14:paraId="52BF3768" w14:textId="77777777" w:rsidR="00D26D7F" w:rsidRPr="00A66401" w:rsidRDefault="00D26D7F" w:rsidP="006E14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BD6BBF" w14:textId="77777777" w:rsidR="00D26D7F" w:rsidRPr="00A66401" w:rsidRDefault="00D26D7F" w:rsidP="006E14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DB457E" w14:textId="77777777" w:rsidR="00D26D7F" w:rsidRPr="00A66401" w:rsidRDefault="00D26D7F" w:rsidP="006E14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  <w:hideMark/>
          </w:tcPr>
          <w:p w14:paraId="4C05DB13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B23BC0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2BAAF20B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6640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shd w:val="clear" w:color="auto" w:fill="auto"/>
          </w:tcPr>
          <w:p w14:paraId="581459CD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1FC5E418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05CC1F4D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66401">
              <w:rPr>
                <w:rFonts w:ascii="Angsana New" w:hAnsi="Angsana New"/>
                <w:sz w:val="28"/>
                <w:szCs w:val="28"/>
              </w:rPr>
              <w:t>-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  <w:shd w:val="clear" w:color="auto" w:fill="auto"/>
          </w:tcPr>
          <w:p w14:paraId="02D97164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hideMark/>
          </w:tcPr>
          <w:p w14:paraId="6ADFC771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F32A26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7CA4B42A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6640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55A0B095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5" w:type="pct"/>
            <w:shd w:val="clear" w:color="auto" w:fill="auto"/>
            <w:hideMark/>
          </w:tcPr>
          <w:p w14:paraId="10A331C1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5FB8629F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และการโอน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br/>
              <w:t>ออก</w:t>
            </w:r>
            <w:r w:rsidRPr="00A66401">
              <w:rPr>
                <w:rFonts w:ascii="Angsana New" w:hAnsi="Angsana New"/>
                <w:sz w:val="28"/>
                <w:szCs w:val="28"/>
              </w:rPr>
              <w:t>-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D26D7F" w:rsidRPr="00A66401" w14:paraId="0E65D2E7" w14:textId="77777777" w:rsidTr="006E14E3">
        <w:trPr>
          <w:tblHeader/>
        </w:trPr>
        <w:tc>
          <w:tcPr>
            <w:tcW w:w="1962" w:type="pct"/>
            <w:shd w:val="clear" w:color="auto" w:fill="auto"/>
          </w:tcPr>
          <w:p w14:paraId="52E146F9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14:paraId="276CA795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6640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6D7F" w:rsidRPr="00A66401" w14:paraId="1AC8D344" w14:textId="77777777" w:rsidTr="00D26D7F">
        <w:trPr>
          <w:tblHeader/>
        </w:trPr>
        <w:tc>
          <w:tcPr>
            <w:tcW w:w="1962" w:type="pct"/>
            <w:shd w:val="clear" w:color="auto" w:fill="auto"/>
            <w:hideMark/>
          </w:tcPr>
          <w:p w14:paraId="73589E3D" w14:textId="77777777" w:rsidR="00D26D7F" w:rsidRPr="00D26D7F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D26D7F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29" w:type="pct"/>
            <w:shd w:val="clear" w:color="auto" w:fill="auto"/>
          </w:tcPr>
          <w:p w14:paraId="29BB7E73" w14:textId="77777777" w:rsidR="00D26D7F" w:rsidRPr="00A66401" w:rsidRDefault="00537797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2,266</w:t>
            </w:r>
          </w:p>
        </w:tc>
        <w:tc>
          <w:tcPr>
            <w:tcW w:w="128" w:type="pct"/>
            <w:shd w:val="clear" w:color="auto" w:fill="auto"/>
          </w:tcPr>
          <w:p w14:paraId="18EED806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1DE21448" w14:textId="77777777" w:rsidR="00D26D7F" w:rsidRPr="00A66401" w:rsidRDefault="00537797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735"/>
              </w:tabs>
              <w:spacing w:after="0"/>
              <w:ind w:left="-10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530C72E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B55EBF4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A49CAFA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2BFCC2C5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6D7F" w:rsidRPr="00A66401" w14:paraId="1456BD7A" w14:textId="77777777" w:rsidTr="00D26D7F">
        <w:trPr>
          <w:tblHeader/>
        </w:trPr>
        <w:tc>
          <w:tcPr>
            <w:tcW w:w="1962" w:type="pct"/>
            <w:shd w:val="clear" w:color="auto" w:fill="auto"/>
          </w:tcPr>
          <w:p w14:paraId="255D870F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  <w:shd w:val="clear" w:color="auto" w:fill="auto"/>
          </w:tcPr>
          <w:p w14:paraId="10131C80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6,973</w:t>
            </w:r>
          </w:p>
        </w:tc>
        <w:tc>
          <w:tcPr>
            <w:tcW w:w="128" w:type="pct"/>
            <w:shd w:val="clear" w:color="auto" w:fill="auto"/>
          </w:tcPr>
          <w:p w14:paraId="48390A01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4F41A859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735"/>
              </w:tabs>
              <w:spacing w:after="0"/>
              <w:ind w:left="-10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4E42BF6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07736BC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7,850</w:t>
            </w:r>
          </w:p>
        </w:tc>
        <w:tc>
          <w:tcPr>
            <w:tcW w:w="129" w:type="pct"/>
            <w:shd w:val="clear" w:color="auto" w:fill="auto"/>
          </w:tcPr>
          <w:p w14:paraId="587BB73E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1D31A369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6D7F" w:rsidRPr="00A66401" w14:paraId="4F529542" w14:textId="77777777" w:rsidTr="00D26D7F">
        <w:trPr>
          <w:tblHeader/>
        </w:trPr>
        <w:tc>
          <w:tcPr>
            <w:tcW w:w="1962" w:type="pct"/>
            <w:shd w:val="clear" w:color="auto" w:fill="auto"/>
            <w:hideMark/>
          </w:tcPr>
          <w:p w14:paraId="5EAFABFD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  <w:shd w:val="clear" w:color="auto" w:fill="auto"/>
          </w:tcPr>
          <w:p w14:paraId="1465EB5E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6,681</w:t>
            </w:r>
          </w:p>
        </w:tc>
        <w:tc>
          <w:tcPr>
            <w:tcW w:w="128" w:type="pct"/>
            <w:shd w:val="clear" w:color="auto" w:fill="auto"/>
          </w:tcPr>
          <w:p w14:paraId="2503428D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091CE70E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4D8B0AB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77FE6CE1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10,338</w:t>
            </w:r>
          </w:p>
        </w:tc>
        <w:tc>
          <w:tcPr>
            <w:tcW w:w="129" w:type="pct"/>
            <w:shd w:val="clear" w:color="auto" w:fill="auto"/>
          </w:tcPr>
          <w:p w14:paraId="76A3EEFE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0A147ED6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142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26D7F" w:rsidRPr="00A66401" w14:paraId="152B6E19" w14:textId="77777777" w:rsidTr="00D26D7F">
        <w:trPr>
          <w:tblHeader/>
        </w:trPr>
        <w:tc>
          <w:tcPr>
            <w:tcW w:w="1962" w:type="pct"/>
            <w:shd w:val="clear" w:color="auto" w:fill="auto"/>
            <w:hideMark/>
          </w:tcPr>
          <w:p w14:paraId="2E34E3B0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  <w:shd w:val="clear" w:color="auto" w:fill="auto"/>
          </w:tcPr>
          <w:p w14:paraId="3E0FA131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1,587</w:t>
            </w:r>
          </w:p>
        </w:tc>
        <w:tc>
          <w:tcPr>
            <w:tcW w:w="128" w:type="pct"/>
            <w:shd w:val="clear" w:color="auto" w:fill="auto"/>
          </w:tcPr>
          <w:p w14:paraId="78A7AEDD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53EC3ADC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89AFD63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CF79548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1,649</w:t>
            </w:r>
          </w:p>
        </w:tc>
        <w:tc>
          <w:tcPr>
            <w:tcW w:w="129" w:type="pct"/>
            <w:shd w:val="clear" w:color="auto" w:fill="auto"/>
          </w:tcPr>
          <w:p w14:paraId="2126CE97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68D02BC1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26D7F" w:rsidRPr="00A66401" w14:paraId="407AF1D1" w14:textId="77777777" w:rsidTr="00D26D7F">
        <w:trPr>
          <w:tblHeader/>
        </w:trPr>
        <w:tc>
          <w:tcPr>
            <w:tcW w:w="1962" w:type="pct"/>
            <w:shd w:val="clear" w:color="auto" w:fill="auto"/>
            <w:hideMark/>
          </w:tcPr>
          <w:p w14:paraId="3E2B6689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9" w:type="pct"/>
            <w:shd w:val="clear" w:color="auto" w:fill="auto"/>
          </w:tcPr>
          <w:p w14:paraId="22096B1D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3,470</w:t>
            </w:r>
          </w:p>
        </w:tc>
        <w:tc>
          <w:tcPr>
            <w:tcW w:w="128" w:type="pct"/>
            <w:shd w:val="clear" w:color="auto" w:fill="auto"/>
          </w:tcPr>
          <w:p w14:paraId="5E5F0D1A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7F8688EA" w14:textId="58E2E654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E32F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673F7D7B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09BDB6EC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5,914</w:t>
            </w:r>
          </w:p>
        </w:tc>
        <w:tc>
          <w:tcPr>
            <w:tcW w:w="129" w:type="pct"/>
            <w:shd w:val="clear" w:color="auto" w:fill="auto"/>
          </w:tcPr>
          <w:p w14:paraId="4E1F2A0A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1C9CA537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6D7F" w:rsidRPr="00A66401" w14:paraId="775E1D43" w14:textId="77777777" w:rsidTr="00D26D7F">
        <w:trPr>
          <w:tblHeader/>
        </w:trPr>
        <w:tc>
          <w:tcPr>
            <w:tcW w:w="1962" w:type="pct"/>
            <w:shd w:val="clear" w:color="auto" w:fill="auto"/>
            <w:hideMark/>
          </w:tcPr>
          <w:p w14:paraId="479BB9AA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E8753" w14:textId="153B2FB0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E32F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E32F7">
              <w:rPr>
                <w:rFonts w:ascii="Angsana New" w:hAnsi="Angsana New"/>
                <w:sz w:val="28"/>
                <w:szCs w:val="28"/>
              </w:rPr>
              <w:t>009</w:t>
            </w:r>
          </w:p>
        </w:tc>
        <w:tc>
          <w:tcPr>
            <w:tcW w:w="128" w:type="pct"/>
            <w:shd w:val="clear" w:color="auto" w:fill="auto"/>
          </w:tcPr>
          <w:p w14:paraId="600A4973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0B9DE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793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67D71B24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91556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94,440</w:t>
            </w:r>
          </w:p>
        </w:tc>
        <w:tc>
          <w:tcPr>
            <w:tcW w:w="129" w:type="pct"/>
            <w:shd w:val="clear" w:color="auto" w:fill="auto"/>
          </w:tcPr>
          <w:p w14:paraId="22F4553E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6EC90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4,040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26D7F" w:rsidRPr="00A66401" w14:paraId="7593C9F2" w14:textId="77777777" w:rsidTr="00D26D7F">
        <w:trPr>
          <w:tblHeader/>
        </w:trPr>
        <w:tc>
          <w:tcPr>
            <w:tcW w:w="1962" w:type="pct"/>
            <w:shd w:val="clear" w:color="auto" w:fill="auto"/>
            <w:hideMark/>
          </w:tcPr>
          <w:p w14:paraId="70958215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AC4B74" w14:textId="61E61CB0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E32F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E32F7">
              <w:rPr>
                <w:rFonts w:ascii="Angsana New" w:hAnsi="Angsana New"/>
                <w:b/>
                <w:bCs/>
                <w:sz w:val="28"/>
                <w:szCs w:val="28"/>
              </w:rPr>
              <w:t>986</w:t>
            </w:r>
          </w:p>
        </w:tc>
        <w:tc>
          <w:tcPr>
            <w:tcW w:w="128" w:type="pct"/>
            <w:shd w:val="clear" w:color="auto" w:fill="auto"/>
          </w:tcPr>
          <w:p w14:paraId="16D7634E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0969B9" w14:textId="241D4184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2824C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5E32F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6429B57F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4BA6E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120,191</w:t>
            </w:r>
          </w:p>
        </w:tc>
        <w:tc>
          <w:tcPr>
            <w:tcW w:w="129" w:type="pct"/>
            <w:shd w:val="clear" w:color="auto" w:fill="auto"/>
          </w:tcPr>
          <w:p w14:paraId="2F10DA04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888CF1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4,225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41B7454C" w14:textId="77777777" w:rsidR="00D26D7F" w:rsidRPr="00A66401" w:rsidRDefault="00D26D7F" w:rsidP="00D26D7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7"/>
        <w:gridCol w:w="238"/>
        <w:gridCol w:w="1196"/>
        <w:gridCol w:w="238"/>
        <w:gridCol w:w="1292"/>
        <w:gridCol w:w="241"/>
        <w:gridCol w:w="6"/>
        <w:gridCol w:w="1282"/>
      </w:tblGrid>
      <w:tr w:rsidR="00D26D7F" w:rsidRPr="00A66401" w14:paraId="53671ED8" w14:textId="77777777" w:rsidTr="006E14E3">
        <w:trPr>
          <w:trHeight w:val="245"/>
          <w:tblHeader/>
        </w:trPr>
        <w:tc>
          <w:tcPr>
            <w:tcW w:w="1971" w:type="pct"/>
          </w:tcPr>
          <w:p w14:paraId="2EEA3C2B" w14:textId="77777777" w:rsidR="00D26D7F" w:rsidRPr="00A66401" w:rsidRDefault="00D26D7F" w:rsidP="006E14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9" w:type="pct"/>
            <w:gridSpan w:val="8"/>
          </w:tcPr>
          <w:p w14:paraId="6B130301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26D7F" w:rsidRPr="00A66401" w14:paraId="218E1FF9" w14:textId="77777777" w:rsidTr="006E14E3">
        <w:trPr>
          <w:trHeight w:val="191"/>
          <w:tblHeader/>
        </w:trPr>
        <w:tc>
          <w:tcPr>
            <w:tcW w:w="1971" w:type="pct"/>
          </w:tcPr>
          <w:p w14:paraId="36172A72" w14:textId="77777777" w:rsidR="00D26D7F" w:rsidRPr="00A66401" w:rsidRDefault="00D26D7F" w:rsidP="006E14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5" w:type="pct"/>
            <w:gridSpan w:val="3"/>
          </w:tcPr>
          <w:p w14:paraId="31C4396C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" w:type="pct"/>
          </w:tcPr>
          <w:p w14:paraId="4FDBAE30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pct"/>
            <w:gridSpan w:val="4"/>
          </w:tcPr>
          <w:p w14:paraId="39B64BFE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26D7F" w:rsidRPr="00A66401" w14:paraId="0E4F2167" w14:textId="77777777" w:rsidTr="006E14E3">
        <w:trPr>
          <w:trHeight w:val="1109"/>
          <w:tblHeader/>
        </w:trPr>
        <w:tc>
          <w:tcPr>
            <w:tcW w:w="1971" w:type="pct"/>
          </w:tcPr>
          <w:p w14:paraId="646D5EFC" w14:textId="77777777" w:rsidR="00D26D7F" w:rsidRPr="00A66401" w:rsidRDefault="00D26D7F" w:rsidP="006E14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2E1C6FB" w14:textId="77777777" w:rsidR="00D26D7F" w:rsidRPr="00A66401" w:rsidRDefault="00D26D7F" w:rsidP="006E14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9B786E" w14:textId="77777777" w:rsidR="00D26D7F" w:rsidRPr="00A66401" w:rsidRDefault="00D26D7F" w:rsidP="006E14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7967E75A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236E45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44A093C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6640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14:paraId="6751172A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hideMark/>
          </w:tcPr>
          <w:p w14:paraId="2CF29454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71312DD5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66401">
              <w:rPr>
                <w:rFonts w:ascii="Angsana New" w:hAnsi="Angsana New"/>
                <w:sz w:val="28"/>
                <w:szCs w:val="28"/>
              </w:rPr>
              <w:t>-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06B843FC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hideMark/>
          </w:tcPr>
          <w:p w14:paraId="6614DAE9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1EF79B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40DE2C7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6640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63C1D497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1E059F11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58B40C77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66401">
              <w:rPr>
                <w:rFonts w:ascii="Angsana New" w:hAnsi="Angsana New"/>
                <w:sz w:val="28"/>
                <w:szCs w:val="28"/>
              </w:rPr>
              <w:t>-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D26D7F" w:rsidRPr="00A66401" w14:paraId="2D09DF61" w14:textId="77777777" w:rsidTr="006E14E3">
        <w:trPr>
          <w:tblHeader/>
        </w:trPr>
        <w:tc>
          <w:tcPr>
            <w:tcW w:w="1971" w:type="pct"/>
          </w:tcPr>
          <w:p w14:paraId="0CC11CAD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8"/>
          </w:tcPr>
          <w:p w14:paraId="6775CB6C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6D7F" w:rsidRPr="00A66401" w14:paraId="70392E1A" w14:textId="77777777" w:rsidTr="006E14E3">
        <w:trPr>
          <w:tblHeader/>
        </w:trPr>
        <w:tc>
          <w:tcPr>
            <w:tcW w:w="1971" w:type="pct"/>
            <w:hideMark/>
          </w:tcPr>
          <w:p w14:paraId="6ECB4A5A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29" w:type="pct"/>
          </w:tcPr>
          <w:p w14:paraId="07F04ECB" w14:textId="77777777" w:rsidR="00D26D7F" w:rsidRPr="00A66401" w:rsidRDefault="00537797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2,266</w:t>
            </w:r>
          </w:p>
        </w:tc>
        <w:tc>
          <w:tcPr>
            <w:tcW w:w="127" w:type="pct"/>
          </w:tcPr>
          <w:p w14:paraId="290B6B09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3615EEF8" w14:textId="77777777" w:rsidR="00D26D7F" w:rsidRPr="00A66401" w:rsidRDefault="00537797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735"/>
              </w:tabs>
              <w:spacing w:after="0"/>
              <w:ind w:left="-10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027D6A80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14:paraId="206B7224" w14:textId="77777777" w:rsidR="00D26D7F" w:rsidRPr="00A66401" w:rsidRDefault="00D26D7F" w:rsidP="00D2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506870D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7677E280" w14:textId="77777777" w:rsidR="00D26D7F" w:rsidRPr="00A66401" w:rsidRDefault="00D26D7F" w:rsidP="006E14E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6D7F" w:rsidRPr="00A66401" w14:paraId="4940D4B8" w14:textId="77777777" w:rsidTr="006E14E3">
        <w:trPr>
          <w:tblHeader/>
        </w:trPr>
        <w:tc>
          <w:tcPr>
            <w:tcW w:w="1971" w:type="pct"/>
          </w:tcPr>
          <w:p w14:paraId="5CAA80F9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</w:tcPr>
          <w:p w14:paraId="1422AF18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6,973</w:t>
            </w:r>
          </w:p>
        </w:tc>
        <w:tc>
          <w:tcPr>
            <w:tcW w:w="127" w:type="pct"/>
          </w:tcPr>
          <w:p w14:paraId="11A3EF02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5914D78C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735"/>
              </w:tabs>
              <w:spacing w:after="0"/>
              <w:ind w:left="-10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0F9DFC11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14:paraId="3ADBC25C" w14:textId="77777777" w:rsidR="00D26D7F" w:rsidRPr="00A66401" w:rsidRDefault="00D26D7F" w:rsidP="00D2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7,851</w:t>
            </w:r>
          </w:p>
        </w:tc>
        <w:tc>
          <w:tcPr>
            <w:tcW w:w="129" w:type="pct"/>
          </w:tcPr>
          <w:p w14:paraId="1BBC2761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1C3F738E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6D7F" w:rsidRPr="00A66401" w14:paraId="397078DE" w14:textId="77777777" w:rsidTr="006E14E3">
        <w:trPr>
          <w:tblHeader/>
        </w:trPr>
        <w:tc>
          <w:tcPr>
            <w:tcW w:w="1971" w:type="pct"/>
            <w:hideMark/>
          </w:tcPr>
          <w:p w14:paraId="572D7148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</w:tcPr>
          <w:p w14:paraId="055FBA37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6,382</w:t>
            </w:r>
          </w:p>
        </w:tc>
        <w:tc>
          <w:tcPr>
            <w:tcW w:w="127" w:type="pct"/>
          </w:tcPr>
          <w:p w14:paraId="44778867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38B8A8A4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14:paraId="1F2A7186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14:paraId="3A51E245" w14:textId="77777777" w:rsidR="00D26D7F" w:rsidRPr="00A66401" w:rsidRDefault="00D26D7F" w:rsidP="00D2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10,310</w:t>
            </w:r>
          </w:p>
        </w:tc>
        <w:tc>
          <w:tcPr>
            <w:tcW w:w="129" w:type="pct"/>
          </w:tcPr>
          <w:p w14:paraId="72623A91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3D6DD426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142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26D7F" w:rsidRPr="00A66401" w14:paraId="1F329FB8" w14:textId="77777777" w:rsidTr="006E14E3">
        <w:trPr>
          <w:tblHeader/>
        </w:trPr>
        <w:tc>
          <w:tcPr>
            <w:tcW w:w="1971" w:type="pct"/>
            <w:hideMark/>
          </w:tcPr>
          <w:p w14:paraId="2AD9A5EE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</w:tcPr>
          <w:p w14:paraId="7ABF67A9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1,499</w:t>
            </w:r>
          </w:p>
        </w:tc>
        <w:tc>
          <w:tcPr>
            <w:tcW w:w="127" w:type="pct"/>
          </w:tcPr>
          <w:p w14:paraId="1BF8B42F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2F25373B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14:paraId="41C4A933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14:paraId="309BF068" w14:textId="77777777" w:rsidR="00D26D7F" w:rsidRPr="00A66401" w:rsidRDefault="00D26D7F" w:rsidP="00D2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1,611</w:t>
            </w:r>
          </w:p>
        </w:tc>
        <w:tc>
          <w:tcPr>
            <w:tcW w:w="129" w:type="pct"/>
          </w:tcPr>
          <w:p w14:paraId="69628851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041470A8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26D7F" w:rsidRPr="00A66401" w14:paraId="30638712" w14:textId="77777777" w:rsidTr="006E14E3">
        <w:trPr>
          <w:tblHeader/>
        </w:trPr>
        <w:tc>
          <w:tcPr>
            <w:tcW w:w="1971" w:type="pct"/>
            <w:hideMark/>
          </w:tcPr>
          <w:p w14:paraId="742622A4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9" w:type="pct"/>
          </w:tcPr>
          <w:p w14:paraId="760BF4BF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3,470</w:t>
            </w:r>
          </w:p>
        </w:tc>
        <w:tc>
          <w:tcPr>
            <w:tcW w:w="127" w:type="pct"/>
          </w:tcPr>
          <w:p w14:paraId="43B9374D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338B5ED0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14:paraId="04C1233D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14:paraId="00718E31" w14:textId="77777777" w:rsidR="00D26D7F" w:rsidRPr="00A66401" w:rsidRDefault="00D26D7F" w:rsidP="00D2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5,914</w:t>
            </w:r>
          </w:p>
        </w:tc>
        <w:tc>
          <w:tcPr>
            <w:tcW w:w="129" w:type="pct"/>
          </w:tcPr>
          <w:p w14:paraId="1F6895AA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0A426684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6D7F" w:rsidRPr="00A66401" w14:paraId="3CF0B965" w14:textId="77777777" w:rsidTr="006E14E3">
        <w:trPr>
          <w:tblHeader/>
        </w:trPr>
        <w:tc>
          <w:tcPr>
            <w:tcW w:w="1971" w:type="pct"/>
            <w:hideMark/>
          </w:tcPr>
          <w:p w14:paraId="754186B4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9A2AF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9,230</w:t>
            </w:r>
          </w:p>
        </w:tc>
        <w:tc>
          <w:tcPr>
            <w:tcW w:w="127" w:type="pct"/>
          </w:tcPr>
          <w:p w14:paraId="5142FC66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9B364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793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14:paraId="67C3D11A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9C11D" w14:textId="77777777" w:rsidR="00D26D7F" w:rsidRPr="00A66401" w:rsidRDefault="00D26D7F" w:rsidP="00D2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93,154</w:t>
            </w:r>
          </w:p>
        </w:tc>
        <w:tc>
          <w:tcPr>
            <w:tcW w:w="129" w:type="pct"/>
          </w:tcPr>
          <w:p w14:paraId="68B25A3D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CB4CC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4,040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26D7F" w:rsidRPr="00A66401" w14:paraId="426DBB3B" w14:textId="77777777" w:rsidTr="00E93AB9">
        <w:trPr>
          <w:tblHeader/>
        </w:trPr>
        <w:tc>
          <w:tcPr>
            <w:tcW w:w="1971" w:type="pct"/>
            <w:hideMark/>
          </w:tcPr>
          <w:p w14:paraId="7A0535E0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0B894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29,820</w:t>
            </w:r>
          </w:p>
        </w:tc>
        <w:tc>
          <w:tcPr>
            <w:tcW w:w="127" w:type="pct"/>
          </w:tcPr>
          <w:p w14:paraId="11E5D651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B9F04" w14:textId="77777777" w:rsidR="00D26D7F" w:rsidRPr="00A66401" w:rsidRDefault="00537797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965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</w:tcPr>
          <w:p w14:paraId="0AF04222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5D87C" w14:textId="77777777" w:rsidR="00D26D7F" w:rsidRPr="00A66401" w:rsidRDefault="00D26D7F" w:rsidP="00D2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118,840</w:t>
            </w:r>
          </w:p>
        </w:tc>
        <w:tc>
          <w:tcPr>
            <w:tcW w:w="129" w:type="pct"/>
          </w:tcPr>
          <w:p w14:paraId="4CEEE77C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3631B" w14:textId="77777777" w:rsidR="00D26D7F" w:rsidRPr="00A66401" w:rsidRDefault="00D26D7F" w:rsidP="00D26D7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4,225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592ADDF9" w14:textId="77777777" w:rsidR="00D26D7F" w:rsidRPr="00954789" w:rsidRDefault="00D26D7F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C928068" w14:textId="77777777" w:rsidR="006073F1" w:rsidRPr="00A66401" w:rsidRDefault="008338AE" w:rsidP="00A55436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</w:rPr>
        <w:t>ห</w:t>
      </w:r>
      <w:r w:rsidR="006073F1" w:rsidRPr="00A66401">
        <w:rPr>
          <w:rFonts w:ascii="Angsana New" w:hAnsi="Angsana New" w:hint="cs"/>
          <w:b/>
          <w:bCs/>
          <w:sz w:val="30"/>
          <w:szCs w:val="30"/>
          <w:cs/>
        </w:rPr>
        <w:t>นี้สินที่มีภาระดอกเบี้ย</w:t>
      </w:r>
    </w:p>
    <w:p w14:paraId="7B5505A5" w14:textId="77777777" w:rsidR="006073F1" w:rsidRPr="00A66401" w:rsidRDefault="006073F1" w:rsidP="00095133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07C6926A" w14:textId="77777777" w:rsidR="004412D9" w:rsidRPr="00A66401" w:rsidRDefault="004412D9" w:rsidP="006E302E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66401">
        <w:rPr>
          <w:rFonts w:ascii="Angsana New" w:hAnsi="Angsana New"/>
          <w:sz w:val="30"/>
          <w:szCs w:val="30"/>
        </w:rPr>
        <w:tab/>
      </w:r>
      <w:r w:rsidRPr="00A66401">
        <w:rPr>
          <w:rFonts w:ascii="Angsana New" w:hAnsi="Angsana New"/>
          <w:sz w:val="30"/>
          <w:szCs w:val="30"/>
        </w:rPr>
        <w:tab/>
      </w:r>
      <w:r w:rsidRPr="00A66401">
        <w:rPr>
          <w:rFonts w:ascii="Angsana New" w:hAnsi="Angsana New"/>
          <w:sz w:val="30"/>
          <w:szCs w:val="30"/>
        </w:rPr>
        <w:tab/>
      </w:r>
      <w:r w:rsidRPr="00A6640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บริษัทมีหุ้นกู้ดังนี้</w:t>
      </w:r>
    </w:p>
    <w:p w14:paraId="67EBAF91" w14:textId="77777777" w:rsidR="004C468E" w:rsidRPr="006C51DA" w:rsidRDefault="004C468E" w:rsidP="006E302E">
      <w:pPr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57BB3D51" w14:textId="76297D41" w:rsidR="00310391" w:rsidRPr="00A66401" w:rsidRDefault="008C6104" w:rsidP="004C468E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หุ้น</w:t>
      </w:r>
      <w:r w:rsidR="00310391" w:rsidRPr="00A66401">
        <w:rPr>
          <w:rFonts w:ascii="Angsana New" w:hAnsi="Angsana New" w:hint="cs"/>
          <w:sz w:val="30"/>
          <w:szCs w:val="30"/>
          <w:cs/>
        </w:rPr>
        <w:t>กู้ระยะ</w:t>
      </w:r>
      <w:r w:rsidR="00304135">
        <w:rPr>
          <w:rFonts w:ascii="Angsana New" w:hAnsi="Angsana New" w:hint="cs"/>
          <w:sz w:val="30"/>
          <w:szCs w:val="30"/>
          <w:cs/>
        </w:rPr>
        <w:t>สั้น</w:t>
      </w:r>
      <w:r w:rsidR="00B124DA">
        <w:rPr>
          <w:rFonts w:ascii="Angsana New" w:hAnsi="Angsana New" w:hint="cs"/>
          <w:sz w:val="30"/>
          <w:szCs w:val="30"/>
          <w:cs/>
        </w:rPr>
        <w:t>ระบุชื่อผู้ถือ</w:t>
      </w:r>
      <w:r w:rsidR="00310391" w:rsidRPr="00A66401">
        <w:rPr>
          <w:rFonts w:ascii="Angsana New" w:hAnsi="Angsana New" w:hint="cs"/>
          <w:sz w:val="30"/>
          <w:szCs w:val="30"/>
          <w:cs/>
        </w:rPr>
        <w:t>ประเภทไม่ด้อยสิทธิ ไม่มี</w:t>
      </w:r>
      <w:r w:rsidR="004F5D2C">
        <w:rPr>
          <w:rFonts w:ascii="Angsana New" w:hAnsi="Angsana New" w:hint="cs"/>
          <w:sz w:val="30"/>
          <w:szCs w:val="30"/>
          <w:cs/>
        </w:rPr>
        <w:t>หลัก</w:t>
      </w:r>
      <w:r w:rsidR="00310391" w:rsidRPr="00A66401">
        <w:rPr>
          <w:rFonts w:ascii="Angsana New" w:hAnsi="Angsana New" w:hint="cs"/>
          <w:sz w:val="30"/>
          <w:szCs w:val="30"/>
          <w:cs/>
        </w:rPr>
        <w:t xml:space="preserve">ประกัน </w:t>
      </w:r>
      <w:r w:rsidR="00B124DA">
        <w:rPr>
          <w:rFonts w:ascii="Angsana New" w:hAnsi="Angsana New" w:hint="cs"/>
          <w:sz w:val="30"/>
          <w:szCs w:val="30"/>
          <w:cs/>
        </w:rPr>
        <w:t>ซึ่ง</w:t>
      </w:r>
      <w:r w:rsidR="00310391" w:rsidRPr="00A66401">
        <w:rPr>
          <w:rFonts w:ascii="Angsana New" w:hAnsi="Angsana New" w:hint="cs"/>
          <w:sz w:val="30"/>
          <w:szCs w:val="30"/>
          <w:cs/>
        </w:rPr>
        <w:t xml:space="preserve">เสนอขายให้แก่ผู้ลงทุนสถาบันและผู้ลงทุนรายใหญ่จำนวน </w:t>
      </w:r>
      <w:r w:rsidR="00310391" w:rsidRPr="00A66401">
        <w:rPr>
          <w:rFonts w:ascii="Angsana New" w:hAnsi="Angsana New" w:hint="cs"/>
          <w:sz w:val="30"/>
          <w:szCs w:val="30"/>
        </w:rPr>
        <w:t>201</w:t>
      </w:r>
      <w:r w:rsidR="00310391" w:rsidRPr="00A66401">
        <w:rPr>
          <w:rFonts w:ascii="Angsana New" w:hAnsi="Angsana New" w:hint="cs"/>
          <w:sz w:val="30"/>
          <w:szCs w:val="30"/>
          <w:cs/>
        </w:rPr>
        <w:t>,</w:t>
      </w:r>
      <w:r w:rsidR="00310391" w:rsidRPr="00A66401">
        <w:rPr>
          <w:rFonts w:ascii="Angsana New" w:hAnsi="Angsana New" w:hint="cs"/>
          <w:sz w:val="30"/>
          <w:szCs w:val="30"/>
        </w:rPr>
        <w:t>100</w:t>
      </w:r>
      <w:r w:rsidR="00310391" w:rsidRPr="00A66401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="00310391" w:rsidRPr="00A66401">
        <w:rPr>
          <w:rFonts w:ascii="Angsana New" w:hAnsi="Angsana New" w:hint="cs"/>
          <w:sz w:val="30"/>
          <w:szCs w:val="30"/>
        </w:rPr>
        <w:t>1</w:t>
      </w:r>
      <w:r w:rsidR="00310391" w:rsidRPr="00A66401">
        <w:rPr>
          <w:rFonts w:ascii="Angsana New" w:hAnsi="Angsana New" w:hint="cs"/>
          <w:sz w:val="30"/>
          <w:szCs w:val="30"/>
          <w:cs/>
        </w:rPr>
        <w:t>,</w:t>
      </w:r>
      <w:r w:rsidR="00310391" w:rsidRPr="00A66401">
        <w:rPr>
          <w:rFonts w:ascii="Angsana New" w:hAnsi="Angsana New" w:hint="cs"/>
          <w:sz w:val="30"/>
          <w:szCs w:val="30"/>
        </w:rPr>
        <w:t>000</w:t>
      </w:r>
      <w:r w:rsidR="00310391" w:rsidRPr="00A66401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="00310391" w:rsidRPr="00A66401">
        <w:rPr>
          <w:rFonts w:ascii="Angsana New" w:hAnsi="Angsana New" w:hint="cs"/>
          <w:sz w:val="30"/>
          <w:szCs w:val="30"/>
        </w:rPr>
        <w:t>201</w:t>
      </w:r>
      <w:r w:rsidR="00310391" w:rsidRPr="00A66401">
        <w:rPr>
          <w:rFonts w:ascii="Angsana New" w:hAnsi="Angsana New" w:hint="cs"/>
          <w:sz w:val="30"/>
          <w:szCs w:val="30"/>
          <w:cs/>
        </w:rPr>
        <w:t>.</w:t>
      </w:r>
      <w:r w:rsidR="00310391" w:rsidRPr="00A66401">
        <w:rPr>
          <w:rFonts w:ascii="Angsana New" w:hAnsi="Angsana New" w:hint="cs"/>
          <w:sz w:val="30"/>
          <w:szCs w:val="30"/>
        </w:rPr>
        <w:t>10</w:t>
      </w:r>
      <w:r w:rsidR="00310391" w:rsidRPr="00A66401">
        <w:rPr>
          <w:rFonts w:ascii="Angsana New" w:hAnsi="Angsana New" w:hint="cs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 </w:t>
      </w:r>
      <w:r w:rsidR="00310391" w:rsidRPr="00A66401">
        <w:rPr>
          <w:rFonts w:ascii="Angsana New" w:hAnsi="Angsana New" w:hint="cs"/>
          <w:sz w:val="30"/>
          <w:szCs w:val="30"/>
        </w:rPr>
        <w:t>2</w:t>
      </w:r>
      <w:r w:rsidR="00310391" w:rsidRPr="00A66401">
        <w:rPr>
          <w:rFonts w:ascii="Angsana New" w:hAnsi="Angsana New" w:hint="cs"/>
          <w:sz w:val="30"/>
          <w:szCs w:val="30"/>
          <w:cs/>
        </w:rPr>
        <w:t>.</w:t>
      </w:r>
      <w:r w:rsidR="008B5878" w:rsidRPr="00A66401">
        <w:rPr>
          <w:rFonts w:ascii="Angsana New" w:hAnsi="Angsana New"/>
          <w:sz w:val="30"/>
          <w:szCs w:val="30"/>
        </w:rPr>
        <w:t>5</w:t>
      </w:r>
      <w:r w:rsidR="00347B08" w:rsidRPr="00A66401">
        <w:rPr>
          <w:rFonts w:ascii="Angsana New" w:hAnsi="Angsana New"/>
          <w:sz w:val="30"/>
          <w:szCs w:val="30"/>
        </w:rPr>
        <w:t>7</w:t>
      </w:r>
      <w:r w:rsidR="00310391" w:rsidRPr="00A66401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="00310391" w:rsidRPr="00A66401">
        <w:rPr>
          <w:rFonts w:ascii="Angsana New" w:hAnsi="Angsana New" w:hint="cs"/>
          <w:sz w:val="30"/>
          <w:szCs w:val="30"/>
        </w:rPr>
        <w:t>198</w:t>
      </w:r>
      <w:r w:rsidR="00310391" w:rsidRPr="00A66401">
        <w:rPr>
          <w:rFonts w:ascii="Angsana New" w:hAnsi="Angsana New" w:hint="cs"/>
          <w:sz w:val="30"/>
          <w:szCs w:val="30"/>
          <w:cs/>
        </w:rPr>
        <w:t>.</w:t>
      </w:r>
      <w:r w:rsidR="008B5878" w:rsidRPr="00A66401">
        <w:rPr>
          <w:rFonts w:ascii="Angsana New" w:hAnsi="Angsana New"/>
          <w:sz w:val="30"/>
          <w:szCs w:val="30"/>
        </w:rPr>
        <w:t>5</w:t>
      </w:r>
      <w:r w:rsidR="00347B08" w:rsidRPr="00A66401">
        <w:rPr>
          <w:rFonts w:ascii="Angsana New" w:hAnsi="Angsana New"/>
          <w:sz w:val="30"/>
          <w:szCs w:val="30"/>
        </w:rPr>
        <w:t>3</w:t>
      </w:r>
      <w:r w:rsidR="00310391" w:rsidRPr="00A66401">
        <w:rPr>
          <w:rFonts w:ascii="Angsana New" w:hAnsi="Angsana New" w:hint="cs"/>
          <w:sz w:val="30"/>
          <w:szCs w:val="30"/>
          <w:cs/>
        </w:rPr>
        <w:t xml:space="preserve"> ล้านบาท) โดยมีอัตราดอกเบี้ยคงที่ในอัตราร้อยละ </w:t>
      </w:r>
      <w:r w:rsidR="00310391" w:rsidRPr="00A66401">
        <w:rPr>
          <w:rFonts w:ascii="Angsana New" w:hAnsi="Angsana New" w:hint="cs"/>
          <w:sz w:val="30"/>
          <w:szCs w:val="30"/>
        </w:rPr>
        <w:t>6</w:t>
      </w:r>
      <w:r w:rsidR="00310391" w:rsidRPr="00A66401">
        <w:rPr>
          <w:rFonts w:ascii="Angsana New" w:hAnsi="Angsana New" w:hint="cs"/>
          <w:sz w:val="30"/>
          <w:szCs w:val="30"/>
          <w:cs/>
        </w:rPr>
        <w:t>.</w:t>
      </w:r>
      <w:r w:rsidR="00310391" w:rsidRPr="00A66401">
        <w:rPr>
          <w:rFonts w:ascii="Angsana New" w:hAnsi="Angsana New" w:hint="cs"/>
          <w:sz w:val="30"/>
          <w:szCs w:val="30"/>
        </w:rPr>
        <w:t>50</w:t>
      </w:r>
      <w:r w:rsidR="00310391" w:rsidRPr="00A66401">
        <w:rPr>
          <w:rFonts w:ascii="Angsana New" w:hAnsi="Angsana New" w:hint="cs"/>
          <w:sz w:val="30"/>
          <w:szCs w:val="30"/>
          <w:cs/>
        </w:rPr>
        <w:t xml:space="preserve"> และชำระดอกเบี้ยทุกไตรมาส โดยหุ้นกู้ดังกล่าวมีอายุ </w:t>
      </w:r>
      <w:r w:rsidR="00310391" w:rsidRPr="00A66401">
        <w:rPr>
          <w:rFonts w:ascii="Angsana New" w:hAnsi="Angsana New" w:hint="cs"/>
          <w:sz w:val="30"/>
          <w:szCs w:val="30"/>
        </w:rPr>
        <w:t>2</w:t>
      </w:r>
      <w:r w:rsidR="00310391" w:rsidRPr="00A66401">
        <w:rPr>
          <w:rFonts w:ascii="Angsana New" w:hAnsi="Angsana New" w:hint="cs"/>
          <w:sz w:val="30"/>
          <w:szCs w:val="30"/>
          <w:cs/>
        </w:rPr>
        <w:t xml:space="preserve"> ปี ครบกำหนดไถ่ถอนวันที่ </w:t>
      </w:r>
      <w:r w:rsidR="00B124DA">
        <w:rPr>
          <w:rFonts w:ascii="Angsana New" w:hAnsi="Angsana New"/>
          <w:sz w:val="30"/>
          <w:szCs w:val="30"/>
          <w:cs/>
        </w:rPr>
        <w:br/>
      </w:r>
      <w:r w:rsidR="00310391" w:rsidRPr="00A66401">
        <w:rPr>
          <w:rFonts w:ascii="Angsana New" w:hAnsi="Angsana New" w:hint="cs"/>
          <w:sz w:val="30"/>
          <w:szCs w:val="30"/>
        </w:rPr>
        <w:t>21</w:t>
      </w:r>
      <w:r w:rsidR="00310391" w:rsidRPr="00A66401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310391" w:rsidRPr="00A66401">
        <w:rPr>
          <w:rFonts w:ascii="Angsana New" w:hAnsi="Angsana New" w:hint="cs"/>
          <w:sz w:val="30"/>
          <w:szCs w:val="30"/>
        </w:rPr>
        <w:t>2563</w:t>
      </w:r>
    </w:p>
    <w:p w14:paraId="452C3EFE" w14:textId="77777777" w:rsidR="002D1619" w:rsidRPr="006C51DA" w:rsidRDefault="002D1619" w:rsidP="00310391">
      <w:pPr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4D7965B2" w14:textId="0523F56B" w:rsidR="00576578" w:rsidRPr="00A66401" w:rsidRDefault="00576578" w:rsidP="004C468E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หุ้นกู้ระยะสั้น</w:t>
      </w:r>
      <w:r w:rsidR="00B124DA">
        <w:rPr>
          <w:rFonts w:ascii="Angsana New" w:hAnsi="Angsana New" w:hint="cs"/>
          <w:sz w:val="30"/>
          <w:szCs w:val="30"/>
          <w:cs/>
        </w:rPr>
        <w:t>ระบุชื่อผู้ถือ</w:t>
      </w:r>
      <w:r w:rsidRPr="00A66401">
        <w:rPr>
          <w:rFonts w:ascii="Angsana New" w:hAnsi="Angsana New" w:hint="cs"/>
          <w:sz w:val="30"/>
          <w:szCs w:val="30"/>
          <w:cs/>
        </w:rPr>
        <w:t>ประเภทไม่ด้อยสิทธิ โดย</w:t>
      </w:r>
      <w:r w:rsidR="005F4BDD" w:rsidRPr="00A66401">
        <w:rPr>
          <w:rFonts w:ascii="Angsana New" w:hAnsi="Angsana New" w:hint="cs"/>
          <w:sz w:val="30"/>
          <w:szCs w:val="30"/>
          <w:cs/>
        </w:rPr>
        <w:t>ได้</w:t>
      </w:r>
      <w:r w:rsidRPr="00A66401">
        <w:rPr>
          <w:rFonts w:ascii="Angsana New" w:hAnsi="Angsana New" w:hint="cs"/>
          <w:sz w:val="30"/>
          <w:szCs w:val="30"/>
          <w:cs/>
        </w:rPr>
        <w:t>เสนอขายให้แก่ผู้ลงทุนโดยเฉพาะเจาะจง</w:t>
      </w:r>
      <w:r w:rsidR="005F4BDD" w:rsidRPr="00A6640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F4BDD" w:rsidRPr="00A66401">
        <w:rPr>
          <w:rFonts w:ascii="Angsana New" w:hAnsi="Angsana New"/>
          <w:sz w:val="30"/>
          <w:szCs w:val="30"/>
        </w:rPr>
        <w:t xml:space="preserve">21 </w:t>
      </w:r>
      <w:r w:rsidR="005F4BDD" w:rsidRPr="00A6640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F4BDD"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A66401">
        <w:rPr>
          <w:rFonts w:ascii="Angsana New" w:hAnsi="Angsana New" w:hint="cs"/>
          <w:sz w:val="30"/>
          <w:szCs w:val="30"/>
        </w:rPr>
        <w:t>1</w:t>
      </w:r>
      <w:r w:rsidR="008B5878" w:rsidRPr="00A66401">
        <w:rPr>
          <w:rFonts w:ascii="Angsana New" w:hAnsi="Angsana New"/>
          <w:sz w:val="30"/>
          <w:szCs w:val="30"/>
        </w:rPr>
        <w:t>8</w:t>
      </w:r>
      <w:r w:rsidRPr="00A66401">
        <w:rPr>
          <w:rFonts w:ascii="Angsana New" w:hAnsi="Angsana New" w:hint="cs"/>
          <w:sz w:val="30"/>
          <w:szCs w:val="30"/>
        </w:rPr>
        <w:t>0,000</w:t>
      </w:r>
      <w:r w:rsidRPr="00A66401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Pr="00A66401">
        <w:rPr>
          <w:rFonts w:ascii="Angsana New" w:hAnsi="Angsana New" w:hint="cs"/>
          <w:sz w:val="30"/>
          <w:szCs w:val="30"/>
        </w:rPr>
        <w:t>1</w:t>
      </w:r>
      <w:r w:rsidRPr="00A66401">
        <w:rPr>
          <w:rFonts w:ascii="Angsana New" w:hAnsi="Angsana New" w:hint="cs"/>
          <w:sz w:val="30"/>
          <w:szCs w:val="30"/>
          <w:cs/>
        </w:rPr>
        <w:t>,</w:t>
      </w:r>
      <w:r w:rsidRPr="00A66401">
        <w:rPr>
          <w:rFonts w:ascii="Angsana New" w:hAnsi="Angsana New" w:hint="cs"/>
          <w:sz w:val="30"/>
          <w:szCs w:val="30"/>
        </w:rPr>
        <w:t>000</w:t>
      </w:r>
      <w:r w:rsidRPr="00A66401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Pr="00A66401">
        <w:rPr>
          <w:rFonts w:ascii="Angsana New" w:hAnsi="Angsana New" w:hint="cs"/>
          <w:sz w:val="30"/>
          <w:szCs w:val="30"/>
        </w:rPr>
        <w:t>1</w:t>
      </w:r>
      <w:r w:rsidR="008B5878" w:rsidRPr="00A66401">
        <w:rPr>
          <w:rFonts w:ascii="Angsana New" w:hAnsi="Angsana New"/>
          <w:sz w:val="30"/>
          <w:szCs w:val="30"/>
        </w:rPr>
        <w:t>8</w:t>
      </w:r>
      <w:r w:rsidRPr="00A66401">
        <w:rPr>
          <w:rFonts w:ascii="Angsana New" w:hAnsi="Angsana New" w:hint="cs"/>
          <w:sz w:val="30"/>
          <w:szCs w:val="30"/>
        </w:rPr>
        <w:t>0</w:t>
      </w:r>
      <w:r w:rsidRPr="00A6640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B56B40" w:rsidRPr="00A66401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="00886F35" w:rsidRPr="00A66401">
        <w:rPr>
          <w:rFonts w:ascii="Angsana New" w:hAnsi="Angsana New"/>
          <w:sz w:val="30"/>
          <w:szCs w:val="30"/>
        </w:rPr>
        <w:t>7.</w:t>
      </w:r>
      <w:r w:rsidR="008B5878" w:rsidRPr="00A66401">
        <w:rPr>
          <w:rFonts w:ascii="Angsana New" w:hAnsi="Angsana New"/>
          <w:sz w:val="30"/>
          <w:szCs w:val="30"/>
        </w:rPr>
        <w:t>2</w:t>
      </w:r>
      <w:r w:rsidR="00886F35" w:rsidRPr="00A66401">
        <w:rPr>
          <w:rFonts w:ascii="Angsana New" w:hAnsi="Angsana New"/>
          <w:sz w:val="30"/>
          <w:szCs w:val="30"/>
        </w:rPr>
        <w:t>5</w:t>
      </w:r>
      <w:r w:rsidR="00B56B40" w:rsidRPr="00A66401">
        <w:rPr>
          <w:rFonts w:ascii="Angsana New" w:hAnsi="Angsana New"/>
          <w:sz w:val="30"/>
          <w:szCs w:val="30"/>
        </w:rPr>
        <w:t xml:space="preserve"> </w:t>
      </w:r>
      <w:r w:rsidR="00B56B40" w:rsidRPr="00A66401">
        <w:rPr>
          <w:rFonts w:ascii="Angsana New" w:hAnsi="Angsana New" w:hint="cs"/>
          <w:sz w:val="30"/>
          <w:szCs w:val="30"/>
          <w:cs/>
        </w:rPr>
        <w:t>ต่อปี</w:t>
      </w:r>
      <w:r w:rsidRPr="00A66401">
        <w:rPr>
          <w:rFonts w:ascii="Angsana New" w:hAnsi="Angsana New" w:hint="cs"/>
          <w:sz w:val="30"/>
          <w:szCs w:val="30"/>
          <w:cs/>
        </w:rPr>
        <w:t xml:space="preserve"> หุ้นกู้ดังกล่าวมีอายุ </w:t>
      </w:r>
      <w:r w:rsidRPr="00A66401">
        <w:rPr>
          <w:rFonts w:ascii="Angsana New" w:hAnsi="Angsana New" w:hint="cs"/>
          <w:sz w:val="30"/>
          <w:szCs w:val="30"/>
        </w:rPr>
        <w:t>6</w:t>
      </w:r>
      <w:r w:rsidRPr="00A66401">
        <w:rPr>
          <w:rFonts w:ascii="Angsana New" w:hAnsi="Angsana New" w:hint="cs"/>
          <w:sz w:val="30"/>
          <w:szCs w:val="30"/>
          <w:cs/>
        </w:rPr>
        <w:t xml:space="preserve"> เดือน และครบกำหนดไถ่ถอน</w:t>
      </w:r>
      <w:r w:rsidR="0032623A" w:rsidRPr="00A66401">
        <w:rPr>
          <w:rFonts w:ascii="Angsana New" w:hAnsi="Angsana New" w:hint="cs"/>
          <w:sz w:val="30"/>
          <w:szCs w:val="30"/>
          <w:cs/>
        </w:rPr>
        <w:t>ในเดือน</w:t>
      </w:r>
      <w:r w:rsidR="008B5878" w:rsidRPr="00A66401">
        <w:rPr>
          <w:rFonts w:ascii="Angsana New" w:hAnsi="Angsana New" w:hint="cs"/>
          <w:sz w:val="30"/>
          <w:szCs w:val="30"/>
          <w:cs/>
        </w:rPr>
        <w:t>ธันวาคม</w:t>
      </w:r>
      <w:r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</w:rPr>
        <w:t>2562</w:t>
      </w:r>
    </w:p>
    <w:p w14:paraId="453F4C2F" w14:textId="77777777" w:rsidR="00576578" w:rsidRPr="006C51DA" w:rsidRDefault="00576578" w:rsidP="00576578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4C6BED97" w14:textId="734CCE87" w:rsidR="006C51DA" w:rsidRPr="004315FD" w:rsidRDefault="008F7981" w:rsidP="00D9567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15FD">
        <w:rPr>
          <w:rFonts w:ascii="Angsana New" w:hAnsi="Angsana New" w:hint="cs"/>
          <w:sz w:val="30"/>
          <w:szCs w:val="30"/>
          <w:cs/>
        </w:rPr>
        <w:t>หุ้นกู้ชนิดระบุชื่อผู้ถือประเภทไม่ด้อยสิทธิ ไม่มีหลักประกัน</w:t>
      </w:r>
      <w:r w:rsidRPr="004315FD">
        <w:rPr>
          <w:rFonts w:ascii="Angsana New" w:hAnsi="Angsana New"/>
          <w:sz w:val="30"/>
          <w:szCs w:val="30"/>
        </w:rPr>
        <w:t xml:space="preserve"> </w:t>
      </w:r>
      <w:r w:rsidRPr="004315FD">
        <w:rPr>
          <w:rFonts w:ascii="Angsana New" w:hAnsi="Angsana New" w:hint="cs"/>
          <w:sz w:val="30"/>
          <w:szCs w:val="30"/>
          <w:cs/>
        </w:rPr>
        <w:t>ซึ่งเสนอขายให้แก่ผู้ลงทุนสถาบันและผู้ลงทุนรายใหญ่จำนว</w:t>
      </w:r>
      <w:r w:rsidR="0032623A" w:rsidRPr="004315FD">
        <w:rPr>
          <w:rFonts w:ascii="Angsana New" w:hAnsi="Angsana New" w:hint="cs"/>
          <w:sz w:val="30"/>
          <w:szCs w:val="30"/>
          <w:cs/>
        </w:rPr>
        <w:t>น</w:t>
      </w:r>
      <w:r w:rsidRPr="004315FD">
        <w:rPr>
          <w:rFonts w:ascii="Angsana New" w:hAnsi="Angsana New" w:hint="cs"/>
          <w:sz w:val="30"/>
          <w:szCs w:val="30"/>
          <w:cs/>
        </w:rPr>
        <w:t xml:space="preserve"> </w:t>
      </w:r>
      <w:r w:rsidR="0032623A" w:rsidRPr="004315FD">
        <w:rPr>
          <w:rFonts w:ascii="Angsana New" w:hAnsi="Angsana New"/>
          <w:sz w:val="30"/>
          <w:szCs w:val="30"/>
        </w:rPr>
        <w:t>5</w:t>
      </w:r>
      <w:r w:rsidR="008B5878" w:rsidRPr="004315FD">
        <w:rPr>
          <w:rFonts w:ascii="Angsana New" w:hAnsi="Angsana New"/>
          <w:sz w:val="30"/>
          <w:szCs w:val="30"/>
        </w:rPr>
        <w:t>4</w:t>
      </w:r>
      <w:r w:rsidR="004315FD" w:rsidRPr="004315FD">
        <w:rPr>
          <w:rFonts w:ascii="Angsana New" w:hAnsi="Angsana New"/>
          <w:sz w:val="30"/>
          <w:szCs w:val="30"/>
        </w:rPr>
        <w:t>5</w:t>
      </w:r>
      <w:r w:rsidRPr="004315FD">
        <w:rPr>
          <w:rFonts w:ascii="Angsana New" w:hAnsi="Angsana New" w:hint="cs"/>
          <w:sz w:val="30"/>
          <w:szCs w:val="30"/>
        </w:rPr>
        <w:t>,</w:t>
      </w:r>
      <w:r w:rsidR="004315FD" w:rsidRPr="004315FD">
        <w:rPr>
          <w:rFonts w:ascii="Angsana New" w:hAnsi="Angsana New"/>
          <w:sz w:val="30"/>
          <w:szCs w:val="30"/>
        </w:rPr>
        <w:t>30</w:t>
      </w:r>
      <w:r w:rsidR="0032623A" w:rsidRPr="004315FD">
        <w:rPr>
          <w:rFonts w:ascii="Angsana New" w:hAnsi="Angsana New"/>
          <w:sz w:val="30"/>
          <w:szCs w:val="30"/>
        </w:rPr>
        <w:t>0</w:t>
      </w:r>
      <w:r w:rsidRPr="004315FD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Pr="004315FD">
        <w:rPr>
          <w:rFonts w:ascii="Angsana New" w:hAnsi="Angsana New" w:hint="cs"/>
          <w:sz w:val="30"/>
          <w:szCs w:val="30"/>
        </w:rPr>
        <w:t>1,000</w:t>
      </w:r>
      <w:r w:rsidRPr="004315FD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="0032623A" w:rsidRPr="004315FD">
        <w:rPr>
          <w:rFonts w:ascii="Angsana New" w:hAnsi="Angsana New"/>
          <w:sz w:val="30"/>
          <w:szCs w:val="30"/>
        </w:rPr>
        <w:t>5</w:t>
      </w:r>
      <w:r w:rsidR="008B5878" w:rsidRPr="004315FD">
        <w:rPr>
          <w:rFonts w:ascii="Angsana New" w:hAnsi="Angsana New"/>
          <w:sz w:val="30"/>
          <w:szCs w:val="30"/>
        </w:rPr>
        <w:t>4</w:t>
      </w:r>
      <w:r w:rsidR="004315FD" w:rsidRPr="004315FD">
        <w:rPr>
          <w:rFonts w:ascii="Angsana New" w:hAnsi="Angsana New"/>
          <w:sz w:val="30"/>
          <w:szCs w:val="30"/>
        </w:rPr>
        <w:t>5</w:t>
      </w:r>
      <w:r w:rsidR="0032623A" w:rsidRPr="004315FD">
        <w:rPr>
          <w:rFonts w:ascii="Angsana New" w:hAnsi="Angsana New"/>
          <w:sz w:val="30"/>
          <w:szCs w:val="30"/>
        </w:rPr>
        <w:t>.</w:t>
      </w:r>
      <w:r w:rsidR="004315FD" w:rsidRPr="004315FD">
        <w:rPr>
          <w:rFonts w:ascii="Angsana New" w:hAnsi="Angsana New"/>
          <w:sz w:val="30"/>
          <w:szCs w:val="30"/>
        </w:rPr>
        <w:t>30</w:t>
      </w:r>
      <w:r w:rsidRPr="004315F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4315FD" w:rsidRPr="004315FD">
        <w:rPr>
          <w:rFonts w:ascii="Angsana New" w:hAnsi="Angsana New" w:hint="cs"/>
          <w:sz w:val="30"/>
          <w:szCs w:val="30"/>
          <w:cs/>
        </w:rPr>
        <w:t xml:space="preserve">(สุทธิจากค่าใช้จ่ายทางตรงในการออกหุ้นกู้จำนวน </w:t>
      </w:r>
      <w:r w:rsidR="004315FD" w:rsidRPr="004315FD">
        <w:rPr>
          <w:rFonts w:ascii="Angsana New" w:hAnsi="Angsana New" w:hint="cs"/>
          <w:sz w:val="30"/>
          <w:szCs w:val="30"/>
        </w:rPr>
        <w:t>2</w:t>
      </w:r>
      <w:r w:rsidR="004315FD" w:rsidRPr="004315FD">
        <w:rPr>
          <w:rFonts w:ascii="Angsana New" w:hAnsi="Angsana New" w:hint="cs"/>
          <w:sz w:val="30"/>
          <w:szCs w:val="30"/>
          <w:cs/>
        </w:rPr>
        <w:t>.</w:t>
      </w:r>
      <w:r w:rsidR="004315FD" w:rsidRPr="004315FD">
        <w:rPr>
          <w:rFonts w:ascii="Angsana New" w:hAnsi="Angsana New"/>
          <w:sz w:val="30"/>
          <w:szCs w:val="30"/>
        </w:rPr>
        <w:t>83</w:t>
      </w:r>
      <w:r w:rsidR="004315FD" w:rsidRPr="004315FD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="004315FD" w:rsidRPr="004315FD">
        <w:rPr>
          <w:rFonts w:ascii="Angsana New" w:hAnsi="Angsana New"/>
          <w:sz w:val="30"/>
          <w:szCs w:val="30"/>
        </w:rPr>
        <w:t>542.47</w:t>
      </w:r>
      <w:r w:rsidR="004315FD" w:rsidRPr="004315FD">
        <w:rPr>
          <w:rFonts w:ascii="Angsana New" w:hAnsi="Angsana New" w:hint="cs"/>
          <w:sz w:val="30"/>
          <w:szCs w:val="30"/>
          <w:cs/>
        </w:rPr>
        <w:t xml:space="preserve"> ล้านบาท) </w:t>
      </w:r>
      <w:r w:rsidRPr="004315FD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โดยมีอัตราดอกเบี้ยคงที่ในอัตราร้อยละ </w:t>
      </w:r>
      <w:r w:rsidRPr="004315FD">
        <w:rPr>
          <w:rFonts w:ascii="Angsana New" w:hAnsi="Angsana New" w:hint="cs"/>
          <w:sz w:val="30"/>
          <w:szCs w:val="30"/>
        </w:rPr>
        <w:t>6.75</w:t>
      </w:r>
      <w:r w:rsidRPr="004315FD">
        <w:rPr>
          <w:rFonts w:ascii="Angsana New" w:hAnsi="Angsana New" w:hint="cs"/>
          <w:sz w:val="30"/>
          <w:szCs w:val="30"/>
          <w:cs/>
        </w:rPr>
        <w:t xml:space="preserve"> ต่อปี และชำระดอกเบี้ยทุก</w:t>
      </w:r>
      <w:r w:rsidR="00C606A0">
        <w:rPr>
          <w:rFonts w:ascii="Angsana New" w:hAnsi="Angsana New" w:hint="cs"/>
          <w:sz w:val="30"/>
          <w:szCs w:val="30"/>
          <w:cs/>
        </w:rPr>
        <w:t>ไตรมาส</w:t>
      </w:r>
      <w:r w:rsidRPr="004315FD">
        <w:rPr>
          <w:rFonts w:ascii="Angsana New" w:hAnsi="Angsana New" w:hint="cs"/>
          <w:sz w:val="30"/>
          <w:szCs w:val="30"/>
          <w:cs/>
        </w:rPr>
        <w:t xml:space="preserve"> โดยหุ้นกู้ดังกล่าวมีอายุ </w:t>
      </w:r>
      <w:r w:rsidRPr="004315FD">
        <w:rPr>
          <w:rFonts w:ascii="Angsana New" w:hAnsi="Angsana New" w:hint="cs"/>
          <w:sz w:val="30"/>
          <w:szCs w:val="30"/>
        </w:rPr>
        <w:t>2</w:t>
      </w:r>
      <w:r w:rsidRPr="004315FD">
        <w:rPr>
          <w:rFonts w:ascii="Angsana New" w:hAnsi="Angsana New" w:hint="cs"/>
          <w:sz w:val="30"/>
          <w:szCs w:val="30"/>
          <w:cs/>
        </w:rPr>
        <w:t xml:space="preserve"> ปี ครบกำหนดไถ่ถอน</w:t>
      </w:r>
      <w:r w:rsidR="0032623A" w:rsidRPr="004315FD">
        <w:rPr>
          <w:rFonts w:ascii="Angsana New" w:hAnsi="Angsana New" w:hint="cs"/>
          <w:sz w:val="30"/>
          <w:szCs w:val="30"/>
          <w:cs/>
        </w:rPr>
        <w:t>ในเดือน</w:t>
      </w:r>
      <w:r w:rsidRPr="004315F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315FD">
        <w:rPr>
          <w:rFonts w:ascii="Angsana New" w:hAnsi="Angsana New" w:hint="cs"/>
          <w:sz w:val="30"/>
          <w:szCs w:val="30"/>
        </w:rPr>
        <w:t>2564</w:t>
      </w:r>
      <w:r w:rsidR="006C51DA" w:rsidRPr="004315FD">
        <w:rPr>
          <w:rFonts w:ascii="Angsana New" w:hAnsi="Angsana New"/>
          <w:sz w:val="30"/>
          <w:szCs w:val="30"/>
        </w:rPr>
        <w:br w:type="page"/>
      </w:r>
    </w:p>
    <w:p w14:paraId="6D5F9115" w14:textId="77777777" w:rsidR="008C6104" w:rsidRPr="00A66401" w:rsidRDefault="00366C11" w:rsidP="008C6104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064DB7DC" w14:textId="77777777" w:rsidR="00E33C87" w:rsidRPr="00A66401" w:rsidRDefault="00E33C87" w:rsidP="00E33C8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E9335AE" w14:textId="56A634C3" w:rsidR="00366C11" w:rsidRPr="00A66401" w:rsidRDefault="00E33C87" w:rsidP="00A976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A66401">
        <w:rPr>
          <w:rFonts w:ascii="Angsana New" w:hAnsi="Angsana New"/>
          <w:sz w:val="30"/>
          <w:szCs w:val="30"/>
          <w:cs/>
        </w:rPr>
        <w:t>เมื่อวันที่</w:t>
      </w:r>
      <w:r w:rsidRPr="00A66401">
        <w:rPr>
          <w:rFonts w:ascii="Angsana New" w:hAnsi="Angsana New"/>
          <w:sz w:val="30"/>
          <w:szCs w:val="30"/>
        </w:rPr>
        <w:t xml:space="preserve"> 5 </w:t>
      </w:r>
      <w:r w:rsidRPr="00A66401">
        <w:rPr>
          <w:rFonts w:ascii="Angsana New" w:hAnsi="Angsana New"/>
          <w:sz w:val="30"/>
          <w:szCs w:val="30"/>
          <w:cs/>
        </w:rPr>
        <w:t>เมษายน</w:t>
      </w:r>
      <w:r w:rsidRPr="00A6640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A66401">
        <w:rPr>
          <w:rFonts w:ascii="Angsana New" w:hAnsi="Angsana New" w:hint="cs"/>
          <w:sz w:val="30"/>
          <w:szCs w:val="30"/>
          <w:cs/>
        </w:rPr>
        <w:t>และกำหนด</w:t>
      </w:r>
      <w:r w:rsidRPr="00A66401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66401">
        <w:rPr>
          <w:rFonts w:ascii="Angsana New" w:hAnsi="Angsana New"/>
          <w:sz w:val="30"/>
          <w:szCs w:val="30"/>
        </w:rPr>
        <w:t>20</w:t>
      </w:r>
      <w:r w:rsidRPr="00A66401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</w:t>
      </w:r>
      <w:r w:rsidRPr="00A66401">
        <w:rPr>
          <w:rFonts w:ascii="Angsana New" w:hAnsi="Angsana New" w:hint="cs"/>
          <w:sz w:val="30"/>
          <w:szCs w:val="30"/>
          <w:cs/>
        </w:rPr>
        <w:t>ว่า</w:t>
      </w:r>
      <w:r w:rsidRPr="00A66401">
        <w:rPr>
          <w:rFonts w:ascii="Angsana New" w:hAnsi="Angsana New"/>
          <w:sz w:val="30"/>
          <w:szCs w:val="30"/>
          <w:cs/>
        </w:rPr>
        <w:t>ค่าจ้างอัตราสุดท้าย</w:t>
      </w:r>
      <w:r w:rsidR="00A97682"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>40</w:t>
      </w:r>
      <w:r w:rsidR="00A97682" w:rsidRPr="00A66401">
        <w:rPr>
          <w:rFonts w:ascii="Angsana New" w:hAnsi="Angsana New"/>
          <w:sz w:val="30"/>
          <w:szCs w:val="30"/>
        </w:rPr>
        <w:t>0</w:t>
      </w:r>
      <w:r w:rsidR="00A97682" w:rsidRPr="00A66401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A6640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</w:t>
      </w:r>
      <w:r w:rsidR="00A97682" w:rsidRPr="00A66401">
        <w:rPr>
          <w:rFonts w:ascii="Angsana New" w:hAnsi="Angsana New" w:hint="cs"/>
          <w:sz w:val="30"/>
          <w:szCs w:val="30"/>
          <w:cs/>
        </w:rPr>
        <w:t>ห้</w:t>
      </w:r>
      <w:r w:rsidRPr="00A66401">
        <w:rPr>
          <w:rFonts w:ascii="Angsana New" w:hAnsi="Angsana New"/>
          <w:sz w:val="30"/>
          <w:szCs w:val="30"/>
          <w:cs/>
        </w:rPr>
        <w:t>สอดคล้องกับพระราชบัญญัติคุ้มครองแรงงานฉบับปรับปรุงในไตรม</w:t>
      </w:r>
      <w:r w:rsidRPr="00A66401">
        <w:rPr>
          <w:rFonts w:ascii="Angsana New" w:hAnsi="Angsana New" w:hint="cs"/>
          <w:sz w:val="30"/>
          <w:szCs w:val="30"/>
          <w:cs/>
        </w:rPr>
        <w:t>าสสอง</w:t>
      </w:r>
      <w:r w:rsidRPr="00A6640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 xml:space="preserve">ปี </w:t>
      </w:r>
      <w:r w:rsidRPr="00A66401">
        <w:rPr>
          <w:rFonts w:ascii="Angsana New" w:hAnsi="Angsana New"/>
          <w:sz w:val="30"/>
          <w:szCs w:val="30"/>
        </w:rPr>
        <w:t>2562</w:t>
      </w:r>
      <w:r w:rsidRPr="00A66401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สำหรับงวด</w:t>
      </w:r>
      <w:r w:rsidR="001D0BDD">
        <w:rPr>
          <w:rFonts w:ascii="Angsana New" w:hAnsi="Angsana New" w:hint="cs"/>
          <w:sz w:val="30"/>
          <w:szCs w:val="30"/>
          <w:cs/>
        </w:rPr>
        <w:t>เก้า</w:t>
      </w:r>
      <w:r w:rsidRPr="00A66401">
        <w:rPr>
          <w:rFonts w:ascii="Angsana New" w:hAnsi="Angsana New"/>
          <w:sz w:val="30"/>
          <w:szCs w:val="30"/>
          <w:cs/>
        </w:rPr>
        <w:t>เดือน</w:t>
      </w:r>
      <w:r w:rsidR="003C0AFC">
        <w:rPr>
          <w:rFonts w:ascii="Angsana New" w:hAnsi="Angsana New"/>
          <w:sz w:val="30"/>
          <w:szCs w:val="30"/>
          <w:cs/>
        </w:rPr>
        <w:br/>
      </w:r>
      <w:r w:rsidR="00FF2A54">
        <w:rPr>
          <w:rFonts w:ascii="Angsana New" w:hAnsi="Angsana New" w:hint="cs"/>
          <w:sz w:val="30"/>
          <w:szCs w:val="30"/>
          <w:cs/>
        </w:rPr>
        <w:t xml:space="preserve">ปี </w:t>
      </w:r>
      <w:r w:rsidR="003C0AFC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/>
          <w:sz w:val="30"/>
          <w:szCs w:val="30"/>
          <w:cs/>
        </w:rPr>
        <w:t>ในงบการเงินรวม</w:t>
      </w:r>
      <w:r w:rsidR="00A97682" w:rsidRPr="00A66401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66401">
        <w:rPr>
          <w:rFonts w:ascii="Angsana New" w:hAnsi="Angsana New"/>
          <w:sz w:val="30"/>
          <w:szCs w:val="30"/>
          <w:cs/>
        </w:rPr>
        <w:t>จำนวน</w:t>
      </w:r>
      <w:r w:rsidRPr="00A6640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66401">
        <w:rPr>
          <w:rFonts w:ascii="Angsana New" w:hAnsi="Angsana New" w:hint="cs"/>
          <w:sz w:val="30"/>
          <w:szCs w:val="30"/>
          <w:rtl/>
          <w:lang w:bidi="ar-SA"/>
        </w:rPr>
        <w:t>6.2</w:t>
      </w:r>
      <w:r w:rsidRPr="00A6640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ล้านบาท</w:t>
      </w:r>
      <w:r w:rsidR="00A97682" w:rsidRPr="00A6640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97682" w:rsidRPr="00A66401">
        <w:rPr>
          <w:rFonts w:ascii="Angsana New" w:hAnsi="Angsana New"/>
          <w:sz w:val="30"/>
          <w:szCs w:val="30"/>
        </w:rPr>
        <w:t xml:space="preserve">5.8 </w:t>
      </w:r>
      <w:r w:rsidR="00A97682" w:rsidRPr="00A66401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207F4E59" w14:textId="7F934125" w:rsidR="00D43EE8" w:rsidRPr="00A66401" w:rsidRDefault="00D4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EED62CE" w14:textId="77777777" w:rsidR="00497DB0" w:rsidRPr="00A66401" w:rsidRDefault="00497DB0" w:rsidP="00497DB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03F454B4" w14:textId="77777777" w:rsidR="00497DB0" w:rsidRPr="00A66401" w:rsidRDefault="00497DB0" w:rsidP="00D43EE8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Cs w:val="18"/>
          <w:lang w:val="th-TH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150"/>
        <w:gridCol w:w="900"/>
        <w:gridCol w:w="270"/>
        <w:gridCol w:w="1019"/>
        <w:gridCol w:w="269"/>
        <w:gridCol w:w="984"/>
        <w:gridCol w:w="269"/>
        <w:gridCol w:w="1072"/>
        <w:gridCol w:w="269"/>
        <w:gridCol w:w="978"/>
      </w:tblGrid>
      <w:tr w:rsidR="00497DB0" w:rsidRPr="00A66401" w14:paraId="471691F4" w14:textId="77777777" w:rsidTr="00497DB0">
        <w:trPr>
          <w:tblHeader/>
        </w:trPr>
        <w:tc>
          <w:tcPr>
            <w:tcW w:w="3150" w:type="dxa"/>
          </w:tcPr>
          <w:p w14:paraId="4F622507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3335AC2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642D7674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261FE7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34A2B0A5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F679B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7DB0" w:rsidRPr="00A66401" w14:paraId="6DF1CD79" w14:textId="77777777" w:rsidTr="00497DB0">
        <w:trPr>
          <w:tblHeader/>
        </w:trPr>
        <w:tc>
          <w:tcPr>
            <w:tcW w:w="3150" w:type="dxa"/>
          </w:tcPr>
          <w:p w14:paraId="47EA2604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7CC14243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1D180A3D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3E4D906A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0AA0C92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56B1239D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64B0316C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5664F1F2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9A2B876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728B881E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497DB0" w:rsidRPr="00A66401" w14:paraId="39482F89" w14:textId="77777777" w:rsidTr="00497DB0">
        <w:trPr>
          <w:tblHeader/>
        </w:trPr>
        <w:tc>
          <w:tcPr>
            <w:tcW w:w="3150" w:type="dxa"/>
          </w:tcPr>
          <w:p w14:paraId="70648E6B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CB89BA0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1373399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2DC352B2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A6640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A66401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A6640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97DB0" w:rsidRPr="00A66401" w14:paraId="0958399A" w14:textId="77777777" w:rsidTr="00497DB0">
        <w:tc>
          <w:tcPr>
            <w:tcW w:w="3150" w:type="dxa"/>
          </w:tcPr>
          <w:p w14:paraId="21546F71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3F43FF44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A4BCE7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00EFC4A9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97DB0" w:rsidRPr="00A66401" w14:paraId="5D514F1A" w14:textId="77777777" w:rsidTr="00497DB0">
        <w:tc>
          <w:tcPr>
            <w:tcW w:w="3150" w:type="dxa"/>
          </w:tcPr>
          <w:p w14:paraId="18A670E3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44456C53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5982A8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22F648BD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97DB0" w:rsidRPr="00A66401" w14:paraId="5663AE24" w14:textId="77777777" w:rsidTr="00497DB0">
        <w:tc>
          <w:tcPr>
            <w:tcW w:w="3150" w:type="dxa"/>
          </w:tcPr>
          <w:p w14:paraId="13548D7D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DC49D3F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6AD15380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7B7D38A0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1,841,118</w:t>
            </w:r>
          </w:p>
        </w:tc>
        <w:tc>
          <w:tcPr>
            <w:tcW w:w="269" w:type="dxa"/>
          </w:tcPr>
          <w:p w14:paraId="0DF25E52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26191D92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460,280</w:t>
            </w:r>
          </w:p>
        </w:tc>
        <w:tc>
          <w:tcPr>
            <w:tcW w:w="269" w:type="dxa"/>
          </w:tcPr>
          <w:p w14:paraId="2C904335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56F0193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1,182,942</w:t>
            </w:r>
          </w:p>
        </w:tc>
        <w:tc>
          <w:tcPr>
            <w:tcW w:w="269" w:type="dxa"/>
          </w:tcPr>
          <w:p w14:paraId="7E9C3C84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ACA852B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295,736</w:t>
            </w:r>
          </w:p>
        </w:tc>
      </w:tr>
      <w:tr w:rsidR="002824CF" w:rsidRPr="00A66401" w14:paraId="12BE755E" w14:textId="77777777" w:rsidTr="00497DB0">
        <w:tc>
          <w:tcPr>
            <w:tcW w:w="3150" w:type="dxa"/>
          </w:tcPr>
          <w:p w14:paraId="491C8E05" w14:textId="77777777" w:rsidR="002824CF" w:rsidRPr="00A66401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ลด</w:t>
            </w:r>
            <w:r w:rsidRPr="00A66401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ทุนจดทะเบียนโดยการตัดหุ้น</w:t>
            </w:r>
          </w:p>
        </w:tc>
        <w:tc>
          <w:tcPr>
            <w:tcW w:w="900" w:type="dxa"/>
          </w:tcPr>
          <w:p w14:paraId="678121B7" w14:textId="77777777" w:rsidR="002824CF" w:rsidRPr="00A66401" w:rsidRDefault="002824CF" w:rsidP="0028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5FF769C2" w14:textId="77777777" w:rsidR="002824CF" w:rsidRPr="00A66401" w:rsidRDefault="002824CF" w:rsidP="0028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31A1101E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532,231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14:paraId="0AF4242C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531C5438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133,058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14:paraId="00D7D6F1" w14:textId="77777777" w:rsidR="002824CF" w:rsidRPr="00A66401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35D92EC" w14:textId="5ACA125E" w:rsidR="002824CF" w:rsidRPr="00A66401" w:rsidRDefault="002824CF" w:rsidP="005E32F7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7DA4A7D" w14:textId="77777777" w:rsidR="002824CF" w:rsidRPr="00A66401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3C689239" w14:textId="098D5FFE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7DB0" w:rsidRPr="00A66401" w14:paraId="1BB9297A" w14:textId="77777777" w:rsidTr="00497DB0">
        <w:tc>
          <w:tcPr>
            <w:tcW w:w="3150" w:type="dxa"/>
          </w:tcPr>
          <w:p w14:paraId="2FA956C4" w14:textId="77777777" w:rsidR="00497DB0" w:rsidRPr="00A66401" w:rsidRDefault="00887DD5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เพิ่มทุนจดทะเบียนโดยการออกหุ้นใหม่</w:t>
            </w:r>
          </w:p>
        </w:tc>
        <w:tc>
          <w:tcPr>
            <w:tcW w:w="900" w:type="dxa"/>
          </w:tcPr>
          <w:p w14:paraId="0E7258D9" w14:textId="77777777" w:rsidR="00497DB0" w:rsidRPr="00A66401" w:rsidRDefault="007E57E4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53C746C9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EF37193" w14:textId="77777777" w:rsidR="00497DB0" w:rsidRPr="00A66401" w:rsidRDefault="00541317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1,047,109</w:t>
            </w:r>
          </w:p>
        </w:tc>
        <w:tc>
          <w:tcPr>
            <w:tcW w:w="269" w:type="dxa"/>
          </w:tcPr>
          <w:p w14:paraId="7C58E519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7959E1F8" w14:textId="77777777" w:rsidR="00497DB0" w:rsidRPr="00A66401" w:rsidRDefault="00E16F23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261,777</w:t>
            </w:r>
          </w:p>
        </w:tc>
        <w:tc>
          <w:tcPr>
            <w:tcW w:w="269" w:type="dxa"/>
          </w:tcPr>
          <w:p w14:paraId="083EEAE5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0C61A25" w14:textId="33E022D5" w:rsidR="00497DB0" w:rsidRPr="00A66401" w:rsidRDefault="007E57E4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658,17</w:t>
            </w:r>
            <w:r w:rsidR="005D31FC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7AE5FE2A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45493DB" w14:textId="77777777" w:rsidR="00497DB0" w:rsidRPr="00A66401" w:rsidRDefault="007E57E4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164,544</w:t>
            </w:r>
          </w:p>
        </w:tc>
      </w:tr>
      <w:tr w:rsidR="00497DB0" w:rsidRPr="00A66401" w14:paraId="5C915B54" w14:textId="77777777" w:rsidTr="00497DB0">
        <w:tc>
          <w:tcPr>
            <w:tcW w:w="3150" w:type="dxa"/>
          </w:tcPr>
          <w:p w14:paraId="2978FCE5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74B21"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900" w:type="dxa"/>
          </w:tcPr>
          <w:p w14:paraId="218AB349" w14:textId="77777777" w:rsidR="00497DB0" w:rsidRPr="00F4519D" w:rsidRDefault="007E57E4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519D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610CC60B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67B9F" w14:textId="77777777" w:rsidR="00497DB0" w:rsidRPr="00A66401" w:rsidRDefault="00541317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14:paraId="7391649E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DE3C8" w14:textId="77777777" w:rsidR="00497DB0" w:rsidRPr="00A66401" w:rsidRDefault="00E16F23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14:paraId="14A8362B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432C02D" w14:textId="353C2E5E" w:rsidR="00497DB0" w:rsidRPr="00A66401" w:rsidRDefault="007E57E4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1,841,1</w:t>
            </w:r>
            <w:r w:rsidR="005D31F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69" w:type="dxa"/>
          </w:tcPr>
          <w:p w14:paraId="7A034CCB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6BA60EC4" w14:textId="77777777" w:rsidR="00497DB0" w:rsidRPr="00A66401" w:rsidRDefault="007E57E4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>460,280</w:t>
            </w:r>
          </w:p>
        </w:tc>
      </w:tr>
      <w:tr w:rsidR="00497DB0" w:rsidRPr="00A66401" w14:paraId="1135B1DA" w14:textId="77777777" w:rsidTr="00497DB0">
        <w:tc>
          <w:tcPr>
            <w:tcW w:w="3150" w:type="dxa"/>
          </w:tcPr>
          <w:p w14:paraId="4F699588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209A7174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5FFF29F5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5AF98C65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28BEA37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3CA50C8F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2DF95DB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7684A61B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1,841,118</w:t>
            </w:r>
          </w:p>
        </w:tc>
        <w:tc>
          <w:tcPr>
            <w:tcW w:w="269" w:type="dxa"/>
          </w:tcPr>
          <w:p w14:paraId="59E558D0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double" w:sz="4" w:space="0" w:color="auto"/>
              <w:bottom w:val="double" w:sz="4" w:space="0" w:color="auto"/>
            </w:tcBorders>
          </w:tcPr>
          <w:p w14:paraId="4E8CF8E8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>460,280</w:t>
            </w:r>
          </w:p>
        </w:tc>
      </w:tr>
      <w:tr w:rsidR="00497DB0" w:rsidRPr="00A66401" w14:paraId="31BD94D3" w14:textId="77777777" w:rsidTr="00497DB0">
        <w:tc>
          <w:tcPr>
            <w:tcW w:w="3150" w:type="dxa"/>
          </w:tcPr>
          <w:p w14:paraId="53F4BC4E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6EE8DA71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761126A5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14"/>
                <w:szCs w:val="14"/>
              </w:rPr>
            </w:pPr>
          </w:p>
        </w:tc>
        <w:tc>
          <w:tcPr>
            <w:tcW w:w="1019" w:type="dxa"/>
          </w:tcPr>
          <w:p w14:paraId="0B04830D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14:paraId="47244DFB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84" w:type="dxa"/>
          </w:tcPr>
          <w:p w14:paraId="56D0823B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14:paraId="1820E86E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1817304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14:paraId="1E263CFE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3BFE9C43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</w:tr>
      <w:tr w:rsidR="00497DB0" w:rsidRPr="00A66401" w14:paraId="00CF0614" w14:textId="77777777" w:rsidTr="00497DB0">
        <w:tc>
          <w:tcPr>
            <w:tcW w:w="3150" w:type="dxa"/>
          </w:tcPr>
          <w:p w14:paraId="51033E5D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047C5C37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A6912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8CDAF22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5C46BCA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6B680650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0C7146A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4066E8F8" w14:textId="77777777" w:rsidR="00497DB0" w:rsidRPr="00A66401" w:rsidRDefault="00497DB0" w:rsidP="00497DB0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704505A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0B8B79DF" w14:textId="77777777" w:rsidR="00497DB0" w:rsidRPr="00A66401" w:rsidRDefault="00497DB0" w:rsidP="00497DB0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7DB0" w:rsidRPr="00A66401" w14:paraId="77DEFFEC" w14:textId="77777777" w:rsidTr="00497DB0">
        <w:tc>
          <w:tcPr>
            <w:tcW w:w="3150" w:type="dxa"/>
          </w:tcPr>
          <w:p w14:paraId="2128EB3C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9D51897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1D3C40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F9D27E2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B0FF1A1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1DB56FE1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491BBAA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5D95A0C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E6070C7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44D343DB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7DB0" w:rsidRPr="00A66401" w14:paraId="69F58619" w14:textId="77777777" w:rsidTr="00497DB0">
        <w:tc>
          <w:tcPr>
            <w:tcW w:w="3150" w:type="dxa"/>
          </w:tcPr>
          <w:p w14:paraId="410CF8FF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9B916A5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3CA680C6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5AA6F4AF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5205C5B9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427F367B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327,222</w:t>
            </w:r>
          </w:p>
        </w:tc>
        <w:tc>
          <w:tcPr>
            <w:tcW w:w="269" w:type="dxa"/>
          </w:tcPr>
          <w:p w14:paraId="2559D238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1E27767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1,182,942</w:t>
            </w:r>
          </w:p>
        </w:tc>
        <w:tc>
          <w:tcPr>
            <w:tcW w:w="269" w:type="dxa"/>
          </w:tcPr>
          <w:p w14:paraId="680B61B7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17B08546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295,73</w:t>
            </w:r>
            <w:r w:rsidR="00887DD5" w:rsidRPr="00A6640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2824CF" w:rsidRPr="00A66401" w14:paraId="44441BA6" w14:textId="77777777" w:rsidTr="00497DB0">
        <w:tc>
          <w:tcPr>
            <w:tcW w:w="3150" w:type="dxa"/>
          </w:tcPr>
          <w:p w14:paraId="0B266BB7" w14:textId="77777777" w:rsidR="002824CF" w:rsidRPr="00A66401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เพิ่มทุนจดทะเบียนโดยการออกหุ้นใหม่</w:t>
            </w:r>
          </w:p>
        </w:tc>
        <w:tc>
          <w:tcPr>
            <w:tcW w:w="900" w:type="dxa"/>
          </w:tcPr>
          <w:p w14:paraId="5BFEFDE8" w14:textId="4DEB994E" w:rsidR="002824CF" w:rsidRPr="00A66401" w:rsidRDefault="002824CF" w:rsidP="0028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605F907C" w14:textId="77777777" w:rsidR="002824CF" w:rsidRPr="00A66401" w:rsidRDefault="002824CF" w:rsidP="0028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D36D1C4" w14:textId="77777777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B1A3B8C" w14:textId="77777777" w:rsidR="002824CF" w:rsidRPr="00A66401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486B408D" w14:textId="77777777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5984121" w14:textId="77777777" w:rsidR="002824CF" w:rsidRPr="00A66401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D077C02" w14:textId="77777777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</w:tcPr>
          <w:p w14:paraId="332D3D95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9A04356" w14:textId="77777777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  <w:tr w:rsidR="002824CF" w:rsidRPr="00A66401" w14:paraId="21952E4E" w14:textId="77777777" w:rsidTr="004C033E">
        <w:tc>
          <w:tcPr>
            <w:tcW w:w="3150" w:type="dxa"/>
          </w:tcPr>
          <w:p w14:paraId="03E58E3E" w14:textId="77777777" w:rsidR="002824CF" w:rsidRPr="00A66401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</w:tcPr>
          <w:p w14:paraId="188E9952" w14:textId="4A6A97E5" w:rsidR="002824CF" w:rsidRPr="002824CF" w:rsidRDefault="002824CF" w:rsidP="0028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4CF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319CAC7E" w14:textId="77777777" w:rsidR="002824CF" w:rsidRPr="00A66401" w:rsidRDefault="002824CF" w:rsidP="0028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2921F1C" w14:textId="77777777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1AC05E00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0E2DDE5" w14:textId="77777777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  <w:tc>
          <w:tcPr>
            <w:tcW w:w="269" w:type="dxa"/>
          </w:tcPr>
          <w:p w14:paraId="7A67875C" w14:textId="77777777" w:rsidR="002824CF" w:rsidRPr="00A66401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70C0C736" w14:textId="77777777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1,196,942</w:t>
            </w:r>
          </w:p>
        </w:tc>
        <w:tc>
          <w:tcPr>
            <w:tcW w:w="269" w:type="dxa"/>
          </w:tcPr>
          <w:p w14:paraId="2EA746F3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62599425" w14:textId="77777777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>299,235</w:t>
            </w:r>
          </w:p>
        </w:tc>
      </w:tr>
      <w:tr w:rsidR="002824CF" w:rsidRPr="00A66401" w14:paraId="281F7ECC" w14:textId="77777777" w:rsidTr="00236B55">
        <w:trPr>
          <w:trHeight w:val="260"/>
        </w:trPr>
        <w:tc>
          <w:tcPr>
            <w:tcW w:w="3150" w:type="dxa"/>
          </w:tcPr>
          <w:p w14:paraId="731E1829" w14:textId="77777777" w:rsidR="002824CF" w:rsidRPr="00A66401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491D514" w14:textId="77777777" w:rsidR="002824CF" w:rsidRPr="00A66401" w:rsidRDefault="002824CF" w:rsidP="0028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49A84797" w14:textId="77777777" w:rsidR="002824CF" w:rsidRPr="00A66401" w:rsidRDefault="002824CF" w:rsidP="0028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57CF5833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8778F64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2DC4DAA0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4040A28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5A069F29" w14:textId="77777777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4B14C0D6" w14:textId="77777777" w:rsidR="002824CF" w:rsidRPr="00A66401" w:rsidRDefault="002824CF" w:rsidP="002824C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double" w:sz="4" w:space="0" w:color="auto"/>
              <w:bottom w:val="double" w:sz="4" w:space="0" w:color="auto"/>
            </w:tcBorders>
          </w:tcPr>
          <w:p w14:paraId="76369C85" w14:textId="77777777" w:rsidR="002824CF" w:rsidRPr="00A66401" w:rsidRDefault="002824CF" w:rsidP="002824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</w:tr>
    </w:tbl>
    <w:p w14:paraId="5B5021EA" w14:textId="77777777" w:rsidR="00F234B1" w:rsidRPr="00A66401" w:rsidRDefault="00F234B1" w:rsidP="00D43EE8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Cs w:val="18"/>
          <w:cs/>
          <w:lang w:val="th-TH"/>
        </w:rPr>
      </w:pPr>
    </w:p>
    <w:p w14:paraId="131C0850" w14:textId="77777777" w:rsidR="00276E30" w:rsidRDefault="00276E30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682EA8F" w14:textId="77777777" w:rsidR="00276E30" w:rsidRDefault="00276E30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43398E5" w14:textId="77777777" w:rsidR="00276E30" w:rsidRDefault="00276E30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6F99F54" w14:textId="77777777" w:rsidR="00276E30" w:rsidRDefault="00276E30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7AEFE3F" w14:textId="77777777" w:rsidR="009640D7" w:rsidRDefault="0096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C31E4A0" w14:textId="246667F6" w:rsidR="00497DB0" w:rsidRPr="00A66401" w:rsidRDefault="00497DB0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A66401"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เมื่อวันที่ </w:t>
      </w:r>
      <w:r w:rsidRPr="00A66401">
        <w:rPr>
          <w:rFonts w:ascii="Angsana New" w:hAnsi="Angsana New"/>
          <w:sz w:val="30"/>
          <w:szCs w:val="30"/>
        </w:rPr>
        <w:t xml:space="preserve">24 </w:t>
      </w:r>
      <w:r w:rsidRPr="00A6640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ที่ประชุมสามัญผู้ถือหุ้นได้มีมติอนุมัติรายการดังต่อไปนี้</w:t>
      </w:r>
    </w:p>
    <w:p w14:paraId="111CA711" w14:textId="77777777" w:rsidR="00497DB0" w:rsidRPr="00A66401" w:rsidRDefault="00497DB0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Cs w:val="18"/>
          <w:lang w:val="th-TH"/>
        </w:rPr>
      </w:pPr>
    </w:p>
    <w:p w14:paraId="134201F5" w14:textId="77777777" w:rsidR="00497DB0" w:rsidRPr="00A66401" w:rsidRDefault="00497DB0" w:rsidP="00497DB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A66401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การลดทุนจดทะเบียน </w:t>
      </w:r>
    </w:p>
    <w:p w14:paraId="6651D21E" w14:textId="77777777" w:rsidR="00497DB0" w:rsidRPr="00A66401" w:rsidRDefault="00497DB0" w:rsidP="00497DB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lang w:val="th-TH"/>
        </w:rPr>
      </w:pPr>
    </w:p>
    <w:p w14:paraId="6BF6B8FD" w14:textId="77777777" w:rsidR="00497DB0" w:rsidRPr="00A66401" w:rsidRDefault="00497DB0" w:rsidP="00497DB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ลดทุนจดทะเบียนจากจำนวน </w:t>
      </w:r>
      <w:r w:rsidRPr="00A66401">
        <w:rPr>
          <w:rFonts w:ascii="Angsana New" w:hAnsi="Angsana New" w:hint="cs"/>
          <w:sz w:val="30"/>
          <w:szCs w:val="30"/>
          <w:lang w:val="th-TH"/>
        </w:rPr>
        <w:t>1,841,118,481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  <w:lang w:val="th-TH"/>
        </w:rPr>
        <w:t>0.25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 รวมจำนวน</w:t>
      </w:r>
      <w:r w:rsidR="00F43DDD"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66401">
        <w:rPr>
          <w:rFonts w:ascii="Angsana New" w:hAnsi="Angsana New" w:hint="cs"/>
          <w:sz w:val="30"/>
          <w:szCs w:val="30"/>
          <w:lang w:val="th-TH"/>
        </w:rPr>
        <w:t>460,279,620</w:t>
      </w:r>
      <w:r w:rsidRPr="00A66401">
        <w:rPr>
          <w:rFonts w:ascii="Angsana New" w:hAnsi="Angsana New"/>
          <w:sz w:val="30"/>
          <w:szCs w:val="30"/>
          <w:lang w:val="th-TH"/>
        </w:rPr>
        <w:t>.25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 เป็นทุนจดทะเบียนใหม่จำนวน </w:t>
      </w:r>
      <w:r w:rsidRPr="00A66401">
        <w:rPr>
          <w:rFonts w:ascii="Angsana New" w:hAnsi="Angsana New" w:hint="cs"/>
          <w:sz w:val="30"/>
          <w:szCs w:val="30"/>
          <w:lang w:val="th-TH"/>
        </w:rPr>
        <w:t>1,308,886,517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  <w:lang w:val="th-TH"/>
        </w:rPr>
        <w:t>0.25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 รวมจำนวน </w:t>
      </w:r>
      <w:r w:rsidRPr="00A66401">
        <w:rPr>
          <w:rFonts w:ascii="Angsana New" w:hAnsi="Angsana New" w:hint="cs"/>
          <w:sz w:val="30"/>
          <w:szCs w:val="30"/>
          <w:lang w:val="th-TH"/>
        </w:rPr>
        <w:t>327,221,629</w:t>
      </w:r>
      <w:r w:rsidRPr="00A66401">
        <w:rPr>
          <w:rFonts w:ascii="Angsana New" w:hAnsi="Angsana New"/>
          <w:sz w:val="30"/>
          <w:szCs w:val="30"/>
          <w:lang w:val="th-TH"/>
        </w:rPr>
        <w:t>.25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 โดยการตัดหุ้นที่จำหน่ายไม่ได้ซึ่งคงเหลือจากการจัดสรรหุ้นสามัญเพิ่มทุน</w:t>
      </w:r>
      <w:r w:rsidR="00B42FAC" w:rsidRPr="00A66401">
        <w:rPr>
          <w:rFonts w:ascii="Angsana New" w:hAnsi="Angsana New" w:hint="cs"/>
          <w:sz w:val="30"/>
          <w:szCs w:val="30"/>
          <w:cs/>
          <w:lang w:val="th-TH"/>
        </w:rPr>
        <w:t>ให้กับบุคคลในวงจำกัด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Pr="00A66401">
        <w:rPr>
          <w:rFonts w:ascii="Angsana New" w:hAnsi="Angsana New" w:hint="cs"/>
          <w:sz w:val="30"/>
          <w:szCs w:val="30"/>
          <w:lang w:val="th-TH"/>
        </w:rPr>
        <w:t>532,231,964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  <w:lang w:val="th-TH"/>
        </w:rPr>
        <w:t>0.25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 รวมจำนวน </w:t>
      </w:r>
      <w:r w:rsidRPr="00A66401">
        <w:rPr>
          <w:rFonts w:ascii="Angsana New" w:hAnsi="Angsana New" w:hint="cs"/>
          <w:sz w:val="30"/>
          <w:szCs w:val="30"/>
          <w:lang w:val="th-TH"/>
        </w:rPr>
        <w:t>133,057,991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</w:t>
      </w:r>
      <w:r w:rsidR="004C033E"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7323B7EB" w14:textId="77777777" w:rsidR="00BB4C94" w:rsidRPr="00A66401" w:rsidRDefault="00BB4C94" w:rsidP="00BB4C94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Cs w:val="18"/>
          <w:cs/>
          <w:lang w:val="th-TH"/>
        </w:rPr>
      </w:pPr>
    </w:p>
    <w:p w14:paraId="3C53B5DF" w14:textId="77777777" w:rsidR="005547FF" w:rsidRPr="00A66401" w:rsidRDefault="005547FF" w:rsidP="00B42FAC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บริษัทได้ดำเนินการจดทะเบียนลดทุนดังกล่าวกับกรมพัฒนาธุรกิจการค้าแล้วเมื่อวันที่ </w:t>
      </w:r>
      <w:r w:rsidRPr="00A66401">
        <w:rPr>
          <w:rFonts w:ascii="Angsana New" w:hAnsi="Angsana New"/>
          <w:sz w:val="30"/>
          <w:szCs w:val="30"/>
          <w:lang w:val="th-TH"/>
        </w:rPr>
        <w:t xml:space="preserve">21 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พฤษภาคม </w:t>
      </w:r>
      <w:r w:rsidRPr="00A66401">
        <w:rPr>
          <w:rFonts w:ascii="Angsana New" w:hAnsi="Angsana New"/>
          <w:sz w:val="30"/>
          <w:szCs w:val="30"/>
          <w:lang w:val="th-TH"/>
        </w:rPr>
        <w:t>2562</w:t>
      </w:r>
    </w:p>
    <w:p w14:paraId="0D2C5C5B" w14:textId="11623754" w:rsidR="00B42FAC" w:rsidRPr="00A66401" w:rsidRDefault="00B42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9DFC36E" w14:textId="77777777" w:rsidR="00497DB0" w:rsidRPr="00A66401" w:rsidRDefault="00497DB0" w:rsidP="00276E3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การเพิ่มทุนจดทะเบียน</w:t>
      </w:r>
    </w:p>
    <w:p w14:paraId="185951E4" w14:textId="77777777" w:rsidR="00497DB0" w:rsidRPr="00A66401" w:rsidRDefault="00497DB0" w:rsidP="00993768">
      <w:pPr>
        <w:tabs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5A76647" w14:textId="77777777" w:rsidR="00497DB0" w:rsidRPr="00A66401" w:rsidRDefault="00497DB0" w:rsidP="00276E3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อนุมัติ</w:t>
      </w:r>
      <w:r w:rsidRPr="00276E30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A66401"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เพิ่มทุนจดทะเบียนจากจำนวน </w:t>
      </w:r>
      <w:r w:rsidRPr="00A66401">
        <w:rPr>
          <w:rFonts w:ascii="Angsana New" w:hAnsi="Angsana New" w:hint="cs"/>
          <w:sz w:val="30"/>
          <w:szCs w:val="30"/>
        </w:rPr>
        <w:t xml:space="preserve">1,308,886,517 </w:t>
      </w:r>
      <w:r w:rsidRPr="00A66401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</w:rPr>
        <w:t xml:space="preserve">0.25 </w:t>
      </w:r>
      <w:r w:rsidRPr="00A66401">
        <w:rPr>
          <w:rFonts w:ascii="Angsana New" w:hAnsi="Angsana New" w:hint="cs"/>
          <w:sz w:val="30"/>
          <w:szCs w:val="30"/>
          <w:cs/>
        </w:rPr>
        <w:t xml:space="preserve">บาท รวมจำนวน </w:t>
      </w:r>
      <w:r w:rsidRPr="00A66401">
        <w:rPr>
          <w:rFonts w:ascii="Angsana New" w:hAnsi="Angsana New" w:hint="cs"/>
          <w:sz w:val="30"/>
          <w:szCs w:val="30"/>
        </w:rPr>
        <w:t>327,221,629.25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 xml:space="preserve">บาท เป็นทุนจดทะเบียนใหม่จำนวน </w:t>
      </w:r>
      <w:r w:rsidRPr="00A66401">
        <w:rPr>
          <w:rFonts w:ascii="Angsana New" w:hAnsi="Angsana New" w:hint="cs"/>
          <w:sz w:val="30"/>
          <w:szCs w:val="30"/>
        </w:rPr>
        <w:t xml:space="preserve">2,355,995,730 </w:t>
      </w:r>
      <w:r w:rsidRPr="00A66401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</w:rPr>
        <w:t xml:space="preserve">0.25 </w:t>
      </w:r>
      <w:r w:rsidRPr="00A66401">
        <w:rPr>
          <w:rFonts w:ascii="Angsana New" w:hAnsi="Angsana New" w:hint="cs"/>
          <w:sz w:val="30"/>
          <w:szCs w:val="30"/>
          <w:cs/>
        </w:rPr>
        <w:t xml:space="preserve">บาท รวมจำนวน </w:t>
      </w:r>
      <w:r w:rsidRPr="00A66401">
        <w:rPr>
          <w:rFonts w:ascii="Angsana New" w:hAnsi="Angsana New" w:hint="cs"/>
          <w:sz w:val="30"/>
          <w:szCs w:val="30"/>
        </w:rPr>
        <w:t>588,998,932.50</w:t>
      </w:r>
      <w:r w:rsidRPr="00A66401">
        <w:rPr>
          <w:rFonts w:ascii="Angsana New" w:hAnsi="Angsana New" w:hint="cs"/>
          <w:sz w:val="30"/>
          <w:szCs w:val="30"/>
          <w:cs/>
        </w:rPr>
        <w:t xml:space="preserve"> บาท โดยการออกหุ้นสามัญใหม่จำนวน</w:t>
      </w:r>
      <w:r w:rsidRPr="00A66401">
        <w:rPr>
          <w:rFonts w:ascii="Angsana New" w:hAnsi="Angsana New" w:hint="cs"/>
          <w:sz w:val="30"/>
          <w:szCs w:val="30"/>
        </w:rPr>
        <w:t xml:space="preserve"> 1,047,109,213</w:t>
      </w:r>
      <w:r w:rsidRPr="00A66401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</w:rPr>
        <w:t xml:space="preserve">0.25 </w:t>
      </w:r>
      <w:r w:rsidRPr="00A66401">
        <w:rPr>
          <w:rFonts w:ascii="Angsana New" w:hAnsi="Angsana New" w:hint="cs"/>
          <w:sz w:val="30"/>
          <w:szCs w:val="30"/>
          <w:cs/>
        </w:rPr>
        <w:t xml:space="preserve">บาท รวมจำนวน </w:t>
      </w:r>
      <w:r w:rsidRPr="00A66401">
        <w:rPr>
          <w:rFonts w:ascii="Angsana New" w:hAnsi="Angsana New" w:hint="cs"/>
          <w:sz w:val="30"/>
          <w:szCs w:val="30"/>
        </w:rPr>
        <w:t>261,777,303.25</w:t>
      </w:r>
      <w:r w:rsidRPr="00A66401">
        <w:rPr>
          <w:rFonts w:ascii="Angsana New" w:hAnsi="Angsana New" w:hint="cs"/>
          <w:sz w:val="30"/>
          <w:szCs w:val="30"/>
          <w:cs/>
        </w:rPr>
        <w:t xml:space="preserve"> บาท เพื่อรองรับการออกและเสนอขายหุ้นเพิ่มทุน</w:t>
      </w:r>
    </w:p>
    <w:p w14:paraId="720B9273" w14:textId="77777777" w:rsidR="00497DB0" w:rsidRPr="00A66401" w:rsidRDefault="00497DB0" w:rsidP="00497DB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0FE2BC1" w14:textId="77777777" w:rsidR="005547FF" w:rsidRPr="00A66401" w:rsidRDefault="005547FF" w:rsidP="00276E3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 xml:space="preserve">บริษัทได้ดำเนินการจดทะเบียนเพิ่มทุนดังกล่าวกับกรมพัฒนาธุรกิจการค้าแล้วเมื่อวันที่ </w:t>
      </w:r>
      <w:r w:rsidRPr="00A66401">
        <w:rPr>
          <w:rFonts w:ascii="Angsana New" w:hAnsi="Angsana New"/>
          <w:sz w:val="30"/>
          <w:szCs w:val="30"/>
        </w:rPr>
        <w:t xml:space="preserve">22 </w:t>
      </w:r>
      <w:r w:rsidRPr="00A6640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A66401">
        <w:rPr>
          <w:rFonts w:ascii="Angsana New" w:hAnsi="Angsana New"/>
          <w:sz w:val="30"/>
          <w:szCs w:val="30"/>
        </w:rPr>
        <w:t>2562</w:t>
      </w:r>
    </w:p>
    <w:p w14:paraId="71E16D31" w14:textId="77777777" w:rsidR="005547FF" w:rsidRPr="00A66401" w:rsidRDefault="005547FF" w:rsidP="00497DB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026E816" w14:textId="77777777" w:rsidR="00366C11" w:rsidRPr="00A66401" w:rsidRDefault="00366C11" w:rsidP="00276E3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63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1FA2746D" w14:textId="77777777" w:rsidR="008C6104" w:rsidRPr="00A66401" w:rsidRDefault="008C6104" w:rsidP="00A9515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6594ABF" w14:textId="0C3B1AEA" w:rsidR="008C6104" w:rsidRPr="00A66401" w:rsidRDefault="006D3A13" w:rsidP="00276E3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</w:rPr>
        <w:sectPr w:rsidR="008C6104" w:rsidRPr="00A66401" w:rsidSect="00EF2ADA">
          <w:pgSz w:w="11909" w:h="16834" w:code="9"/>
          <w:pgMar w:top="691" w:right="1152" w:bottom="576" w:left="1152" w:header="720" w:footer="720" w:gutter="0"/>
          <w:cols w:space="720"/>
        </w:sectPr>
      </w:pPr>
      <w:r w:rsidRPr="00A66401">
        <w:rPr>
          <w:rFonts w:ascii="Angsana New" w:hAnsi="Angsana New" w:hint="cs"/>
          <w:sz w:val="30"/>
          <w:szCs w:val="30"/>
          <w:cs/>
        </w:rPr>
        <w:t>ในการวัดผลการดำเนินงานของกลุ่มกิจการ กลุ่มกิจการมีการพิจารณาจากกำไรขั้นต้นจากรายได้ต่างๆ โดยจัดประเภทของรายได้ออกเป็น รายได้ตามสัญญา รายได้จากการขาย</w:t>
      </w:r>
      <w:r w:rsidR="00F4519D">
        <w:rPr>
          <w:rFonts w:ascii="Angsana New" w:hAnsi="Angsana New" w:hint="cs"/>
          <w:sz w:val="30"/>
          <w:szCs w:val="30"/>
          <w:cs/>
        </w:rPr>
        <w:t>และ</w:t>
      </w:r>
      <w:r w:rsidRPr="00A66401">
        <w:rPr>
          <w:rFonts w:ascii="Angsana New" w:hAnsi="Angsana New" w:hint="cs"/>
          <w:sz w:val="30"/>
          <w:szCs w:val="30"/>
          <w:cs/>
        </w:rPr>
        <w:t>รายได้จากการให้บริการ ยอดรายได้ได้ตัดรายการระหว่างกันออกแล้ว กำไรขั้นต้นคำนวณจากยอดรายได้หักด้วยต้นทุนงานตามสัญญา ต้นทุนขาย ต้นทุนการให้บริการ และต้นทุนจากการดำเนินงานร่วมกัน</w:t>
      </w:r>
    </w:p>
    <w:p w14:paraId="1A95505D" w14:textId="69099869" w:rsidR="00E5594F" w:rsidRPr="005D31FC" w:rsidRDefault="008C6104" w:rsidP="008C6104">
      <w:pPr>
        <w:jc w:val="thaiDistribute"/>
        <w:rPr>
          <w:rFonts w:ascii="Angsana New" w:hAnsi="Angsana New"/>
          <w:sz w:val="26"/>
          <w:szCs w:val="26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ab/>
      </w: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  <w:r w:rsidR="00E5594F" w:rsidRPr="00A66401">
        <w:rPr>
          <w:rFonts w:ascii="Angsana New" w:hAnsi="Angsana New" w:hint="cs"/>
          <w:sz w:val="26"/>
          <w:szCs w:val="26"/>
          <w:cs/>
          <w:lang w:val="en-GB"/>
        </w:rPr>
        <w:t>รายได้ของกลุ่มกิจการจากลูกค้ารายใหญ่ในระหว่างงวด</w:t>
      </w:r>
      <w:r w:rsidR="00895D99" w:rsidRPr="00A66401">
        <w:rPr>
          <w:rFonts w:ascii="Angsana New" w:hAnsi="Angsana New" w:hint="cs"/>
          <w:sz w:val="26"/>
          <w:szCs w:val="26"/>
          <w:cs/>
          <w:lang w:val="en-GB"/>
        </w:rPr>
        <w:t>สามเดือน</w:t>
      </w:r>
      <w:r w:rsidR="00E5594F"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สิ้นสุดวันที่ </w:t>
      </w:r>
      <w:r w:rsidR="002A26EC" w:rsidRPr="00A66401">
        <w:rPr>
          <w:rFonts w:ascii="Angsana New" w:hAnsi="Angsana New"/>
          <w:sz w:val="26"/>
          <w:szCs w:val="26"/>
          <w:lang w:val="en-GB"/>
        </w:rPr>
        <w:t xml:space="preserve">30 </w:t>
      </w:r>
      <w:r w:rsidR="00B74B21" w:rsidRPr="00A66401">
        <w:rPr>
          <w:rFonts w:ascii="Angsana New" w:hAnsi="Angsana New" w:hint="cs"/>
          <w:sz w:val="26"/>
          <w:szCs w:val="26"/>
          <w:cs/>
          <w:lang w:val="en-GB"/>
        </w:rPr>
        <w:t>กันยา</w:t>
      </w:r>
      <w:r w:rsidR="002A26EC" w:rsidRPr="00A66401">
        <w:rPr>
          <w:rFonts w:ascii="Angsana New" w:hAnsi="Angsana New" w:hint="cs"/>
          <w:sz w:val="26"/>
          <w:szCs w:val="26"/>
          <w:cs/>
          <w:lang w:val="en-GB"/>
        </w:rPr>
        <w:t>ยน</w:t>
      </w:r>
      <w:r w:rsidR="00E5594F"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E5594F" w:rsidRPr="00A66401">
        <w:rPr>
          <w:rFonts w:ascii="Angsana New" w:hAnsi="Angsana New" w:hint="cs"/>
          <w:sz w:val="26"/>
          <w:szCs w:val="26"/>
          <w:lang w:val="en-GB"/>
        </w:rPr>
        <w:t>256</w:t>
      </w:r>
      <w:r w:rsidR="005D31FC">
        <w:rPr>
          <w:rFonts w:ascii="Angsana New" w:hAnsi="Angsana New"/>
          <w:sz w:val="26"/>
          <w:szCs w:val="26"/>
          <w:lang w:val="en-GB"/>
        </w:rPr>
        <w:t xml:space="preserve">2 </w:t>
      </w:r>
      <w:r w:rsidR="005D31FC">
        <w:rPr>
          <w:rFonts w:ascii="Angsana New" w:hAnsi="Angsana New" w:hint="cs"/>
          <w:sz w:val="26"/>
          <w:szCs w:val="26"/>
          <w:cs/>
          <w:lang w:val="en-GB"/>
        </w:rPr>
        <w:t xml:space="preserve">และ </w:t>
      </w:r>
      <w:r w:rsidR="005D31FC">
        <w:rPr>
          <w:rFonts w:ascii="Angsana New" w:hAnsi="Angsana New"/>
          <w:sz w:val="26"/>
          <w:szCs w:val="26"/>
        </w:rPr>
        <w:t>2561</w:t>
      </w:r>
      <w:r w:rsidR="00E5594F"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 มีจำนวน</w:t>
      </w:r>
      <w:r w:rsidR="000767EE" w:rsidRPr="00A66401">
        <w:rPr>
          <w:rFonts w:ascii="Angsana New" w:hAnsi="Angsana New"/>
          <w:sz w:val="26"/>
          <w:szCs w:val="26"/>
          <w:lang w:val="en-GB"/>
        </w:rPr>
        <w:t xml:space="preserve"> </w:t>
      </w:r>
      <w:r w:rsidR="00F04B58">
        <w:rPr>
          <w:rFonts w:ascii="Angsana New" w:hAnsi="Angsana New"/>
          <w:sz w:val="26"/>
          <w:szCs w:val="26"/>
        </w:rPr>
        <w:t xml:space="preserve">47.33 </w:t>
      </w:r>
      <w:r w:rsidR="00E5594F" w:rsidRPr="00A66401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5D31FC">
        <w:rPr>
          <w:rFonts w:ascii="Angsana New" w:hAnsi="Angsana New"/>
          <w:sz w:val="26"/>
          <w:szCs w:val="26"/>
          <w:lang w:val="en-GB"/>
        </w:rPr>
        <w:t xml:space="preserve"> </w:t>
      </w:r>
      <w:r w:rsidR="005D31FC">
        <w:rPr>
          <w:rFonts w:ascii="Angsana New" w:hAnsi="Angsana New" w:hint="cs"/>
          <w:sz w:val="26"/>
          <w:szCs w:val="26"/>
          <w:cs/>
          <w:lang w:val="en-GB"/>
        </w:rPr>
        <w:t xml:space="preserve">และ </w:t>
      </w:r>
      <w:r w:rsidR="005D31FC">
        <w:rPr>
          <w:rFonts w:ascii="Angsana New" w:hAnsi="Angsana New"/>
          <w:sz w:val="26"/>
          <w:szCs w:val="26"/>
        </w:rPr>
        <w:t xml:space="preserve">15.80 </w:t>
      </w:r>
      <w:r w:rsidR="005D31FC">
        <w:rPr>
          <w:rFonts w:ascii="Angsana New" w:hAnsi="Angsana New" w:hint="cs"/>
          <w:sz w:val="26"/>
          <w:szCs w:val="26"/>
          <w:cs/>
        </w:rPr>
        <w:t>ล้านบาท ตามลำดับ</w:t>
      </w:r>
    </w:p>
    <w:p w14:paraId="6D38C47E" w14:textId="77777777" w:rsidR="00D60CD3" w:rsidRPr="00A66401" w:rsidRDefault="00D60CD3" w:rsidP="00C1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35D70545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A66401">
        <w:rPr>
          <w:rFonts w:ascii="Angsana New" w:hAnsi="Angsana New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14F1E656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139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B457E" w:rsidRPr="00A66401" w14:paraId="04E93A84" w14:textId="77777777" w:rsidTr="00134692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1E228C" w14:textId="77777777" w:rsidR="00CB457E" w:rsidRPr="00A66401" w:rsidRDefault="00CB457E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62201C44" w14:textId="77777777" w:rsidR="00CB457E" w:rsidRPr="00A66401" w:rsidRDefault="00CB457E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CB457E" w:rsidRPr="00A66401" w14:paraId="055B702C" w14:textId="77777777" w:rsidTr="00134692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769D51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1B7DEB38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B57F10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75D870BC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69DA08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76DE1096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2F46B9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70B90756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267947" w:rsidRPr="00A66401" w14:paraId="63A77CD2" w14:textId="77777777" w:rsidTr="00134692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AFA43" w14:textId="77777777" w:rsidR="00267947" w:rsidRPr="00A66401" w:rsidRDefault="00267947" w:rsidP="002A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A42F68" w:rsidRPr="00A6640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A6640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เดือนสิ้นสุดวันที่ </w:t>
            </w:r>
            <w:r w:rsidR="002A26EC" w:rsidRPr="00A6640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="00B74B21" w:rsidRPr="00A6640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กันยา</w:t>
            </w:r>
            <w:r w:rsidR="002A26EC" w:rsidRPr="00A6640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48FB19C" w14:textId="77777777" w:rsidR="00267947" w:rsidRPr="00A66401" w:rsidRDefault="00CB457E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79D7C45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FB551AA" w14:textId="77777777" w:rsidR="00267947" w:rsidRPr="00A66401" w:rsidRDefault="00CB457E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A0A9E22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54613ABE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117744D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6BD56950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5361CDE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37FE65C3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592C015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9DFC217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825CBBC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D05F444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878B00A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9065995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</w:tr>
      <w:tr w:rsidR="00CB457E" w:rsidRPr="00A66401" w14:paraId="2ABAD9D2" w14:textId="77777777" w:rsidTr="00134692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6C805F" w14:textId="77777777" w:rsidR="00CB457E" w:rsidRPr="00A66401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7C858E8E" w14:textId="77777777" w:rsidR="00CB457E" w:rsidRPr="00A66401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</w:t>
            </w:r>
            <w:r w:rsidR="00FF1980" w:rsidRPr="00A6640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4"/>
                <w:szCs w:val="24"/>
                <w:cs/>
                <w:lang w:eastAsia="zh-CN"/>
              </w:rPr>
              <w:t>พัน</w:t>
            </w:r>
            <w:r w:rsidRPr="00A6640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บาท)</w:t>
            </w:r>
          </w:p>
        </w:tc>
      </w:tr>
      <w:tr w:rsidR="00267947" w:rsidRPr="00A66401" w14:paraId="292D4766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3070F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F72A602" w14:textId="2E488A08" w:rsidR="00267947" w:rsidRPr="00A66401" w:rsidRDefault="000E27DA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143,402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C579995" w14:textId="77777777" w:rsidR="00267947" w:rsidRPr="00A66401" w:rsidRDefault="00267947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7ABB089" w14:textId="77777777" w:rsidR="00267947" w:rsidRPr="00A66401" w:rsidRDefault="00A76CF0" w:rsidP="00C2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504,035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A05594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1FFF87D" w14:textId="587A04EA" w:rsidR="00267947" w:rsidRPr="00A66401" w:rsidRDefault="005279EB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0E27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B890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B714E65" w14:textId="77777777" w:rsidR="00267947" w:rsidRPr="00A66401" w:rsidRDefault="00A76CF0" w:rsidP="0015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9499D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EE9EC77" w14:textId="363EEEE8" w:rsidR="00267947" w:rsidRPr="00A66401" w:rsidRDefault="000E27DA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87,987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188AA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484D046" w14:textId="2B69A103" w:rsidR="00267947" w:rsidRPr="00A66401" w:rsidRDefault="00A76CF0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60,22</w:t>
            </w:r>
            <w:r w:rsidR="000E27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70AA3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89FD6C6" w14:textId="1DC03A2C" w:rsidR="00267947" w:rsidRPr="00A66401" w:rsidRDefault="000E27DA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5279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,51</w:t>
            </w:r>
            <w:r w:rsidR="005279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2F51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6F18B" w14:textId="71ED282E" w:rsidR="00267947" w:rsidRPr="00A66401" w:rsidRDefault="00A76CF0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567,</w:t>
            </w:r>
            <w:r w:rsidR="00130527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0E27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267947" w:rsidRPr="00A66401" w14:paraId="0F314ED9" w14:textId="77777777" w:rsidTr="00134692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EF18" w14:textId="3B7EE630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="009210B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(</w:t>
            </w:r>
            <w:r w:rsidR="009210B4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ขาดทุน) </w:t>
            </w: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939CB" w14:textId="4384FB74" w:rsidR="00267947" w:rsidRPr="00A66401" w:rsidRDefault="000E27DA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31,570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D4B04EC" w14:textId="77777777" w:rsidR="00267947" w:rsidRPr="00A66401" w:rsidRDefault="00267947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8CC51" w14:textId="77777777" w:rsidR="00267947" w:rsidRPr="00A66401" w:rsidRDefault="00A76CF0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105,424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931F8F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E8C83" w14:textId="504F7773" w:rsidR="00267947" w:rsidRPr="00A66401" w:rsidRDefault="000E27DA" w:rsidP="00B6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5614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02AF6" w14:textId="77777777" w:rsidR="00267947" w:rsidRPr="00A66401" w:rsidRDefault="00A76CF0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CF635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E3D1A" w14:textId="7BFB5BAB" w:rsidR="00267947" w:rsidRPr="00A66401" w:rsidRDefault="000E27DA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CCDC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1F986" w14:textId="77777777" w:rsidR="00267947" w:rsidRPr="00A66401" w:rsidRDefault="00A76CF0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6F36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D22D1" w14:textId="2C37AE6E" w:rsidR="00267947" w:rsidRPr="00A66401" w:rsidRDefault="000E27DA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42,378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D683F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4F4D5" w14:textId="77777777" w:rsidR="00267947" w:rsidRPr="00A66401" w:rsidRDefault="00A76CF0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115,268</w:t>
            </w:r>
          </w:p>
        </w:tc>
      </w:tr>
      <w:tr w:rsidR="00267947" w:rsidRPr="00A66401" w14:paraId="477F144C" w14:textId="77777777" w:rsidTr="00134692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A8889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4E854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C91C266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B7B66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519E8AC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FE88C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92970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77AB7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FB8DD5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CE591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7FC691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168D1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EDFFB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39A05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6872A2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268E7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267947" w:rsidRPr="00A66401" w14:paraId="36BC2C25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9228" w14:textId="77777777" w:rsidR="00267947" w:rsidRPr="00A66401" w:rsidRDefault="00267947" w:rsidP="004C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5ED9B" w14:textId="77777777" w:rsidR="007051D0" w:rsidRPr="00A66401" w:rsidRDefault="007051D0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7954DC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95802" w14:textId="77777777" w:rsidR="00386993" w:rsidRPr="00A66401" w:rsidRDefault="00386993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7227A1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6742B3" w14:textId="77777777" w:rsidR="00386993" w:rsidRPr="00A66401" w:rsidRDefault="00386993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6A690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E0E4D7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7CF9D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A4AD1F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927E76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0A6CFA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39342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4F5AF" w14:textId="1F3C8A38" w:rsidR="007051D0" w:rsidRPr="00A66401" w:rsidRDefault="000E27DA" w:rsidP="0070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A656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56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228F1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994BE" w14:textId="45B0ADC2" w:rsidR="007051D0" w:rsidRPr="00A66401" w:rsidRDefault="000767EE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85,17</w:t>
            </w:r>
            <w:r w:rsidR="000E27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67947" w:rsidRPr="00A66401" w14:paraId="20A8BAD4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6493A" w14:textId="43D8116A" w:rsidR="00267947" w:rsidRPr="00A66401" w:rsidRDefault="00A76CF0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</w:t>
            </w:r>
            <w:r w:rsidR="002824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31C43" w:rsidRPr="00A6640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</w:t>
            </w: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="002824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267947" w:rsidRPr="00A664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จากอัตราแลกเปลี่ยนที่ไม่ได้ปันส่วน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642257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64F94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7B0CA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60EED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74FE5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0EE12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E9CEE8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B34DC3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BAF427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354C7E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C44CD3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40655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3AFE3" w14:textId="1682BDA2" w:rsidR="00267947" w:rsidRPr="00A66401" w:rsidRDefault="000E27DA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F7C78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6DBBE" w14:textId="77777777" w:rsidR="00267947" w:rsidRPr="00A66401" w:rsidRDefault="00A76CF0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</w:t>
            </w:r>
            <w:r w:rsidR="000767EE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807</w:t>
            </w:r>
          </w:p>
        </w:tc>
      </w:tr>
      <w:tr w:rsidR="00267947" w:rsidRPr="00A66401" w14:paraId="21FE0105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1057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รายได้อื่นที่ไม่ได้ปันส่วน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38B5C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C61347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E4FE1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B3058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6A965C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16FA99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989BBF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9BB1E6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049148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650FF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9E1850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76816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10894" w14:textId="0C10F12F" w:rsidR="00267947" w:rsidRPr="00A66401" w:rsidRDefault="000E27DA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="00A656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656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307E3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23527" w14:textId="30C74B74" w:rsidR="00267947" w:rsidRPr="00A66401" w:rsidRDefault="000767EE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9,69</w:t>
            </w:r>
            <w:r w:rsidR="002824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267947" w:rsidRPr="00A66401" w14:paraId="66C53FD6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9ED37" w14:textId="77777777" w:rsidR="00267947" w:rsidRPr="00A66401" w:rsidRDefault="00331C43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 (</w:t>
            </w:r>
            <w:r w:rsidR="00F57BAC"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ค่าใช้จ่าย</w:t>
            </w: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) </w:t>
            </w:r>
            <w:r w:rsidR="00267947"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ภาษีเงินได้ที่ไม่ได้ปันส่วน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8E2CFF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1208F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2AD354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FA455C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43C067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38EB10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9E8EC5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7D9C1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C9B82D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B61E0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D6ABCF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A1172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ECC15F5" w14:textId="5B908D7B" w:rsidR="00267947" w:rsidRPr="00A66401" w:rsidRDefault="000E27DA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34626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F56FA18" w14:textId="77777777" w:rsidR="00267947" w:rsidRPr="00A66401" w:rsidRDefault="00C04AD2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(7,799)</w:t>
            </w:r>
          </w:p>
        </w:tc>
      </w:tr>
      <w:tr w:rsidR="00267947" w:rsidRPr="00A66401" w14:paraId="5F6F327E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D3487" w14:textId="77777777" w:rsidR="00267947" w:rsidRPr="00A66401" w:rsidRDefault="00F57BAC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="00267947"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ขาดทุนเบ็ดเสร็จรวมสำหรับ</w:t>
            </w:r>
            <w:r w:rsidR="0019770A"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4F668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DEC0B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952A01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93131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6113EC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60687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750897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74E65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E73263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84D490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DB4E8F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1B146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A7E81" w14:textId="4C98F740" w:rsidR="00267947" w:rsidRPr="00A66401" w:rsidRDefault="000E27DA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15,618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3FDEB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0FF4D" w14:textId="77777777" w:rsidR="00267947" w:rsidRPr="00A66401" w:rsidRDefault="00C04AD2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</w:t>
            </w:r>
            <w:r w:rsidR="000767EE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</w:t>
            </w:r>
          </w:p>
        </w:tc>
      </w:tr>
      <w:tr w:rsidR="00267947" w:rsidRPr="00A66401" w14:paraId="3C2472A7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0FFFD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หัก 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995C30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7257A9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9A70B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A10C3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51D26B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023AF3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9C3B38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89D00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CBD1AF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37E164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CEA9B9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1E35E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C59BB" w14:textId="04B11229" w:rsidR="00267947" w:rsidRPr="00A66401" w:rsidRDefault="000E27DA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B0078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DFBDF" w14:textId="77777777" w:rsidR="00267947" w:rsidRPr="00A66401" w:rsidRDefault="00C04AD2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67947" w:rsidRPr="00A66401" w14:paraId="398A33BE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F45EF" w14:textId="77777777" w:rsidR="00267947" w:rsidRPr="00A66401" w:rsidRDefault="00134692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="00267947"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ขาดทุนเบ็ดเสร็จรวมส่วนที่เป็นของบริษัทใหญ่</w:t>
            </w: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3AD6CA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4ECB9C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E623C5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F71F65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7C55EF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8F6A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FF83F7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665E2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2F7010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ACAF0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782AB6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B5392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1DE81" w14:textId="2392FF18" w:rsidR="00267947" w:rsidRPr="00A66401" w:rsidRDefault="000E27DA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15,619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1EC3B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06688" w14:textId="77777777" w:rsidR="00267947" w:rsidRPr="00A66401" w:rsidRDefault="00C04AD2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</w:t>
            </w:r>
            <w:r w:rsidR="000767EE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</w:t>
            </w:r>
          </w:p>
        </w:tc>
      </w:tr>
    </w:tbl>
    <w:p w14:paraId="05EFCCAE" w14:textId="77777777" w:rsidR="00BD468B" w:rsidRPr="00A66401" w:rsidRDefault="00BD468B" w:rsidP="00562CEB">
      <w:pPr>
        <w:rPr>
          <w:rFonts w:ascii="Angsana New" w:hAnsi="Angsana New"/>
        </w:rPr>
      </w:pPr>
    </w:p>
    <w:p w14:paraId="5B8BDBB8" w14:textId="77777777" w:rsidR="00BD468B" w:rsidRPr="00A66401" w:rsidRDefault="00BD4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A66401">
        <w:rPr>
          <w:rFonts w:ascii="Angsana New" w:hAnsi="Angsana New"/>
        </w:rPr>
        <w:br w:type="page"/>
      </w:r>
    </w:p>
    <w:p w14:paraId="1F78F7A4" w14:textId="0424BEF1" w:rsidR="00BD468B" w:rsidRPr="00A66401" w:rsidRDefault="00BD468B" w:rsidP="00BD468B">
      <w:pPr>
        <w:jc w:val="thaiDistribute"/>
        <w:rPr>
          <w:rFonts w:ascii="Angsana New" w:hAnsi="Angsana New"/>
          <w:sz w:val="26"/>
          <w:szCs w:val="26"/>
          <w:lang w:val="en-GB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ab/>
      </w: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  <w:r w:rsidRPr="00A66401">
        <w:rPr>
          <w:rFonts w:ascii="Angsana New" w:hAnsi="Angsana New" w:hint="cs"/>
          <w:sz w:val="26"/>
          <w:szCs w:val="26"/>
          <w:cs/>
          <w:lang w:val="en-GB"/>
        </w:rPr>
        <w:t>รายได้ของกลุ่มกิจการจากลูกค้ารายใหญ่ในระหว่างงวด</w:t>
      </w:r>
      <w:r w:rsidR="00B74B21" w:rsidRPr="00A66401">
        <w:rPr>
          <w:rFonts w:ascii="Angsana New" w:hAnsi="Angsana New" w:hint="cs"/>
          <w:sz w:val="26"/>
          <w:szCs w:val="26"/>
          <w:cs/>
          <w:lang w:val="en-GB"/>
        </w:rPr>
        <w:t>เก้า</w:t>
      </w:r>
      <w:r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เดือนสิ้นสุดวันที่ </w:t>
      </w:r>
      <w:r w:rsidRPr="00A66401">
        <w:rPr>
          <w:rFonts w:ascii="Angsana New" w:hAnsi="Angsana New"/>
          <w:sz w:val="26"/>
          <w:szCs w:val="26"/>
          <w:lang w:val="en-GB"/>
        </w:rPr>
        <w:t xml:space="preserve">30 </w:t>
      </w:r>
      <w:r w:rsidR="00B74B21" w:rsidRPr="00A66401">
        <w:rPr>
          <w:rFonts w:ascii="Angsana New" w:hAnsi="Angsana New" w:hint="cs"/>
          <w:sz w:val="26"/>
          <w:szCs w:val="26"/>
          <w:cs/>
          <w:lang w:val="en-GB"/>
        </w:rPr>
        <w:t>กันยา</w:t>
      </w:r>
      <w:r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ยน </w:t>
      </w:r>
      <w:r w:rsidRPr="00A66401">
        <w:rPr>
          <w:rFonts w:ascii="Angsana New" w:hAnsi="Angsana New" w:hint="cs"/>
          <w:sz w:val="26"/>
          <w:szCs w:val="26"/>
          <w:lang w:val="en-GB"/>
        </w:rPr>
        <w:t>256</w:t>
      </w:r>
      <w:r w:rsidRPr="00A66401">
        <w:rPr>
          <w:rFonts w:ascii="Angsana New" w:hAnsi="Angsana New"/>
          <w:sz w:val="26"/>
          <w:szCs w:val="26"/>
          <w:lang w:val="en-GB"/>
        </w:rPr>
        <w:t>2</w:t>
      </w:r>
      <w:r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 และ </w:t>
      </w:r>
      <w:r w:rsidRPr="00A66401">
        <w:rPr>
          <w:rFonts w:ascii="Angsana New" w:hAnsi="Angsana New" w:hint="cs"/>
          <w:sz w:val="26"/>
          <w:szCs w:val="26"/>
          <w:lang w:val="en-GB"/>
        </w:rPr>
        <w:t>256</w:t>
      </w:r>
      <w:r w:rsidRPr="00A66401">
        <w:rPr>
          <w:rFonts w:ascii="Angsana New" w:hAnsi="Angsana New"/>
          <w:sz w:val="26"/>
          <w:szCs w:val="26"/>
          <w:lang w:val="en-GB"/>
        </w:rPr>
        <w:t>1</w:t>
      </w:r>
      <w:r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 มีจำนวน </w:t>
      </w:r>
      <w:r w:rsidR="00FE10A4">
        <w:rPr>
          <w:rFonts w:ascii="Angsana New" w:hAnsi="Angsana New"/>
          <w:sz w:val="26"/>
          <w:szCs w:val="26"/>
        </w:rPr>
        <w:t>438.64</w:t>
      </w:r>
      <w:r w:rsidRPr="00A66401">
        <w:rPr>
          <w:rFonts w:ascii="Angsana New" w:hAnsi="Angsana New"/>
          <w:sz w:val="26"/>
          <w:szCs w:val="26"/>
          <w:lang w:val="en-GB"/>
        </w:rPr>
        <w:t xml:space="preserve"> </w:t>
      </w:r>
      <w:r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และ </w:t>
      </w:r>
      <w:r w:rsidR="00FE10A4">
        <w:rPr>
          <w:rFonts w:ascii="Angsana New" w:hAnsi="Angsana New"/>
          <w:sz w:val="26"/>
          <w:szCs w:val="26"/>
          <w:lang w:val="en-GB"/>
        </w:rPr>
        <w:t>1,077.15</w:t>
      </w:r>
      <w:r w:rsidRPr="00A66401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A66401">
        <w:rPr>
          <w:rFonts w:ascii="Angsana New" w:hAnsi="Angsana New" w:hint="cs"/>
          <w:sz w:val="26"/>
          <w:szCs w:val="26"/>
          <w:cs/>
          <w:lang w:val="en-GB"/>
        </w:rPr>
        <w:t>ล้านบาท ตามลำดับ</w:t>
      </w:r>
    </w:p>
    <w:p w14:paraId="7EC1013A" w14:textId="77777777" w:rsidR="00BD468B" w:rsidRPr="00A66401" w:rsidRDefault="00BD468B" w:rsidP="00562CEB">
      <w:pPr>
        <w:rPr>
          <w:rFonts w:ascii="Angsana New" w:hAnsi="Angsana New"/>
          <w:sz w:val="20"/>
          <w:szCs w:val="20"/>
        </w:rPr>
      </w:pPr>
    </w:p>
    <w:tbl>
      <w:tblPr>
        <w:tblW w:w="139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A42F68" w:rsidRPr="00A66401" w14:paraId="4ED2A383" w14:textId="77777777" w:rsidTr="00FE10A4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59062E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6B4EF32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A42F68" w:rsidRPr="00A66401" w14:paraId="0646C816" w14:textId="77777777" w:rsidTr="00FE10A4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D7C71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4DFE53F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E7051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29BA36B7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D1E6A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7A8A0B73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E62DDF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457A777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A42F68" w:rsidRPr="00A66401" w14:paraId="0A10B40C" w14:textId="77777777" w:rsidTr="00FE10A4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76A70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5A6EDB" w:rsidRPr="00A6640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เก้า</w:t>
            </w:r>
            <w:r w:rsidRPr="00A6640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เดือนสิ้นสุดวันที่ </w:t>
            </w:r>
            <w:r w:rsidRPr="00A6640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="005A6EDB" w:rsidRPr="00A6640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6F2390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58326C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3725FB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5CF437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B5B8DA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256620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66FBE4B5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881F41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C7E8F6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E50CD0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7CD607C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9F5BB9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232B007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3BD1F22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9602FA5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</w:tr>
      <w:tr w:rsidR="00A42F68" w:rsidRPr="00A66401" w14:paraId="29683166" w14:textId="77777777" w:rsidTr="00FE10A4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D7E17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1DF05E8E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</w:t>
            </w:r>
            <w:r w:rsidRPr="00A6640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4"/>
                <w:szCs w:val="24"/>
                <w:cs/>
                <w:lang w:eastAsia="zh-CN"/>
              </w:rPr>
              <w:t>พัน</w:t>
            </w:r>
            <w:r w:rsidRPr="00A6640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บาท)</w:t>
            </w:r>
          </w:p>
        </w:tc>
      </w:tr>
      <w:tr w:rsidR="00A42F68" w:rsidRPr="00A66401" w14:paraId="744169B5" w14:textId="77777777" w:rsidTr="00FE10A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BD84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BE57E9A" w14:textId="1AC438E2" w:rsidR="00A42F68" w:rsidRPr="00A66401" w:rsidRDefault="00B35F53" w:rsidP="00B3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1,022,238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E36AD1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29C2334" w14:textId="77777777" w:rsidR="00A42F68" w:rsidRPr="00A66401" w:rsidRDefault="00732506" w:rsidP="0073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</w:t>
            </w:r>
            <w:r w:rsidR="005A6EDB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1,800,05</w:t>
            </w:r>
            <w:r w:rsidR="00466B72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FF4A6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ED6E47C" w14:textId="5BE352B8" w:rsidR="00A42F68" w:rsidRPr="00A66401" w:rsidRDefault="00B35F53" w:rsidP="0043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79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,3</w:t>
            </w:r>
            <w:r w:rsidR="005279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814F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0218BF6B" w14:textId="78D97DE0" w:rsidR="00A42F68" w:rsidRPr="00A66401" w:rsidRDefault="00FE10A4" w:rsidP="00FE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5A6EDB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9,79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41922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2F4D5BE" w14:textId="03E2946F" w:rsidR="00A42F68" w:rsidRPr="00A66401" w:rsidRDefault="00B35F53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229,691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8A0D3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6FE7BD5" w14:textId="77777777" w:rsidR="00A42F68" w:rsidRPr="00A66401" w:rsidRDefault="005A6EDB" w:rsidP="005A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152,801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16CE9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21C1696" w14:textId="7F9F9E20" w:rsidR="00A42F68" w:rsidRPr="00A66401" w:rsidRDefault="00FE10A4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1,26</w:t>
            </w:r>
            <w:r w:rsidR="005279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,2</w:t>
            </w:r>
            <w:r w:rsidR="005279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B609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4800D" w14:textId="429CE0DD" w:rsidR="00A42F68" w:rsidRPr="00A66401" w:rsidRDefault="005A6EDB" w:rsidP="004F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1,962,64</w:t>
            </w:r>
            <w:r w:rsidR="00FE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A42F68" w:rsidRPr="00A66401" w14:paraId="5065F667" w14:textId="77777777" w:rsidTr="00FE10A4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2FAE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EE17A" w14:textId="66A70F30" w:rsidR="00A42F68" w:rsidRPr="00A66401" w:rsidRDefault="00B35F53" w:rsidP="00B3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199,593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CECF928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F6CB1" w14:textId="77777777" w:rsidR="00A42F68" w:rsidRPr="00A66401" w:rsidRDefault="005A6EDB" w:rsidP="00C2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  <w:r w:rsidR="00466B72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99913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6435A2" w14:textId="07A7D5F6" w:rsidR="00A42F68" w:rsidRPr="00A66401" w:rsidRDefault="00B35F53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2,718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A551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FAAB3" w14:textId="7C977B78" w:rsidR="00A42F68" w:rsidRPr="00A66401" w:rsidRDefault="00FE10A4" w:rsidP="00FE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5A6EDB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7037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1C9FE" w14:textId="6524C59C" w:rsidR="00A42F68" w:rsidRPr="00A66401" w:rsidRDefault="00B35F53" w:rsidP="0043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43,573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F135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87996" w14:textId="77777777" w:rsidR="00A42F68" w:rsidRPr="00A66401" w:rsidRDefault="005A6EDB" w:rsidP="005A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489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654D8" w14:textId="78D54F3D" w:rsidR="00A42F68" w:rsidRPr="00A66401" w:rsidRDefault="00FE10A4" w:rsidP="00FE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245,884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BEB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DF03B" w14:textId="77777777" w:rsidR="00A42F68" w:rsidRPr="00A66401" w:rsidRDefault="005A6EDB" w:rsidP="004F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325,569</w:t>
            </w:r>
          </w:p>
        </w:tc>
      </w:tr>
      <w:tr w:rsidR="00A42F68" w:rsidRPr="00A66401" w14:paraId="1C54C2EE" w14:textId="77777777" w:rsidTr="00FE10A4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AA7B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09FE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532150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F11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F775C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ED69E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2C5E7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1BB4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957E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ED22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FE3D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4EDF2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94F4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2518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CD49A9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F87AE" w14:textId="77777777" w:rsidR="00A42F68" w:rsidRPr="00A66401" w:rsidRDefault="00A42F68" w:rsidP="004F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A42F68" w:rsidRPr="00A66401" w14:paraId="25E9810D" w14:textId="77777777" w:rsidTr="00FE10A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D815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5CA39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D1C18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2B93B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DD85F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F2A40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8A9EFF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024DF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4DDF5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73DDD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15E4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AFBA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75D79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BA699" w14:textId="3AA6881F" w:rsidR="00A42F68" w:rsidRPr="00A66401" w:rsidRDefault="00FE10A4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47C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47C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263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31C05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69687" w14:textId="5CD825C2" w:rsidR="00A42F68" w:rsidRPr="00A66401" w:rsidRDefault="005A6EDB" w:rsidP="002D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" w:right="-2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(249,91</w:t>
            </w:r>
            <w:r w:rsidR="00FE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A42F68" w:rsidRPr="00A66401" w14:paraId="68763FD0" w14:textId="77777777" w:rsidTr="00FE10A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988E" w14:textId="540E14C5" w:rsidR="00A42F68" w:rsidRPr="00A66401" w:rsidRDefault="00466B72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</w:t>
            </w:r>
            <w:r w:rsidR="002824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31C43" w:rsidRPr="00A6640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</w:t>
            </w: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="002824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A42F68" w:rsidRPr="00A664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จากอัตราแลกเปลี่ยนที่ไม่ได้ปันส่วน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14858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119C2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D5ED62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00B47F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195B8F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A343F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1330A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3F23E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50501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C9A82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602A4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435A82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4105B" w14:textId="212D5E45" w:rsidR="00A42F68" w:rsidRPr="00A66401" w:rsidRDefault="00FE10A4" w:rsidP="00FE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1,791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458CF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FF0D1" w14:textId="77777777" w:rsidR="00A42F68" w:rsidRPr="00A66401" w:rsidRDefault="00466B72" w:rsidP="004F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1,441</w:t>
            </w:r>
          </w:p>
        </w:tc>
      </w:tr>
      <w:tr w:rsidR="00A42F68" w:rsidRPr="00A66401" w14:paraId="711432D6" w14:textId="77777777" w:rsidTr="00FE10A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101E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รายได้อื่นที่ไม่ได้ปันส่วน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26048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94AC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074915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8B5D5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944C7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03C2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B1081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0960E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D94AF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1CA757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4C796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9C16E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E531C" w14:textId="0A699BB8" w:rsidR="00A42F68" w:rsidRPr="00A66401" w:rsidRDefault="00FE10A4" w:rsidP="00FE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="00547C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47C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70AD9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1114" w14:textId="48BA8311" w:rsidR="00A42F68" w:rsidRPr="00A66401" w:rsidRDefault="00466B72" w:rsidP="004F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14,49</w:t>
            </w:r>
            <w:r w:rsidR="00FE10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A42F68" w:rsidRPr="00A66401" w14:paraId="650E37A5" w14:textId="77777777" w:rsidTr="00FE10A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F1E46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ค่าใช้จ่าย</w:t>
            </w: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ภาษีเงินได้ที่ไม่ได้ปันส่วน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6937E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915B0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ED0E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1C75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C98476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EB88A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E508D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91DC9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8FA6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3A2D6F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EDDF2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95CCB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BDBF063" w14:textId="3934FE22" w:rsidR="00A42F68" w:rsidRPr="00A66401" w:rsidRDefault="00FE10A4" w:rsidP="00FE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7,190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1C043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B5989F4" w14:textId="77777777" w:rsidR="00A42F68" w:rsidRPr="00A66401" w:rsidRDefault="00466B72" w:rsidP="002D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(8,406)</w:t>
            </w:r>
          </w:p>
        </w:tc>
      </w:tr>
      <w:tr w:rsidR="00A42F68" w:rsidRPr="00A66401" w14:paraId="6AA5DFB5" w14:textId="77777777" w:rsidTr="00FE10A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9A542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กำไรขาดทุน</w:t>
            </w: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เบ็ดเสร็จอื่นที่ยังไม่ปันส่วน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5B987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6B674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650227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106E55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65766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7BA70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C49DE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EB5ED7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A264D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02E345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D5A82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9FE09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6E7C8" w14:textId="591C19C4" w:rsidR="00A42F68" w:rsidRPr="00A66401" w:rsidRDefault="00FE10A4" w:rsidP="00FE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3,580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6939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9AB1B" w14:textId="77777777" w:rsidR="00A42F68" w:rsidRPr="00A66401" w:rsidRDefault="005A6EDB" w:rsidP="004F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501</w:t>
            </w:r>
          </w:p>
        </w:tc>
      </w:tr>
      <w:tr w:rsidR="00A42F68" w:rsidRPr="00A66401" w14:paraId="6B92DD2B" w14:textId="77777777" w:rsidTr="00FE10A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405B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ขาดทุนเบ็ดเสร็จรวมสำหรับ</w:t>
            </w: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CD51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88EE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BE2362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031A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5EBA3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A1623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D00DD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B0A643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E71D0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244D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843D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BECD5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78A32" w14:textId="06631ABB" w:rsidR="00A42F68" w:rsidRPr="00A66401" w:rsidRDefault="00FE10A4" w:rsidP="00FE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57,204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DD94F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91B8D" w14:textId="77777777" w:rsidR="00A42F68" w:rsidRPr="00A66401" w:rsidRDefault="005A6EDB" w:rsidP="004F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83,68</w:t>
            </w:r>
            <w:r w:rsidR="004F5E8D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A42F68" w:rsidRPr="00A66401" w14:paraId="05420DF4" w14:textId="77777777" w:rsidTr="00FE10A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B988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หัก 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567DA2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7191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7869D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F4250E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3E52C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FA0A63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D41FF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998C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B796B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CA9D7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C7705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ED37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304C7" w14:textId="230520FF" w:rsidR="00A42F68" w:rsidRPr="00A66401" w:rsidRDefault="00FE10A4" w:rsidP="00FE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AEE87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D9FA3" w14:textId="77777777" w:rsidR="00A42F68" w:rsidRPr="00A66401" w:rsidRDefault="004F5E8D" w:rsidP="004F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A42F68" w:rsidRPr="00A66401" w14:paraId="10EB4E7D" w14:textId="77777777" w:rsidTr="00FE10A4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E0608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ขาดทุนเบ็ดเสร็จรวมส่วนที่เป็นของบริษัทใหญ่</w:t>
            </w: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DA4A2E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CA86B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B5E55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B231A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EE6BC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AA324C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58687F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DB6A3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4477A3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E7BB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CBCFC0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DD728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414A4" w14:textId="7FEF51EB" w:rsidR="00A42F68" w:rsidRPr="00A66401" w:rsidRDefault="00FE10A4" w:rsidP="00FE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57,206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789BC4" w14:textId="77777777" w:rsidR="00A42F68" w:rsidRPr="00A66401" w:rsidRDefault="00A42F68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FC6CEC" w14:textId="77777777" w:rsidR="00A42F68" w:rsidRPr="00A66401" w:rsidRDefault="005A6EDB" w:rsidP="004F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83,68</w:t>
            </w:r>
            <w:r w:rsidR="004F5E8D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</w:tbl>
    <w:p w14:paraId="2E2ECB98" w14:textId="77777777" w:rsidR="004C7AF2" w:rsidRPr="00A66401" w:rsidRDefault="004C7AF2" w:rsidP="00562CEB">
      <w:pPr>
        <w:rPr>
          <w:rFonts w:ascii="Angsana New" w:hAnsi="Angsana New"/>
          <w:sz w:val="20"/>
          <w:szCs w:val="20"/>
        </w:rPr>
      </w:pPr>
    </w:p>
    <w:p w14:paraId="54454E90" w14:textId="53F471C5" w:rsidR="001025CA" w:rsidRPr="00A66401" w:rsidRDefault="00E56635" w:rsidP="00562CEB">
      <w:pPr>
        <w:rPr>
          <w:rFonts w:ascii="Angsana New" w:hAnsi="Angsana New"/>
          <w:sz w:val="24"/>
          <w:szCs w:val="24"/>
          <w:cs/>
        </w:rPr>
        <w:sectPr w:rsidR="001025CA" w:rsidRPr="00A66401" w:rsidSect="00A55436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A66401">
        <w:rPr>
          <w:rFonts w:ascii="Angsana New" w:hAnsi="Angsana New"/>
          <w:sz w:val="24"/>
          <w:szCs w:val="24"/>
          <w:cs/>
        </w:rPr>
        <w:tab/>
      </w:r>
      <w:r w:rsidRPr="00A66401">
        <w:rPr>
          <w:rFonts w:ascii="Angsana New" w:hAnsi="Angsana New"/>
          <w:sz w:val="24"/>
          <w:szCs w:val="24"/>
          <w:cs/>
        </w:rPr>
        <w:tab/>
      </w:r>
      <w:r w:rsidR="00FE10A4">
        <w:rPr>
          <w:rFonts w:ascii="Angsana New" w:hAnsi="Angsana New"/>
          <w:sz w:val="24"/>
          <w:szCs w:val="24"/>
        </w:rPr>
        <w:t xml:space="preserve">   </w:t>
      </w:r>
      <w:r w:rsidR="001025CA" w:rsidRPr="00A66401">
        <w:rPr>
          <w:rFonts w:ascii="Angsana New" w:hAnsi="Angsana New" w:hint="cs"/>
          <w:sz w:val="24"/>
          <w:szCs w:val="24"/>
          <w:cs/>
        </w:rPr>
        <w:t>กลุ่มกิจการไม่ได้ปันส่วนสินทรัพย์แยกตามส่วนงาน</w:t>
      </w:r>
      <w:r w:rsidR="001025CA" w:rsidRPr="00A66401">
        <w:rPr>
          <w:rFonts w:ascii="Angsana New" w:hAnsi="Angsana New"/>
          <w:sz w:val="24"/>
          <w:szCs w:val="24"/>
          <w:cs/>
        </w:rPr>
        <w:tab/>
      </w:r>
    </w:p>
    <w:p w14:paraId="01E3BF53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szCs w:val="30"/>
        </w:rPr>
      </w:pPr>
      <w:r w:rsidRPr="00A66401">
        <w:rPr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A66401">
        <w:rPr>
          <w:b/>
          <w:bCs/>
          <w:i/>
          <w:iCs/>
          <w:szCs w:val="30"/>
        </w:rPr>
        <w:t xml:space="preserve"> </w:t>
      </w:r>
    </w:p>
    <w:p w14:paraId="192F7639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30"/>
          <w:szCs w:val="30"/>
        </w:rPr>
      </w:pPr>
    </w:p>
    <w:p w14:paraId="4CD71C7C" w14:textId="77777777" w:rsidR="00562CEB" w:rsidRPr="00A66401" w:rsidRDefault="00353CC7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</w:t>
      </w:r>
      <w:r w:rsidR="0059269B"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ตามสัญญาและ</w:t>
      </w:r>
      <w:r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จากการขายและการให้บริการที่มีมูลค่าเป็นสาระสำคัญ</w:t>
      </w:r>
      <w:r w:rsidRPr="00A664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</w:t>
      </w:r>
      <w:r w:rsidR="0059269B"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แบ่ง</w:t>
      </w:r>
      <w:r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ตามส่วนงานแยกตามที่ตั้งทางภูมิศาสตร์ของลูกค้า</w:t>
      </w:r>
      <w:r w:rsidR="0059269B"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ได้ดังนี้</w:t>
      </w:r>
    </w:p>
    <w:p w14:paraId="736C9F3B" w14:textId="77777777" w:rsidR="0042601E" w:rsidRPr="00A66401" w:rsidRDefault="0042601E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8640" w:type="dxa"/>
        <w:tblInd w:w="54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42601E" w:rsidRPr="00A66401" w14:paraId="7CB0C5CA" w14:textId="77777777" w:rsidTr="0058455C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580A3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4BDC4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2601E" w:rsidRPr="00A66401" w14:paraId="064B15BE" w14:textId="77777777" w:rsidTr="0058455C">
        <w:trPr>
          <w:cantSplit/>
          <w:trHeight w:val="4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0E26D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A0E8F"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EA0E8F"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B35CE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C013E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88676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2601E" w:rsidRPr="00A66401" w14:paraId="2067DBEC" w14:textId="77777777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DC855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B2219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2601E" w:rsidRPr="00A66401" w14:paraId="69C2ED36" w14:textId="77777777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CA11C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D87BD" w14:textId="2FE28A9C" w:rsidR="0042601E" w:rsidRPr="00A66401" w:rsidRDefault="00462CC6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="0027021E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="00EC48E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EC48E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698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D2BF7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C4F16" w14:textId="77777777" w:rsidR="0042601E" w:rsidRPr="00A66401" w:rsidRDefault="00772884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512,041</w:t>
            </w:r>
          </w:p>
        </w:tc>
      </w:tr>
      <w:tr w:rsidR="002824CF" w:rsidRPr="00A66401" w14:paraId="76987991" w14:textId="77777777" w:rsidTr="00654881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D6805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71D7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17,151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81FD8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A7A09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31,176</w:t>
            </w:r>
          </w:p>
        </w:tc>
      </w:tr>
      <w:tr w:rsidR="0042601E" w:rsidRPr="00A66401" w14:paraId="334A7B08" w14:textId="77777777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328E0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407AB" w14:textId="77777777" w:rsidR="0042601E" w:rsidRPr="00A66401" w:rsidRDefault="00462CC6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3,775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71359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E0A35" w14:textId="77777777" w:rsidR="0042601E" w:rsidRPr="00A66401" w:rsidRDefault="00772884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17,106</w:t>
            </w:r>
          </w:p>
        </w:tc>
      </w:tr>
      <w:tr w:rsidR="0042601E" w:rsidRPr="00A66401" w14:paraId="59FD30E5" w14:textId="77777777" w:rsidTr="0058455C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EAB56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FDC62" w14:textId="77777777" w:rsidR="0042601E" w:rsidRPr="00A66401" w:rsidRDefault="00462CC6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662C8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881ED" w14:textId="1FF9AD74" w:rsidR="0042601E" w:rsidRPr="00A66401" w:rsidRDefault="008E5DD4" w:rsidP="002D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1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824CF" w:rsidRPr="00A66401" w14:paraId="51EAC8AB" w14:textId="77777777" w:rsidTr="002824CF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D644B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D6158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C4D79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5195D" w14:textId="77777777" w:rsidR="002824CF" w:rsidRPr="00A66401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774</w:t>
            </w:r>
          </w:p>
        </w:tc>
      </w:tr>
      <w:tr w:rsidR="0042601E" w:rsidRPr="00A66401" w14:paraId="3DACBFBB" w14:textId="77777777" w:rsidTr="009640D7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9AC30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F95F6" w14:textId="77777777" w:rsidR="0042601E" w:rsidRPr="00A66401" w:rsidRDefault="00462CC6" w:rsidP="008E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8E71F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74130" w14:textId="77777777" w:rsidR="0042601E" w:rsidRPr="00A66401" w:rsidRDefault="003E4F6B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5,331</w:t>
            </w:r>
          </w:p>
        </w:tc>
      </w:tr>
      <w:tr w:rsidR="0042601E" w:rsidRPr="00A66401" w14:paraId="3EB11307" w14:textId="77777777" w:rsidTr="006122E2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DE7C6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5918CB7" w14:textId="77777777" w:rsidR="0042601E" w:rsidRPr="00A66401" w:rsidRDefault="00462CC6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2,23</w:t>
            </w:r>
            <w:r w:rsidR="0065206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036FF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DDAD1D8" w14:textId="6A4D3474" w:rsidR="0042601E" w:rsidRPr="00A66401" w:rsidRDefault="008E5DD4" w:rsidP="0073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926</w:t>
            </w:r>
          </w:p>
        </w:tc>
      </w:tr>
      <w:tr w:rsidR="0042601E" w:rsidRPr="00A66401" w14:paraId="67FBBDF8" w14:textId="77777777" w:rsidTr="006122E2">
        <w:trPr>
          <w:cantSplit/>
          <w:trHeight w:val="4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3B8EE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D4A3D95" w14:textId="453F56C4" w:rsidR="0042601E" w:rsidRPr="00A66401" w:rsidRDefault="00492CC7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23</w:t>
            </w:r>
            <w:r w:rsidR="00EC48E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A30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51</w:t>
            </w:r>
            <w:r w:rsidR="00EC48E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93CAB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D094728" w14:textId="77777777" w:rsidR="0042601E" w:rsidRPr="00A66401" w:rsidRDefault="00772884" w:rsidP="00772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567,354</w:t>
            </w:r>
          </w:p>
        </w:tc>
      </w:tr>
    </w:tbl>
    <w:p w14:paraId="3FB3B76C" w14:textId="77777777" w:rsidR="0042601E" w:rsidRPr="00A66401" w:rsidRDefault="0042601E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8640" w:type="dxa"/>
        <w:tblInd w:w="54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A634A9" w:rsidRPr="00A66401" w14:paraId="7E8330BA" w14:textId="77777777" w:rsidTr="00A634A9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08C63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6B039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634A9" w:rsidRPr="00A66401" w14:paraId="3C7B4445" w14:textId="77777777" w:rsidTr="00A634A9">
        <w:trPr>
          <w:cantSplit/>
          <w:trHeight w:val="4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14E5B" w14:textId="77777777" w:rsidR="00A634A9" w:rsidRPr="00A66401" w:rsidRDefault="00A634A9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A0E8F"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FF1980"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EA0E8F"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</w:t>
            </w:r>
            <w:r w:rsidR="00FF1980"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7A173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96896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DF1A0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A634A9" w:rsidRPr="00A66401" w14:paraId="29673603" w14:textId="77777777" w:rsidTr="00A634A9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6DDED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CB9F9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634A9" w:rsidRPr="00A66401" w14:paraId="3625D0B3" w14:textId="77777777" w:rsidTr="00FF198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FDF89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F91CA" w14:textId="7B45A39B" w:rsidR="00A634A9" w:rsidRPr="00A66401" w:rsidRDefault="006A7B82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</w:t>
            </w:r>
            <w:r w:rsidR="00DA308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  <w:r w:rsidR="00EC48E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DA308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</w:t>
            </w:r>
            <w:r w:rsidR="00A10AE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="00EC48E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8D882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6E32B" w14:textId="77777777" w:rsidR="00A634A9" w:rsidRPr="00A66401" w:rsidRDefault="00D47AA1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snapToGrid w:val="0"/>
                <w:sz w:val="30"/>
                <w:szCs w:val="30"/>
                <w:lang w:val="en-GB" w:eastAsia="zh-CN"/>
              </w:rPr>
              <w:t>1,731,321</w:t>
            </w:r>
          </w:p>
        </w:tc>
      </w:tr>
      <w:tr w:rsidR="002824CF" w:rsidRPr="00A66401" w14:paraId="01EC8169" w14:textId="77777777" w:rsidTr="002824CF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EC60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3F98A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28,699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8F4BA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17C5B" w14:textId="77777777" w:rsidR="002824CF" w:rsidRPr="002824CF" w:rsidRDefault="002824CF" w:rsidP="008E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5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GB" w:eastAsia="zh-CN"/>
              </w:rPr>
            </w:pPr>
            <w:r w:rsidRPr="002824CF">
              <w:rPr>
                <w:rFonts w:ascii="Angsana New" w:hAnsi="Angsana New"/>
                <w:snapToGrid w:val="0"/>
                <w:sz w:val="30"/>
                <w:szCs w:val="30"/>
                <w:lang w:val="en-GB" w:eastAsia="zh-CN"/>
              </w:rPr>
              <w:t>-</w:t>
            </w:r>
          </w:p>
        </w:tc>
      </w:tr>
      <w:tr w:rsidR="00A634A9" w:rsidRPr="00A66401" w14:paraId="1DDD03B6" w14:textId="77777777" w:rsidTr="00FF198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4220A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AD09E" w14:textId="77777777" w:rsidR="00A634A9" w:rsidRPr="00A66401" w:rsidRDefault="0025351E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28,069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22853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1B36D" w14:textId="77777777" w:rsidR="00A634A9" w:rsidRPr="00A66401" w:rsidRDefault="00D47AA1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snapToGrid w:val="0"/>
                <w:sz w:val="30"/>
                <w:szCs w:val="30"/>
                <w:lang w:val="en-GB" w:eastAsia="zh-CN"/>
              </w:rPr>
              <w:t>55,008</w:t>
            </w:r>
          </w:p>
        </w:tc>
      </w:tr>
      <w:tr w:rsidR="002824CF" w:rsidRPr="00A66401" w14:paraId="69619D8F" w14:textId="77777777" w:rsidTr="002824CF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3E3D7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87F0E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17,350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F0EA8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22351" w14:textId="77777777" w:rsidR="002824CF" w:rsidRPr="002824CF" w:rsidRDefault="002824CF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GB" w:eastAsia="zh-CN"/>
              </w:rPr>
            </w:pPr>
            <w:r w:rsidRPr="00A66401">
              <w:rPr>
                <w:rFonts w:ascii="Angsana New" w:hAnsi="Angsana New"/>
                <w:snapToGrid w:val="0"/>
                <w:sz w:val="30"/>
                <w:szCs w:val="30"/>
                <w:lang w:val="en-GB" w:eastAsia="zh-CN"/>
              </w:rPr>
              <w:t>34,556</w:t>
            </w:r>
          </w:p>
        </w:tc>
      </w:tr>
      <w:tr w:rsidR="002824CF" w:rsidRPr="00A66401" w14:paraId="2C5137C5" w14:textId="77777777" w:rsidTr="002824CF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AB4B3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2FC1D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EAA24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21D76" w14:textId="77777777" w:rsidR="002824CF" w:rsidRPr="002824CF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sz w:val="30"/>
                <w:szCs w:val="30"/>
                <w:lang w:val="en-GB" w:eastAsia="zh-CN"/>
              </w:rPr>
            </w:pPr>
            <w:r w:rsidRPr="00A66401">
              <w:rPr>
                <w:rFonts w:ascii="Angsana New" w:hAnsi="Angsana New"/>
                <w:snapToGrid w:val="0"/>
                <w:sz w:val="30"/>
                <w:szCs w:val="30"/>
                <w:lang w:val="en-GB" w:eastAsia="zh-CN"/>
              </w:rPr>
              <w:t>31,850</w:t>
            </w:r>
          </w:p>
        </w:tc>
      </w:tr>
      <w:tr w:rsidR="00390EFA" w:rsidRPr="00A66401" w14:paraId="4AA8CCEB" w14:textId="77777777" w:rsidTr="00FF198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8309E" w14:textId="77777777" w:rsidR="00390EFA" w:rsidRPr="00A66401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DF331" w14:textId="77777777" w:rsidR="00390EFA" w:rsidRPr="00A66401" w:rsidRDefault="0025351E" w:rsidP="008E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777D0" w14:textId="77777777" w:rsidR="00390EFA" w:rsidRPr="00A66401" w:rsidRDefault="00390EFA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C5EAC" w14:textId="77777777" w:rsidR="00390EFA" w:rsidRPr="00A66401" w:rsidRDefault="00C21D69" w:rsidP="000E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73,087</w:t>
            </w:r>
          </w:p>
        </w:tc>
      </w:tr>
      <w:tr w:rsidR="00A634A9" w:rsidRPr="00A66401" w14:paraId="0A4456EA" w14:textId="77777777" w:rsidTr="006122E2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EF028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BAFF437" w14:textId="77777777" w:rsidR="00A634A9" w:rsidRPr="00A66401" w:rsidRDefault="0025351E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13,076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8B8FA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31CFDE1" w14:textId="77777777" w:rsidR="00A634A9" w:rsidRPr="00A66401" w:rsidRDefault="00C21D69" w:rsidP="0073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36,</w:t>
            </w:r>
            <w:r w:rsidRPr="00732506"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  <w:t>823</w:t>
            </w:r>
          </w:p>
        </w:tc>
      </w:tr>
      <w:tr w:rsidR="00A634A9" w:rsidRPr="00A66401" w14:paraId="4686C8DA" w14:textId="77777777" w:rsidTr="006122E2">
        <w:trPr>
          <w:cantSplit/>
          <w:trHeight w:val="4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70EFF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197421D" w14:textId="4348C5BD" w:rsidR="00A634A9" w:rsidRPr="00A66401" w:rsidRDefault="0025351E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1,26</w:t>
            </w:r>
            <w:r w:rsidR="00EC48E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A308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EC48E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03C68" w14:textId="77777777" w:rsidR="00A634A9" w:rsidRPr="00A66401" w:rsidRDefault="00A634A9" w:rsidP="00A6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9AA54DE" w14:textId="77777777" w:rsidR="00A634A9" w:rsidRPr="00A66401" w:rsidRDefault="00772884" w:rsidP="00772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1,962,645</w:t>
            </w:r>
          </w:p>
        </w:tc>
      </w:tr>
    </w:tbl>
    <w:p w14:paraId="3BD424DE" w14:textId="77777777" w:rsidR="00366C11" w:rsidRPr="00A66401" w:rsidRDefault="00366C11" w:rsidP="00B6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="Angsana New" w:hAnsi="Angsana New"/>
          <w:b/>
          <w:bCs/>
          <w:sz w:val="30"/>
          <w:szCs w:val="30"/>
        </w:rPr>
      </w:pPr>
      <w:r w:rsidRPr="00A6640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4973209" w14:textId="77777777" w:rsidR="0003566A" w:rsidRPr="00A66401" w:rsidRDefault="0003566A" w:rsidP="00366C11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476777DC" w14:textId="77777777" w:rsidR="00366C11" w:rsidRPr="00A66401" w:rsidRDefault="00366C11" w:rsidP="00366C1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76DFEAC" w14:textId="637E899F" w:rsidR="0003566A" w:rsidRPr="00A66401" w:rsidRDefault="0003566A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</w:t>
      </w:r>
      <w:r w:rsidR="0047386B">
        <w:rPr>
          <w:rFonts w:ascii="Angsana New" w:hAnsi="Angsana New" w:hint="cs"/>
          <w:sz w:val="30"/>
          <w:szCs w:val="30"/>
          <w:cs/>
        </w:rPr>
        <w:t>งวด</w:t>
      </w:r>
      <w:r w:rsidR="0047386B" w:rsidRPr="0047386B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="00A27789" w:rsidRPr="00A66401">
        <w:rPr>
          <w:rFonts w:ascii="Angsana New" w:hAnsi="Angsana New" w:hint="cs"/>
          <w:sz w:val="30"/>
          <w:szCs w:val="30"/>
          <w:cs/>
        </w:rPr>
        <w:t>เดือน</w:t>
      </w:r>
      <w:r w:rsidRPr="00A6640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="00FF1980" w:rsidRPr="00A66401">
        <w:rPr>
          <w:rFonts w:ascii="Angsana New" w:hAnsi="Angsana New"/>
          <w:sz w:val="30"/>
          <w:szCs w:val="30"/>
        </w:rPr>
        <w:t xml:space="preserve">30 </w:t>
      </w:r>
      <w:r w:rsidR="00EA0E8F" w:rsidRPr="00A66401">
        <w:rPr>
          <w:rFonts w:ascii="Angsana New" w:hAnsi="Angsana New" w:hint="cs"/>
          <w:sz w:val="30"/>
          <w:szCs w:val="30"/>
          <w:cs/>
        </w:rPr>
        <w:t>กันยา</w:t>
      </w:r>
      <w:r w:rsidR="00FF1980" w:rsidRPr="00A66401">
        <w:rPr>
          <w:rFonts w:ascii="Angsana New" w:hAnsi="Angsana New" w:hint="cs"/>
          <w:sz w:val="30"/>
          <w:szCs w:val="30"/>
          <w:cs/>
        </w:rPr>
        <w:t>ยน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 w:hint="cs"/>
          <w:sz w:val="30"/>
          <w:szCs w:val="30"/>
          <w:cs/>
        </w:rPr>
        <w:t>และ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2561 </w:t>
      </w:r>
      <w:r w:rsidRPr="00A66401">
        <w:rPr>
          <w:rFonts w:ascii="Angsana New" w:hAnsi="Angsana New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</w:t>
      </w:r>
      <w:r w:rsidR="009D29CA" w:rsidRPr="00A66401">
        <w:rPr>
          <w:rFonts w:ascii="Angsana New" w:hAnsi="Angsana New" w:hint="cs"/>
          <w:sz w:val="30"/>
          <w:szCs w:val="30"/>
          <w:cs/>
        </w:rPr>
        <w:t>ที่ออกจำหน่าย</w:t>
      </w:r>
      <w:r w:rsidRPr="00A66401">
        <w:rPr>
          <w:rFonts w:ascii="Angsana New" w:hAnsi="Angsana New" w:hint="cs"/>
          <w:sz w:val="30"/>
          <w:szCs w:val="30"/>
          <w:cs/>
        </w:rPr>
        <w:t>ระหว่างงวด</w:t>
      </w:r>
      <w:r w:rsidR="009D29CA"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14:paraId="01CFFED4" w14:textId="77777777" w:rsidR="00833132" w:rsidRPr="00A66401" w:rsidRDefault="00833132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0" w:type="dxa"/>
        <w:tblInd w:w="450" w:type="dxa"/>
        <w:tblLook w:val="01E0" w:firstRow="1" w:lastRow="1" w:firstColumn="1" w:lastColumn="1" w:noHBand="0" w:noVBand="0"/>
      </w:tblPr>
      <w:tblGrid>
        <w:gridCol w:w="3240"/>
        <w:gridCol w:w="270"/>
        <w:gridCol w:w="1260"/>
        <w:gridCol w:w="270"/>
        <w:gridCol w:w="1200"/>
        <w:gridCol w:w="420"/>
        <w:gridCol w:w="1211"/>
        <w:gridCol w:w="264"/>
        <w:gridCol w:w="1355"/>
      </w:tblGrid>
      <w:tr w:rsidR="00833132" w:rsidRPr="00A66401" w14:paraId="3D68971C" w14:textId="77777777" w:rsidTr="00A17185">
        <w:tc>
          <w:tcPr>
            <w:tcW w:w="3240" w:type="dxa"/>
            <w:hideMark/>
          </w:tcPr>
          <w:p w14:paraId="236FC589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11F9ED4B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0" w:type="dxa"/>
            <w:gridSpan w:val="3"/>
            <w:hideMark/>
          </w:tcPr>
          <w:p w14:paraId="3C111C8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20" w:type="dxa"/>
          </w:tcPr>
          <w:p w14:paraId="77804F6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hideMark/>
          </w:tcPr>
          <w:p w14:paraId="107396B0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132" w:rsidRPr="00A66401" w14:paraId="59CCA6B4" w14:textId="77777777" w:rsidTr="00A17185">
        <w:tc>
          <w:tcPr>
            <w:tcW w:w="3240" w:type="dxa"/>
            <w:hideMark/>
          </w:tcPr>
          <w:p w14:paraId="7079D759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A0E8F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0D476ACB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7D8B229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F377C27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hideMark/>
          </w:tcPr>
          <w:p w14:paraId="2EA2B2EB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20" w:type="dxa"/>
          </w:tcPr>
          <w:p w14:paraId="32B6B78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hideMark/>
          </w:tcPr>
          <w:p w14:paraId="26ABFEA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14:paraId="2F5423A2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49E7B9B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33132" w:rsidRPr="00A66401" w14:paraId="76EA154A" w14:textId="77777777" w:rsidTr="00A17185">
        <w:tc>
          <w:tcPr>
            <w:tcW w:w="3240" w:type="dxa"/>
          </w:tcPr>
          <w:p w14:paraId="1B241F95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C68F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0" w:type="dxa"/>
            <w:gridSpan w:val="7"/>
            <w:hideMark/>
          </w:tcPr>
          <w:p w14:paraId="49B3199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A17185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33132" w:rsidRPr="00A66401" w14:paraId="048300BF" w14:textId="77777777" w:rsidTr="00A17185">
        <w:tc>
          <w:tcPr>
            <w:tcW w:w="3240" w:type="dxa"/>
            <w:hideMark/>
          </w:tcPr>
          <w:p w14:paraId="0D3FAAC0" w14:textId="2C0F0090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</w:t>
            </w:r>
            <w:r w:rsidR="003C0AFC"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70" w:type="dxa"/>
          </w:tcPr>
          <w:p w14:paraId="5E864CC2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3B937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5A9D4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A1032F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dxa"/>
          </w:tcPr>
          <w:p w14:paraId="5103DB65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1C0489CF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527950D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A8DFF2C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132" w:rsidRPr="00A66401" w14:paraId="141833A5" w14:textId="77777777" w:rsidTr="00A17185">
        <w:tc>
          <w:tcPr>
            <w:tcW w:w="3240" w:type="dxa"/>
            <w:hideMark/>
          </w:tcPr>
          <w:p w14:paraId="30C056FC" w14:textId="438DA566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270" w:type="dxa"/>
          </w:tcPr>
          <w:p w14:paraId="5DD5D2D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068561" w14:textId="77777777" w:rsidR="00833132" w:rsidRPr="00A66401" w:rsidRDefault="00046F65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15,619</w:t>
            </w:r>
          </w:p>
        </w:tc>
        <w:tc>
          <w:tcPr>
            <w:tcW w:w="270" w:type="dxa"/>
          </w:tcPr>
          <w:p w14:paraId="6837BD1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5D257E" w14:textId="6E2C3737" w:rsidR="00833132" w:rsidRPr="00A66401" w:rsidRDefault="005A6EDB" w:rsidP="00683472">
            <w:pPr>
              <w:tabs>
                <w:tab w:val="clear" w:pos="227"/>
                <w:tab w:val="clear" w:pos="454"/>
                <w:tab w:val="clear" w:pos="68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C94EED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420" w:type="dxa"/>
          </w:tcPr>
          <w:p w14:paraId="39743754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7B6237" w14:textId="77777777" w:rsidR="00833132" w:rsidRPr="00A66401" w:rsidRDefault="00046F65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21,171</w:t>
            </w:r>
          </w:p>
        </w:tc>
        <w:tc>
          <w:tcPr>
            <w:tcW w:w="264" w:type="dxa"/>
          </w:tcPr>
          <w:p w14:paraId="2A73A38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548FAA" w14:textId="77777777" w:rsidR="00833132" w:rsidRPr="00A66401" w:rsidRDefault="005A6EDB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32,104</w:t>
            </w:r>
          </w:p>
        </w:tc>
      </w:tr>
      <w:tr w:rsidR="00833132" w:rsidRPr="00A66401" w14:paraId="31B4840A" w14:textId="77777777" w:rsidTr="00A17185">
        <w:tc>
          <w:tcPr>
            <w:tcW w:w="3240" w:type="dxa"/>
          </w:tcPr>
          <w:p w14:paraId="7F81EDF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69349A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7DE14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738A84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9B8D5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14:paraId="5189561C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B9496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0B4227CD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FD911C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33132" w:rsidRPr="00A66401" w14:paraId="0BC2DA56" w14:textId="77777777" w:rsidTr="00A17185">
        <w:tc>
          <w:tcPr>
            <w:tcW w:w="3240" w:type="dxa"/>
            <w:hideMark/>
          </w:tcPr>
          <w:p w14:paraId="753A353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9D29CA"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270" w:type="dxa"/>
          </w:tcPr>
          <w:p w14:paraId="5517968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F6B175" w14:textId="77777777" w:rsidR="00833132" w:rsidRPr="00A66401" w:rsidRDefault="00046F65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70" w:type="dxa"/>
          </w:tcPr>
          <w:p w14:paraId="0702850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B57DB7" w14:textId="77777777" w:rsidR="00833132" w:rsidRPr="00A66401" w:rsidRDefault="005A6EDB" w:rsidP="00683472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1,196,942</w:t>
            </w:r>
          </w:p>
        </w:tc>
        <w:tc>
          <w:tcPr>
            <w:tcW w:w="420" w:type="dxa"/>
          </w:tcPr>
          <w:p w14:paraId="7BA47CBD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5265C1" w14:textId="77777777" w:rsidR="00833132" w:rsidRPr="00A66401" w:rsidRDefault="00046F65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64" w:type="dxa"/>
          </w:tcPr>
          <w:p w14:paraId="24168A2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BE1F49" w14:textId="77777777" w:rsidR="00833132" w:rsidRPr="00A66401" w:rsidRDefault="005A6EDB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1,196,942</w:t>
            </w:r>
          </w:p>
        </w:tc>
      </w:tr>
      <w:tr w:rsidR="00833132" w:rsidRPr="00A66401" w14:paraId="61FFE264" w14:textId="77777777" w:rsidTr="00A17185">
        <w:tc>
          <w:tcPr>
            <w:tcW w:w="3240" w:type="dxa"/>
          </w:tcPr>
          <w:p w14:paraId="4D3ECC2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D2B4690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3F045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C955099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41C7C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14:paraId="1199655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D084AE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0E7EE027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6A02F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33132" w:rsidRPr="00A66401" w14:paraId="38725ADF" w14:textId="77777777" w:rsidTr="00A17185">
        <w:trPr>
          <w:trHeight w:val="425"/>
        </w:trPr>
        <w:tc>
          <w:tcPr>
            <w:tcW w:w="3240" w:type="dxa"/>
            <w:hideMark/>
          </w:tcPr>
          <w:p w14:paraId="309D066C" w14:textId="5940B470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กำไรต่อหุ้นขั้นพื้นฐาน</w:t>
            </w:r>
            <w:r w:rsidR="00A17185" w:rsidRPr="00A6640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270" w:type="dxa"/>
          </w:tcPr>
          <w:p w14:paraId="130C2CE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22B729" w14:textId="5913A188" w:rsidR="00833132" w:rsidRPr="00A66401" w:rsidRDefault="00046F65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  <w:r w:rsidR="00BE60D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FD990A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8F8B65" w14:textId="77777777" w:rsidR="00833132" w:rsidRPr="00A66401" w:rsidRDefault="00DC06BF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0.0282</w:t>
            </w:r>
          </w:p>
        </w:tc>
        <w:tc>
          <w:tcPr>
            <w:tcW w:w="420" w:type="dxa"/>
          </w:tcPr>
          <w:p w14:paraId="45E38007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B35A52" w14:textId="6128BA6B" w:rsidR="00833132" w:rsidRPr="00A66401" w:rsidRDefault="00A77311" w:rsidP="00683472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0.016</w:t>
            </w:r>
            <w:r w:rsidR="00BE60D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14:paraId="529CC41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1BB16C" w14:textId="77777777" w:rsidR="00833132" w:rsidRPr="00A66401" w:rsidRDefault="005A6EDB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0.0268</w:t>
            </w:r>
          </w:p>
        </w:tc>
      </w:tr>
    </w:tbl>
    <w:p w14:paraId="1614E04D" w14:textId="77777777" w:rsidR="00366C11" w:rsidRPr="00A66401" w:rsidRDefault="00366C11" w:rsidP="00366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0" w:type="dxa"/>
        <w:tblInd w:w="450" w:type="dxa"/>
        <w:tblLook w:val="01E0" w:firstRow="1" w:lastRow="1" w:firstColumn="1" w:lastColumn="1" w:noHBand="0" w:noVBand="0"/>
      </w:tblPr>
      <w:tblGrid>
        <w:gridCol w:w="3042"/>
        <w:gridCol w:w="468"/>
        <w:gridCol w:w="1260"/>
        <w:gridCol w:w="270"/>
        <w:gridCol w:w="1200"/>
        <w:gridCol w:w="420"/>
        <w:gridCol w:w="1211"/>
        <w:gridCol w:w="264"/>
        <w:gridCol w:w="1355"/>
      </w:tblGrid>
      <w:tr w:rsidR="00B953CE" w:rsidRPr="00A66401" w14:paraId="0A959ECF" w14:textId="77777777" w:rsidTr="00A17185">
        <w:tc>
          <w:tcPr>
            <w:tcW w:w="3042" w:type="dxa"/>
            <w:hideMark/>
          </w:tcPr>
          <w:p w14:paraId="39EDA1CC" w14:textId="77777777" w:rsidR="00B953CE" w:rsidRPr="00A66401" w:rsidRDefault="00B953CE" w:rsidP="00FF1980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A0E8F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468" w:type="dxa"/>
          </w:tcPr>
          <w:p w14:paraId="6C64CEF2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0" w:type="dxa"/>
            <w:gridSpan w:val="3"/>
            <w:hideMark/>
          </w:tcPr>
          <w:p w14:paraId="726410D3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20" w:type="dxa"/>
          </w:tcPr>
          <w:p w14:paraId="03E652B0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hideMark/>
          </w:tcPr>
          <w:p w14:paraId="35FEC9EF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3CE" w:rsidRPr="00A66401" w14:paraId="289B3AED" w14:textId="77777777" w:rsidTr="00A17185">
        <w:tc>
          <w:tcPr>
            <w:tcW w:w="3042" w:type="dxa"/>
            <w:hideMark/>
          </w:tcPr>
          <w:p w14:paraId="28FA1B88" w14:textId="77777777" w:rsidR="00B953CE" w:rsidRPr="00A66401" w:rsidRDefault="00B953CE" w:rsidP="00FF19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F1980"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A0E8F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F1980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468" w:type="dxa"/>
          </w:tcPr>
          <w:p w14:paraId="1DFEE9F4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761FC4C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518D476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hideMark/>
          </w:tcPr>
          <w:p w14:paraId="049B9F71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20" w:type="dxa"/>
          </w:tcPr>
          <w:p w14:paraId="61406D18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hideMark/>
          </w:tcPr>
          <w:p w14:paraId="7FA610A6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14:paraId="20D9B5D4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5B2153DD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953CE" w:rsidRPr="00A66401" w14:paraId="3F96B5B8" w14:textId="77777777" w:rsidTr="00A17185">
        <w:tc>
          <w:tcPr>
            <w:tcW w:w="3042" w:type="dxa"/>
          </w:tcPr>
          <w:p w14:paraId="66305051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6686126F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0" w:type="dxa"/>
            <w:gridSpan w:val="7"/>
            <w:hideMark/>
          </w:tcPr>
          <w:p w14:paraId="407E1274" w14:textId="77777777" w:rsidR="00B953CE" w:rsidRPr="00A66401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F1980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="005759D9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A17185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953CE" w:rsidRPr="00A66401" w14:paraId="3D2FB758" w14:textId="77777777" w:rsidTr="00A17185">
        <w:tc>
          <w:tcPr>
            <w:tcW w:w="3042" w:type="dxa"/>
            <w:hideMark/>
          </w:tcPr>
          <w:p w14:paraId="13C63BEC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468" w:type="dxa"/>
          </w:tcPr>
          <w:p w14:paraId="36F58BAD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C3582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D5E8B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40DBAD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dxa"/>
          </w:tcPr>
          <w:p w14:paraId="6D386C3D" w14:textId="77777777" w:rsidR="00B953CE" w:rsidRPr="00A66401" w:rsidRDefault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89D4BAF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56D453A" w14:textId="77777777" w:rsidR="00B953CE" w:rsidRPr="00A66401" w:rsidRDefault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C0594F1" w14:textId="77777777" w:rsidR="00B953CE" w:rsidRPr="00A66401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84E" w:rsidRPr="00A66401" w14:paraId="4214C4D1" w14:textId="77777777" w:rsidTr="00A17185">
        <w:tc>
          <w:tcPr>
            <w:tcW w:w="3042" w:type="dxa"/>
            <w:hideMark/>
          </w:tcPr>
          <w:p w14:paraId="6A9983FB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468" w:type="dxa"/>
          </w:tcPr>
          <w:p w14:paraId="1E692C4C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D5199B" w14:textId="77777777" w:rsidR="00FB284E" w:rsidRPr="00A66401" w:rsidRDefault="00046F65" w:rsidP="0001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53,626</w:t>
            </w:r>
          </w:p>
        </w:tc>
        <w:tc>
          <w:tcPr>
            <w:tcW w:w="270" w:type="dxa"/>
          </w:tcPr>
          <w:p w14:paraId="61441969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8FC3A3" w14:textId="77777777" w:rsidR="00FB284E" w:rsidRPr="00A66401" w:rsidRDefault="005A6EDB" w:rsidP="00157B6E">
            <w:pPr>
              <w:tabs>
                <w:tab w:val="clear" w:pos="227"/>
                <w:tab w:val="clear" w:pos="454"/>
                <w:tab w:val="clear" w:pos="68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83,183</w:t>
            </w:r>
          </w:p>
        </w:tc>
        <w:tc>
          <w:tcPr>
            <w:tcW w:w="420" w:type="dxa"/>
          </w:tcPr>
          <w:p w14:paraId="02510CAD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5FEEC2" w14:textId="77777777" w:rsidR="00FB284E" w:rsidRPr="00A66401" w:rsidRDefault="00046F65" w:rsidP="0001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63,374</w:t>
            </w:r>
          </w:p>
        </w:tc>
        <w:tc>
          <w:tcPr>
            <w:tcW w:w="264" w:type="dxa"/>
          </w:tcPr>
          <w:p w14:paraId="4D57853C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9F29D6" w14:textId="77777777" w:rsidR="00FB284E" w:rsidRPr="00A66401" w:rsidRDefault="005A6EDB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82,896</w:t>
            </w:r>
          </w:p>
        </w:tc>
      </w:tr>
      <w:tr w:rsidR="00FB284E" w:rsidRPr="00A66401" w14:paraId="05397125" w14:textId="77777777" w:rsidTr="00A17185">
        <w:tc>
          <w:tcPr>
            <w:tcW w:w="3042" w:type="dxa"/>
          </w:tcPr>
          <w:p w14:paraId="31CF6A1B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8" w:type="dxa"/>
          </w:tcPr>
          <w:p w14:paraId="7D266206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8B86AD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7BA767C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605282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14:paraId="154A0871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3287E7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3194933E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E181B3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B284E" w:rsidRPr="00A66401" w14:paraId="282503EA" w14:textId="77777777" w:rsidTr="00A17185">
        <w:tc>
          <w:tcPr>
            <w:tcW w:w="3042" w:type="dxa"/>
            <w:hideMark/>
          </w:tcPr>
          <w:p w14:paraId="07B64600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9D29CA"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468" w:type="dxa"/>
          </w:tcPr>
          <w:p w14:paraId="76A83242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9CFA06" w14:textId="77777777" w:rsidR="00FB284E" w:rsidRPr="00A66401" w:rsidRDefault="00046F65" w:rsidP="00B64D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70" w:type="dxa"/>
          </w:tcPr>
          <w:p w14:paraId="7A308F51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F72025" w14:textId="77777777" w:rsidR="00FB284E" w:rsidRPr="00A66401" w:rsidRDefault="005A6EDB" w:rsidP="00FB284E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1,196,942</w:t>
            </w:r>
          </w:p>
        </w:tc>
        <w:tc>
          <w:tcPr>
            <w:tcW w:w="420" w:type="dxa"/>
          </w:tcPr>
          <w:p w14:paraId="2A98FFE3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9D7624" w14:textId="77777777" w:rsidR="00FB284E" w:rsidRPr="00A66401" w:rsidRDefault="00046F65" w:rsidP="00FB2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64" w:type="dxa"/>
          </w:tcPr>
          <w:p w14:paraId="15CA1248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2C0769" w14:textId="77777777" w:rsidR="00FB284E" w:rsidRPr="00A66401" w:rsidRDefault="005A6EDB" w:rsidP="008B07C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1,196,942</w:t>
            </w:r>
          </w:p>
        </w:tc>
      </w:tr>
      <w:tr w:rsidR="00FB284E" w:rsidRPr="00A66401" w14:paraId="65467004" w14:textId="77777777" w:rsidTr="00A17185">
        <w:tc>
          <w:tcPr>
            <w:tcW w:w="3042" w:type="dxa"/>
          </w:tcPr>
          <w:p w14:paraId="2F13E766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8" w:type="dxa"/>
          </w:tcPr>
          <w:p w14:paraId="29A10128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B631DA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8A33544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3F2699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14:paraId="29B8C4ED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678FFD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100BB93A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D9128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B284E" w:rsidRPr="00A66401" w14:paraId="1F095FB8" w14:textId="77777777" w:rsidTr="00A17185">
        <w:trPr>
          <w:trHeight w:val="425"/>
        </w:trPr>
        <w:tc>
          <w:tcPr>
            <w:tcW w:w="3042" w:type="dxa"/>
            <w:hideMark/>
          </w:tcPr>
          <w:p w14:paraId="5A44240A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="00A17185"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468" w:type="dxa"/>
          </w:tcPr>
          <w:p w14:paraId="032784A1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17C4AB" w14:textId="3B7C22DC" w:rsidR="00FB284E" w:rsidRPr="00A66401" w:rsidRDefault="00046F65" w:rsidP="0001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  <w:r w:rsidR="00BE60D0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0E0A619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50CCA0" w14:textId="77777777" w:rsidR="00FB284E" w:rsidRPr="00A66401" w:rsidRDefault="005A6EDB" w:rsidP="00F95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0.0695</w:t>
            </w:r>
          </w:p>
        </w:tc>
        <w:tc>
          <w:tcPr>
            <w:tcW w:w="420" w:type="dxa"/>
          </w:tcPr>
          <w:p w14:paraId="57C6CACC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5EE88D" w14:textId="24523893" w:rsidR="00FB284E" w:rsidRPr="00A66401" w:rsidRDefault="00046F65" w:rsidP="000178B5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0.048</w:t>
            </w:r>
            <w:r w:rsidR="00BE60D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4" w:type="dxa"/>
          </w:tcPr>
          <w:p w14:paraId="540C270A" w14:textId="77777777" w:rsidR="00FB284E" w:rsidRPr="00A66401" w:rsidRDefault="00FB284E" w:rsidP="00FB284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427EDA" w14:textId="77777777" w:rsidR="00FB284E" w:rsidRPr="00A66401" w:rsidRDefault="005A6EDB" w:rsidP="00F959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0.0693</w:t>
            </w:r>
          </w:p>
        </w:tc>
      </w:tr>
    </w:tbl>
    <w:p w14:paraId="45A9C653" w14:textId="77777777" w:rsidR="00833132" w:rsidRPr="00A66401" w:rsidRDefault="00833132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D2A25A3" w14:textId="77777777" w:rsidR="00D6584B" w:rsidRPr="00A66401" w:rsidRDefault="00D6584B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4F29CA1" w14:textId="77777777" w:rsidR="00833132" w:rsidRPr="00A66401" w:rsidRDefault="00833132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A6FB218" w14:textId="77777777" w:rsidR="0007400F" w:rsidRPr="00A66401" w:rsidRDefault="0007400F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A1001E2" w14:textId="77777777" w:rsidR="00833132" w:rsidRPr="00A66401" w:rsidRDefault="00833132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32519A9" w14:textId="77777777" w:rsidR="00833132" w:rsidRPr="00A66401" w:rsidRDefault="00833132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1564B14" w14:textId="77777777" w:rsidR="00833132" w:rsidRPr="00A66401" w:rsidRDefault="00833132" w:rsidP="00FF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68AFA36" w14:textId="77777777" w:rsidR="00562CEB" w:rsidRPr="00A66401" w:rsidRDefault="00562CEB" w:rsidP="003D49A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1CADA915" w14:textId="77777777" w:rsidR="00562CEB" w:rsidRPr="00A66401" w:rsidRDefault="00562CEB" w:rsidP="00A52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ED6557" w:rsidRPr="00A66401" w14:paraId="32DAF874" w14:textId="77777777" w:rsidTr="003D49AA">
        <w:trPr>
          <w:tblHeader/>
        </w:trPr>
        <w:tc>
          <w:tcPr>
            <w:tcW w:w="1653" w:type="pct"/>
          </w:tcPr>
          <w:p w14:paraId="4D3C5EB3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2009CB3A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32C62D83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7CCD254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07ADD542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557" w:rsidRPr="00A66401" w14:paraId="03294E6B" w14:textId="77777777" w:rsidTr="003D49AA">
        <w:trPr>
          <w:trHeight w:val="333"/>
          <w:tblHeader/>
        </w:trPr>
        <w:tc>
          <w:tcPr>
            <w:tcW w:w="1653" w:type="pct"/>
          </w:tcPr>
          <w:p w14:paraId="157A4BD1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0FBB43F5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1E2AB5DE" w14:textId="77777777" w:rsidR="00562CEB" w:rsidRPr="00A66401" w:rsidRDefault="00FF1980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A0E8F" w:rsidRPr="00A6640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39" w:type="pct"/>
          </w:tcPr>
          <w:p w14:paraId="678FD166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13612866" w14:textId="77777777" w:rsidR="00562CEB" w:rsidRPr="00A66401" w:rsidRDefault="008E53DC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="00562CEB" w:rsidRPr="00A664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62CEB" w:rsidRPr="00A6640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11578B94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6925AEB" w14:textId="77777777" w:rsidR="00562CEB" w:rsidRPr="00A66401" w:rsidRDefault="00FF1980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A0E8F" w:rsidRPr="00A6640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3" w:type="pct"/>
          </w:tcPr>
          <w:p w14:paraId="17B6E561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5E8A8551" w14:textId="77777777" w:rsidR="00562CEB" w:rsidRPr="00A66401" w:rsidRDefault="008E53DC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="00562CEB" w:rsidRPr="00A664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62CEB" w:rsidRPr="00A6640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D6557" w:rsidRPr="00A66401" w14:paraId="44720222" w14:textId="77777777" w:rsidTr="003D49AA">
        <w:trPr>
          <w:trHeight w:val="333"/>
          <w:tblHeader/>
        </w:trPr>
        <w:tc>
          <w:tcPr>
            <w:tcW w:w="1653" w:type="pct"/>
          </w:tcPr>
          <w:p w14:paraId="62B2181D" w14:textId="77777777" w:rsidR="002877A5" w:rsidRPr="00A66401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554080C" w14:textId="77777777" w:rsidR="002877A5" w:rsidRPr="00A66401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63C59A56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2EBEB740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6588DC34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14:paraId="4E749B72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A7C351C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3A0E6510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5547F43F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62CEB" w:rsidRPr="00A66401" w14:paraId="315EEF1F" w14:textId="77777777" w:rsidTr="003D49AA">
        <w:trPr>
          <w:tblHeader/>
        </w:trPr>
        <w:tc>
          <w:tcPr>
            <w:tcW w:w="1653" w:type="pct"/>
          </w:tcPr>
          <w:p w14:paraId="64C8A5BF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008B7099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006B59C1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F1980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6557" w:rsidRPr="00A66401" w14:paraId="1EFCF209" w14:textId="77777777" w:rsidTr="003D49AA">
        <w:tc>
          <w:tcPr>
            <w:tcW w:w="1930" w:type="pct"/>
            <w:gridSpan w:val="2"/>
          </w:tcPr>
          <w:p w14:paraId="22084B78" w14:textId="77777777" w:rsidR="00562CEB" w:rsidRPr="00A66401" w:rsidRDefault="00A86C90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3" w:type="pct"/>
            <w:shd w:val="clear" w:color="auto" w:fill="auto"/>
          </w:tcPr>
          <w:p w14:paraId="33440590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539621AB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41966FBB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4349298E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68CC1782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</w:tcPr>
          <w:p w14:paraId="78AEB7C8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14:paraId="61CD6086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D96F0C" w:rsidRPr="00A66401" w14:paraId="2B85FC44" w14:textId="77777777" w:rsidTr="004C2D4D">
        <w:tc>
          <w:tcPr>
            <w:tcW w:w="1930" w:type="pct"/>
            <w:gridSpan w:val="2"/>
          </w:tcPr>
          <w:p w14:paraId="68DE18B0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53" w:type="pct"/>
            <w:shd w:val="clear" w:color="auto" w:fill="auto"/>
          </w:tcPr>
          <w:p w14:paraId="2B65F47A" w14:textId="77777777" w:rsidR="00D96F0C" w:rsidRPr="00A66401" w:rsidRDefault="007A204F" w:rsidP="005D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  <w:r>
              <w:rPr>
                <w:rFonts w:ascii="Angsana New" w:hAnsi="Angsana New"/>
                <w:sz w:val="30"/>
                <w:szCs w:val="30"/>
              </w:rPr>
              <w:t>20,50</w:t>
            </w:r>
            <w:r w:rsidR="003F1B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0160AC50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74BF312E" w14:textId="77777777" w:rsidR="00D96F0C" w:rsidRPr="00A66401" w:rsidRDefault="005D3B9D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5CEB3C9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45D417FC" w14:textId="77777777" w:rsidR="00D96F0C" w:rsidRPr="00A66401" w:rsidRDefault="007A204F" w:rsidP="005D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20,50</w:t>
            </w:r>
            <w:r w:rsidR="003F1B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4A902F3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14:paraId="12E30D68" w14:textId="77777777" w:rsidR="00D96F0C" w:rsidRPr="00A66401" w:rsidRDefault="005D3B9D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6F0C" w:rsidRPr="00A66401" w14:paraId="478AB8DF" w14:textId="77777777" w:rsidTr="004C2D4D">
        <w:tc>
          <w:tcPr>
            <w:tcW w:w="1930" w:type="pct"/>
            <w:gridSpan w:val="2"/>
          </w:tcPr>
          <w:p w14:paraId="4E2B79FE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74F3F570" w14:textId="77777777" w:rsidR="00D96F0C" w:rsidRPr="00A66401" w:rsidRDefault="003F1B8F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123,286</w:t>
            </w:r>
          </w:p>
        </w:tc>
        <w:tc>
          <w:tcPr>
            <w:tcW w:w="139" w:type="pct"/>
            <w:shd w:val="clear" w:color="auto" w:fill="auto"/>
          </w:tcPr>
          <w:p w14:paraId="4E1BC6AB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AA16710" w14:textId="77777777" w:rsidR="00D96F0C" w:rsidRPr="00A66401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>138,233</w:t>
            </w:r>
          </w:p>
        </w:tc>
        <w:tc>
          <w:tcPr>
            <w:tcW w:w="126" w:type="pct"/>
            <w:shd w:val="clear" w:color="auto" w:fill="auto"/>
          </w:tcPr>
          <w:p w14:paraId="3CFB9B97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1B8CD456" w14:textId="77777777" w:rsidR="00D96F0C" w:rsidRPr="00A66401" w:rsidRDefault="003F1B8F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123,286</w:t>
            </w:r>
          </w:p>
        </w:tc>
        <w:tc>
          <w:tcPr>
            <w:tcW w:w="143" w:type="pct"/>
          </w:tcPr>
          <w:p w14:paraId="04BAB0FA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0924101C" w14:textId="77777777" w:rsidR="00D96F0C" w:rsidRPr="00A66401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>138,233</w:t>
            </w:r>
          </w:p>
        </w:tc>
      </w:tr>
      <w:tr w:rsidR="004C2D4D" w:rsidRPr="00A66401" w14:paraId="7F40EF2B" w14:textId="77777777" w:rsidTr="004C2D4D">
        <w:tc>
          <w:tcPr>
            <w:tcW w:w="1930" w:type="pct"/>
            <w:gridSpan w:val="2"/>
          </w:tcPr>
          <w:p w14:paraId="2FE30D6B" w14:textId="77777777" w:rsidR="004C2D4D" w:rsidRPr="00A66401" w:rsidRDefault="004C2D4D" w:rsidP="004C2D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68382" w14:textId="77777777" w:rsidR="004C2D4D" w:rsidRPr="00A66401" w:rsidRDefault="003F1B8F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143,789</w:t>
            </w:r>
          </w:p>
        </w:tc>
        <w:tc>
          <w:tcPr>
            <w:tcW w:w="139" w:type="pct"/>
            <w:shd w:val="clear" w:color="auto" w:fill="auto"/>
          </w:tcPr>
          <w:p w14:paraId="276FF090" w14:textId="77777777" w:rsidR="004C2D4D" w:rsidRPr="00A66401" w:rsidRDefault="004C2D4D" w:rsidP="004C2D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C9217" w14:textId="77777777" w:rsidR="004C2D4D" w:rsidRPr="00A66401" w:rsidRDefault="004C2D4D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138,233</w:t>
            </w:r>
          </w:p>
        </w:tc>
        <w:tc>
          <w:tcPr>
            <w:tcW w:w="126" w:type="pct"/>
            <w:shd w:val="clear" w:color="auto" w:fill="auto"/>
          </w:tcPr>
          <w:p w14:paraId="3C2D44A9" w14:textId="77777777" w:rsidR="004C2D4D" w:rsidRPr="00A66401" w:rsidRDefault="004C2D4D" w:rsidP="004C2D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FEC19" w14:textId="77777777" w:rsidR="004C2D4D" w:rsidRPr="00A66401" w:rsidRDefault="003F1B8F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143,789</w:t>
            </w:r>
          </w:p>
        </w:tc>
        <w:tc>
          <w:tcPr>
            <w:tcW w:w="143" w:type="pct"/>
          </w:tcPr>
          <w:p w14:paraId="0B0159B8" w14:textId="77777777" w:rsidR="004C2D4D" w:rsidRPr="00A66401" w:rsidRDefault="004C2D4D" w:rsidP="004C2D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BAB21" w14:textId="77777777" w:rsidR="004C2D4D" w:rsidRPr="00A66401" w:rsidRDefault="004C2D4D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138,233</w:t>
            </w:r>
          </w:p>
        </w:tc>
      </w:tr>
      <w:tr w:rsidR="00D96F0C" w:rsidRPr="00A66401" w14:paraId="575CA960" w14:textId="77777777" w:rsidTr="004C2D4D">
        <w:tc>
          <w:tcPr>
            <w:tcW w:w="1930" w:type="pct"/>
            <w:gridSpan w:val="2"/>
          </w:tcPr>
          <w:p w14:paraId="7924512F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shd w:val="clear" w:color="auto" w:fill="auto"/>
          </w:tcPr>
          <w:p w14:paraId="014B6EFD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" w:type="pct"/>
            <w:shd w:val="clear" w:color="auto" w:fill="auto"/>
          </w:tcPr>
          <w:p w14:paraId="45ED9D93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47C2FD0D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</w:tcPr>
          <w:p w14:paraId="1E72A933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2FD1DC53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20FE2AFB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  <w:shd w:val="clear" w:color="auto" w:fill="auto"/>
          </w:tcPr>
          <w:p w14:paraId="51C395F5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6F0C" w:rsidRPr="00A66401" w14:paraId="610E0633" w14:textId="77777777" w:rsidTr="003D49AA">
        <w:tc>
          <w:tcPr>
            <w:tcW w:w="1930" w:type="pct"/>
            <w:gridSpan w:val="2"/>
          </w:tcPr>
          <w:p w14:paraId="18DAABC2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17FBE9D3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653" w:type="pct"/>
            <w:shd w:val="clear" w:color="auto" w:fill="auto"/>
          </w:tcPr>
          <w:p w14:paraId="36460DE8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8905759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1473B18C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356F14E3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8117D1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07B6E1D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2A3C296D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6F0C" w:rsidRPr="00A66401" w14:paraId="70E3CD30" w14:textId="77777777" w:rsidTr="003D49AA">
        <w:tc>
          <w:tcPr>
            <w:tcW w:w="1930" w:type="pct"/>
            <w:gridSpan w:val="2"/>
          </w:tcPr>
          <w:p w14:paraId="7210B6EE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53" w:type="pct"/>
            <w:shd w:val="clear" w:color="auto" w:fill="auto"/>
          </w:tcPr>
          <w:p w14:paraId="0646B197" w14:textId="77777777" w:rsidR="00D96F0C" w:rsidRPr="00A66401" w:rsidRDefault="003F1B8F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24,038</w:t>
            </w:r>
          </w:p>
        </w:tc>
        <w:tc>
          <w:tcPr>
            <w:tcW w:w="139" w:type="pct"/>
            <w:shd w:val="clear" w:color="auto" w:fill="auto"/>
          </w:tcPr>
          <w:p w14:paraId="61179B56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61AF15E5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6,371</w:t>
            </w:r>
          </w:p>
        </w:tc>
        <w:tc>
          <w:tcPr>
            <w:tcW w:w="126" w:type="pct"/>
            <w:shd w:val="clear" w:color="auto" w:fill="auto"/>
          </w:tcPr>
          <w:p w14:paraId="14E7E25D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14:paraId="1EE3BA0B" w14:textId="77777777" w:rsidR="00D96F0C" w:rsidRPr="00A66401" w:rsidRDefault="003F1B8F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21,304</w:t>
            </w:r>
          </w:p>
        </w:tc>
        <w:tc>
          <w:tcPr>
            <w:tcW w:w="143" w:type="pct"/>
          </w:tcPr>
          <w:p w14:paraId="2164EA93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14:paraId="3787D42E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6,071</w:t>
            </w:r>
          </w:p>
        </w:tc>
      </w:tr>
      <w:tr w:rsidR="00D96F0C" w:rsidRPr="00A66401" w14:paraId="15F38764" w14:textId="77777777" w:rsidTr="003D49AA">
        <w:tc>
          <w:tcPr>
            <w:tcW w:w="1930" w:type="pct"/>
            <w:gridSpan w:val="2"/>
          </w:tcPr>
          <w:p w14:paraId="6E439A87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53" w:type="pct"/>
            <w:shd w:val="clear" w:color="auto" w:fill="auto"/>
          </w:tcPr>
          <w:p w14:paraId="328C230E" w14:textId="77777777" w:rsidR="00D96F0C" w:rsidRPr="00A66401" w:rsidRDefault="003F1B8F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56,383</w:t>
            </w:r>
          </w:p>
        </w:tc>
        <w:tc>
          <w:tcPr>
            <w:tcW w:w="139" w:type="pct"/>
            <w:shd w:val="clear" w:color="auto" w:fill="auto"/>
          </w:tcPr>
          <w:p w14:paraId="4529AD39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6AE73514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5,388</w:t>
            </w:r>
          </w:p>
        </w:tc>
        <w:tc>
          <w:tcPr>
            <w:tcW w:w="126" w:type="pct"/>
            <w:shd w:val="clear" w:color="auto" w:fill="auto"/>
          </w:tcPr>
          <w:p w14:paraId="42EC2425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14:paraId="78337E39" w14:textId="77777777" w:rsidR="00D96F0C" w:rsidRPr="00A66401" w:rsidRDefault="003F1B8F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55,643</w:t>
            </w:r>
          </w:p>
        </w:tc>
        <w:tc>
          <w:tcPr>
            <w:tcW w:w="143" w:type="pct"/>
          </w:tcPr>
          <w:p w14:paraId="6A7E484A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14:paraId="09A83B31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5,356</w:t>
            </w:r>
          </w:p>
        </w:tc>
      </w:tr>
      <w:tr w:rsidR="00D96F0C" w:rsidRPr="00A66401" w14:paraId="3F28F88A" w14:textId="77777777" w:rsidTr="003D49AA">
        <w:tc>
          <w:tcPr>
            <w:tcW w:w="1930" w:type="pct"/>
            <w:gridSpan w:val="2"/>
          </w:tcPr>
          <w:p w14:paraId="3A9DD0D5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53" w:type="pct"/>
            <w:shd w:val="clear" w:color="auto" w:fill="auto"/>
          </w:tcPr>
          <w:p w14:paraId="53615C7C" w14:textId="77777777" w:rsidR="00D96F0C" w:rsidRPr="00A66401" w:rsidRDefault="003F1B8F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25,793</w:t>
            </w:r>
          </w:p>
        </w:tc>
        <w:tc>
          <w:tcPr>
            <w:tcW w:w="139" w:type="pct"/>
            <w:shd w:val="clear" w:color="auto" w:fill="auto"/>
          </w:tcPr>
          <w:p w14:paraId="5925EA78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1EA0ED3D" w14:textId="77777777" w:rsidR="00D96F0C" w:rsidRPr="00A66401" w:rsidRDefault="00D96F0C" w:rsidP="00EC48E3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22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EBA095D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62060435" w14:textId="77777777" w:rsidR="00D96F0C" w:rsidRPr="00A66401" w:rsidRDefault="003F1B8F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25,793</w:t>
            </w:r>
          </w:p>
        </w:tc>
        <w:tc>
          <w:tcPr>
            <w:tcW w:w="143" w:type="pct"/>
          </w:tcPr>
          <w:p w14:paraId="1BDC53C7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14:paraId="6E86A9B2" w14:textId="77777777" w:rsidR="00D96F0C" w:rsidRPr="00A66401" w:rsidRDefault="00D96F0C" w:rsidP="00EC48E3">
            <w:pPr>
              <w:pStyle w:val="acctfourfigures"/>
              <w:tabs>
                <w:tab w:val="clear" w:pos="765"/>
                <w:tab w:val="decimal" w:pos="697"/>
                <w:tab w:val="left" w:pos="81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96F0C" w:rsidRPr="00A66401" w14:paraId="328D8547" w14:textId="77777777" w:rsidTr="003D49AA">
        <w:tc>
          <w:tcPr>
            <w:tcW w:w="1930" w:type="pct"/>
            <w:gridSpan w:val="2"/>
          </w:tcPr>
          <w:p w14:paraId="21D3AF1C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18B01" w14:textId="77777777" w:rsidR="00D96F0C" w:rsidRPr="00A66401" w:rsidRDefault="003F1B8F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106,214</w:t>
            </w:r>
          </w:p>
        </w:tc>
        <w:tc>
          <w:tcPr>
            <w:tcW w:w="139" w:type="pct"/>
            <w:shd w:val="clear" w:color="auto" w:fill="auto"/>
          </w:tcPr>
          <w:p w14:paraId="5D6E8A4A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C2C6B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11,759</w:t>
            </w:r>
          </w:p>
        </w:tc>
        <w:tc>
          <w:tcPr>
            <w:tcW w:w="126" w:type="pct"/>
            <w:shd w:val="clear" w:color="auto" w:fill="auto"/>
          </w:tcPr>
          <w:p w14:paraId="72010884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0B5B4" w14:textId="77777777" w:rsidR="00D96F0C" w:rsidRPr="00A66401" w:rsidRDefault="003F1B8F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102,740</w:t>
            </w:r>
          </w:p>
        </w:tc>
        <w:tc>
          <w:tcPr>
            <w:tcW w:w="143" w:type="pct"/>
          </w:tcPr>
          <w:p w14:paraId="123776B6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1E00F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11,427</w:t>
            </w:r>
          </w:p>
        </w:tc>
      </w:tr>
    </w:tbl>
    <w:p w14:paraId="7A3EC8EF" w14:textId="77777777" w:rsidR="00A45640" w:rsidRPr="00A66401" w:rsidRDefault="00A45640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12"/>
          <w:sz w:val="24"/>
          <w:szCs w:val="24"/>
        </w:rPr>
      </w:pPr>
    </w:p>
    <w:p w14:paraId="55AF785A" w14:textId="77777777" w:rsidR="007E5D7D" w:rsidRPr="00A66401" w:rsidRDefault="003D49AA" w:rsidP="003D49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66401">
        <w:rPr>
          <w:rFonts w:ascii="Angsana New" w:hAnsi="Angsana New"/>
          <w:b/>
          <w:bCs/>
          <w:i/>
          <w:iCs/>
          <w:sz w:val="30"/>
          <w:szCs w:val="30"/>
        </w:rPr>
        <w:t xml:space="preserve">           </w:t>
      </w:r>
      <w:r w:rsidR="002E7192" w:rsidRPr="00A6640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="007E5D7D" w:rsidRPr="00A6640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14:paraId="47A8F487" w14:textId="77777777" w:rsidR="007E5D7D" w:rsidRPr="00A66401" w:rsidRDefault="007E5D7D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12"/>
          <w:sz w:val="22"/>
          <w:szCs w:val="22"/>
          <w:cs/>
        </w:rPr>
      </w:pP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530"/>
        <w:gridCol w:w="1530"/>
        <w:gridCol w:w="250"/>
        <w:gridCol w:w="1280"/>
      </w:tblGrid>
      <w:tr w:rsidR="0027029F" w:rsidRPr="00A66401" w14:paraId="4598FC7F" w14:textId="77777777" w:rsidTr="00A96FE7">
        <w:trPr>
          <w:trHeight w:val="44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C519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B12B1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7029F" w:rsidRPr="00A66401" w14:paraId="7CCAAFFA" w14:textId="77777777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B7911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04E5A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27029F" w:rsidRPr="00A66401" w14:paraId="558F0B9A" w14:textId="77777777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E0F7F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306A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</w:tr>
      <w:tr w:rsidR="0027029F" w:rsidRPr="00A66401" w14:paraId="541FAE1B" w14:textId="77777777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CFC84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05188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2E7192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4B8BA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2E7192" w:rsidRPr="00A66401" w14:paraId="4683B7E0" w14:textId="77777777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7296F" w14:textId="77777777" w:rsidR="002E7192" w:rsidRPr="00A66401" w:rsidRDefault="002E7192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D692E" w14:textId="77777777" w:rsidR="002E7192" w:rsidRPr="00A66401" w:rsidRDefault="00FF1980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30 </w:t>
            </w:r>
            <w:r w:rsidR="00EA0E8F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8EC18" w14:textId="77777777" w:rsidR="002E7192" w:rsidRPr="00A66401" w:rsidRDefault="002E7192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61B27" w14:textId="77777777" w:rsidR="002E7192" w:rsidRPr="00A66401" w:rsidRDefault="00FF1980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30 </w:t>
            </w:r>
            <w:r w:rsidR="00EA0E8F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C771E" w14:textId="77777777" w:rsidR="002E7192" w:rsidRPr="00A66401" w:rsidRDefault="002E7192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28C77" w14:textId="77777777" w:rsidR="002E7192" w:rsidRPr="00A66401" w:rsidRDefault="002E7192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31 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27029F" w:rsidRPr="00A66401" w14:paraId="7757D40D" w14:textId="77777777" w:rsidTr="00A96FE7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1F5F3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5427F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4C619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07D42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20E16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35C46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6A594B" w:rsidRPr="00A66401" w14:paraId="0AF7A357" w14:textId="77777777" w:rsidTr="00C94EED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EE2C4" w14:textId="77777777" w:rsidR="006A594B" w:rsidRPr="00A66401" w:rsidRDefault="006A594B" w:rsidP="006A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E76B5" w14:textId="34DECC9A" w:rsidR="006A594B" w:rsidRPr="00A66401" w:rsidRDefault="006A594B" w:rsidP="006A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1CE12F" w14:textId="77777777" w:rsidR="006A594B" w:rsidRPr="00A66401" w:rsidRDefault="006A594B" w:rsidP="006A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94EED" w:rsidRPr="00A66401" w14:paraId="155BE525" w14:textId="77777777" w:rsidTr="00C94EED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72CDB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0A2D4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36D9D" w14:textId="77777777" w:rsidR="00C94EED" w:rsidRPr="00A66401" w:rsidRDefault="00C94EED" w:rsidP="001A4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C10EA2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27,650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B1439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23B177" w14:textId="77777777" w:rsidR="00C94EED" w:rsidRPr="00A66401" w:rsidRDefault="00C94EED" w:rsidP="001A4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4EED" w:rsidRPr="00A66401" w14:paraId="32B189D6" w14:textId="77777777" w:rsidTr="00C94EED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121A1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3EB44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55803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100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2E296F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2,029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F83F99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AC93DD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3,760 </w:t>
            </w:r>
          </w:p>
        </w:tc>
      </w:tr>
      <w:tr w:rsidR="0027029F" w:rsidRPr="00A66401" w14:paraId="2C618124" w14:textId="77777777" w:rsidTr="00C94EED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1FD39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C4B86" w14:textId="77777777" w:rsidR="0027029F" w:rsidRPr="00A66401" w:rsidRDefault="00287524" w:rsidP="001A4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A2906" w14:textId="77777777" w:rsidR="0027029F" w:rsidRPr="00A66401" w:rsidRDefault="009D7E4D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500</w:t>
            </w:r>
            <w:r w:rsidR="0027029F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4A0BF" w14:textId="77777777" w:rsidR="0027029F" w:rsidRPr="00A66401" w:rsidRDefault="00287524" w:rsidP="001A4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7A9DC" w14:textId="77777777" w:rsidR="0027029F" w:rsidRPr="00A66401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C3B09" w14:textId="77777777" w:rsidR="0027029F" w:rsidRPr="00A66401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16,305 </w:t>
            </w:r>
          </w:p>
        </w:tc>
      </w:tr>
      <w:tr w:rsidR="0027029F" w:rsidRPr="00A66401" w14:paraId="664DDCE9" w14:textId="77777777" w:rsidTr="004C1788">
        <w:trPr>
          <w:trHeight w:val="4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A77FF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A2376" w14:textId="77777777" w:rsidR="0027029F" w:rsidRPr="00A66401" w:rsidRDefault="00287524" w:rsidP="001A4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F5E0D" w14:textId="77777777" w:rsidR="0027029F" w:rsidRPr="00A66401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20,000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A8000C" w14:textId="77777777" w:rsidR="0027029F" w:rsidRPr="00A66401" w:rsidRDefault="00287524" w:rsidP="001A4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6B8B4" w14:textId="77777777" w:rsidR="0027029F" w:rsidRPr="00A66401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B8C441" w14:textId="77777777" w:rsidR="0027029F" w:rsidRPr="00A66401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5,880 </w:t>
            </w:r>
          </w:p>
        </w:tc>
      </w:tr>
      <w:tr w:rsidR="0027029F" w:rsidRPr="00A66401" w14:paraId="04A62AEA" w14:textId="77777777" w:rsidTr="00FF1980">
        <w:trPr>
          <w:trHeight w:val="45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2BF45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0A717" w14:textId="77777777" w:rsidR="0027029F" w:rsidRPr="00A66401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6DBD9" w14:textId="77777777" w:rsidR="0027029F" w:rsidRPr="00A66401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66CDA0A" w14:textId="77777777" w:rsidR="0027029F" w:rsidRPr="00A66401" w:rsidRDefault="007D1263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29,679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59309" w14:textId="77777777" w:rsidR="0027029F" w:rsidRPr="00A66401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016C592" w14:textId="77777777" w:rsidR="0027029F" w:rsidRPr="00A66401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25,945 </w:t>
            </w:r>
          </w:p>
        </w:tc>
      </w:tr>
    </w:tbl>
    <w:p w14:paraId="75C90150" w14:textId="77777777" w:rsidR="00C95B13" w:rsidRPr="00A66401" w:rsidRDefault="00C95B13" w:rsidP="00EF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12"/>
          <w:sz w:val="22"/>
          <w:szCs w:val="22"/>
        </w:rPr>
      </w:pPr>
    </w:p>
    <w:tbl>
      <w:tblPr>
        <w:tblW w:w="855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500"/>
        <w:gridCol w:w="1560"/>
        <w:gridCol w:w="360"/>
        <w:gridCol w:w="1440"/>
      </w:tblGrid>
      <w:tr w:rsidR="00EF02CF" w:rsidRPr="00A66401" w14:paraId="76738860" w14:textId="77777777" w:rsidTr="00B64DCC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44B4C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98657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F02CF" w:rsidRPr="00A66401" w14:paraId="19F71A2A" w14:textId="77777777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C3BC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8DCB0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F02CF" w:rsidRPr="00A66401" w14:paraId="6554E10E" w14:textId="77777777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8903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0410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</w:tr>
      <w:tr w:rsidR="00EF02CF" w:rsidRPr="00A66401" w14:paraId="132D4CDB" w14:textId="77777777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D10C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26F9C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644F4E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07AA2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A66401" w14:paraId="15EF66F7" w14:textId="77777777" w:rsidTr="00F41317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A2348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8640F" w14:textId="77777777" w:rsidR="00F41317" w:rsidRPr="00A66401" w:rsidRDefault="00F41317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A27789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EA0E8F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="00FF1980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38AAA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B4EEF" w14:textId="77777777" w:rsidR="00F41317" w:rsidRPr="00A66401" w:rsidRDefault="00F41317" w:rsidP="00FF1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A27789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EA0E8F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="00FF1980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002FD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F676C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02CF" w:rsidRPr="00A66401" w14:paraId="537BAAA0" w14:textId="77777777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C535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353EC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7847D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27DB6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D81D7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ADCF7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94EED" w:rsidRPr="00A66401" w14:paraId="10422980" w14:textId="77777777" w:rsidTr="00B64DCC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8D1F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BC5AA" w14:textId="0CD86AFB" w:rsidR="00C94EED" w:rsidRPr="00C94EED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AD7B5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94EED" w:rsidRPr="00A66401" w14:paraId="69382BDF" w14:textId="77777777" w:rsidTr="0065488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04478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F8E27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D50DA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37723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3,717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E5F8B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42B91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8,925 </w:t>
            </w:r>
          </w:p>
        </w:tc>
      </w:tr>
      <w:tr w:rsidR="00F4519D" w:rsidRPr="00A66401" w14:paraId="67C19AA0" w14:textId="77777777" w:rsidTr="0065488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7341A" w14:textId="5FBB30B5" w:rsidR="00F4519D" w:rsidRPr="00A66401" w:rsidRDefault="00F4519D" w:rsidP="00F4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ดอลลาร์สิงคโปร์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693E3" w14:textId="2B486F37" w:rsidR="00F4519D" w:rsidRDefault="00F4519D" w:rsidP="00F4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443BB" w14:textId="14DF5432" w:rsidR="00F4519D" w:rsidRPr="00A66401" w:rsidRDefault="00F4519D" w:rsidP="00F4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423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735BA" w14:textId="56ADB304" w:rsidR="00F4519D" w:rsidRDefault="00F4519D" w:rsidP="00F4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4DD6A" w14:textId="77777777" w:rsidR="00F4519D" w:rsidRPr="00A66401" w:rsidRDefault="00F4519D" w:rsidP="00F4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EF1DE" w14:textId="60B98AC6" w:rsidR="00F4519D" w:rsidRPr="00A66401" w:rsidRDefault="00F4519D" w:rsidP="00F4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10,049</w:t>
            </w:r>
          </w:p>
        </w:tc>
      </w:tr>
      <w:tr w:rsidR="00EF02CF" w:rsidRPr="00A66401" w14:paraId="62590F5A" w14:textId="77777777" w:rsidTr="00FF1980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ED8CF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057B6" w14:textId="1D077CD5" w:rsidR="00EF02CF" w:rsidRPr="00A66401" w:rsidRDefault="00F4519D" w:rsidP="00F4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1CB23" w14:textId="77777777" w:rsidR="00EF02CF" w:rsidRPr="00A66401" w:rsidRDefault="009D7E4D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239</w:t>
            </w:r>
            <w:r w:rsidR="00EF02CF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AFEBE" w14:textId="0EB39013" w:rsidR="00EF02CF" w:rsidRPr="00A66401" w:rsidRDefault="00F4519D" w:rsidP="00F4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B90C4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DB5EC" w14:textId="77777777" w:rsidR="00EF02CF" w:rsidRPr="00A66401" w:rsidRDefault="00EF02C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7,858 </w:t>
            </w:r>
          </w:p>
        </w:tc>
      </w:tr>
      <w:tr w:rsidR="00EF02CF" w:rsidRPr="00A66401" w14:paraId="1490055B" w14:textId="77777777" w:rsidTr="00FF1980">
        <w:trPr>
          <w:trHeight w:val="45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57F8A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AA581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C0D92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116D5C" w14:textId="6D0897B7" w:rsidR="00EF02CF" w:rsidRPr="00A66401" w:rsidRDefault="007D4D76" w:rsidP="0077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3,71</w:t>
            </w:r>
            <w:r w:rsidR="00F4519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D3BAA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206A90C" w14:textId="77777777" w:rsidR="00EF02CF" w:rsidRPr="00A66401" w:rsidRDefault="00EF02C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26,83</w:t>
            </w:r>
            <w:r w:rsidR="009D7E4D"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</w:tbl>
    <w:p w14:paraId="742A3F49" w14:textId="77777777" w:rsidR="00366C11" w:rsidRPr="00A66401" w:rsidRDefault="00366C11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tbl>
      <w:tblPr>
        <w:tblW w:w="864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440"/>
        <w:gridCol w:w="1620"/>
        <w:gridCol w:w="360"/>
        <w:gridCol w:w="1530"/>
      </w:tblGrid>
      <w:tr w:rsidR="0056274E" w:rsidRPr="00A66401" w14:paraId="2150396D" w14:textId="77777777" w:rsidTr="008A3FC1">
        <w:trPr>
          <w:trHeight w:val="3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BB73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5DBDB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74E" w:rsidRPr="00A66401" w14:paraId="698FFCF4" w14:textId="77777777" w:rsidTr="008A3FC1">
        <w:trPr>
          <w:trHeight w:val="3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CE69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65462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56274E" w:rsidRPr="00A66401" w14:paraId="7B0BDA32" w14:textId="7777777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162C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87A7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</w:tr>
      <w:tr w:rsidR="0056274E" w:rsidRPr="00A66401" w14:paraId="3534F5A2" w14:textId="7777777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A9C7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3E346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644F4E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2E62C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A66401" w14:paraId="6667692C" w14:textId="7777777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024E9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4EF6A" w14:textId="77777777" w:rsidR="00F41317" w:rsidRPr="00A66401" w:rsidRDefault="00FF1980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A27789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EA0E8F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17725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4A4C8" w14:textId="77777777" w:rsidR="00F41317" w:rsidRPr="00A66401" w:rsidRDefault="00FF1980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A27789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EA0E8F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23412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45ED9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1317" w:rsidRPr="00A66401" w14:paraId="7C328CF0" w14:textId="7777777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9B9F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0E60C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6388B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412C5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10D72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DAE3F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94EED" w:rsidRPr="00A66401" w14:paraId="6249C796" w14:textId="7777777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BC2A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05D2B" w14:textId="76ACA1D0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30028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41317" w:rsidRPr="00A66401" w14:paraId="6C92AF3D" w14:textId="77777777" w:rsidTr="00FF1980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AA327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1EAF4" w14:textId="057AC063" w:rsidR="00F41317" w:rsidRPr="00A66401" w:rsidRDefault="007D4D76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="00C94EE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F8009" w14:textId="77777777" w:rsidR="00F41317" w:rsidRPr="00A66401" w:rsidRDefault="00F41317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</w:t>
            </w:r>
            <w:r w:rsidR="00DD75A1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1,803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FBA99" w14:textId="77777777" w:rsidR="00F41317" w:rsidRPr="00A66401" w:rsidRDefault="007D4D76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67DE9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93713" w14:textId="77777777" w:rsidR="00F41317" w:rsidRPr="00A66401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58</w:t>
            </w:r>
            <w:r w:rsidR="00F41317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817</w:t>
            </w:r>
          </w:p>
        </w:tc>
      </w:tr>
      <w:tr w:rsidR="00F41317" w:rsidRPr="00A66401" w14:paraId="409C1844" w14:textId="77777777" w:rsidTr="00436933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9A11C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68304" w14:textId="77777777" w:rsidR="00F41317" w:rsidRPr="00A66401" w:rsidRDefault="007D4D76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D141B" w14:textId="77777777" w:rsidR="00F41317" w:rsidRPr="00A66401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</w:t>
            </w:r>
            <w:r w:rsidR="009D7E4D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D93FFB" w14:textId="77777777" w:rsidR="00F41317" w:rsidRPr="00A66401" w:rsidRDefault="007D4D76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83071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711A1" w14:textId="77777777" w:rsidR="00F41317" w:rsidRPr="00A66401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  <w:r w:rsidR="00F41317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04</w:t>
            </w:r>
            <w:r w:rsidR="009D7E4D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A27789" w:rsidRPr="00A66401" w14:paraId="05966DA1" w14:textId="77777777" w:rsidTr="00436933">
        <w:trPr>
          <w:trHeight w:val="46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BCD2F" w14:textId="77777777" w:rsidR="00A27789" w:rsidRPr="00A66401" w:rsidRDefault="00A27789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B4DCE" w14:textId="77777777" w:rsidR="00A27789" w:rsidRPr="00A66401" w:rsidRDefault="00A27789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4A77C" w14:textId="77777777" w:rsidR="00A27789" w:rsidRPr="00A66401" w:rsidRDefault="00A27789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DA1D1B" w14:textId="77777777" w:rsidR="00A27789" w:rsidRPr="00A66401" w:rsidRDefault="007D4D76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B8594" w14:textId="77777777" w:rsidR="00A27789" w:rsidRPr="00A66401" w:rsidRDefault="00A27789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660407B" w14:textId="77777777" w:rsidR="00A27789" w:rsidRPr="00A66401" w:rsidRDefault="00A27789" w:rsidP="00A2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63,863 </w:t>
            </w:r>
          </w:p>
        </w:tc>
      </w:tr>
    </w:tbl>
    <w:p w14:paraId="76F85CC7" w14:textId="77777777" w:rsidR="0056274E" w:rsidRPr="00A66401" w:rsidRDefault="0056274E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14:paraId="310C2D57" w14:textId="77777777" w:rsidR="00833132" w:rsidRPr="00A66401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14:paraId="3B341D93" w14:textId="77777777" w:rsidR="00833132" w:rsidRPr="00A66401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14:paraId="595F685E" w14:textId="77777777" w:rsidR="00833132" w:rsidRPr="00A66401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14:paraId="3C33C16E" w14:textId="77777777" w:rsidR="00833132" w:rsidRPr="00A66401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14:paraId="2890664A" w14:textId="77777777" w:rsidR="00833132" w:rsidRPr="00A66401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14:paraId="46B0E9BE" w14:textId="77777777" w:rsidR="00031821" w:rsidRPr="00A66401" w:rsidRDefault="00031821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14:paraId="0C03F518" w14:textId="77777777" w:rsidR="00833132" w:rsidRPr="00A66401" w:rsidRDefault="00833132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tbl>
      <w:tblPr>
        <w:tblW w:w="873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530"/>
        <w:gridCol w:w="1620"/>
        <w:gridCol w:w="360"/>
        <w:gridCol w:w="1530"/>
      </w:tblGrid>
      <w:tr w:rsidR="0056274E" w:rsidRPr="00A66401" w14:paraId="5905236A" w14:textId="77777777" w:rsidTr="00C9176F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E4FBF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60471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6274E" w:rsidRPr="00A66401" w14:paraId="2B22D354" w14:textId="77777777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C7479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D1888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56274E" w:rsidRPr="00A66401" w14:paraId="6FD4BD86" w14:textId="77777777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200A6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D6EB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</w:tr>
      <w:tr w:rsidR="0056274E" w:rsidRPr="00A66401" w14:paraId="5E767C7B" w14:textId="77777777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BACF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67E3A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F41317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5478C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A66401" w14:paraId="5F30387B" w14:textId="77777777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2647D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5AECE" w14:textId="77777777" w:rsidR="00F41317" w:rsidRPr="00A66401" w:rsidRDefault="00FF1980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366C11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EA0E8F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FF2CC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26468" w14:textId="77777777" w:rsidR="00F41317" w:rsidRPr="00A66401" w:rsidRDefault="00FF1980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366C11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EA0E8F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2E3FE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14491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1317" w:rsidRPr="00A66401" w14:paraId="362C4EB1" w14:textId="77777777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9D4D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66BEA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6BACA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8957F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C193B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0BC15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94EED" w:rsidRPr="00A66401" w14:paraId="34DF6089" w14:textId="77777777" w:rsidTr="00C94EED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A6B4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F2F64" w14:textId="0C2BEE68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B9EDA9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94EED" w:rsidRPr="00A66401" w14:paraId="6C98A806" w14:textId="77777777" w:rsidTr="00C94EED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41A56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31682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334B8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FA5939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3DCC94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DE20AF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- </w:t>
            </w:r>
          </w:p>
        </w:tc>
      </w:tr>
      <w:tr w:rsidR="00F41317" w:rsidRPr="00A66401" w14:paraId="3EB7DC8A" w14:textId="77777777" w:rsidTr="00C94EED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73012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C2D9A" w14:textId="3181415A" w:rsidR="00F41317" w:rsidRPr="00A66401" w:rsidRDefault="007D4D76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140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E71F2" w14:textId="77777777" w:rsidR="00F41317" w:rsidRPr="00A66401" w:rsidRDefault="00F41317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</w:t>
            </w:r>
            <w:r w:rsidR="00DD75A1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1,85</w:t>
            </w:r>
            <w:r w:rsidR="009D7E4D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E61446" w14:textId="77777777" w:rsidR="00F41317" w:rsidRPr="00A66401" w:rsidRDefault="007D4D76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4,337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4A696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978436" w14:textId="77777777" w:rsidR="00F41317" w:rsidRPr="00A66401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60</w:t>
            </w:r>
            <w:r w:rsidR="00F41317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563</w:t>
            </w:r>
          </w:p>
        </w:tc>
      </w:tr>
      <w:tr w:rsidR="00F41317" w:rsidRPr="00A66401" w14:paraId="520BB94E" w14:textId="77777777" w:rsidTr="00C94EED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47A91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EDDC0" w14:textId="77777777" w:rsidR="00F41317" w:rsidRPr="00A66401" w:rsidRDefault="007D4D76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DD6C1" w14:textId="77777777" w:rsidR="00F41317" w:rsidRPr="00A66401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13</w:t>
            </w:r>
            <w:r w:rsidR="009D7E4D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4994F" w14:textId="77777777" w:rsidR="00F41317" w:rsidRPr="00A66401" w:rsidRDefault="007D4D76" w:rsidP="004C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A3474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5B2E4A" w14:textId="77777777" w:rsidR="00F41317" w:rsidRPr="00A66401" w:rsidRDefault="00DD75A1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5,04</w:t>
            </w:r>
            <w:r w:rsidR="009D7E4D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41317" w:rsidRPr="00A66401" w14:paraId="7F7F3AF9" w14:textId="77777777" w:rsidTr="00C94EED">
        <w:trPr>
          <w:trHeight w:val="45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A018F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A90B5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E4DB6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E9836C7" w14:textId="77777777" w:rsidR="00F41317" w:rsidRPr="00A66401" w:rsidRDefault="007D4D76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14,337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A4D47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EF38698" w14:textId="77777777" w:rsidR="00F41317" w:rsidRPr="00A66401" w:rsidRDefault="00F41317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D75A1"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D75A1"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609</w:t>
            </w: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</w:tbl>
    <w:p w14:paraId="4F0666C8" w14:textId="77777777" w:rsidR="0042601E" w:rsidRPr="00E953E6" w:rsidRDefault="006630BA" w:rsidP="0066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65"/>
        </w:tabs>
        <w:ind w:left="540"/>
        <w:jc w:val="both"/>
        <w:rPr>
          <w:rFonts w:ascii="Angsana New" w:hAnsi="Angsana New"/>
          <w:spacing w:val="12"/>
          <w:sz w:val="24"/>
          <w:szCs w:val="24"/>
        </w:rPr>
      </w:pPr>
      <w:r w:rsidRPr="00E953E6">
        <w:rPr>
          <w:rFonts w:ascii="Angsana New" w:hAnsi="Angsana New"/>
          <w:spacing w:val="12"/>
          <w:sz w:val="24"/>
          <w:szCs w:val="24"/>
          <w:cs/>
        </w:rPr>
        <w:tab/>
      </w:r>
    </w:p>
    <w:tbl>
      <w:tblPr>
        <w:tblW w:w="8730" w:type="dxa"/>
        <w:tblInd w:w="540" w:type="dxa"/>
        <w:tblLook w:val="04A0" w:firstRow="1" w:lastRow="0" w:firstColumn="1" w:lastColumn="0" w:noHBand="0" w:noVBand="1"/>
      </w:tblPr>
      <w:tblGrid>
        <w:gridCol w:w="5040"/>
        <w:gridCol w:w="1710"/>
        <w:gridCol w:w="360"/>
        <w:gridCol w:w="1620"/>
      </w:tblGrid>
      <w:tr w:rsidR="004E59AE" w:rsidRPr="00A66401" w14:paraId="2D9E3FD6" w14:textId="77777777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1D81A" w14:textId="77777777" w:rsidR="004E59AE" w:rsidRPr="00A66401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A66401">
              <w:rPr>
                <w:rFonts w:ascii="Angsana New" w:hAnsi="Angsana New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C484B" w14:textId="77777777" w:rsidR="004E59AE" w:rsidRPr="00A66401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41317" w:rsidRPr="00A66401" w14:paraId="1A232170" w14:textId="77777777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3BF5F" w14:textId="77777777" w:rsidR="00F41317" w:rsidRPr="00A66401" w:rsidRDefault="00F41317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1760E" w14:textId="77777777" w:rsidR="00F41317" w:rsidRPr="00A66401" w:rsidRDefault="00FF1980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A27789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EA0E8F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AC910" w14:textId="77777777" w:rsidR="00F41317" w:rsidRPr="00A66401" w:rsidRDefault="00F41317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01359" w14:textId="77777777" w:rsidR="00F41317" w:rsidRPr="00A66401" w:rsidRDefault="00F41317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A66401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6707C" w:rsidRPr="00A66401" w14:paraId="7F8166CA" w14:textId="77777777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692F0" w14:textId="77777777" w:rsidR="0016707C" w:rsidRPr="00A66401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FE570" w14:textId="77777777" w:rsidR="0016707C" w:rsidRPr="00A66401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1FB3D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02F3F" w14:textId="77777777" w:rsidR="0016707C" w:rsidRPr="00A66401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E59AE" w:rsidRPr="00A66401" w14:paraId="6C5028A3" w14:textId="77777777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4A99" w14:textId="77777777" w:rsidR="004E59AE" w:rsidRPr="00A66401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782C3" w14:textId="77777777" w:rsidR="004E59AE" w:rsidRPr="00A66401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="00FF1980" w:rsidRPr="00A66401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497A" w:rsidRPr="00A66401" w14:paraId="636F544B" w14:textId="77777777" w:rsidTr="007A497A">
        <w:trPr>
          <w:trHeight w:val="29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3DF16" w14:textId="77777777" w:rsidR="007A497A" w:rsidRPr="00A66401" w:rsidRDefault="006630BA" w:rsidP="0066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24229" w14:textId="77777777" w:rsidR="007A497A" w:rsidRPr="00A66401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0D956" w14:textId="77777777" w:rsidR="007A497A" w:rsidRPr="00A66401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theme="min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EAC29" w14:textId="77777777" w:rsidR="007A497A" w:rsidRPr="00A66401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theme="minorBidi"/>
                <w:sz w:val="30"/>
                <w:szCs w:val="30"/>
                <w:cs/>
              </w:rPr>
            </w:pPr>
          </w:p>
        </w:tc>
      </w:tr>
      <w:tr w:rsidR="0016707C" w:rsidRPr="00A66401" w14:paraId="5C9171EB" w14:textId="77777777" w:rsidTr="00FF1980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1B250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ค้ำประกันสัญญาจ้างงาน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28492" w14:textId="77777777" w:rsidR="0016707C" w:rsidRPr="00A66401" w:rsidRDefault="007D4D76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296,781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4C941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991F7" w14:textId="77777777" w:rsidR="0016707C" w:rsidRPr="00A66401" w:rsidRDefault="0016707C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sz w:val="30"/>
                <w:szCs w:val="30"/>
              </w:rPr>
              <w:t>324,13</w:t>
            </w:r>
            <w:r w:rsidR="009D7E4D" w:rsidRPr="00A66401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16707C" w:rsidRPr="00A66401" w14:paraId="27AF59D2" w14:textId="77777777" w:rsidTr="00FF1980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C1F42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80D7A" w14:textId="77777777" w:rsidR="0016707C" w:rsidRPr="00A66401" w:rsidRDefault="007D4D76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1,055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9EDBE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26592" w14:textId="77777777" w:rsidR="0016707C" w:rsidRPr="00A66401" w:rsidRDefault="0016707C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sz w:val="30"/>
                <w:szCs w:val="30"/>
              </w:rPr>
              <w:t>1,200</w:t>
            </w:r>
          </w:p>
        </w:tc>
      </w:tr>
      <w:tr w:rsidR="0016707C" w:rsidRPr="00A66401" w14:paraId="39A513DB" w14:textId="77777777" w:rsidTr="00FF1980">
        <w:trPr>
          <w:trHeight w:val="39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5A795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CAADE3" w14:textId="77777777" w:rsidR="0016707C" w:rsidRPr="00A66401" w:rsidRDefault="007D4D76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297,836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7D9E22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2282876" w14:textId="77777777" w:rsidR="0016707C" w:rsidRPr="00A66401" w:rsidRDefault="0016707C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325,33</w:t>
            </w:r>
            <w:r w:rsidR="009D7E4D" w:rsidRPr="00A6640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0CF77BFF" w14:textId="77777777" w:rsidR="004E59AE" w:rsidRPr="00E953E6" w:rsidRDefault="004E59AE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24"/>
          <w:szCs w:val="24"/>
        </w:rPr>
      </w:pPr>
    </w:p>
    <w:p w14:paraId="0D5CAB66" w14:textId="77777777" w:rsidR="002772DF" w:rsidRPr="00A66401" w:rsidRDefault="007054BD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เรื่องอื่นๆ</w:t>
      </w:r>
    </w:p>
    <w:p w14:paraId="37281FA7" w14:textId="77777777" w:rsidR="001025CA" w:rsidRPr="00E953E6" w:rsidRDefault="001025CA" w:rsidP="001025CA">
      <w:pPr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9531AF8" w14:textId="0A74594C" w:rsidR="001025CA" w:rsidRPr="00A66401" w:rsidRDefault="001025CA" w:rsidP="00A7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640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E53DC" w:rsidRPr="00A66401">
        <w:rPr>
          <w:rFonts w:ascii="Angsana New" w:hAnsi="Angsana New"/>
          <w:sz w:val="30"/>
          <w:szCs w:val="30"/>
        </w:rPr>
        <w:t>21</w:t>
      </w:r>
      <w:r w:rsidRPr="00A66401">
        <w:rPr>
          <w:rFonts w:ascii="Angsana New" w:hAnsi="Angsana New"/>
          <w:sz w:val="30"/>
          <w:szCs w:val="30"/>
          <w:cs/>
        </w:rPr>
        <w:t xml:space="preserve"> มีนาคม </w:t>
      </w:r>
      <w:r w:rsidR="008E53DC" w:rsidRPr="00A66401">
        <w:rPr>
          <w:rFonts w:ascii="Angsana New" w:hAnsi="Angsana New"/>
          <w:sz w:val="30"/>
          <w:szCs w:val="30"/>
        </w:rPr>
        <w:t>2562</w:t>
      </w:r>
      <w:r w:rsidRPr="00A66401">
        <w:rPr>
          <w:rFonts w:ascii="Angsana New" w:hAnsi="Angsana New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(E-Ticket) จาก ขสมก. มูลค่าโครงการที่บอกยกเลิกรวมเป็นเงินทั้งสิ้น </w:t>
      </w:r>
      <w:r w:rsidR="008E53DC" w:rsidRPr="00A66401">
        <w:rPr>
          <w:rFonts w:ascii="Angsana New" w:hAnsi="Angsana New"/>
          <w:sz w:val="30"/>
          <w:szCs w:val="30"/>
        </w:rPr>
        <w:t>1</w:t>
      </w:r>
      <w:r w:rsidRPr="00A66401">
        <w:rPr>
          <w:rFonts w:ascii="Angsana New" w:hAnsi="Angsana New"/>
          <w:sz w:val="30"/>
          <w:szCs w:val="30"/>
          <w:cs/>
        </w:rPr>
        <w:t>,</w:t>
      </w:r>
      <w:r w:rsidR="008E53DC" w:rsidRPr="00A66401">
        <w:rPr>
          <w:rFonts w:ascii="Angsana New" w:hAnsi="Angsana New"/>
          <w:sz w:val="30"/>
          <w:szCs w:val="30"/>
        </w:rPr>
        <w:t>665</w:t>
      </w:r>
      <w:r w:rsidR="00FB5C53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A66401">
        <w:rPr>
          <w:rFonts w:ascii="Angsana New" w:hAnsi="Angsana New"/>
          <w:sz w:val="30"/>
          <w:szCs w:val="30"/>
          <w:cs/>
        </w:rPr>
        <w:t>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(E-Ticket) ได้ภายในระยะเวลาที่กำหนดในสัญญา จึงขอใช้สิทธิบอกเลิกสัญญาดังกล่าว</w:t>
      </w:r>
    </w:p>
    <w:p w14:paraId="243E52A5" w14:textId="77777777" w:rsidR="001025CA" w:rsidRPr="00E953E6" w:rsidRDefault="001025CA" w:rsidP="001025CA">
      <w:pPr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5F5406A" w14:textId="77777777" w:rsidR="001025CA" w:rsidRPr="00A66401" w:rsidRDefault="001025CA" w:rsidP="00A7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6401">
        <w:rPr>
          <w:rFonts w:ascii="Angsana New" w:hAnsi="Angsana New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E-Ticket ครบตามจำนวน </w:t>
      </w:r>
      <w:r w:rsidR="008E53DC" w:rsidRPr="00A66401">
        <w:rPr>
          <w:rFonts w:ascii="Angsana New" w:hAnsi="Angsana New"/>
          <w:sz w:val="30"/>
          <w:szCs w:val="30"/>
        </w:rPr>
        <w:t>2</w:t>
      </w:r>
      <w:r w:rsidRPr="00A66401">
        <w:rPr>
          <w:rFonts w:ascii="Angsana New" w:hAnsi="Angsana New"/>
          <w:sz w:val="30"/>
          <w:szCs w:val="30"/>
          <w:cs/>
        </w:rPr>
        <w:t>,</w:t>
      </w:r>
      <w:r w:rsidR="008E53DC" w:rsidRPr="00A66401">
        <w:rPr>
          <w:rFonts w:ascii="Angsana New" w:hAnsi="Angsana New"/>
          <w:sz w:val="30"/>
          <w:szCs w:val="30"/>
        </w:rPr>
        <w:t>600</w:t>
      </w:r>
      <w:r w:rsidRPr="00A66401">
        <w:rPr>
          <w:rFonts w:ascii="Angsana New" w:hAnsi="Angsana New"/>
          <w:sz w:val="30"/>
          <w:szCs w:val="30"/>
          <w:cs/>
        </w:rPr>
        <w:t xml:space="preserve"> คัน พร้อมทั้งเปิดใช้งานจริง ส่วนเครื่องเก็บเงิน </w:t>
      </w:r>
      <w:r w:rsidR="006C0161" w:rsidRPr="00A66401">
        <w:rPr>
          <w:rFonts w:ascii="Angsana New" w:hAnsi="Angsana New" w:hint="cs"/>
          <w:sz w:val="30"/>
          <w:szCs w:val="30"/>
          <w:cs/>
        </w:rPr>
        <w:t>(</w:t>
      </w:r>
      <w:r w:rsidRPr="00A66401">
        <w:rPr>
          <w:rFonts w:ascii="Angsana New" w:hAnsi="Angsana New"/>
          <w:sz w:val="30"/>
          <w:szCs w:val="30"/>
          <w:cs/>
        </w:rPr>
        <w:t>Cash Box</w:t>
      </w:r>
      <w:r w:rsidR="006C0161" w:rsidRPr="00A66401">
        <w:rPr>
          <w:rFonts w:ascii="Angsana New" w:hAnsi="Angsana New" w:hint="cs"/>
          <w:sz w:val="30"/>
          <w:szCs w:val="30"/>
          <w:cs/>
        </w:rPr>
        <w:t>)</w:t>
      </w:r>
      <w:r w:rsidRPr="00A66401">
        <w:rPr>
          <w:rFonts w:ascii="Angsana New" w:hAnsi="Angsana New"/>
          <w:sz w:val="30"/>
          <w:szCs w:val="30"/>
          <w:cs/>
        </w:rPr>
        <w:t xml:space="preserve"> ได้ติดตั้งไปทั้งหมดจำนวน </w:t>
      </w:r>
      <w:r w:rsidR="008E53DC" w:rsidRPr="00A66401">
        <w:rPr>
          <w:rFonts w:ascii="Angsana New" w:hAnsi="Angsana New"/>
          <w:sz w:val="30"/>
          <w:szCs w:val="30"/>
        </w:rPr>
        <w:t>800</w:t>
      </w:r>
      <w:r w:rsidRPr="00A66401">
        <w:rPr>
          <w:rFonts w:ascii="Angsana New" w:hAnsi="Angsana New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</w:t>
      </w:r>
      <w:r w:rsidR="006C0161" w:rsidRPr="00A66401">
        <w:rPr>
          <w:rFonts w:ascii="Angsana New" w:hAnsi="Angsana New" w:hint="cs"/>
          <w:sz w:val="30"/>
          <w:szCs w:val="30"/>
          <w:cs/>
        </w:rPr>
        <w:t>(</w:t>
      </w:r>
      <w:r w:rsidRPr="00A66401">
        <w:rPr>
          <w:rFonts w:ascii="Angsana New" w:hAnsi="Angsana New"/>
          <w:sz w:val="30"/>
          <w:szCs w:val="30"/>
          <w:cs/>
        </w:rPr>
        <w:t>E-Ticket</w:t>
      </w:r>
      <w:r w:rsidR="006C0161" w:rsidRPr="00A66401">
        <w:rPr>
          <w:rFonts w:ascii="Angsana New" w:hAnsi="Angsana New" w:hint="cs"/>
          <w:sz w:val="30"/>
          <w:szCs w:val="30"/>
          <w:cs/>
        </w:rPr>
        <w:t>)</w:t>
      </w:r>
      <w:r w:rsidRPr="00A66401">
        <w:rPr>
          <w:rFonts w:ascii="Angsana New" w:hAnsi="Angsana New"/>
          <w:sz w:val="30"/>
          <w:szCs w:val="30"/>
          <w:cs/>
        </w:rPr>
        <w:t xml:space="preserve"> อีกทั้ง </w:t>
      </w:r>
      <w:r w:rsidRPr="00A66401">
        <w:rPr>
          <w:rFonts w:ascii="Angsana New" w:hAnsi="Angsana New"/>
          <w:sz w:val="30"/>
          <w:szCs w:val="30"/>
          <w:cs/>
        </w:rPr>
        <w:lastRenderedPageBreak/>
        <w:t>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(Cash Box) ออกจากสัญญาทั้งหมดดังกล่าว</w:t>
      </w:r>
    </w:p>
    <w:p w14:paraId="2CB4C606" w14:textId="77777777" w:rsidR="001025CA" w:rsidRPr="00A66401" w:rsidRDefault="001025CA" w:rsidP="001025C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FF884A6" w14:textId="6049A189" w:rsidR="00801C5C" w:rsidRPr="00801C5C" w:rsidRDefault="00816D56" w:rsidP="00801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6D5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16D56">
        <w:rPr>
          <w:rFonts w:ascii="Angsana New" w:hAnsi="Angsana New"/>
          <w:sz w:val="30"/>
          <w:szCs w:val="30"/>
          <w:cs/>
        </w:rPr>
        <w:t xml:space="preserve"> 4 </w:t>
      </w:r>
      <w:r w:rsidRPr="00816D56">
        <w:rPr>
          <w:rFonts w:ascii="Angsana New" w:hAnsi="Angsana New" w:hint="cs"/>
          <w:sz w:val="30"/>
          <w:szCs w:val="30"/>
          <w:cs/>
        </w:rPr>
        <w:t>กันยายน</w:t>
      </w:r>
      <w:r w:rsidRPr="00816D56">
        <w:rPr>
          <w:rFonts w:ascii="Angsana New" w:hAnsi="Angsana New"/>
          <w:sz w:val="30"/>
          <w:szCs w:val="30"/>
          <w:cs/>
        </w:rPr>
        <w:t xml:space="preserve"> 2562 </w:t>
      </w:r>
      <w:r w:rsidRPr="00816D56">
        <w:rPr>
          <w:rFonts w:ascii="Angsana New" w:hAnsi="Angsana New" w:hint="cs"/>
          <w:sz w:val="30"/>
          <w:szCs w:val="30"/>
          <w:cs/>
        </w:rPr>
        <w:t>บริษัทได้ยื่นฟ้องหน่วยงานรัฐ</w:t>
      </w:r>
      <w:r w:rsidRPr="00816D56">
        <w:rPr>
          <w:rFonts w:ascii="Angsana New" w:hAnsi="Angsana New"/>
          <w:sz w:val="30"/>
          <w:szCs w:val="30"/>
          <w:cs/>
        </w:rPr>
        <w:t xml:space="preserve"> </w:t>
      </w:r>
      <w:r w:rsidRPr="00816D56">
        <w:rPr>
          <w:rFonts w:ascii="Angsana New" w:hAnsi="Angsana New" w:hint="cs"/>
          <w:sz w:val="30"/>
          <w:szCs w:val="30"/>
          <w:cs/>
        </w:rPr>
        <w:t>ณ</w:t>
      </w:r>
      <w:r w:rsidRPr="00816D56">
        <w:rPr>
          <w:rFonts w:ascii="Angsana New" w:hAnsi="Angsana New"/>
          <w:sz w:val="30"/>
          <w:szCs w:val="30"/>
          <w:cs/>
        </w:rPr>
        <w:t xml:space="preserve"> </w:t>
      </w:r>
      <w:r w:rsidRPr="00816D56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Pr="00816D56">
        <w:rPr>
          <w:rFonts w:ascii="Angsana New" w:hAnsi="Angsana New"/>
          <w:sz w:val="30"/>
          <w:szCs w:val="30"/>
          <w:cs/>
        </w:rPr>
        <w:t xml:space="preserve"> </w:t>
      </w:r>
      <w:r w:rsidRPr="00816D56">
        <w:rPr>
          <w:rFonts w:ascii="Angsana New" w:hAnsi="Angsana New" w:hint="cs"/>
          <w:sz w:val="30"/>
          <w:szCs w:val="30"/>
          <w:cs/>
        </w:rPr>
        <w:t>คดีหมายเลขดำที่</w:t>
      </w:r>
      <w:r w:rsidRPr="00816D56">
        <w:rPr>
          <w:rFonts w:ascii="Angsana New" w:hAnsi="Angsana New"/>
          <w:sz w:val="30"/>
          <w:szCs w:val="30"/>
          <w:cs/>
        </w:rPr>
        <w:t xml:space="preserve"> 1998/2562 </w:t>
      </w:r>
      <w:r w:rsidRPr="00816D56">
        <w:rPr>
          <w:rFonts w:ascii="Angsana New" w:hAnsi="Angsana New" w:hint="cs"/>
          <w:sz w:val="30"/>
          <w:szCs w:val="30"/>
          <w:cs/>
        </w:rPr>
        <w:t>ระหว่างบริษัทและขสมก</w:t>
      </w:r>
      <w:r w:rsidRPr="00816D56">
        <w:rPr>
          <w:rFonts w:ascii="Angsana New" w:hAnsi="Angsana New"/>
          <w:sz w:val="30"/>
          <w:szCs w:val="30"/>
          <w:cs/>
        </w:rPr>
        <w:t xml:space="preserve">. </w:t>
      </w:r>
      <w:r w:rsidRPr="00816D56">
        <w:rPr>
          <w:rFonts w:ascii="Angsana New" w:hAnsi="Angsana New" w:hint="cs"/>
          <w:sz w:val="30"/>
          <w:szCs w:val="30"/>
          <w:cs/>
        </w:rPr>
        <w:t>เพื่อเรียกร้องค่าเสียหายหรือชดใช้ค่าการงาน</w:t>
      </w:r>
      <w:r w:rsidRPr="00816D56">
        <w:rPr>
          <w:rFonts w:ascii="Angsana New" w:hAnsi="Angsana New"/>
          <w:sz w:val="30"/>
          <w:szCs w:val="30"/>
          <w:cs/>
        </w:rPr>
        <w:t xml:space="preserve"> </w:t>
      </w:r>
      <w:r w:rsidRPr="00816D56">
        <w:rPr>
          <w:rFonts w:ascii="Angsana New" w:hAnsi="Angsana New" w:hint="cs"/>
          <w:sz w:val="30"/>
          <w:szCs w:val="30"/>
          <w:cs/>
        </w:rPr>
        <w:t>และค่าเช่าที่ควรได้รับแก่บริษัทเป็นเงินจำนวน</w:t>
      </w:r>
      <w:r w:rsidRPr="00816D56">
        <w:rPr>
          <w:rFonts w:ascii="Angsana New" w:hAnsi="Angsana New"/>
          <w:sz w:val="30"/>
          <w:szCs w:val="30"/>
          <w:cs/>
        </w:rPr>
        <w:t xml:space="preserve"> 1</w:t>
      </w:r>
      <w:r w:rsidRPr="00816D56">
        <w:rPr>
          <w:rFonts w:ascii="Angsana New" w:hAnsi="Angsana New"/>
          <w:sz w:val="30"/>
          <w:szCs w:val="30"/>
        </w:rPr>
        <w:t>,</w:t>
      </w:r>
      <w:r w:rsidRPr="00816D56">
        <w:rPr>
          <w:rFonts w:ascii="Angsana New" w:hAnsi="Angsana New"/>
          <w:sz w:val="30"/>
          <w:szCs w:val="30"/>
          <w:cs/>
        </w:rPr>
        <w:t xml:space="preserve">556 </w:t>
      </w:r>
      <w:r w:rsidRPr="00816D56">
        <w:rPr>
          <w:rFonts w:ascii="Angsana New" w:hAnsi="Angsana New" w:hint="cs"/>
          <w:sz w:val="30"/>
          <w:szCs w:val="30"/>
          <w:cs/>
        </w:rPr>
        <w:t>ล้านบาท</w:t>
      </w:r>
      <w:r w:rsidRPr="00816D56">
        <w:rPr>
          <w:rFonts w:ascii="Angsana New" w:hAnsi="Angsana New"/>
          <w:sz w:val="30"/>
          <w:szCs w:val="30"/>
          <w:cs/>
        </w:rPr>
        <w:t xml:space="preserve"> (</w:t>
      </w:r>
      <w:r w:rsidRPr="00816D56">
        <w:rPr>
          <w:rFonts w:ascii="Angsana New" w:hAnsi="Angsana New" w:hint="cs"/>
          <w:sz w:val="30"/>
          <w:szCs w:val="30"/>
          <w:cs/>
        </w:rPr>
        <w:t>ไม่รวมภาษี</w:t>
      </w:r>
      <w:r w:rsidRPr="00816D56">
        <w:rPr>
          <w:rFonts w:ascii="Angsana New" w:hAnsi="Angsana New"/>
          <w:sz w:val="30"/>
          <w:szCs w:val="30"/>
          <w:cs/>
        </w:rPr>
        <w:t xml:space="preserve">) </w:t>
      </w:r>
      <w:r w:rsidRPr="00816D56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Pr="00816D56">
        <w:rPr>
          <w:rFonts w:ascii="Angsana New" w:hAnsi="Angsana New"/>
          <w:sz w:val="30"/>
          <w:szCs w:val="30"/>
          <w:cs/>
        </w:rPr>
        <w:t xml:space="preserve"> 7.5 </w:t>
      </w:r>
      <w:r w:rsidRPr="00816D56">
        <w:rPr>
          <w:rFonts w:ascii="Angsana New" w:hAnsi="Angsana New" w:hint="cs"/>
          <w:sz w:val="30"/>
          <w:szCs w:val="30"/>
          <w:cs/>
        </w:rPr>
        <w:t>ต่อปีนับถัดจากวันฟ้องจนถึงวันชำระแล้วเสร็จ</w:t>
      </w:r>
      <w:r w:rsidRPr="00816D56">
        <w:rPr>
          <w:rFonts w:ascii="Angsana New" w:hAnsi="Angsana New"/>
          <w:sz w:val="30"/>
          <w:szCs w:val="30"/>
          <w:cs/>
        </w:rPr>
        <w:t xml:space="preserve"> </w:t>
      </w:r>
      <w:r w:rsidRPr="00816D56">
        <w:rPr>
          <w:rFonts w:ascii="Angsana New" w:hAnsi="Angsana New" w:hint="cs"/>
          <w:sz w:val="30"/>
          <w:szCs w:val="30"/>
          <w:cs/>
        </w:rPr>
        <w:t>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44398106" w14:textId="77777777" w:rsidR="0042601E" w:rsidRPr="00A66401" w:rsidRDefault="0042601E" w:rsidP="001025C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D178E55" w14:textId="419676A8" w:rsidR="00D805CB" w:rsidRPr="00A66401" w:rsidRDefault="002772DF" w:rsidP="00DF6FA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DF6FA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BBC33D6" w14:textId="77777777" w:rsidR="003164C3" w:rsidRPr="00A66401" w:rsidRDefault="003164C3" w:rsidP="00DE55A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2338909" w14:textId="2EE84418" w:rsidR="000330A1" w:rsidRDefault="00D95672" w:rsidP="00DE55A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95672">
        <w:rPr>
          <w:rFonts w:ascii="Angsana New" w:hAnsi="Angsana New" w:hint="cs"/>
          <w:sz w:val="30"/>
          <w:szCs w:val="30"/>
          <w:cs/>
        </w:rPr>
        <w:t>ในวันที่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/>
          <w:sz w:val="30"/>
          <w:szCs w:val="30"/>
        </w:rPr>
        <w:t>10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ตุลาคม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/>
          <w:sz w:val="30"/>
          <w:szCs w:val="30"/>
        </w:rPr>
        <w:t>2562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บริษัทออกจำหน่ายหุ้นกู้ชนิดระบุชื่อผู้ถือประเภทไม่ด้อยสิทธิ</w:t>
      </w:r>
      <w:r w:rsidRPr="00D95672">
        <w:rPr>
          <w:rFonts w:ascii="Angsana New" w:hAnsi="Angsana New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ไม่มีหลักประกันให้แก่ผู้ลงทุนสถาบันและผู้ลงทุนรายใหญ่จำนวน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/>
          <w:sz w:val="30"/>
          <w:szCs w:val="30"/>
        </w:rPr>
        <w:t>300,000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หน่วย</w:t>
      </w:r>
      <w:r w:rsidRPr="00D95672">
        <w:rPr>
          <w:rFonts w:ascii="Angsana New" w:hAnsi="Angsana New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/>
          <w:sz w:val="30"/>
          <w:szCs w:val="30"/>
        </w:rPr>
        <w:t>1,000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บาท</w:t>
      </w:r>
      <w:r w:rsidRPr="00D95672">
        <w:rPr>
          <w:rFonts w:ascii="Angsana New" w:hAnsi="Angsana New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รวมทั้งสิ้นมูลค่า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/>
          <w:sz w:val="30"/>
          <w:szCs w:val="30"/>
        </w:rPr>
        <w:t>300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ล้านบาท</w:t>
      </w:r>
      <w:r w:rsidRPr="00D95672">
        <w:rPr>
          <w:rFonts w:ascii="Angsana New" w:hAnsi="Angsana New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โดยมีอัตราดอกเบี้ยคงที่ในอัตราร้อยละ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/>
          <w:sz w:val="30"/>
          <w:szCs w:val="30"/>
        </w:rPr>
        <w:t>7.00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ต่อปี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="008F664F" w:rsidRPr="004315FD">
        <w:rPr>
          <w:rFonts w:ascii="Angsana New" w:hAnsi="Angsana New" w:hint="cs"/>
          <w:sz w:val="30"/>
          <w:szCs w:val="30"/>
          <w:cs/>
        </w:rPr>
        <w:t>และชำระดอกเบี้ยทุก</w:t>
      </w:r>
      <w:r w:rsidR="00BE7033">
        <w:rPr>
          <w:rFonts w:ascii="Angsana New" w:hAnsi="Angsana New" w:hint="cs"/>
          <w:sz w:val="30"/>
          <w:szCs w:val="30"/>
          <w:cs/>
        </w:rPr>
        <w:t>ไตรมาส</w:t>
      </w:r>
      <w:r w:rsidR="008F664F">
        <w:rPr>
          <w:rFonts w:ascii="Angsana New" w:hAnsi="Angsana New"/>
          <w:sz w:val="30"/>
          <w:szCs w:val="30"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โดยหุ้นกู้ดังกล่าวมีอายุ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="00EF533A">
        <w:rPr>
          <w:rFonts w:ascii="Angsana New" w:hAnsi="Angsana New"/>
          <w:sz w:val="30"/>
          <w:szCs w:val="30"/>
        </w:rPr>
        <w:br/>
      </w:r>
      <w:r w:rsidRPr="00D95672">
        <w:rPr>
          <w:rFonts w:ascii="Angsana New" w:hAnsi="Angsana New"/>
          <w:sz w:val="30"/>
          <w:szCs w:val="30"/>
        </w:rPr>
        <w:t>2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ปี</w:t>
      </w:r>
      <w:r w:rsidRPr="00D95672">
        <w:rPr>
          <w:rFonts w:ascii="Angsana New" w:hAnsi="Angsana New"/>
          <w:sz w:val="30"/>
          <w:szCs w:val="30"/>
          <w:cs/>
        </w:rPr>
        <w:t xml:space="preserve"> </w:t>
      </w:r>
      <w:r w:rsidRPr="00D95672">
        <w:rPr>
          <w:rFonts w:ascii="Angsana New" w:hAnsi="Angsana New" w:hint="cs"/>
          <w:sz w:val="30"/>
          <w:szCs w:val="30"/>
          <w:cs/>
        </w:rPr>
        <w:t>ครบกำหนดไถ่ถอนในเดือนตุลาคม</w:t>
      </w:r>
      <w:r w:rsidR="00DF6FA6">
        <w:rPr>
          <w:rFonts w:ascii="Angsana New" w:hAnsi="Angsana New" w:hint="cs"/>
          <w:sz w:val="30"/>
          <w:szCs w:val="30"/>
          <w:cs/>
        </w:rPr>
        <w:t xml:space="preserve"> </w:t>
      </w:r>
      <w:r w:rsidRPr="00D95672">
        <w:rPr>
          <w:rFonts w:ascii="Angsana New" w:hAnsi="Angsana New"/>
          <w:sz w:val="30"/>
          <w:szCs w:val="30"/>
        </w:rPr>
        <w:t>2564</w:t>
      </w:r>
    </w:p>
    <w:p w14:paraId="45F35832" w14:textId="238B56D3" w:rsidR="00DF6FA6" w:rsidRPr="00DF6FA6" w:rsidRDefault="00DF6FA6" w:rsidP="00DE55A4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DF6FA6">
        <w:rPr>
          <w:rFonts w:ascii="Angsana New" w:hAnsi="Angsana New" w:hint="cs"/>
          <w:sz w:val="24"/>
          <w:szCs w:val="24"/>
          <w:cs/>
        </w:rPr>
        <w:t xml:space="preserve"> </w:t>
      </w:r>
    </w:p>
    <w:p w14:paraId="12F8C5F7" w14:textId="77777777" w:rsidR="002772DF" w:rsidRPr="00A66401" w:rsidRDefault="002772DF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6CCF5EC2" w14:textId="77777777" w:rsidR="0016707C" w:rsidRPr="00DF6FA6" w:rsidRDefault="0016707C" w:rsidP="00DF6FA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A7323FF" w14:textId="77777777" w:rsidR="0016707C" w:rsidRPr="00A66401" w:rsidRDefault="0016707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มาตรฐานการรายงานทางการเงินที่ออกและปรับปรุงใหม่</w:t>
      </w:r>
      <w:r w:rsidR="000B5DB0" w:rsidRPr="00A66401">
        <w:rPr>
          <w:rFonts w:ascii="Angsana New" w:hAnsi="Angsana New" w:hint="cs"/>
          <w:sz w:val="30"/>
          <w:szCs w:val="30"/>
          <w:cs/>
          <w:lang w:val="th-TH"/>
        </w:rPr>
        <w:t>ซึ่ง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เกี่ยวกับการดำเนินงานของกลุ่มบริษัทและบริษัท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915F1" w:rsidRPr="00A66401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คาดว่าจะมีผลกระทบที่มีสาระสำคัญต่องบการเงินรวมและงบการเงินเฉพาะกิจการของบริษัท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เมื่อนำมาถือปฏิบัติเป็นครั้งแรก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915F1" w:rsidRPr="00A66401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E53DC" w:rsidRPr="00A66401">
        <w:rPr>
          <w:rFonts w:ascii="Angsana New" w:hAnsi="Angsana New"/>
          <w:sz w:val="30"/>
          <w:szCs w:val="30"/>
        </w:rPr>
        <w:t>1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มกราคม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E53DC" w:rsidRPr="00A66401">
        <w:rPr>
          <w:rFonts w:ascii="Angsana New" w:hAnsi="Angsana New"/>
          <w:sz w:val="30"/>
          <w:szCs w:val="30"/>
        </w:rPr>
        <w:t>2563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มีดังต่อไปนี้</w:t>
      </w:r>
    </w:p>
    <w:p w14:paraId="5E38E0A6" w14:textId="77777777" w:rsidR="00B7178C" w:rsidRPr="00A66401" w:rsidRDefault="00B7178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16707C" w:rsidRPr="00A66401" w14:paraId="7ED7B51C" w14:textId="77777777" w:rsidTr="00B426C4">
        <w:trPr>
          <w:tblHeader/>
        </w:trPr>
        <w:tc>
          <w:tcPr>
            <w:tcW w:w="3960" w:type="dxa"/>
            <w:shd w:val="clear" w:color="auto" w:fill="auto"/>
            <w:vAlign w:val="bottom"/>
            <w:hideMark/>
          </w:tcPr>
          <w:p w14:paraId="470F398A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A6640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  <w:hideMark/>
          </w:tcPr>
          <w:p w14:paraId="2E1F38ED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6707C" w:rsidRPr="00A66401" w14:paraId="6712B6ED" w14:textId="77777777" w:rsidTr="00B426C4">
        <w:tc>
          <w:tcPr>
            <w:tcW w:w="3960" w:type="dxa"/>
            <w:shd w:val="clear" w:color="auto" w:fill="auto"/>
            <w:hideMark/>
          </w:tcPr>
          <w:p w14:paraId="344BEB48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6640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6401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  <w:hideMark/>
          </w:tcPr>
          <w:p w14:paraId="5F8E0996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6707C" w:rsidRPr="00A66401" w14:paraId="5523625A" w14:textId="77777777" w:rsidTr="00B426C4">
        <w:tc>
          <w:tcPr>
            <w:tcW w:w="3960" w:type="dxa"/>
            <w:shd w:val="clear" w:color="auto" w:fill="auto"/>
            <w:hideMark/>
          </w:tcPr>
          <w:p w14:paraId="54009077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  <w:hideMark/>
          </w:tcPr>
          <w:p w14:paraId="34B3146D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707C" w:rsidRPr="00A66401" w14:paraId="27668E8F" w14:textId="77777777" w:rsidTr="00B426C4">
        <w:tc>
          <w:tcPr>
            <w:tcW w:w="3960" w:type="dxa"/>
            <w:shd w:val="clear" w:color="auto" w:fill="auto"/>
            <w:hideMark/>
          </w:tcPr>
          <w:p w14:paraId="4980FED8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640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6401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  <w:hideMark/>
          </w:tcPr>
          <w:p w14:paraId="74BD90BD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6640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16707C" w:rsidRPr="00A66401" w14:paraId="64C92AF7" w14:textId="77777777" w:rsidTr="00B426C4">
        <w:tc>
          <w:tcPr>
            <w:tcW w:w="3960" w:type="dxa"/>
            <w:shd w:val="clear" w:color="auto" w:fill="auto"/>
            <w:hideMark/>
          </w:tcPr>
          <w:p w14:paraId="2477CD02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eastAsia="Times New Roman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66401"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  <w:hideMark/>
          </w:tcPr>
          <w:p w14:paraId="23007D07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6707C" w:rsidRPr="00A66401" w14:paraId="570615F8" w14:textId="77777777" w:rsidTr="00B426C4">
        <w:tc>
          <w:tcPr>
            <w:tcW w:w="3960" w:type="dxa"/>
            <w:shd w:val="clear" w:color="auto" w:fill="auto"/>
            <w:hideMark/>
          </w:tcPr>
          <w:p w14:paraId="14823321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  <w:hideMark/>
          </w:tcPr>
          <w:p w14:paraId="61F033F5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6707C" w:rsidRPr="00A66401" w14:paraId="2130A5D2" w14:textId="77777777" w:rsidTr="00B426C4">
        <w:tc>
          <w:tcPr>
            <w:tcW w:w="3960" w:type="dxa"/>
            <w:shd w:val="clear" w:color="auto" w:fill="auto"/>
            <w:hideMark/>
          </w:tcPr>
          <w:p w14:paraId="1F85AE60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14:paraId="667F6633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0809DC0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2561F50" w14:textId="77777777" w:rsidR="00A764C0" w:rsidRPr="00A66401" w:rsidRDefault="00A764C0" w:rsidP="00DE5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20"/>
          <w:szCs w:val="20"/>
        </w:rPr>
      </w:pPr>
    </w:p>
    <w:p w14:paraId="1CFC187B" w14:textId="03C6E5E1" w:rsidR="000B5DB0" w:rsidRDefault="0016707C" w:rsidP="000B5D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6401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A66401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="003E1D00" w:rsidRPr="00A66401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A66401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14:paraId="006DABCE" w14:textId="77777777" w:rsidR="00816D56" w:rsidRPr="00A66401" w:rsidRDefault="00816D56" w:rsidP="000B5DB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039252" w14:textId="77777777" w:rsidR="0016707C" w:rsidRPr="00A66401" w:rsidRDefault="0016707C" w:rsidP="0016707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6640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4A114142" w14:textId="77777777" w:rsidR="0016707C" w:rsidRPr="00A66401" w:rsidRDefault="0016707C" w:rsidP="001670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016948" w14:textId="77777777" w:rsidR="003E1D00" w:rsidRPr="00A66401" w:rsidRDefault="003E1D00" w:rsidP="003E1D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  <w:r w:rsidRPr="00A66401">
        <w:rPr>
          <w:rFonts w:ascii="Angsana New" w:hAnsi="Angsana New"/>
          <w:spacing w:val="-6"/>
          <w:sz w:val="30"/>
          <w:szCs w:val="30"/>
          <w:cs/>
        </w:rPr>
        <w:t>มาตรฐานการรายงานทางการเงิน</w:t>
      </w:r>
      <w:r w:rsidRPr="00A66401">
        <w:rPr>
          <w:rFonts w:ascii="Angsana New" w:hAnsi="Angsana New" w:hint="cs"/>
          <w:spacing w:val="-6"/>
          <w:sz w:val="30"/>
          <w:szCs w:val="30"/>
          <w:cs/>
        </w:rPr>
        <w:t>ที่เกี่ยวข้องกับเครื่องมือทางการเงิน</w:t>
      </w:r>
      <w:r w:rsidRPr="00A66401">
        <w:rPr>
          <w:rFonts w:ascii="Angsana New" w:hAnsi="Angsana New"/>
          <w:spacing w:val="-6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A66401">
        <w:rPr>
          <w:rFonts w:ascii="Angsana New" w:hAnsi="Angsana New" w:hint="cs"/>
          <w:spacing w:val="-6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A66401">
        <w:rPr>
          <w:rFonts w:ascii="Angsana New" w:hAnsi="Angsana New" w:hint="cs"/>
          <w:spacing w:val="-6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14:paraId="38309CA3" w14:textId="77777777" w:rsidR="0016707C" w:rsidRPr="00A66401" w:rsidRDefault="0016707C" w:rsidP="00CE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20"/>
          <w:szCs w:val="20"/>
        </w:rPr>
      </w:pPr>
    </w:p>
    <w:p w14:paraId="3BF5FCDF" w14:textId="77777777" w:rsidR="0016707C" w:rsidRPr="00A66401" w:rsidRDefault="0016707C" w:rsidP="0016707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6640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66401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A6640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6F2C0D0" w14:textId="77777777" w:rsidR="0016707C" w:rsidRPr="00A66401" w:rsidRDefault="0016707C" w:rsidP="0016707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9DBE88C" w14:textId="77777777" w:rsidR="003E1D00" w:rsidRPr="00A66401" w:rsidRDefault="003E1D00" w:rsidP="003E1D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640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A66401">
        <w:rPr>
          <w:rFonts w:asciiTheme="majorBidi" w:hAnsiTheme="majorBidi" w:cstheme="majorBidi"/>
          <w:sz w:val="30"/>
          <w:szCs w:val="30"/>
        </w:rPr>
        <w:t>16</w:t>
      </w:r>
      <w:r w:rsidRPr="00A66401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A66401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A6640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6640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5" w:name="_Hlk15581419"/>
      <w:bookmarkStart w:id="6" w:name="_Hlk15582558"/>
      <w:r w:rsidRPr="00A66401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A6640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A66401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6"/>
    </w:p>
    <w:p w14:paraId="5474F56F" w14:textId="77777777" w:rsidR="00642D5C" w:rsidRPr="00A66401" w:rsidRDefault="00642D5C" w:rsidP="00642D5C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F89478" w14:textId="77777777" w:rsidR="0010665C" w:rsidRPr="00A66401" w:rsidRDefault="0016707C" w:rsidP="00FD24C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401">
        <w:rPr>
          <w:rFonts w:ascii="Angsana New" w:hAnsi="Angsana New" w:hint="cs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="00F734DF" w:rsidRPr="00A66401">
        <w:rPr>
          <w:rFonts w:ascii="Angsana New" w:hAnsi="Angsana New" w:hint="cs"/>
          <w:color w:val="000000"/>
          <w:sz w:val="30"/>
          <w:szCs w:val="30"/>
          <w:cs/>
        </w:rPr>
        <w:t>ต่องบการเงินในงวดแรกที่</w:t>
      </w:r>
      <w:r w:rsidRPr="00A66401">
        <w:rPr>
          <w:rFonts w:ascii="Angsana New" w:hAnsi="Angsana New" w:hint="cs"/>
          <w:color w:val="000000"/>
          <w:sz w:val="30"/>
          <w:szCs w:val="30"/>
          <w:cs/>
        </w:rPr>
        <w:t>ถือปฏิบัติตามมาตรฐานการรายงานทางการเงิน</w:t>
      </w:r>
      <w:r w:rsidR="00F734DF" w:rsidRPr="00A66401">
        <w:rPr>
          <w:rFonts w:ascii="Angsana New" w:hAnsi="Angsana New" w:hint="cs"/>
          <w:color w:val="000000"/>
          <w:sz w:val="30"/>
          <w:szCs w:val="30"/>
          <w:cs/>
        </w:rPr>
        <w:t>ดังกล่าวข้างต้น</w:t>
      </w:r>
    </w:p>
    <w:p w14:paraId="4C647DB5" w14:textId="77777777" w:rsidR="00DE55A4" w:rsidRPr="00A66401" w:rsidRDefault="00DE5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A66401">
        <w:rPr>
          <w:rFonts w:ascii="Angsana New" w:hAnsi="Angsana New"/>
          <w:color w:val="000000"/>
          <w:sz w:val="30"/>
          <w:szCs w:val="30"/>
        </w:rPr>
        <w:br w:type="page"/>
      </w:r>
    </w:p>
    <w:p w14:paraId="463778D9" w14:textId="77777777" w:rsidR="0016707C" w:rsidRPr="00A66401" w:rsidRDefault="0016707C" w:rsidP="00DC6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5923EC7B" w14:textId="77777777" w:rsidR="00894B4A" w:rsidRPr="00A66401" w:rsidRDefault="00894B4A" w:rsidP="00894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523407BE" w14:textId="77777777" w:rsidR="00E86BC4" w:rsidRPr="00A66401" w:rsidRDefault="008D148B" w:rsidP="000B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A66401">
        <w:rPr>
          <w:rFonts w:ascii="Angsana New" w:hAnsi="Angsana New"/>
          <w:sz w:val="30"/>
          <w:szCs w:val="30"/>
        </w:rPr>
        <w:t xml:space="preserve">31 </w:t>
      </w:r>
      <w:r w:rsidRPr="00A6640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66401">
        <w:rPr>
          <w:rFonts w:ascii="Angsana New" w:hAnsi="Angsana New"/>
          <w:sz w:val="30"/>
          <w:szCs w:val="30"/>
        </w:rPr>
        <w:t xml:space="preserve">2561 </w:t>
      </w:r>
      <w:r w:rsidRPr="00A66401">
        <w:rPr>
          <w:rFonts w:ascii="Angsana New" w:hAnsi="Angsana New"/>
          <w:sz w:val="30"/>
          <w:szCs w:val="30"/>
          <w:cs/>
        </w:rPr>
        <w:t>และงบกำไรขาดทุนเบ็ดเสร็จสำหรับงวด</w:t>
      </w:r>
      <w:r w:rsidR="00EA0E8F" w:rsidRPr="00A66401">
        <w:rPr>
          <w:rFonts w:ascii="Angsana New" w:hAnsi="Angsana New" w:hint="cs"/>
          <w:sz w:val="30"/>
          <w:szCs w:val="30"/>
          <w:cs/>
        </w:rPr>
        <w:t>เก้า</w:t>
      </w:r>
      <w:r w:rsidRPr="00A6640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66401">
        <w:rPr>
          <w:rFonts w:ascii="Angsana New" w:hAnsi="Angsana New"/>
          <w:sz w:val="30"/>
          <w:szCs w:val="30"/>
        </w:rPr>
        <w:t>3</w:t>
      </w:r>
      <w:r w:rsidR="00A27789" w:rsidRPr="00A66401">
        <w:rPr>
          <w:rFonts w:ascii="Angsana New" w:hAnsi="Angsana New"/>
          <w:sz w:val="30"/>
          <w:szCs w:val="30"/>
        </w:rPr>
        <w:t xml:space="preserve">0 </w:t>
      </w:r>
      <w:r w:rsidR="00EA0E8F" w:rsidRPr="00A66401">
        <w:rPr>
          <w:rFonts w:ascii="Angsana New" w:hAnsi="Angsana New" w:hint="cs"/>
          <w:sz w:val="30"/>
          <w:szCs w:val="30"/>
          <w:cs/>
        </w:rPr>
        <w:t>กันยา</w:t>
      </w:r>
      <w:r w:rsidR="00A27789" w:rsidRPr="00A66401">
        <w:rPr>
          <w:rFonts w:ascii="Angsana New" w:hAnsi="Angsana New" w:hint="cs"/>
          <w:sz w:val="30"/>
          <w:szCs w:val="30"/>
          <w:cs/>
        </w:rPr>
        <w:t>ยน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2561 </w:t>
      </w:r>
      <w:r w:rsidRPr="00A66401">
        <w:rPr>
          <w:rFonts w:ascii="Angsana New" w:hAnsi="Angsana New"/>
          <w:sz w:val="30"/>
          <w:szCs w:val="30"/>
          <w:cs/>
        </w:rPr>
        <w:t>ซึ่งรวมอยู่ใน</w:t>
      </w:r>
      <w:r w:rsidRPr="00A66401">
        <w:rPr>
          <w:rFonts w:ascii="Angsana New" w:hAnsi="Angsana New" w:hint="cs"/>
          <w:sz w:val="30"/>
          <w:szCs w:val="30"/>
          <w:cs/>
        </w:rPr>
        <w:t>งบ</w:t>
      </w:r>
      <w:r w:rsidRPr="00A66401">
        <w:rPr>
          <w:rFonts w:ascii="Angsana New" w:hAnsi="Angsana New"/>
          <w:sz w:val="30"/>
          <w:szCs w:val="30"/>
          <w:cs/>
        </w:rPr>
        <w:t>การเงินระหว่างกาลเพื่อวัตถุประสงค์ในการเปรียบเทียบ</w:t>
      </w:r>
      <w:r w:rsidRPr="00A66401">
        <w:rPr>
          <w:rFonts w:ascii="Angsana New" w:hAnsi="Angsana New" w:hint="cs"/>
          <w:sz w:val="30"/>
          <w:szCs w:val="30"/>
          <w:cs/>
        </w:rPr>
        <w:t xml:space="preserve">ของงวด </w:t>
      </w:r>
      <w:r w:rsidRPr="00A66401">
        <w:rPr>
          <w:rFonts w:ascii="Angsana New" w:hAnsi="Angsana New"/>
          <w:sz w:val="30"/>
          <w:szCs w:val="30"/>
        </w:rPr>
        <w:t>2562</w:t>
      </w:r>
      <w:r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A66401">
        <w:rPr>
          <w:rFonts w:ascii="Angsana New" w:hAnsi="Angsana New" w:hint="cs"/>
          <w:sz w:val="30"/>
          <w:szCs w:val="30"/>
          <w:cs/>
        </w:rPr>
        <w:t>งบ</w:t>
      </w:r>
      <w:r w:rsidRPr="00A66401">
        <w:rPr>
          <w:rFonts w:ascii="Angsana New" w:hAnsi="Angsana New"/>
          <w:sz w:val="30"/>
          <w:szCs w:val="30"/>
          <w:cs/>
        </w:rPr>
        <w:t xml:space="preserve">การเงินระหว่างกาลปี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A66401">
        <w:rPr>
          <w:rFonts w:ascii="Angsana New" w:hAnsi="Angsana New" w:hint="cs"/>
          <w:sz w:val="30"/>
          <w:szCs w:val="30"/>
          <w:cs/>
        </w:rPr>
        <w:t>ที่มีสาระสำคัญมีดังนี้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150"/>
        <w:gridCol w:w="1800"/>
        <w:gridCol w:w="180"/>
        <w:gridCol w:w="90"/>
        <w:gridCol w:w="230"/>
        <w:gridCol w:w="1480"/>
        <w:gridCol w:w="270"/>
        <w:gridCol w:w="90"/>
        <w:gridCol w:w="1800"/>
      </w:tblGrid>
      <w:tr w:rsidR="00A8449E" w:rsidRPr="00A66401" w14:paraId="24FD7AF0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F4CB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D162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A8449E" w:rsidRPr="00A66401" w14:paraId="44AE9FF9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16F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CA0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A8449E" w:rsidRPr="00A66401" w14:paraId="7768AD4A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F21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34601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172B3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0ACF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D4923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CEC8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A8449E" w:rsidRPr="00A66401" w14:paraId="16A28ACD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D98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14B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="00FF1980" w:rsidRPr="00A66401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A66401" w14:paraId="5D05D3B2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A2C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910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654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F1B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D7D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3AB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449E" w:rsidRPr="00A66401" w14:paraId="2F9B8A22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385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="008E53DC"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8E53DC"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4CC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7E4D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5486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589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96BD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449E" w:rsidRPr="00A66401" w14:paraId="677FBDF5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FA0A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3A9C" w14:textId="77777777" w:rsidR="00A8449E" w:rsidRPr="00A66401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1,288,06</w:t>
            </w:r>
            <w:r w:rsidR="00FD24C2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389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71AB" w14:textId="77777777" w:rsidR="00A8449E" w:rsidRPr="00A66401" w:rsidRDefault="00ED3888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A43483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(567,619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4FD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BC3A" w14:textId="77777777" w:rsidR="00A8449E" w:rsidRPr="00A66401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720,44</w:t>
            </w:r>
            <w:r w:rsidR="00FD24C2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A66401" w14:paraId="5E6D8038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4562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913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22A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5C1F" w14:textId="77777777" w:rsidR="00A8449E" w:rsidRPr="00A66401" w:rsidRDefault="00ED3888" w:rsidP="00E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</w:t>
            </w:r>
            <w:r w:rsidR="00A43483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567,805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DED1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AB53" w14:textId="77777777" w:rsidR="00A8449E" w:rsidRPr="00A66401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567,805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A66401" w14:paraId="532D1CCA" w14:textId="77777777" w:rsidTr="00ED6FA6">
        <w:trPr>
          <w:trHeight w:val="8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C1DB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ลูกหนี้พนักงานตามสัญญาเช่าการเงินที่ถึงกำหนดชำระภายในหนึ่งปี (สุทธิ)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BC6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</w:t>
            </w:r>
          </w:p>
          <w:p w14:paraId="1819D76C" w14:textId="77777777" w:rsidR="00A8449E" w:rsidRPr="00A66401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18</w:t>
            </w:r>
            <w:r w:rsidR="00A43483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047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B52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48E758EF" w14:textId="77777777" w:rsidR="00A8449E" w:rsidRPr="00A66401" w:rsidRDefault="00ED3888" w:rsidP="00E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  <w:r w:rsidR="00A43483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(186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926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617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</w:t>
            </w:r>
          </w:p>
          <w:p w14:paraId="7B750426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-   </w:t>
            </w:r>
          </w:p>
        </w:tc>
      </w:tr>
      <w:tr w:rsidR="00A8449E" w:rsidRPr="00A66401" w14:paraId="5DD9B3E6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C4F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สินทรัพย์ตราสารอนุพันธ์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FDE4" w14:textId="77777777" w:rsidR="00A8449E" w:rsidRPr="00A66401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23</w:t>
            </w:r>
            <w:r w:rsidR="00A43483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00B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A9F1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(236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775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0B8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A66401" w14:paraId="65D85264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5C72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2560" w14:textId="77777777" w:rsidR="00A8449E" w:rsidRPr="00A66401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58,395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DB46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C898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(58,395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69F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7D7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A66401" w14:paraId="699D93B3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DBDD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B01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7DA56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04D0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58,631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64D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9987" w14:textId="77777777" w:rsidR="00A8449E" w:rsidRPr="00A66401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58,631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A66401" w14:paraId="003E6B2F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83B0D" w14:textId="77777777" w:rsidR="00A8449E" w:rsidRPr="00A66401" w:rsidRDefault="00A8449E" w:rsidP="00FF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(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สุทธิ)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59AF" w14:textId="77777777" w:rsidR="00A8449E" w:rsidRPr="00A66401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155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60F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E8FB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1072D6EE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11C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A97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                          -   </w:t>
            </w:r>
          </w:p>
        </w:tc>
      </w:tr>
      <w:tr w:rsidR="00A8449E" w:rsidRPr="00A66401" w14:paraId="4E1EF084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ABB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ภาษีเงินได้รอขอคืน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4373" w14:textId="77777777" w:rsidR="00A8449E" w:rsidRPr="00A66401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15,826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956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74CB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(15,826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5F6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82C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A66401" w14:paraId="75EF126A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E008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51D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BB7D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7317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15,981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1A8A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EA2A" w14:textId="77777777" w:rsidR="00A8449E" w:rsidRPr="00A66401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15,981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A66401" w14:paraId="7B887629" w14:textId="77777777" w:rsidTr="00ED6FA6">
        <w:trPr>
          <w:trHeight w:val="4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25F72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8AD4" w14:textId="77777777" w:rsidR="00A8449E" w:rsidRPr="00A66401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3,995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CEF1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CAEB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7F166B44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(3,995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FE0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07D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A8449E" w:rsidRPr="00A66401" w14:paraId="5B68363D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EAAC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91FE" w14:textId="4FB33201" w:rsidR="00A8449E" w:rsidRPr="00A66401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1,3</w:t>
            </w:r>
            <w:r w:rsidR="00F1598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20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9780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1AE0" w14:textId="085BCEFD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(1,3</w:t>
            </w:r>
            <w:r w:rsidR="00F1598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20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F30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CD30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A8449E" w:rsidRPr="00A66401" w14:paraId="7FEE6EDF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B0A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D9FB" w14:textId="77777777" w:rsidR="00A8449E" w:rsidRPr="00A66401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4,119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32B2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BF90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5,31</w:t>
            </w:r>
            <w:r w:rsidR="00FD24C2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DC8A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832E" w14:textId="77777777" w:rsidR="00A8449E" w:rsidRPr="00A66401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9,43</w:t>
            </w:r>
            <w:r w:rsidR="00FD24C2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66F92" w:rsidRPr="00A66401" w14:paraId="16C49982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6841" w14:textId="77777777" w:rsidR="00E66F92" w:rsidRPr="00A66401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C8091" w14:textId="77777777" w:rsidR="00E66F92" w:rsidRPr="00A66401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D3DB9" w14:textId="77777777" w:rsidR="00E66F92" w:rsidRPr="00A66401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65D692" w14:textId="77777777" w:rsidR="00E66F92" w:rsidRPr="00A66401" w:rsidRDefault="00E66F92" w:rsidP="00EC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7C53" w14:textId="77777777" w:rsidR="00E66F92" w:rsidRPr="00A66401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F5B76" w14:textId="77777777" w:rsidR="00E66F92" w:rsidRPr="00A66401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A133E2" w:rsidRPr="00A66401" w14:paraId="43D9B068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C953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5385C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01F01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122D53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19954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3ECA1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A4160" w:rsidRPr="00A66401" w14:paraId="4A830CB3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2FD65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00FA4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DB7A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E48315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5731B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D884F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A4160" w:rsidRPr="00A66401" w14:paraId="055345B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0C190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E69BC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B2284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581E43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DB102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C43D7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A4160" w:rsidRPr="00A66401" w14:paraId="1A7D3C90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EAB38" w14:textId="63F6A9DF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38CCB" w14:textId="7FEC5285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2A4160" w:rsidRPr="00A66401" w14:paraId="366F609D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924A" w14:textId="0BF34EC9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5AECA" w14:textId="6FDDCAC3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A4160" w:rsidRPr="00A66401" w14:paraId="798E7ED3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29CB" w14:textId="0CAB9CF4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24AE0" w14:textId="571D87DE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F766D" w14:textId="77777777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F0199" w14:textId="41E332EA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D27CA" w14:textId="77777777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C6F15" w14:textId="5E3033E8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F454E" w:rsidRPr="00A66401" w14:paraId="09CADEC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4AC7" w14:textId="7A4438AC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60BAE" w14:textId="307B7D34" w:rsidR="004F454E" w:rsidRPr="00A66401" w:rsidRDefault="004F454E" w:rsidP="004F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F454E" w:rsidRPr="00A66401" w14:paraId="66C93162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56B8B" w14:textId="0257AA26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F454E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60AE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8BAFF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A7C90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9756F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AE3FD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F454E" w:rsidRPr="00A66401" w14:paraId="6E4A35D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EC025" w14:textId="22B96117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F454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E2463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68E62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103B8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87392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69E0E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F454E" w:rsidRPr="00A66401" w14:paraId="32A3C0C0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876F5" w14:textId="7360B623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F454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 </w:t>
            </w:r>
            <w:r w:rsidRPr="004F454E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4F454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88A0B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49758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EF284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AB334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9B865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F454E" w:rsidRPr="00A66401" w14:paraId="0124036D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01FA4" w14:textId="1532A485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4F454E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A84E3" w14:textId="413CDEC2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123,2</w:t>
            </w:r>
            <w:r w:rsidR="0002522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8B5AF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EBD69" w14:textId="7D39FD06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0252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53FE2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099AA" w14:textId="52A6167F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123,506</w:t>
            </w:r>
          </w:p>
        </w:tc>
      </w:tr>
      <w:tr w:rsidR="004F454E" w:rsidRPr="00A66401" w14:paraId="2164DF9A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85EC9" w14:textId="6B21F811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ขาดทุนจากการตัดสินทรัพย์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8EFCD" w14:textId="532C6CBB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F454E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480CF" w14:textId="77777777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706B" w14:textId="7051B950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237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BB660" w14:textId="77777777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0644E" w14:textId="48B9DCFA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22A" w:rsidRPr="00A66401" w14:paraId="023570AB" w14:textId="77777777" w:rsidTr="008B44EE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DE34" w14:textId="27662E01" w:rsidR="0002522A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กำไรสุทธิจากอัตราแลกเปลี่ยน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2B2F" w14:textId="15FFAA11" w:rsidR="0002522A" w:rsidRPr="004F454E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1,441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A900E" w14:textId="77777777" w:rsidR="0002522A" w:rsidRPr="004F454E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524BB" w14:textId="7B8C12D6" w:rsidR="0002522A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A6640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1,441</w:t>
            </w:r>
            <w:r w:rsidRPr="00A6640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EE3E2" w14:textId="77777777" w:rsidR="0002522A" w:rsidRPr="004F454E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96006" w14:textId="115BFD6B" w:rsidR="0002522A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22A" w:rsidRPr="00A66401" w14:paraId="6DAC980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B749" w14:textId="3AC8FFF3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456E" w14:textId="220405E2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14,826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18BF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E35812" w14:textId="255651C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1,441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6A68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01403" w14:textId="6F7C8063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16,267</w:t>
            </w:r>
          </w:p>
        </w:tc>
      </w:tr>
      <w:tr w:rsidR="0002522A" w:rsidRPr="00A66401" w14:paraId="5208F19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1DFDA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5596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4A36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3CB8F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00DA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8B58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522A" w:rsidRPr="00A66401" w14:paraId="76E22455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A0E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</w:rPr>
            </w:pPr>
          </w:p>
          <w:p w14:paraId="240F60D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</w:rPr>
            </w:pPr>
          </w:p>
          <w:p w14:paraId="7D03E40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20B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  <w:p w14:paraId="3204A2B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02522A" w:rsidRPr="00A66401" w14:paraId="41F4332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CE6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690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2522A" w:rsidRPr="00A66401" w14:paraId="0EB84305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DBC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A3A8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333F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D612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CCB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266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02522A" w:rsidRPr="00A66401" w14:paraId="3B6E364E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C51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19D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02522A" w:rsidRPr="00A66401" w14:paraId="612DC2C5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291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AD7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C03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EB5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7D1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9BD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522A" w:rsidRPr="00A66401" w14:paraId="6765DE96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E69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25B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D44A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DE5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B58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99D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522A" w:rsidRPr="00A66401" w14:paraId="342450E1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FD6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3B4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1,203,610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D02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5F9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(551,825)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5F3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D8D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651,785</w:t>
            </w:r>
          </w:p>
        </w:tc>
      </w:tr>
      <w:tr w:rsidR="0002522A" w:rsidRPr="00A66401" w14:paraId="4AFE9319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A33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B99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C7A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E7F4" w14:textId="37A13B8B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552,010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46A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FAF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552,010 </w:t>
            </w:r>
          </w:p>
        </w:tc>
      </w:tr>
      <w:tr w:rsidR="0002522A" w:rsidRPr="00A66401" w14:paraId="149F084C" w14:textId="77777777" w:rsidTr="00ED6FA6">
        <w:trPr>
          <w:trHeight w:val="8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F6D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ลูกหนี้พนักงานตามสัญญาเช่าการเงินที่ถึงกำหนดชำระภายในหนึ่งปี (สุทธิ)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020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6E5FAC66" w14:textId="07EC9EAF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8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186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B2A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66C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496872AE" w14:textId="2B26CACC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</w:t>
            </w: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(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186</w:t>
            </w: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5D7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944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0BDC11AE" w14:textId="29D3FED3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5"/>
              </w:tabs>
              <w:spacing w:line="240" w:lineRule="auto"/>
              <w:ind w:right="-15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</w:t>
            </w: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                      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02522A" w:rsidRPr="00A66401" w14:paraId="42043CB2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F50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สินทรัพย์ตราสารอนุพันธ์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91F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236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A5C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6BDC" w14:textId="50281155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AE3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3EE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02522A" w:rsidRPr="00A66401" w14:paraId="3E0243BA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608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785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58,068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EAB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360A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(58,068)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E30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F1F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02522A" w:rsidRPr="00A66401" w14:paraId="7069A3B5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D119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5BB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92B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58A4" w14:textId="37FCFA54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58,305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3D1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111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58,305 </w:t>
            </w:r>
          </w:p>
        </w:tc>
      </w:tr>
      <w:tr w:rsidR="0002522A" w:rsidRPr="00A66401" w14:paraId="1956BA9D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419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(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สุทธิ)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8BA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36C2912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155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E06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BBF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57A99439" w14:textId="3313F4A5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(155)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300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C79A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66C11BD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-   </w:t>
            </w:r>
          </w:p>
        </w:tc>
      </w:tr>
      <w:tr w:rsidR="0002522A" w:rsidRPr="00A66401" w14:paraId="6E4794DF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1DDE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ภาษีเงินได้รอขอคืน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714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15,722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CD5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4133" w14:textId="4E2D16F2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(15,722)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284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209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-   </w:t>
            </w:r>
          </w:p>
        </w:tc>
      </w:tr>
      <w:tr w:rsidR="0002522A" w:rsidRPr="00A66401" w14:paraId="55BAE358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175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2BE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46F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2EFE" w14:textId="59623550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15,876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9CE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AFC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15,876 </w:t>
            </w:r>
          </w:p>
        </w:tc>
      </w:tr>
      <w:tr w:rsidR="00FD4130" w:rsidRPr="00A66401" w14:paraId="6BF58B48" w14:textId="77777777" w:rsidTr="00ED6FA6">
        <w:trPr>
          <w:trHeight w:val="3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1BD9D" w14:textId="77777777" w:rsidR="00FD4130" w:rsidRPr="00A66401" w:rsidRDefault="00FD4130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42D2B" w14:textId="77777777" w:rsidR="00FD4130" w:rsidRPr="00A66401" w:rsidRDefault="00FD4130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522A" w:rsidRPr="00A66401" w14:paraId="5935A441" w14:textId="77777777" w:rsidTr="00ED6FA6">
        <w:trPr>
          <w:trHeight w:val="3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D7C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0464D" w14:textId="42B2461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02522A" w:rsidRPr="00A66401" w14:paraId="4A182D31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20D4" w14:textId="3C3E3E1A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31A64" w14:textId="2B6774E3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22A" w:rsidRPr="00A66401" w14:paraId="56A831B1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99DA" w14:textId="481F14B1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D0D00" w14:textId="4EDC09F9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8737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1A9F7" w14:textId="6CAA0D4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</w:t>
            </w: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427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CCD7" w14:textId="4990EBC5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02522A" w:rsidRPr="00A66401" w14:paraId="4E5B1C19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1663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2DD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C270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A226AA" w14:textId="2C707D89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2098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505C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</w:tr>
      <w:tr w:rsidR="00E14F6D" w:rsidRPr="00A66401" w14:paraId="6E2D387E" w14:textId="77777777" w:rsidTr="00E14F6D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03CC6" w14:textId="77777777" w:rsidR="00E14F6D" w:rsidRPr="00A66401" w:rsidRDefault="00E14F6D" w:rsidP="00E14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844BC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46919ABE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3,595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A3893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9392A" w14:textId="77777777" w:rsidR="00E14F6D" w:rsidRPr="00E14F6D" w:rsidRDefault="00E14F6D" w:rsidP="00E14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3962F153" w14:textId="77777777" w:rsidR="00E14F6D" w:rsidRPr="00E14F6D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14F6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(3,595)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0DAAA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1799C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</w:p>
          <w:p w14:paraId="1C8324F3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02522A" w:rsidRPr="00A66401" w14:paraId="6E803115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D93E4" w14:textId="4D9B76BE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F5B09" w14:textId="130D8B66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1,319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42D8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328169" w14:textId="7BF90947" w:rsidR="0002522A" w:rsidRPr="00ED6FA6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</w:t>
            </w:r>
            <w:r w:rsidRPr="00ED6FA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(</w:t>
            </w:r>
            <w:r w:rsidRPr="00ED6FA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1,319</w:t>
            </w:r>
            <w:r w:rsidRPr="00ED6FA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B60E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23E63" w14:textId="1EBD5358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22A" w:rsidRPr="00A66401" w14:paraId="626EA977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58A25" w14:textId="34B68BA5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18410" w14:textId="4488AB79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3,538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40C6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CC231B" w14:textId="746B4FBC" w:rsidR="0002522A" w:rsidRPr="00ED6FA6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4,915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BA77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34B5A" w14:textId="0A697B6E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8,453</w:t>
            </w:r>
          </w:p>
        </w:tc>
      </w:tr>
      <w:tr w:rsidR="0002522A" w:rsidRPr="00A66401" w14:paraId="3FF9666A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7281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F86B" w14:textId="728CB95F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8DB7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C83FB8" w14:textId="77777777" w:rsidR="0002522A" w:rsidRPr="00ED6FA6" w:rsidRDefault="0002522A" w:rsidP="00EC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ED6FA6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1475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BAC9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02522A" w:rsidRPr="00A66401" w14:paraId="65966919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BB8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  <w:r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14:paraId="2B58639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3B6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AF3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BD7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                        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A5B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301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522A" w:rsidRPr="00A66401" w14:paraId="2378EFCA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CB4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 วันที่ </w:t>
            </w:r>
            <w:r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816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87B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154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100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9DD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522A" w:rsidRPr="00A66401" w14:paraId="02444C51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D22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FDB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120,957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FC79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827AB" w14:textId="1995BE9C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237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6C01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D44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121,194</w:t>
            </w:r>
          </w:p>
        </w:tc>
      </w:tr>
      <w:tr w:rsidR="0002522A" w:rsidRPr="00A66401" w14:paraId="34FF40F9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77B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ขาดทุนจากการตัดสินทรัพย์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CD15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6DF4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F776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237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E25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E12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22A" w:rsidRPr="00A66401" w14:paraId="34003203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88DB2" w14:textId="4E2EB6DF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กำไรสุทธิจากอัตราแลกเปลี่ยน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0D30F" w14:textId="712A5E21" w:rsidR="0002522A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1,633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C7C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61B9F" w14:textId="0169FF05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1,633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E860A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92153" w14:textId="5A690D00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22A" w:rsidRPr="00A66401" w14:paraId="3C67098A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5AB6" w14:textId="6DD0EC9F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0D22E" w14:textId="4E0B3CA6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22,883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C154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F984E9" w14:textId="6F216EDA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1,633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CADF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BD0D2" w14:textId="7EDE4AB4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24,516</w:t>
            </w:r>
          </w:p>
        </w:tc>
      </w:tr>
      <w:tr w:rsidR="0002522A" w:rsidRPr="00A66401" w14:paraId="1CF2F6D2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5D9B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DE82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FA2C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B506EF" w14:textId="77777777" w:rsidR="0002522A" w:rsidRPr="00A66401" w:rsidRDefault="0002522A" w:rsidP="00EC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D9B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8019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</w:tbl>
    <w:p w14:paraId="2FF3A9C3" w14:textId="77777777" w:rsidR="00ED3888" w:rsidRPr="00A66401" w:rsidRDefault="008D148B" w:rsidP="008D148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401">
        <w:rPr>
          <w:rFonts w:ascii="Angsana New" w:hAnsi="Angsana New"/>
          <w:color w:val="000000"/>
          <w:sz w:val="30"/>
          <w:szCs w:val="30"/>
        </w:rPr>
        <w:tab/>
      </w:r>
      <w:r w:rsidR="009D08EE" w:rsidRPr="00A66401">
        <w:rPr>
          <w:rFonts w:ascii="Angsana New" w:hAnsi="Angsana New"/>
          <w:color w:val="000000"/>
          <w:sz w:val="30"/>
          <w:szCs w:val="30"/>
        </w:rPr>
        <w:t xml:space="preserve">  </w:t>
      </w:r>
    </w:p>
    <w:p w14:paraId="31C45EA7" w14:textId="77777777" w:rsidR="008D148B" w:rsidRPr="008D148B" w:rsidRDefault="00ED3888" w:rsidP="008D148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401">
        <w:rPr>
          <w:rFonts w:ascii="Angsana New" w:hAnsi="Angsana New"/>
          <w:color w:val="000000"/>
          <w:sz w:val="30"/>
          <w:szCs w:val="30"/>
        </w:rPr>
        <w:tab/>
        <w:t xml:space="preserve">  </w:t>
      </w:r>
      <w:r w:rsidR="008D148B" w:rsidRPr="00A66401">
        <w:rPr>
          <w:rFonts w:ascii="Angsana New" w:hAnsi="Angsana New" w:hint="cs"/>
          <w:color w:val="000000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การจัดประเภทรายการใหม่นี้เนื่องจากผู้บริหารเห็นว่ามีความเหมาะสมกับธุรกิจมากกว่า</w:t>
      </w:r>
    </w:p>
    <w:sectPr w:rsidR="008D148B" w:rsidRPr="008D148B" w:rsidSect="00E30858">
      <w:headerReference w:type="even" r:id="rId13"/>
      <w:footerReference w:type="default" r:id="rId14"/>
      <w:headerReference w:type="firs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AADA1" w14:textId="77777777" w:rsidR="006958DE" w:rsidRDefault="006958DE" w:rsidP="00900EE2">
      <w:r>
        <w:separator/>
      </w:r>
    </w:p>
  </w:endnote>
  <w:endnote w:type="continuationSeparator" w:id="0">
    <w:p w14:paraId="7F9AD522" w14:textId="77777777" w:rsidR="006958DE" w:rsidRDefault="006958DE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00B14" w14:textId="77777777" w:rsidR="00576453" w:rsidRDefault="00576453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665D302" w14:textId="77777777" w:rsidR="00576453" w:rsidRDefault="00576453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80882" w14:textId="77777777" w:rsidR="00576453" w:rsidRPr="00EE2DC5" w:rsidRDefault="00576453" w:rsidP="00433178">
    <w:pPr>
      <w:pStyle w:val="Footer"/>
      <w:framePr w:wrap="around" w:vAnchor="text" w:hAnchor="margin" w:xAlign="center" w:y="-13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48FB3E57" w14:textId="77777777" w:rsidR="00576453" w:rsidRDefault="00576453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9145D" w14:textId="77777777" w:rsidR="00576453" w:rsidRDefault="00576453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3DF0861" w14:textId="77777777" w:rsidR="00576453" w:rsidRPr="00C562FA" w:rsidRDefault="00576453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418FE" w14:textId="77777777" w:rsidR="00576453" w:rsidRPr="007E2578" w:rsidRDefault="00576453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49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A1FB585" w14:textId="77777777" w:rsidR="00576453" w:rsidRPr="00984B6E" w:rsidRDefault="00576453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AC52D" w14:textId="77777777" w:rsidR="006958DE" w:rsidRDefault="006958DE" w:rsidP="00900EE2">
      <w:r>
        <w:separator/>
      </w:r>
    </w:p>
  </w:footnote>
  <w:footnote w:type="continuationSeparator" w:id="0">
    <w:p w14:paraId="3724A291" w14:textId="77777777" w:rsidR="006958DE" w:rsidRDefault="006958DE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46B28" w14:textId="77777777" w:rsidR="00576453" w:rsidRDefault="00576453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2F919B" w14:textId="77777777" w:rsidR="00576453" w:rsidRPr="003C763B" w:rsidRDefault="00576453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BF1CA5E" w14:textId="77777777" w:rsidR="00576453" w:rsidRDefault="00576453" w:rsidP="00574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574D5E"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574D5E">
      <w:rPr>
        <w:rFonts w:ascii="Angsana New" w:hAnsi="Angsana New"/>
        <w:b/>
        <w:bCs/>
        <w:sz w:val="32"/>
        <w:szCs w:val="32"/>
      </w:rPr>
      <w:t>)</w:t>
    </w:r>
  </w:p>
  <w:p w14:paraId="25ED3092" w14:textId="77777777" w:rsidR="00576453" w:rsidRDefault="00576453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83A48" w14:textId="77777777" w:rsidR="00576453" w:rsidRDefault="00576453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C70C31C" w14:textId="77777777" w:rsidR="00576453" w:rsidRPr="003C763B" w:rsidRDefault="00576453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CF9D2AC" w14:textId="77777777" w:rsidR="00576453" w:rsidRDefault="00576453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E30858"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30858">
      <w:rPr>
        <w:rFonts w:ascii="Angsana New" w:hAnsi="Angsana New"/>
        <w:b/>
        <w:bCs/>
        <w:sz w:val="32"/>
        <w:szCs w:val="32"/>
      </w:rPr>
      <w:t>)</w:t>
    </w:r>
  </w:p>
  <w:p w14:paraId="171417F5" w14:textId="77777777" w:rsidR="00576453" w:rsidRDefault="00576453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5B674" w14:textId="77777777" w:rsidR="00576453" w:rsidRDefault="005764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02010" w14:textId="77777777" w:rsidR="00576453" w:rsidRDefault="005764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D40822"/>
    <w:multiLevelType w:val="hybridMultilevel"/>
    <w:tmpl w:val="51FEEB26"/>
    <w:lvl w:ilvl="0" w:tplc="81FAB3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759A0914"/>
    <w:lvl w:ilvl="0" w:tplc="AFBC5F9C">
      <w:start w:val="1"/>
      <w:numFmt w:val="thaiLetters"/>
      <w:lvlText w:val="(%1)"/>
      <w:lvlJc w:val="left"/>
      <w:pPr>
        <w:ind w:left="90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19003A"/>
    <w:multiLevelType w:val="hybridMultilevel"/>
    <w:tmpl w:val="811ECF3A"/>
    <w:lvl w:ilvl="0" w:tplc="2B605086">
      <w:start w:val="6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1A52807"/>
    <w:multiLevelType w:val="hybridMultilevel"/>
    <w:tmpl w:val="7236F6FE"/>
    <w:lvl w:ilvl="0" w:tplc="175C8F7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CB66B63"/>
    <w:multiLevelType w:val="hybridMultilevel"/>
    <w:tmpl w:val="EA2C4922"/>
    <w:lvl w:ilvl="0" w:tplc="B5340F8C">
      <w:start w:val="29"/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66A03CB"/>
    <w:multiLevelType w:val="hybridMultilevel"/>
    <w:tmpl w:val="E6A02992"/>
    <w:lvl w:ilvl="0" w:tplc="F880FED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9D06E49"/>
    <w:multiLevelType w:val="hybridMultilevel"/>
    <w:tmpl w:val="06A0704C"/>
    <w:lvl w:ilvl="0" w:tplc="68109970">
      <w:start w:val="1"/>
      <w:numFmt w:val="thaiLetters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6" w15:restartNumberingAfterBreak="0">
    <w:nsid w:val="4C953AD1"/>
    <w:multiLevelType w:val="hybridMultilevel"/>
    <w:tmpl w:val="CE1CB05C"/>
    <w:lvl w:ilvl="0" w:tplc="2780B76A">
      <w:start w:val="1"/>
      <w:numFmt w:val="decimal"/>
      <w:lvlText w:val="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54631247"/>
    <w:multiLevelType w:val="hybridMultilevel"/>
    <w:tmpl w:val="9E721DAC"/>
    <w:lvl w:ilvl="0" w:tplc="FD32F188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033D3D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131C9"/>
    <w:multiLevelType w:val="hybridMultilevel"/>
    <w:tmpl w:val="6FAA330A"/>
    <w:lvl w:ilvl="0" w:tplc="80BC2524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E5A18BD"/>
    <w:multiLevelType w:val="hybridMultilevel"/>
    <w:tmpl w:val="804A36AC"/>
    <w:lvl w:ilvl="0" w:tplc="C2083D5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7EA12788"/>
    <w:multiLevelType w:val="hybridMultilevel"/>
    <w:tmpl w:val="6C00D628"/>
    <w:lvl w:ilvl="0" w:tplc="CDAAAEC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19"/>
  </w:num>
  <w:num w:numId="15">
    <w:abstractNumId w:val="21"/>
  </w:num>
  <w:num w:numId="16">
    <w:abstractNumId w:val="35"/>
  </w:num>
  <w:num w:numId="17">
    <w:abstractNumId w:val="10"/>
  </w:num>
  <w:num w:numId="18">
    <w:abstractNumId w:val="23"/>
  </w:num>
  <w:num w:numId="19">
    <w:abstractNumId w:val="18"/>
  </w:num>
  <w:num w:numId="20">
    <w:abstractNumId w:val="30"/>
  </w:num>
  <w:num w:numId="21">
    <w:abstractNumId w:val="22"/>
  </w:num>
  <w:num w:numId="22">
    <w:abstractNumId w:val="13"/>
  </w:num>
  <w:num w:numId="23">
    <w:abstractNumId w:val="31"/>
  </w:num>
  <w:num w:numId="24">
    <w:abstractNumId w:val="15"/>
  </w:num>
  <w:num w:numId="25">
    <w:abstractNumId w:val="34"/>
  </w:num>
  <w:num w:numId="26">
    <w:abstractNumId w:val="2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2"/>
  </w:num>
  <w:num w:numId="30">
    <w:abstractNumId w:val="27"/>
  </w:num>
  <w:num w:numId="31">
    <w:abstractNumId w:val="29"/>
  </w:num>
  <w:num w:numId="32">
    <w:abstractNumId w:val="24"/>
  </w:num>
  <w:num w:numId="33">
    <w:abstractNumId w:val="14"/>
  </w:num>
  <w:num w:numId="34">
    <w:abstractNumId w:val="37"/>
  </w:num>
  <w:num w:numId="35">
    <w:abstractNumId w:val="39"/>
  </w:num>
  <w:num w:numId="36">
    <w:abstractNumId w:val="16"/>
  </w:num>
  <w:num w:numId="37">
    <w:abstractNumId w:val="36"/>
  </w:num>
  <w:num w:numId="38">
    <w:abstractNumId w:val="38"/>
  </w:num>
  <w:num w:numId="39">
    <w:abstractNumId w:val="26"/>
  </w:num>
  <w:num w:numId="40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A9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91C"/>
    <w:rsid w:val="0000299B"/>
    <w:rsid w:val="00002B1F"/>
    <w:rsid w:val="00002E24"/>
    <w:rsid w:val="000036F9"/>
    <w:rsid w:val="00003A8F"/>
    <w:rsid w:val="00003D90"/>
    <w:rsid w:val="00003EF9"/>
    <w:rsid w:val="00003F05"/>
    <w:rsid w:val="00004681"/>
    <w:rsid w:val="00004982"/>
    <w:rsid w:val="00005193"/>
    <w:rsid w:val="00005444"/>
    <w:rsid w:val="00005497"/>
    <w:rsid w:val="00005CE3"/>
    <w:rsid w:val="00005EA5"/>
    <w:rsid w:val="00006838"/>
    <w:rsid w:val="00006A4A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4E2"/>
    <w:rsid w:val="0001176F"/>
    <w:rsid w:val="00011C53"/>
    <w:rsid w:val="00011FE4"/>
    <w:rsid w:val="0001238E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634"/>
    <w:rsid w:val="00015645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8B5"/>
    <w:rsid w:val="00017AED"/>
    <w:rsid w:val="00017F57"/>
    <w:rsid w:val="00020346"/>
    <w:rsid w:val="00020696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3DA5"/>
    <w:rsid w:val="0002435A"/>
    <w:rsid w:val="000247AE"/>
    <w:rsid w:val="00024B77"/>
    <w:rsid w:val="0002522A"/>
    <w:rsid w:val="0002523A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13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821"/>
    <w:rsid w:val="00031A0D"/>
    <w:rsid w:val="00031A4F"/>
    <w:rsid w:val="00031C46"/>
    <w:rsid w:val="00031CD2"/>
    <w:rsid w:val="0003241F"/>
    <w:rsid w:val="0003247B"/>
    <w:rsid w:val="000324CA"/>
    <w:rsid w:val="000324EF"/>
    <w:rsid w:val="00032727"/>
    <w:rsid w:val="00032852"/>
    <w:rsid w:val="00032C93"/>
    <w:rsid w:val="00032F93"/>
    <w:rsid w:val="000330A1"/>
    <w:rsid w:val="000330D2"/>
    <w:rsid w:val="000335A6"/>
    <w:rsid w:val="000335B5"/>
    <w:rsid w:val="0003392B"/>
    <w:rsid w:val="00033B45"/>
    <w:rsid w:val="00034195"/>
    <w:rsid w:val="00034776"/>
    <w:rsid w:val="00034C7C"/>
    <w:rsid w:val="00034F14"/>
    <w:rsid w:val="00034FD7"/>
    <w:rsid w:val="000351F3"/>
    <w:rsid w:val="0003541D"/>
    <w:rsid w:val="000354ED"/>
    <w:rsid w:val="0003566A"/>
    <w:rsid w:val="000357CA"/>
    <w:rsid w:val="00036023"/>
    <w:rsid w:val="00036AD0"/>
    <w:rsid w:val="00036CBF"/>
    <w:rsid w:val="000370DF"/>
    <w:rsid w:val="0003723C"/>
    <w:rsid w:val="0003724C"/>
    <w:rsid w:val="00037303"/>
    <w:rsid w:val="000375C6"/>
    <w:rsid w:val="00037665"/>
    <w:rsid w:val="0003767C"/>
    <w:rsid w:val="00037861"/>
    <w:rsid w:val="000379FF"/>
    <w:rsid w:val="00037A91"/>
    <w:rsid w:val="00037AB6"/>
    <w:rsid w:val="00037B93"/>
    <w:rsid w:val="00037FFB"/>
    <w:rsid w:val="00040B06"/>
    <w:rsid w:val="00040B37"/>
    <w:rsid w:val="00040C52"/>
    <w:rsid w:val="00040FCB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9C7"/>
    <w:rsid w:val="00043CB9"/>
    <w:rsid w:val="00044137"/>
    <w:rsid w:val="00044269"/>
    <w:rsid w:val="000447E8"/>
    <w:rsid w:val="00044817"/>
    <w:rsid w:val="000449F5"/>
    <w:rsid w:val="00044BD6"/>
    <w:rsid w:val="00044CBA"/>
    <w:rsid w:val="00044EFD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D85"/>
    <w:rsid w:val="00046E6B"/>
    <w:rsid w:val="00046F65"/>
    <w:rsid w:val="000477E5"/>
    <w:rsid w:val="00047A6D"/>
    <w:rsid w:val="00047A85"/>
    <w:rsid w:val="00047F60"/>
    <w:rsid w:val="0005023C"/>
    <w:rsid w:val="0005055E"/>
    <w:rsid w:val="00050592"/>
    <w:rsid w:val="0005116D"/>
    <w:rsid w:val="0005123E"/>
    <w:rsid w:val="000518DA"/>
    <w:rsid w:val="00051920"/>
    <w:rsid w:val="0005196C"/>
    <w:rsid w:val="00051994"/>
    <w:rsid w:val="00051BDE"/>
    <w:rsid w:val="00051C80"/>
    <w:rsid w:val="00051CCA"/>
    <w:rsid w:val="00051FA7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B58"/>
    <w:rsid w:val="00055EBA"/>
    <w:rsid w:val="000560BA"/>
    <w:rsid w:val="00056831"/>
    <w:rsid w:val="0005695D"/>
    <w:rsid w:val="00056FF4"/>
    <w:rsid w:val="00057179"/>
    <w:rsid w:val="000572B9"/>
    <w:rsid w:val="0005746E"/>
    <w:rsid w:val="000575A5"/>
    <w:rsid w:val="00057604"/>
    <w:rsid w:val="0005760A"/>
    <w:rsid w:val="00057A37"/>
    <w:rsid w:val="00057C88"/>
    <w:rsid w:val="00060082"/>
    <w:rsid w:val="0006009D"/>
    <w:rsid w:val="000600D5"/>
    <w:rsid w:val="000606AF"/>
    <w:rsid w:val="00061355"/>
    <w:rsid w:val="0006137A"/>
    <w:rsid w:val="0006158D"/>
    <w:rsid w:val="000618CA"/>
    <w:rsid w:val="00061BF9"/>
    <w:rsid w:val="00061E63"/>
    <w:rsid w:val="00061FA9"/>
    <w:rsid w:val="000621FA"/>
    <w:rsid w:val="000621FD"/>
    <w:rsid w:val="00062202"/>
    <w:rsid w:val="00062455"/>
    <w:rsid w:val="000624ED"/>
    <w:rsid w:val="00062ADC"/>
    <w:rsid w:val="00062B9A"/>
    <w:rsid w:val="00062F23"/>
    <w:rsid w:val="0006335F"/>
    <w:rsid w:val="00063477"/>
    <w:rsid w:val="0006367A"/>
    <w:rsid w:val="0006367C"/>
    <w:rsid w:val="000637A9"/>
    <w:rsid w:val="00063BD8"/>
    <w:rsid w:val="00063C0E"/>
    <w:rsid w:val="00063DCA"/>
    <w:rsid w:val="000641C0"/>
    <w:rsid w:val="0006448C"/>
    <w:rsid w:val="00064632"/>
    <w:rsid w:val="000649D0"/>
    <w:rsid w:val="00064A31"/>
    <w:rsid w:val="00064F19"/>
    <w:rsid w:val="000652DA"/>
    <w:rsid w:val="00065508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11"/>
    <w:rsid w:val="000707BA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00F"/>
    <w:rsid w:val="00074247"/>
    <w:rsid w:val="0007432E"/>
    <w:rsid w:val="000746A1"/>
    <w:rsid w:val="00074BDE"/>
    <w:rsid w:val="00074C0D"/>
    <w:rsid w:val="00075637"/>
    <w:rsid w:val="00075A9D"/>
    <w:rsid w:val="000761A3"/>
    <w:rsid w:val="000767EE"/>
    <w:rsid w:val="000769EC"/>
    <w:rsid w:val="00076A80"/>
    <w:rsid w:val="00076B9B"/>
    <w:rsid w:val="00076F29"/>
    <w:rsid w:val="00077132"/>
    <w:rsid w:val="000772D4"/>
    <w:rsid w:val="0007776A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7D7"/>
    <w:rsid w:val="00081898"/>
    <w:rsid w:val="00081BBB"/>
    <w:rsid w:val="00081F99"/>
    <w:rsid w:val="0008241A"/>
    <w:rsid w:val="000824A6"/>
    <w:rsid w:val="00082D5D"/>
    <w:rsid w:val="00082FBE"/>
    <w:rsid w:val="00083049"/>
    <w:rsid w:val="000830DD"/>
    <w:rsid w:val="00083489"/>
    <w:rsid w:val="00083532"/>
    <w:rsid w:val="00083B42"/>
    <w:rsid w:val="00083B65"/>
    <w:rsid w:val="0008412A"/>
    <w:rsid w:val="00084434"/>
    <w:rsid w:val="0008446F"/>
    <w:rsid w:val="0008492A"/>
    <w:rsid w:val="00084A7D"/>
    <w:rsid w:val="00084D0B"/>
    <w:rsid w:val="00084ED8"/>
    <w:rsid w:val="000853C5"/>
    <w:rsid w:val="00085A22"/>
    <w:rsid w:val="00085E61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0AB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133"/>
    <w:rsid w:val="00095354"/>
    <w:rsid w:val="00095444"/>
    <w:rsid w:val="00095510"/>
    <w:rsid w:val="0009569B"/>
    <w:rsid w:val="00095798"/>
    <w:rsid w:val="00095C90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35"/>
    <w:rsid w:val="000A4668"/>
    <w:rsid w:val="000A47A5"/>
    <w:rsid w:val="000A4A91"/>
    <w:rsid w:val="000A4C67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706"/>
    <w:rsid w:val="000B083E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A77"/>
    <w:rsid w:val="000B30AE"/>
    <w:rsid w:val="000B3641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B0"/>
    <w:rsid w:val="000B5F86"/>
    <w:rsid w:val="000B64BB"/>
    <w:rsid w:val="000B68B2"/>
    <w:rsid w:val="000B6B51"/>
    <w:rsid w:val="000B6E36"/>
    <w:rsid w:val="000B771B"/>
    <w:rsid w:val="000B78AA"/>
    <w:rsid w:val="000C005E"/>
    <w:rsid w:val="000C024F"/>
    <w:rsid w:val="000C09B2"/>
    <w:rsid w:val="000C0B5B"/>
    <w:rsid w:val="000C0B99"/>
    <w:rsid w:val="000C0E0C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7DE"/>
    <w:rsid w:val="000C39B3"/>
    <w:rsid w:val="000C3AD4"/>
    <w:rsid w:val="000C3BA8"/>
    <w:rsid w:val="000C4506"/>
    <w:rsid w:val="000C4C30"/>
    <w:rsid w:val="000C55AB"/>
    <w:rsid w:val="000C5986"/>
    <w:rsid w:val="000C5E24"/>
    <w:rsid w:val="000C5EF3"/>
    <w:rsid w:val="000C61BC"/>
    <w:rsid w:val="000C61D7"/>
    <w:rsid w:val="000C64C2"/>
    <w:rsid w:val="000C64C9"/>
    <w:rsid w:val="000C68F7"/>
    <w:rsid w:val="000C6DE9"/>
    <w:rsid w:val="000C6E70"/>
    <w:rsid w:val="000C6F6E"/>
    <w:rsid w:val="000C6FE9"/>
    <w:rsid w:val="000C77EB"/>
    <w:rsid w:val="000C794F"/>
    <w:rsid w:val="000C7A19"/>
    <w:rsid w:val="000C7B47"/>
    <w:rsid w:val="000C7C4D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A6"/>
    <w:rsid w:val="000D2CD8"/>
    <w:rsid w:val="000D2E4F"/>
    <w:rsid w:val="000D2FC6"/>
    <w:rsid w:val="000D303F"/>
    <w:rsid w:val="000D3240"/>
    <w:rsid w:val="000D340E"/>
    <w:rsid w:val="000D36FB"/>
    <w:rsid w:val="000D3919"/>
    <w:rsid w:val="000D3CE6"/>
    <w:rsid w:val="000D419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0AB2"/>
    <w:rsid w:val="000E12FD"/>
    <w:rsid w:val="000E131E"/>
    <w:rsid w:val="000E1C70"/>
    <w:rsid w:val="000E1D30"/>
    <w:rsid w:val="000E1E18"/>
    <w:rsid w:val="000E1E88"/>
    <w:rsid w:val="000E2378"/>
    <w:rsid w:val="000E26EE"/>
    <w:rsid w:val="000E27DA"/>
    <w:rsid w:val="000E2B23"/>
    <w:rsid w:val="000E2E17"/>
    <w:rsid w:val="000E4058"/>
    <w:rsid w:val="000E4137"/>
    <w:rsid w:val="000E415C"/>
    <w:rsid w:val="000E432E"/>
    <w:rsid w:val="000E4512"/>
    <w:rsid w:val="000E4668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49"/>
    <w:rsid w:val="000E7D89"/>
    <w:rsid w:val="000F0021"/>
    <w:rsid w:val="000F053D"/>
    <w:rsid w:val="000F06C7"/>
    <w:rsid w:val="000F090A"/>
    <w:rsid w:val="000F0CA8"/>
    <w:rsid w:val="000F0E7E"/>
    <w:rsid w:val="000F1208"/>
    <w:rsid w:val="000F12BE"/>
    <w:rsid w:val="000F1A4E"/>
    <w:rsid w:val="000F1C3E"/>
    <w:rsid w:val="000F1F5D"/>
    <w:rsid w:val="000F25CD"/>
    <w:rsid w:val="000F26D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4EB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7BE"/>
    <w:rsid w:val="000F7F4A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5CA"/>
    <w:rsid w:val="0010280E"/>
    <w:rsid w:val="00103548"/>
    <w:rsid w:val="00103C3B"/>
    <w:rsid w:val="00103D0D"/>
    <w:rsid w:val="00103D70"/>
    <w:rsid w:val="00103D93"/>
    <w:rsid w:val="00103DB7"/>
    <w:rsid w:val="00103EE7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65C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868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88"/>
    <w:rsid w:val="00111CA6"/>
    <w:rsid w:val="00111DCE"/>
    <w:rsid w:val="00111F82"/>
    <w:rsid w:val="001123C4"/>
    <w:rsid w:val="00112751"/>
    <w:rsid w:val="00112A0D"/>
    <w:rsid w:val="00112A49"/>
    <w:rsid w:val="00112B86"/>
    <w:rsid w:val="001131F1"/>
    <w:rsid w:val="001136A0"/>
    <w:rsid w:val="001136D5"/>
    <w:rsid w:val="00113F4B"/>
    <w:rsid w:val="001142B2"/>
    <w:rsid w:val="0011445A"/>
    <w:rsid w:val="0011447D"/>
    <w:rsid w:val="00114C93"/>
    <w:rsid w:val="00114CF3"/>
    <w:rsid w:val="00115384"/>
    <w:rsid w:val="00115990"/>
    <w:rsid w:val="00115A91"/>
    <w:rsid w:val="00115D8E"/>
    <w:rsid w:val="00115EFD"/>
    <w:rsid w:val="00116838"/>
    <w:rsid w:val="00116A17"/>
    <w:rsid w:val="00116BFD"/>
    <w:rsid w:val="00116FDC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9B2"/>
    <w:rsid w:val="00122AC9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5A0"/>
    <w:rsid w:val="00125B9F"/>
    <w:rsid w:val="00125BA5"/>
    <w:rsid w:val="00125BC2"/>
    <w:rsid w:val="00125C4F"/>
    <w:rsid w:val="00125CE4"/>
    <w:rsid w:val="00125F8A"/>
    <w:rsid w:val="00125FEE"/>
    <w:rsid w:val="001260C3"/>
    <w:rsid w:val="001266E6"/>
    <w:rsid w:val="001268DE"/>
    <w:rsid w:val="00126B0C"/>
    <w:rsid w:val="00126C05"/>
    <w:rsid w:val="00126C38"/>
    <w:rsid w:val="0012774C"/>
    <w:rsid w:val="00127B2C"/>
    <w:rsid w:val="0013000F"/>
    <w:rsid w:val="00130241"/>
    <w:rsid w:val="0013031B"/>
    <w:rsid w:val="0013034C"/>
    <w:rsid w:val="00130527"/>
    <w:rsid w:val="00130975"/>
    <w:rsid w:val="001309AD"/>
    <w:rsid w:val="001309B4"/>
    <w:rsid w:val="00130CDA"/>
    <w:rsid w:val="001316C2"/>
    <w:rsid w:val="0013175C"/>
    <w:rsid w:val="00131A44"/>
    <w:rsid w:val="00132040"/>
    <w:rsid w:val="001322EF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9ED"/>
    <w:rsid w:val="0013518D"/>
    <w:rsid w:val="001352AD"/>
    <w:rsid w:val="001352C2"/>
    <w:rsid w:val="001357D6"/>
    <w:rsid w:val="00135A21"/>
    <w:rsid w:val="0013608B"/>
    <w:rsid w:val="0013626B"/>
    <w:rsid w:val="00136DC2"/>
    <w:rsid w:val="00137605"/>
    <w:rsid w:val="001377D7"/>
    <w:rsid w:val="00137B64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C6"/>
    <w:rsid w:val="00141CEB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68"/>
    <w:rsid w:val="001453C7"/>
    <w:rsid w:val="0014564F"/>
    <w:rsid w:val="00145947"/>
    <w:rsid w:val="00145B81"/>
    <w:rsid w:val="00145BB9"/>
    <w:rsid w:val="0014630F"/>
    <w:rsid w:val="00146444"/>
    <w:rsid w:val="00146D3C"/>
    <w:rsid w:val="00146DC5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1F6"/>
    <w:rsid w:val="00152AE3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B6E"/>
    <w:rsid w:val="00157EB3"/>
    <w:rsid w:val="0016027D"/>
    <w:rsid w:val="001603F3"/>
    <w:rsid w:val="001606AD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6DE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49"/>
    <w:rsid w:val="001642F4"/>
    <w:rsid w:val="00164920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88B"/>
    <w:rsid w:val="00167C2B"/>
    <w:rsid w:val="00167CF1"/>
    <w:rsid w:val="001702F3"/>
    <w:rsid w:val="00170772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091"/>
    <w:rsid w:val="00175464"/>
    <w:rsid w:val="00175799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15DC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4CE"/>
    <w:rsid w:val="00185871"/>
    <w:rsid w:val="00185DFD"/>
    <w:rsid w:val="00186A0E"/>
    <w:rsid w:val="00186B8B"/>
    <w:rsid w:val="00186DD5"/>
    <w:rsid w:val="00186EC7"/>
    <w:rsid w:val="00187056"/>
    <w:rsid w:val="00187251"/>
    <w:rsid w:val="00187307"/>
    <w:rsid w:val="00187387"/>
    <w:rsid w:val="001873D4"/>
    <w:rsid w:val="001875A7"/>
    <w:rsid w:val="0018775D"/>
    <w:rsid w:val="00187E54"/>
    <w:rsid w:val="00187F94"/>
    <w:rsid w:val="001903A1"/>
    <w:rsid w:val="001907F0"/>
    <w:rsid w:val="00190E97"/>
    <w:rsid w:val="00191321"/>
    <w:rsid w:val="0019132F"/>
    <w:rsid w:val="001914E5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F3A"/>
    <w:rsid w:val="00192F42"/>
    <w:rsid w:val="00192F8F"/>
    <w:rsid w:val="00193420"/>
    <w:rsid w:val="00193805"/>
    <w:rsid w:val="00193C7B"/>
    <w:rsid w:val="00193F97"/>
    <w:rsid w:val="0019410A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48"/>
    <w:rsid w:val="00196AC6"/>
    <w:rsid w:val="00196DF5"/>
    <w:rsid w:val="0019770A"/>
    <w:rsid w:val="00197A5C"/>
    <w:rsid w:val="00197DFA"/>
    <w:rsid w:val="00197F6B"/>
    <w:rsid w:val="001A021D"/>
    <w:rsid w:val="001A0532"/>
    <w:rsid w:val="001A0571"/>
    <w:rsid w:val="001A057B"/>
    <w:rsid w:val="001A11D9"/>
    <w:rsid w:val="001A1426"/>
    <w:rsid w:val="001A18CE"/>
    <w:rsid w:val="001A1BB1"/>
    <w:rsid w:val="001A226A"/>
    <w:rsid w:val="001A2271"/>
    <w:rsid w:val="001A2291"/>
    <w:rsid w:val="001A3AAE"/>
    <w:rsid w:val="001A3BEE"/>
    <w:rsid w:val="001A3FB3"/>
    <w:rsid w:val="001A4036"/>
    <w:rsid w:val="001A4348"/>
    <w:rsid w:val="001A4C5B"/>
    <w:rsid w:val="001A4DEF"/>
    <w:rsid w:val="001A50AE"/>
    <w:rsid w:val="001A5430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CE9"/>
    <w:rsid w:val="001A7D31"/>
    <w:rsid w:val="001B03ED"/>
    <w:rsid w:val="001B0491"/>
    <w:rsid w:val="001B0716"/>
    <w:rsid w:val="001B08FF"/>
    <w:rsid w:val="001B096A"/>
    <w:rsid w:val="001B0974"/>
    <w:rsid w:val="001B097C"/>
    <w:rsid w:val="001B155D"/>
    <w:rsid w:val="001B1F6B"/>
    <w:rsid w:val="001B1FCF"/>
    <w:rsid w:val="001B1FF7"/>
    <w:rsid w:val="001B20F9"/>
    <w:rsid w:val="001B234E"/>
    <w:rsid w:val="001B27AD"/>
    <w:rsid w:val="001B2955"/>
    <w:rsid w:val="001B2E69"/>
    <w:rsid w:val="001B308F"/>
    <w:rsid w:val="001B313F"/>
    <w:rsid w:val="001B3953"/>
    <w:rsid w:val="001B3EA1"/>
    <w:rsid w:val="001B451C"/>
    <w:rsid w:val="001B484D"/>
    <w:rsid w:val="001B4E82"/>
    <w:rsid w:val="001B5022"/>
    <w:rsid w:val="001B5591"/>
    <w:rsid w:val="001B568B"/>
    <w:rsid w:val="001B56F9"/>
    <w:rsid w:val="001B5752"/>
    <w:rsid w:val="001B58BC"/>
    <w:rsid w:val="001B5CAC"/>
    <w:rsid w:val="001B6170"/>
    <w:rsid w:val="001B6542"/>
    <w:rsid w:val="001B687C"/>
    <w:rsid w:val="001B6FBC"/>
    <w:rsid w:val="001B70D2"/>
    <w:rsid w:val="001B7319"/>
    <w:rsid w:val="001B7B8B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F69"/>
    <w:rsid w:val="001C1A27"/>
    <w:rsid w:val="001C1F52"/>
    <w:rsid w:val="001C1F94"/>
    <w:rsid w:val="001C2128"/>
    <w:rsid w:val="001C2541"/>
    <w:rsid w:val="001C258D"/>
    <w:rsid w:val="001C2A69"/>
    <w:rsid w:val="001C2E48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CC5"/>
    <w:rsid w:val="001C5EFB"/>
    <w:rsid w:val="001C6451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0BDD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2F6"/>
    <w:rsid w:val="001D334D"/>
    <w:rsid w:val="001D3A65"/>
    <w:rsid w:val="001D40A9"/>
    <w:rsid w:val="001D4BC1"/>
    <w:rsid w:val="001D4C8D"/>
    <w:rsid w:val="001D500E"/>
    <w:rsid w:val="001D524D"/>
    <w:rsid w:val="001D544A"/>
    <w:rsid w:val="001D5CBD"/>
    <w:rsid w:val="001D5EAF"/>
    <w:rsid w:val="001D6022"/>
    <w:rsid w:val="001D69B1"/>
    <w:rsid w:val="001D6A98"/>
    <w:rsid w:val="001D6C4D"/>
    <w:rsid w:val="001D6D25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3068"/>
    <w:rsid w:val="001E33FE"/>
    <w:rsid w:val="001E35C9"/>
    <w:rsid w:val="001E3842"/>
    <w:rsid w:val="001E38A4"/>
    <w:rsid w:val="001E3CCE"/>
    <w:rsid w:val="001E3EE6"/>
    <w:rsid w:val="001E434F"/>
    <w:rsid w:val="001E4B4F"/>
    <w:rsid w:val="001E4B62"/>
    <w:rsid w:val="001E4EAF"/>
    <w:rsid w:val="001E506F"/>
    <w:rsid w:val="001E50F3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767"/>
    <w:rsid w:val="001F1AD5"/>
    <w:rsid w:val="001F1E37"/>
    <w:rsid w:val="001F1E89"/>
    <w:rsid w:val="001F204B"/>
    <w:rsid w:val="001F20FE"/>
    <w:rsid w:val="001F2743"/>
    <w:rsid w:val="001F2F27"/>
    <w:rsid w:val="001F314F"/>
    <w:rsid w:val="001F31D7"/>
    <w:rsid w:val="001F3372"/>
    <w:rsid w:val="001F33A5"/>
    <w:rsid w:val="001F3466"/>
    <w:rsid w:val="001F35F3"/>
    <w:rsid w:val="001F379F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04B"/>
    <w:rsid w:val="001F6225"/>
    <w:rsid w:val="001F6284"/>
    <w:rsid w:val="001F63AB"/>
    <w:rsid w:val="001F65C8"/>
    <w:rsid w:val="001F69CD"/>
    <w:rsid w:val="001F76BC"/>
    <w:rsid w:val="001F78CE"/>
    <w:rsid w:val="001F7D44"/>
    <w:rsid w:val="00200173"/>
    <w:rsid w:val="00200537"/>
    <w:rsid w:val="00200603"/>
    <w:rsid w:val="00200B90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30C1"/>
    <w:rsid w:val="002030EB"/>
    <w:rsid w:val="00203176"/>
    <w:rsid w:val="0020331B"/>
    <w:rsid w:val="002033B7"/>
    <w:rsid w:val="00203548"/>
    <w:rsid w:val="0020424A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DE"/>
    <w:rsid w:val="00205D80"/>
    <w:rsid w:val="002064F5"/>
    <w:rsid w:val="00206592"/>
    <w:rsid w:val="00206750"/>
    <w:rsid w:val="002068B6"/>
    <w:rsid w:val="0020696D"/>
    <w:rsid w:val="00206A08"/>
    <w:rsid w:val="00206FB3"/>
    <w:rsid w:val="002070A4"/>
    <w:rsid w:val="002073BD"/>
    <w:rsid w:val="00207D75"/>
    <w:rsid w:val="00207F38"/>
    <w:rsid w:val="0021006B"/>
    <w:rsid w:val="00210211"/>
    <w:rsid w:val="00210396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D4"/>
    <w:rsid w:val="00222976"/>
    <w:rsid w:val="00222AEC"/>
    <w:rsid w:val="00222D03"/>
    <w:rsid w:val="00222DC2"/>
    <w:rsid w:val="002232C9"/>
    <w:rsid w:val="0022344D"/>
    <w:rsid w:val="0022367C"/>
    <w:rsid w:val="00223BE0"/>
    <w:rsid w:val="00223CE6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50D4"/>
    <w:rsid w:val="00225280"/>
    <w:rsid w:val="0022538C"/>
    <w:rsid w:val="0022563A"/>
    <w:rsid w:val="00225EEC"/>
    <w:rsid w:val="00226156"/>
    <w:rsid w:val="002262DC"/>
    <w:rsid w:val="0022647F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41"/>
    <w:rsid w:val="00231CC7"/>
    <w:rsid w:val="00231DDB"/>
    <w:rsid w:val="00231F31"/>
    <w:rsid w:val="00231FC0"/>
    <w:rsid w:val="00232084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55F"/>
    <w:rsid w:val="002335B1"/>
    <w:rsid w:val="002335FE"/>
    <w:rsid w:val="00233727"/>
    <w:rsid w:val="002337C3"/>
    <w:rsid w:val="00233806"/>
    <w:rsid w:val="0023381D"/>
    <w:rsid w:val="002339F3"/>
    <w:rsid w:val="0023489F"/>
    <w:rsid w:val="00234A7A"/>
    <w:rsid w:val="00234B79"/>
    <w:rsid w:val="00234CB7"/>
    <w:rsid w:val="00234F47"/>
    <w:rsid w:val="002353EC"/>
    <w:rsid w:val="00235C3E"/>
    <w:rsid w:val="00235F36"/>
    <w:rsid w:val="0023610A"/>
    <w:rsid w:val="00236442"/>
    <w:rsid w:val="002366A9"/>
    <w:rsid w:val="00236832"/>
    <w:rsid w:val="00236834"/>
    <w:rsid w:val="00236B55"/>
    <w:rsid w:val="00236F1A"/>
    <w:rsid w:val="0023721F"/>
    <w:rsid w:val="00237770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91F"/>
    <w:rsid w:val="00244A4C"/>
    <w:rsid w:val="00244D1B"/>
    <w:rsid w:val="00244EF0"/>
    <w:rsid w:val="00245743"/>
    <w:rsid w:val="00245878"/>
    <w:rsid w:val="00245DC2"/>
    <w:rsid w:val="00246426"/>
    <w:rsid w:val="0024651D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D61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51E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E6F"/>
    <w:rsid w:val="00266066"/>
    <w:rsid w:val="00266299"/>
    <w:rsid w:val="0026630F"/>
    <w:rsid w:val="00266319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947"/>
    <w:rsid w:val="00267C55"/>
    <w:rsid w:val="0027021E"/>
    <w:rsid w:val="0027029F"/>
    <w:rsid w:val="00270301"/>
    <w:rsid w:val="00270820"/>
    <w:rsid w:val="00270CA7"/>
    <w:rsid w:val="002710F7"/>
    <w:rsid w:val="00271948"/>
    <w:rsid w:val="002719AF"/>
    <w:rsid w:val="00271A16"/>
    <w:rsid w:val="0027221B"/>
    <w:rsid w:val="002723BB"/>
    <w:rsid w:val="002724DF"/>
    <w:rsid w:val="002727B9"/>
    <w:rsid w:val="00272A01"/>
    <w:rsid w:val="00272A86"/>
    <w:rsid w:val="00273691"/>
    <w:rsid w:val="002736DB"/>
    <w:rsid w:val="002738A9"/>
    <w:rsid w:val="00273CA9"/>
    <w:rsid w:val="00273D90"/>
    <w:rsid w:val="00273EE9"/>
    <w:rsid w:val="00273F92"/>
    <w:rsid w:val="0027424D"/>
    <w:rsid w:val="0027483A"/>
    <w:rsid w:val="00274928"/>
    <w:rsid w:val="00274953"/>
    <w:rsid w:val="00274A55"/>
    <w:rsid w:val="00274CAD"/>
    <w:rsid w:val="00275258"/>
    <w:rsid w:val="00275527"/>
    <w:rsid w:val="0027571F"/>
    <w:rsid w:val="0027621D"/>
    <w:rsid w:val="0027633D"/>
    <w:rsid w:val="00276613"/>
    <w:rsid w:val="00276A7C"/>
    <w:rsid w:val="00276AFC"/>
    <w:rsid w:val="00276DE6"/>
    <w:rsid w:val="00276E30"/>
    <w:rsid w:val="002772DF"/>
    <w:rsid w:val="0027765A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4CF"/>
    <w:rsid w:val="0028270D"/>
    <w:rsid w:val="002827AE"/>
    <w:rsid w:val="002827DB"/>
    <w:rsid w:val="00282D74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9CA"/>
    <w:rsid w:val="00285A30"/>
    <w:rsid w:val="00285E2C"/>
    <w:rsid w:val="002860DA"/>
    <w:rsid w:val="002860F4"/>
    <w:rsid w:val="00286795"/>
    <w:rsid w:val="0028722D"/>
    <w:rsid w:val="00287507"/>
    <w:rsid w:val="00287524"/>
    <w:rsid w:val="00287667"/>
    <w:rsid w:val="00287790"/>
    <w:rsid w:val="002877A5"/>
    <w:rsid w:val="002878D4"/>
    <w:rsid w:val="00287BB1"/>
    <w:rsid w:val="00287CFE"/>
    <w:rsid w:val="00287D64"/>
    <w:rsid w:val="002900B7"/>
    <w:rsid w:val="00290190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5CC"/>
    <w:rsid w:val="002A26EC"/>
    <w:rsid w:val="002A2BD4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3FCA"/>
    <w:rsid w:val="002A4160"/>
    <w:rsid w:val="002A424B"/>
    <w:rsid w:val="002A4997"/>
    <w:rsid w:val="002A4B37"/>
    <w:rsid w:val="002A4ED6"/>
    <w:rsid w:val="002A5046"/>
    <w:rsid w:val="002A5145"/>
    <w:rsid w:val="002A5365"/>
    <w:rsid w:val="002A543A"/>
    <w:rsid w:val="002A54BB"/>
    <w:rsid w:val="002A58CA"/>
    <w:rsid w:val="002A5F0B"/>
    <w:rsid w:val="002A6220"/>
    <w:rsid w:val="002A6581"/>
    <w:rsid w:val="002A6C19"/>
    <w:rsid w:val="002A6CBB"/>
    <w:rsid w:val="002A72F3"/>
    <w:rsid w:val="002A75BD"/>
    <w:rsid w:val="002A763C"/>
    <w:rsid w:val="002A7A5F"/>
    <w:rsid w:val="002B037C"/>
    <w:rsid w:val="002B0572"/>
    <w:rsid w:val="002B09AF"/>
    <w:rsid w:val="002B09D9"/>
    <w:rsid w:val="002B0C69"/>
    <w:rsid w:val="002B0E7A"/>
    <w:rsid w:val="002B0FA8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1B"/>
    <w:rsid w:val="002B24DB"/>
    <w:rsid w:val="002B24E1"/>
    <w:rsid w:val="002B26DE"/>
    <w:rsid w:val="002B2760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D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F9F"/>
    <w:rsid w:val="002C233B"/>
    <w:rsid w:val="002C299C"/>
    <w:rsid w:val="002C299E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4D74"/>
    <w:rsid w:val="002C4D79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2B9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3F9"/>
    <w:rsid w:val="002D1590"/>
    <w:rsid w:val="002D1619"/>
    <w:rsid w:val="002D16A2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325"/>
    <w:rsid w:val="002D55E9"/>
    <w:rsid w:val="002D5D0C"/>
    <w:rsid w:val="002D5D70"/>
    <w:rsid w:val="002D6847"/>
    <w:rsid w:val="002D715D"/>
    <w:rsid w:val="002D775A"/>
    <w:rsid w:val="002D77ED"/>
    <w:rsid w:val="002D7B97"/>
    <w:rsid w:val="002D7D64"/>
    <w:rsid w:val="002D7E53"/>
    <w:rsid w:val="002E0153"/>
    <w:rsid w:val="002E0697"/>
    <w:rsid w:val="002E08F6"/>
    <w:rsid w:val="002E0AC2"/>
    <w:rsid w:val="002E1016"/>
    <w:rsid w:val="002E1767"/>
    <w:rsid w:val="002E191A"/>
    <w:rsid w:val="002E1CCB"/>
    <w:rsid w:val="002E1D54"/>
    <w:rsid w:val="002E24E3"/>
    <w:rsid w:val="002E2692"/>
    <w:rsid w:val="002E27C5"/>
    <w:rsid w:val="002E2840"/>
    <w:rsid w:val="002E2A77"/>
    <w:rsid w:val="002E2C81"/>
    <w:rsid w:val="002E2E13"/>
    <w:rsid w:val="002E3AFC"/>
    <w:rsid w:val="002E3CE0"/>
    <w:rsid w:val="002E3CF0"/>
    <w:rsid w:val="002E3F8C"/>
    <w:rsid w:val="002E4167"/>
    <w:rsid w:val="002E42E3"/>
    <w:rsid w:val="002E4355"/>
    <w:rsid w:val="002E472B"/>
    <w:rsid w:val="002E49DC"/>
    <w:rsid w:val="002E4A84"/>
    <w:rsid w:val="002E4C05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88F"/>
    <w:rsid w:val="002E69D8"/>
    <w:rsid w:val="002E6CF9"/>
    <w:rsid w:val="002E6FE2"/>
    <w:rsid w:val="002E719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8DA"/>
    <w:rsid w:val="002F1CC5"/>
    <w:rsid w:val="002F1E1D"/>
    <w:rsid w:val="002F248E"/>
    <w:rsid w:val="002F24AA"/>
    <w:rsid w:val="002F264F"/>
    <w:rsid w:val="002F2CFB"/>
    <w:rsid w:val="002F3187"/>
    <w:rsid w:val="002F32A9"/>
    <w:rsid w:val="002F3317"/>
    <w:rsid w:val="002F3724"/>
    <w:rsid w:val="002F3AEC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639"/>
    <w:rsid w:val="00300F20"/>
    <w:rsid w:val="003017D0"/>
    <w:rsid w:val="00301B58"/>
    <w:rsid w:val="003020A2"/>
    <w:rsid w:val="00302124"/>
    <w:rsid w:val="0030254C"/>
    <w:rsid w:val="00302642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135"/>
    <w:rsid w:val="00304678"/>
    <w:rsid w:val="00304772"/>
    <w:rsid w:val="00304873"/>
    <w:rsid w:val="003049B8"/>
    <w:rsid w:val="003049E5"/>
    <w:rsid w:val="00304ADE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5F"/>
    <w:rsid w:val="00306066"/>
    <w:rsid w:val="00306272"/>
    <w:rsid w:val="00306437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313"/>
    <w:rsid w:val="00310391"/>
    <w:rsid w:val="00310564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53C"/>
    <w:rsid w:val="00312BC4"/>
    <w:rsid w:val="003133AD"/>
    <w:rsid w:val="00313734"/>
    <w:rsid w:val="00313742"/>
    <w:rsid w:val="003144E0"/>
    <w:rsid w:val="00314542"/>
    <w:rsid w:val="0031483C"/>
    <w:rsid w:val="00314C00"/>
    <w:rsid w:val="00314E0A"/>
    <w:rsid w:val="00314F52"/>
    <w:rsid w:val="00315607"/>
    <w:rsid w:val="00315C55"/>
    <w:rsid w:val="00315C62"/>
    <w:rsid w:val="00316126"/>
    <w:rsid w:val="00316272"/>
    <w:rsid w:val="00316396"/>
    <w:rsid w:val="003164C3"/>
    <w:rsid w:val="003168A9"/>
    <w:rsid w:val="00316903"/>
    <w:rsid w:val="00316A42"/>
    <w:rsid w:val="00316FA1"/>
    <w:rsid w:val="00316FE3"/>
    <w:rsid w:val="00317110"/>
    <w:rsid w:val="003172A5"/>
    <w:rsid w:val="003176BE"/>
    <w:rsid w:val="00317760"/>
    <w:rsid w:val="00317946"/>
    <w:rsid w:val="00317BED"/>
    <w:rsid w:val="00317F5C"/>
    <w:rsid w:val="00320189"/>
    <w:rsid w:val="0032050F"/>
    <w:rsid w:val="00320F19"/>
    <w:rsid w:val="003212AD"/>
    <w:rsid w:val="003215EF"/>
    <w:rsid w:val="00321A64"/>
    <w:rsid w:val="00321BEF"/>
    <w:rsid w:val="00321C3C"/>
    <w:rsid w:val="003224E8"/>
    <w:rsid w:val="00322984"/>
    <w:rsid w:val="00322AA1"/>
    <w:rsid w:val="00323335"/>
    <w:rsid w:val="00323430"/>
    <w:rsid w:val="00323623"/>
    <w:rsid w:val="00323741"/>
    <w:rsid w:val="0032378E"/>
    <w:rsid w:val="0032385D"/>
    <w:rsid w:val="003239A0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23A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92A"/>
    <w:rsid w:val="00331C43"/>
    <w:rsid w:val="00331E29"/>
    <w:rsid w:val="0033265B"/>
    <w:rsid w:val="00332EE3"/>
    <w:rsid w:val="003332F7"/>
    <w:rsid w:val="003333C1"/>
    <w:rsid w:val="0033353A"/>
    <w:rsid w:val="00333601"/>
    <w:rsid w:val="00333607"/>
    <w:rsid w:val="00333B1F"/>
    <w:rsid w:val="00333B64"/>
    <w:rsid w:val="00333D75"/>
    <w:rsid w:val="00333DF6"/>
    <w:rsid w:val="00334259"/>
    <w:rsid w:val="0033436E"/>
    <w:rsid w:val="003344F1"/>
    <w:rsid w:val="003348C0"/>
    <w:rsid w:val="00334D1C"/>
    <w:rsid w:val="00334D8D"/>
    <w:rsid w:val="00335314"/>
    <w:rsid w:val="003353DF"/>
    <w:rsid w:val="003358B4"/>
    <w:rsid w:val="00335CF7"/>
    <w:rsid w:val="0033644F"/>
    <w:rsid w:val="003364E1"/>
    <w:rsid w:val="00336A4A"/>
    <w:rsid w:val="0033703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0EA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273"/>
    <w:rsid w:val="0034733B"/>
    <w:rsid w:val="003475DC"/>
    <w:rsid w:val="003477F6"/>
    <w:rsid w:val="00347B08"/>
    <w:rsid w:val="00347CE9"/>
    <w:rsid w:val="00347E91"/>
    <w:rsid w:val="00350058"/>
    <w:rsid w:val="00350310"/>
    <w:rsid w:val="003503AF"/>
    <w:rsid w:val="0035049C"/>
    <w:rsid w:val="0035091A"/>
    <w:rsid w:val="00350BEC"/>
    <w:rsid w:val="00350E27"/>
    <w:rsid w:val="00350F83"/>
    <w:rsid w:val="003510AC"/>
    <w:rsid w:val="003510E7"/>
    <w:rsid w:val="003511B6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8BA"/>
    <w:rsid w:val="00360AF0"/>
    <w:rsid w:val="00360BB2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FA7"/>
    <w:rsid w:val="00365FED"/>
    <w:rsid w:val="0036619B"/>
    <w:rsid w:val="003661D8"/>
    <w:rsid w:val="00366310"/>
    <w:rsid w:val="00366501"/>
    <w:rsid w:val="003666C2"/>
    <w:rsid w:val="00366935"/>
    <w:rsid w:val="00366A2C"/>
    <w:rsid w:val="00366C11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810"/>
    <w:rsid w:val="0037191D"/>
    <w:rsid w:val="00371CE2"/>
    <w:rsid w:val="00372002"/>
    <w:rsid w:val="00372260"/>
    <w:rsid w:val="003723D0"/>
    <w:rsid w:val="0037258B"/>
    <w:rsid w:val="00372684"/>
    <w:rsid w:val="00372BF3"/>
    <w:rsid w:val="0037313F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A9B"/>
    <w:rsid w:val="00376B91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0D8"/>
    <w:rsid w:val="00383D5A"/>
    <w:rsid w:val="00383F15"/>
    <w:rsid w:val="00383F50"/>
    <w:rsid w:val="00383FDF"/>
    <w:rsid w:val="00384002"/>
    <w:rsid w:val="0038405A"/>
    <w:rsid w:val="0038409D"/>
    <w:rsid w:val="003840A9"/>
    <w:rsid w:val="003840E6"/>
    <w:rsid w:val="0038430D"/>
    <w:rsid w:val="00384C10"/>
    <w:rsid w:val="00384E71"/>
    <w:rsid w:val="00384F64"/>
    <w:rsid w:val="0038501F"/>
    <w:rsid w:val="003858B9"/>
    <w:rsid w:val="00385959"/>
    <w:rsid w:val="003860B6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EFA"/>
    <w:rsid w:val="00390FDA"/>
    <w:rsid w:val="00391301"/>
    <w:rsid w:val="003913B1"/>
    <w:rsid w:val="00391515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518"/>
    <w:rsid w:val="003968F9"/>
    <w:rsid w:val="00396C69"/>
    <w:rsid w:val="00396C97"/>
    <w:rsid w:val="00396EC5"/>
    <w:rsid w:val="00397496"/>
    <w:rsid w:val="003976D1"/>
    <w:rsid w:val="003977C5"/>
    <w:rsid w:val="0039795F"/>
    <w:rsid w:val="00397A31"/>
    <w:rsid w:val="00397ECD"/>
    <w:rsid w:val="00397F32"/>
    <w:rsid w:val="003A0430"/>
    <w:rsid w:val="003A0450"/>
    <w:rsid w:val="003A0662"/>
    <w:rsid w:val="003A06E9"/>
    <w:rsid w:val="003A0942"/>
    <w:rsid w:val="003A0AFB"/>
    <w:rsid w:val="003A0E5C"/>
    <w:rsid w:val="003A1027"/>
    <w:rsid w:val="003A190C"/>
    <w:rsid w:val="003A1C59"/>
    <w:rsid w:val="003A219B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3F05"/>
    <w:rsid w:val="003A49FC"/>
    <w:rsid w:val="003A4CB8"/>
    <w:rsid w:val="003A4ECC"/>
    <w:rsid w:val="003A517B"/>
    <w:rsid w:val="003A51B8"/>
    <w:rsid w:val="003A52DF"/>
    <w:rsid w:val="003A5542"/>
    <w:rsid w:val="003A595F"/>
    <w:rsid w:val="003A5A5B"/>
    <w:rsid w:val="003A5CD5"/>
    <w:rsid w:val="003A5EE0"/>
    <w:rsid w:val="003A5FF7"/>
    <w:rsid w:val="003A610C"/>
    <w:rsid w:val="003A62D9"/>
    <w:rsid w:val="003A66C1"/>
    <w:rsid w:val="003A6747"/>
    <w:rsid w:val="003A6D0F"/>
    <w:rsid w:val="003A6D7E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81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DFA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CA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AFC"/>
    <w:rsid w:val="003C1155"/>
    <w:rsid w:val="003C12CF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42A"/>
    <w:rsid w:val="003C245F"/>
    <w:rsid w:val="003C26BD"/>
    <w:rsid w:val="003C26F0"/>
    <w:rsid w:val="003C2BE8"/>
    <w:rsid w:val="003C307C"/>
    <w:rsid w:val="003C31E4"/>
    <w:rsid w:val="003C3378"/>
    <w:rsid w:val="003C35F7"/>
    <w:rsid w:val="003C3981"/>
    <w:rsid w:val="003C3B50"/>
    <w:rsid w:val="003C3C0C"/>
    <w:rsid w:val="003C45CB"/>
    <w:rsid w:val="003C4607"/>
    <w:rsid w:val="003C482D"/>
    <w:rsid w:val="003C49D6"/>
    <w:rsid w:val="003C4B79"/>
    <w:rsid w:val="003C5132"/>
    <w:rsid w:val="003C543D"/>
    <w:rsid w:val="003C56DA"/>
    <w:rsid w:val="003C6178"/>
    <w:rsid w:val="003C630D"/>
    <w:rsid w:val="003C69E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D69"/>
    <w:rsid w:val="003D2F28"/>
    <w:rsid w:val="003D3150"/>
    <w:rsid w:val="003D31F4"/>
    <w:rsid w:val="003D3350"/>
    <w:rsid w:val="003D34E9"/>
    <w:rsid w:val="003D41F9"/>
    <w:rsid w:val="003D48EC"/>
    <w:rsid w:val="003D49AA"/>
    <w:rsid w:val="003D4D1E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BC9"/>
    <w:rsid w:val="003D7D18"/>
    <w:rsid w:val="003E0335"/>
    <w:rsid w:val="003E04F3"/>
    <w:rsid w:val="003E07AF"/>
    <w:rsid w:val="003E08F4"/>
    <w:rsid w:val="003E09A1"/>
    <w:rsid w:val="003E1060"/>
    <w:rsid w:val="003E128F"/>
    <w:rsid w:val="003E14C2"/>
    <w:rsid w:val="003E1A0B"/>
    <w:rsid w:val="003E1C4F"/>
    <w:rsid w:val="003E1D00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6B"/>
    <w:rsid w:val="003E51CC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D6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605"/>
    <w:rsid w:val="003E76E3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B8F"/>
    <w:rsid w:val="003F1F94"/>
    <w:rsid w:val="003F29EB"/>
    <w:rsid w:val="003F2A86"/>
    <w:rsid w:val="003F2D94"/>
    <w:rsid w:val="003F319D"/>
    <w:rsid w:val="003F3205"/>
    <w:rsid w:val="003F3404"/>
    <w:rsid w:val="003F3648"/>
    <w:rsid w:val="003F36EA"/>
    <w:rsid w:val="003F387B"/>
    <w:rsid w:val="003F3914"/>
    <w:rsid w:val="003F3A2E"/>
    <w:rsid w:val="003F3DD2"/>
    <w:rsid w:val="003F3F22"/>
    <w:rsid w:val="003F40CC"/>
    <w:rsid w:val="003F457C"/>
    <w:rsid w:val="003F48DA"/>
    <w:rsid w:val="003F4B51"/>
    <w:rsid w:val="003F4D90"/>
    <w:rsid w:val="003F4E96"/>
    <w:rsid w:val="003F4EE6"/>
    <w:rsid w:val="003F4F48"/>
    <w:rsid w:val="003F550F"/>
    <w:rsid w:val="003F5708"/>
    <w:rsid w:val="003F5960"/>
    <w:rsid w:val="003F5BA2"/>
    <w:rsid w:val="003F6372"/>
    <w:rsid w:val="003F65B3"/>
    <w:rsid w:val="003F65E8"/>
    <w:rsid w:val="003F6955"/>
    <w:rsid w:val="003F69E7"/>
    <w:rsid w:val="003F6B4C"/>
    <w:rsid w:val="003F6F81"/>
    <w:rsid w:val="003F7A19"/>
    <w:rsid w:val="003F7A9C"/>
    <w:rsid w:val="003F7D2D"/>
    <w:rsid w:val="003F7F4B"/>
    <w:rsid w:val="004008E7"/>
    <w:rsid w:val="00400AFE"/>
    <w:rsid w:val="00401753"/>
    <w:rsid w:val="00401FE1"/>
    <w:rsid w:val="00402980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9B8"/>
    <w:rsid w:val="004059D4"/>
    <w:rsid w:val="00405C64"/>
    <w:rsid w:val="004061DA"/>
    <w:rsid w:val="004063A5"/>
    <w:rsid w:val="0040669B"/>
    <w:rsid w:val="0040671A"/>
    <w:rsid w:val="00406806"/>
    <w:rsid w:val="00406CC6"/>
    <w:rsid w:val="0040722A"/>
    <w:rsid w:val="0040739A"/>
    <w:rsid w:val="00407513"/>
    <w:rsid w:val="00407850"/>
    <w:rsid w:val="00407C74"/>
    <w:rsid w:val="00407CD5"/>
    <w:rsid w:val="00407E56"/>
    <w:rsid w:val="004100B4"/>
    <w:rsid w:val="004101B3"/>
    <w:rsid w:val="0041102D"/>
    <w:rsid w:val="00411661"/>
    <w:rsid w:val="00411998"/>
    <w:rsid w:val="00411ABA"/>
    <w:rsid w:val="00411B1D"/>
    <w:rsid w:val="00411C41"/>
    <w:rsid w:val="00412274"/>
    <w:rsid w:val="004124D5"/>
    <w:rsid w:val="00412B18"/>
    <w:rsid w:val="00412D2F"/>
    <w:rsid w:val="00412E6D"/>
    <w:rsid w:val="00413098"/>
    <w:rsid w:val="004135BD"/>
    <w:rsid w:val="004140BE"/>
    <w:rsid w:val="0041425E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1D7"/>
    <w:rsid w:val="0041626A"/>
    <w:rsid w:val="00416318"/>
    <w:rsid w:val="00416890"/>
    <w:rsid w:val="00416C0C"/>
    <w:rsid w:val="00416EF7"/>
    <w:rsid w:val="00417411"/>
    <w:rsid w:val="0041742F"/>
    <w:rsid w:val="004200A7"/>
    <w:rsid w:val="00420932"/>
    <w:rsid w:val="0042124F"/>
    <w:rsid w:val="00421720"/>
    <w:rsid w:val="00421C12"/>
    <w:rsid w:val="00421C1F"/>
    <w:rsid w:val="00421DEC"/>
    <w:rsid w:val="00421E2B"/>
    <w:rsid w:val="00421E63"/>
    <w:rsid w:val="00422084"/>
    <w:rsid w:val="004224F6"/>
    <w:rsid w:val="004226D9"/>
    <w:rsid w:val="004227A6"/>
    <w:rsid w:val="004228B0"/>
    <w:rsid w:val="004229A8"/>
    <w:rsid w:val="00422C18"/>
    <w:rsid w:val="00422CB0"/>
    <w:rsid w:val="0042314B"/>
    <w:rsid w:val="00423278"/>
    <w:rsid w:val="00423919"/>
    <w:rsid w:val="00423967"/>
    <w:rsid w:val="00423D93"/>
    <w:rsid w:val="00424207"/>
    <w:rsid w:val="004246E9"/>
    <w:rsid w:val="00424941"/>
    <w:rsid w:val="00424C79"/>
    <w:rsid w:val="00424EE6"/>
    <w:rsid w:val="00424F8D"/>
    <w:rsid w:val="00425549"/>
    <w:rsid w:val="00425A56"/>
    <w:rsid w:val="00425B5A"/>
    <w:rsid w:val="00425D16"/>
    <w:rsid w:val="0042601E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BD6"/>
    <w:rsid w:val="00430F5D"/>
    <w:rsid w:val="00431211"/>
    <w:rsid w:val="00431304"/>
    <w:rsid w:val="00431325"/>
    <w:rsid w:val="004315FD"/>
    <w:rsid w:val="004318A2"/>
    <w:rsid w:val="0043197D"/>
    <w:rsid w:val="00431F50"/>
    <w:rsid w:val="0043256B"/>
    <w:rsid w:val="004325F2"/>
    <w:rsid w:val="0043278E"/>
    <w:rsid w:val="004327DB"/>
    <w:rsid w:val="00432AC9"/>
    <w:rsid w:val="00432BAF"/>
    <w:rsid w:val="00432C9B"/>
    <w:rsid w:val="00432FC4"/>
    <w:rsid w:val="004330BA"/>
    <w:rsid w:val="004330E7"/>
    <w:rsid w:val="00433178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C9"/>
    <w:rsid w:val="00436139"/>
    <w:rsid w:val="00436933"/>
    <w:rsid w:val="00436D04"/>
    <w:rsid w:val="00436E06"/>
    <w:rsid w:val="00436F5B"/>
    <w:rsid w:val="0043709E"/>
    <w:rsid w:val="004370E4"/>
    <w:rsid w:val="004373D1"/>
    <w:rsid w:val="0043754A"/>
    <w:rsid w:val="00437568"/>
    <w:rsid w:val="004379E9"/>
    <w:rsid w:val="00437A1E"/>
    <w:rsid w:val="00437B4A"/>
    <w:rsid w:val="00437CA2"/>
    <w:rsid w:val="00437D3E"/>
    <w:rsid w:val="00440312"/>
    <w:rsid w:val="0044065B"/>
    <w:rsid w:val="00440864"/>
    <w:rsid w:val="004409CD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2D80"/>
    <w:rsid w:val="00443331"/>
    <w:rsid w:val="00443530"/>
    <w:rsid w:val="004436AB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7586"/>
    <w:rsid w:val="004577CB"/>
    <w:rsid w:val="00457E1C"/>
    <w:rsid w:val="00457ECC"/>
    <w:rsid w:val="00460049"/>
    <w:rsid w:val="00460114"/>
    <w:rsid w:val="0046024E"/>
    <w:rsid w:val="004604EC"/>
    <w:rsid w:val="0046054B"/>
    <w:rsid w:val="00460841"/>
    <w:rsid w:val="004610A8"/>
    <w:rsid w:val="004614F1"/>
    <w:rsid w:val="00461743"/>
    <w:rsid w:val="00461CCB"/>
    <w:rsid w:val="00461D9B"/>
    <w:rsid w:val="00461F0B"/>
    <w:rsid w:val="00462650"/>
    <w:rsid w:val="00462CC6"/>
    <w:rsid w:val="00462F90"/>
    <w:rsid w:val="00463038"/>
    <w:rsid w:val="00463209"/>
    <w:rsid w:val="00463335"/>
    <w:rsid w:val="00463546"/>
    <w:rsid w:val="00463B22"/>
    <w:rsid w:val="00463DC0"/>
    <w:rsid w:val="00464BF6"/>
    <w:rsid w:val="00464C36"/>
    <w:rsid w:val="00464EB4"/>
    <w:rsid w:val="00465440"/>
    <w:rsid w:val="0046553B"/>
    <w:rsid w:val="004659A2"/>
    <w:rsid w:val="004659C9"/>
    <w:rsid w:val="00465A6E"/>
    <w:rsid w:val="00465BA8"/>
    <w:rsid w:val="00465F17"/>
    <w:rsid w:val="00466048"/>
    <w:rsid w:val="00466133"/>
    <w:rsid w:val="004661E0"/>
    <w:rsid w:val="004662C0"/>
    <w:rsid w:val="004663C1"/>
    <w:rsid w:val="00466A29"/>
    <w:rsid w:val="00466B72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309D"/>
    <w:rsid w:val="004730D4"/>
    <w:rsid w:val="0047386B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9F7"/>
    <w:rsid w:val="00476A60"/>
    <w:rsid w:val="00476B33"/>
    <w:rsid w:val="00476D31"/>
    <w:rsid w:val="00476E1C"/>
    <w:rsid w:val="00476FE5"/>
    <w:rsid w:val="004777B2"/>
    <w:rsid w:val="004779C1"/>
    <w:rsid w:val="00477C6E"/>
    <w:rsid w:val="0048047E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ABF"/>
    <w:rsid w:val="00484BA0"/>
    <w:rsid w:val="00484BBF"/>
    <w:rsid w:val="004855C9"/>
    <w:rsid w:val="0048568C"/>
    <w:rsid w:val="00485EAB"/>
    <w:rsid w:val="0048610C"/>
    <w:rsid w:val="00486319"/>
    <w:rsid w:val="00486747"/>
    <w:rsid w:val="004870D9"/>
    <w:rsid w:val="0048747E"/>
    <w:rsid w:val="0048752D"/>
    <w:rsid w:val="0048779E"/>
    <w:rsid w:val="00487ABC"/>
    <w:rsid w:val="00487F3C"/>
    <w:rsid w:val="004900D0"/>
    <w:rsid w:val="004908C7"/>
    <w:rsid w:val="00491045"/>
    <w:rsid w:val="0049106A"/>
    <w:rsid w:val="004912CE"/>
    <w:rsid w:val="004913A4"/>
    <w:rsid w:val="004918A2"/>
    <w:rsid w:val="00491B82"/>
    <w:rsid w:val="00491BE1"/>
    <w:rsid w:val="00491CEF"/>
    <w:rsid w:val="00492110"/>
    <w:rsid w:val="0049217A"/>
    <w:rsid w:val="00492280"/>
    <w:rsid w:val="004923FD"/>
    <w:rsid w:val="004929AD"/>
    <w:rsid w:val="00492C06"/>
    <w:rsid w:val="00492CC7"/>
    <w:rsid w:val="004932AC"/>
    <w:rsid w:val="00493521"/>
    <w:rsid w:val="00493626"/>
    <w:rsid w:val="00493707"/>
    <w:rsid w:val="00493AA4"/>
    <w:rsid w:val="00493B4F"/>
    <w:rsid w:val="00493D22"/>
    <w:rsid w:val="0049411A"/>
    <w:rsid w:val="004942E7"/>
    <w:rsid w:val="00494505"/>
    <w:rsid w:val="00494C88"/>
    <w:rsid w:val="004951B6"/>
    <w:rsid w:val="00495625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B0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D53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179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AE5"/>
    <w:rsid w:val="004A5DDE"/>
    <w:rsid w:val="004A6A14"/>
    <w:rsid w:val="004A790F"/>
    <w:rsid w:val="004A7989"/>
    <w:rsid w:val="004A7A0B"/>
    <w:rsid w:val="004B02B5"/>
    <w:rsid w:val="004B0308"/>
    <w:rsid w:val="004B0459"/>
    <w:rsid w:val="004B06FF"/>
    <w:rsid w:val="004B09CE"/>
    <w:rsid w:val="004B0CEA"/>
    <w:rsid w:val="004B118E"/>
    <w:rsid w:val="004B1318"/>
    <w:rsid w:val="004B1356"/>
    <w:rsid w:val="004B1685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4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D0"/>
    <w:rsid w:val="004B7D85"/>
    <w:rsid w:val="004B7E9F"/>
    <w:rsid w:val="004C00F5"/>
    <w:rsid w:val="004C0251"/>
    <w:rsid w:val="004C033E"/>
    <w:rsid w:val="004C0990"/>
    <w:rsid w:val="004C0A6C"/>
    <w:rsid w:val="004C0CD8"/>
    <w:rsid w:val="004C1089"/>
    <w:rsid w:val="004C12D2"/>
    <w:rsid w:val="004C13C1"/>
    <w:rsid w:val="004C1788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D4D"/>
    <w:rsid w:val="004C2DEC"/>
    <w:rsid w:val="004C2E0D"/>
    <w:rsid w:val="004C2EDF"/>
    <w:rsid w:val="004C338B"/>
    <w:rsid w:val="004C3A24"/>
    <w:rsid w:val="004C468E"/>
    <w:rsid w:val="004C46D9"/>
    <w:rsid w:val="004C4B1E"/>
    <w:rsid w:val="004C4B45"/>
    <w:rsid w:val="004C4C83"/>
    <w:rsid w:val="004C4E09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58"/>
    <w:rsid w:val="004C6E78"/>
    <w:rsid w:val="004C71A8"/>
    <w:rsid w:val="004C727F"/>
    <w:rsid w:val="004C747A"/>
    <w:rsid w:val="004C7AF2"/>
    <w:rsid w:val="004C7BD4"/>
    <w:rsid w:val="004C7C2C"/>
    <w:rsid w:val="004D008D"/>
    <w:rsid w:val="004D00C3"/>
    <w:rsid w:val="004D04D1"/>
    <w:rsid w:val="004D04F7"/>
    <w:rsid w:val="004D070C"/>
    <w:rsid w:val="004D0A84"/>
    <w:rsid w:val="004D0BA0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3F89"/>
    <w:rsid w:val="004D4308"/>
    <w:rsid w:val="004D441F"/>
    <w:rsid w:val="004D44AC"/>
    <w:rsid w:val="004D4505"/>
    <w:rsid w:val="004D469A"/>
    <w:rsid w:val="004D4785"/>
    <w:rsid w:val="004D522E"/>
    <w:rsid w:val="004D52CB"/>
    <w:rsid w:val="004D57F4"/>
    <w:rsid w:val="004D5DC2"/>
    <w:rsid w:val="004D5FED"/>
    <w:rsid w:val="004D611A"/>
    <w:rsid w:val="004D68C3"/>
    <w:rsid w:val="004D6A6C"/>
    <w:rsid w:val="004D721D"/>
    <w:rsid w:val="004D7A53"/>
    <w:rsid w:val="004D7AAE"/>
    <w:rsid w:val="004D7C29"/>
    <w:rsid w:val="004D7EBF"/>
    <w:rsid w:val="004E0A43"/>
    <w:rsid w:val="004E0B00"/>
    <w:rsid w:val="004E0FF8"/>
    <w:rsid w:val="004E14A3"/>
    <w:rsid w:val="004E163A"/>
    <w:rsid w:val="004E19E3"/>
    <w:rsid w:val="004E1A3B"/>
    <w:rsid w:val="004E1C01"/>
    <w:rsid w:val="004E1FBE"/>
    <w:rsid w:val="004E20D0"/>
    <w:rsid w:val="004E2513"/>
    <w:rsid w:val="004E2558"/>
    <w:rsid w:val="004E27DE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1B"/>
    <w:rsid w:val="004E468D"/>
    <w:rsid w:val="004E4726"/>
    <w:rsid w:val="004E499A"/>
    <w:rsid w:val="004E55C1"/>
    <w:rsid w:val="004E55EE"/>
    <w:rsid w:val="004E58EE"/>
    <w:rsid w:val="004E59AE"/>
    <w:rsid w:val="004E5A7D"/>
    <w:rsid w:val="004E5D6A"/>
    <w:rsid w:val="004E5ECE"/>
    <w:rsid w:val="004E62C6"/>
    <w:rsid w:val="004E6386"/>
    <w:rsid w:val="004E6720"/>
    <w:rsid w:val="004E6877"/>
    <w:rsid w:val="004E6C43"/>
    <w:rsid w:val="004E6DF6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39A9"/>
    <w:rsid w:val="004F3A2A"/>
    <w:rsid w:val="004F3A54"/>
    <w:rsid w:val="004F44DC"/>
    <w:rsid w:val="004F454E"/>
    <w:rsid w:val="004F45D2"/>
    <w:rsid w:val="004F4913"/>
    <w:rsid w:val="004F4B59"/>
    <w:rsid w:val="004F4BC6"/>
    <w:rsid w:val="004F4C65"/>
    <w:rsid w:val="004F4E82"/>
    <w:rsid w:val="004F4F83"/>
    <w:rsid w:val="004F5216"/>
    <w:rsid w:val="004F55E4"/>
    <w:rsid w:val="004F5C4F"/>
    <w:rsid w:val="004F5CA4"/>
    <w:rsid w:val="004F5CEE"/>
    <w:rsid w:val="004F5D2C"/>
    <w:rsid w:val="004F5DEE"/>
    <w:rsid w:val="004F5E8D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6DA"/>
    <w:rsid w:val="00502BAC"/>
    <w:rsid w:val="00502CA0"/>
    <w:rsid w:val="0050367E"/>
    <w:rsid w:val="00503A2C"/>
    <w:rsid w:val="00503CA5"/>
    <w:rsid w:val="00503D30"/>
    <w:rsid w:val="00503DC9"/>
    <w:rsid w:val="00503E7C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B24"/>
    <w:rsid w:val="00507B39"/>
    <w:rsid w:val="00507BD9"/>
    <w:rsid w:val="00507D3E"/>
    <w:rsid w:val="005100EB"/>
    <w:rsid w:val="0051014C"/>
    <w:rsid w:val="005104B3"/>
    <w:rsid w:val="0051072B"/>
    <w:rsid w:val="00510BD8"/>
    <w:rsid w:val="00511561"/>
    <w:rsid w:val="0051163E"/>
    <w:rsid w:val="005116FF"/>
    <w:rsid w:val="00511846"/>
    <w:rsid w:val="00511CDF"/>
    <w:rsid w:val="00511D25"/>
    <w:rsid w:val="00511D76"/>
    <w:rsid w:val="00511D83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632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198F"/>
    <w:rsid w:val="005222E9"/>
    <w:rsid w:val="005226F7"/>
    <w:rsid w:val="005226FB"/>
    <w:rsid w:val="00522F48"/>
    <w:rsid w:val="0052310C"/>
    <w:rsid w:val="0052324C"/>
    <w:rsid w:val="00523423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CD7"/>
    <w:rsid w:val="00524D24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614B"/>
    <w:rsid w:val="0052696E"/>
    <w:rsid w:val="005279EB"/>
    <w:rsid w:val="00527D55"/>
    <w:rsid w:val="00530717"/>
    <w:rsid w:val="00531478"/>
    <w:rsid w:val="00531671"/>
    <w:rsid w:val="00531857"/>
    <w:rsid w:val="00532276"/>
    <w:rsid w:val="005326F1"/>
    <w:rsid w:val="0053271F"/>
    <w:rsid w:val="00532872"/>
    <w:rsid w:val="0053318C"/>
    <w:rsid w:val="005332DD"/>
    <w:rsid w:val="005335B1"/>
    <w:rsid w:val="00533BC7"/>
    <w:rsid w:val="0053412E"/>
    <w:rsid w:val="00534299"/>
    <w:rsid w:val="0053469A"/>
    <w:rsid w:val="00534C52"/>
    <w:rsid w:val="00534C56"/>
    <w:rsid w:val="00534D4D"/>
    <w:rsid w:val="00534EC4"/>
    <w:rsid w:val="00535722"/>
    <w:rsid w:val="00535D94"/>
    <w:rsid w:val="00535F2F"/>
    <w:rsid w:val="00535FB1"/>
    <w:rsid w:val="0053612E"/>
    <w:rsid w:val="005367F4"/>
    <w:rsid w:val="005369FF"/>
    <w:rsid w:val="00536A00"/>
    <w:rsid w:val="00536BAA"/>
    <w:rsid w:val="005370EA"/>
    <w:rsid w:val="00537199"/>
    <w:rsid w:val="005373EF"/>
    <w:rsid w:val="00537797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0A64"/>
    <w:rsid w:val="005410F8"/>
    <w:rsid w:val="00541317"/>
    <w:rsid w:val="0054134C"/>
    <w:rsid w:val="005415A4"/>
    <w:rsid w:val="00541865"/>
    <w:rsid w:val="00541BB3"/>
    <w:rsid w:val="00541BE8"/>
    <w:rsid w:val="00541F96"/>
    <w:rsid w:val="00542221"/>
    <w:rsid w:val="00542FF0"/>
    <w:rsid w:val="005431D9"/>
    <w:rsid w:val="0054347B"/>
    <w:rsid w:val="00543B61"/>
    <w:rsid w:val="00543C6F"/>
    <w:rsid w:val="00543D82"/>
    <w:rsid w:val="00543E6A"/>
    <w:rsid w:val="00544228"/>
    <w:rsid w:val="005447F9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C2D"/>
    <w:rsid w:val="00550189"/>
    <w:rsid w:val="0055049F"/>
    <w:rsid w:val="005504AB"/>
    <w:rsid w:val="00550637"/>
    <w:rsid w:val="0055097E"/>
    <w:rsid w:val="0055119D"/>
    <w:rsid w:val="00551380"/>
    <w:rsid w:val="00551725"/>
    <w:rsid w:val="00551928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7FF"/>
    <w:rsid w:val="00554B23"/>
    <w:rsid w:val="00554E30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238E"/>
    <w:rsid w:val="005626E9"/>
    <w:rsid w:val="0056274E"/>
    <w:rsid w:val="005628F0"/>
    <w:rsid w:val="00562CEB"/>
    <w:rsid w:val="005633C4"/>
    <w:rsid w:val="00563928"/>
    <w:rsid w:val="00563A39"/>
    <w:rsid w:val="0056427C"/>
    <w:rsid w:val="00564343"/>
    <w:rsid w:val="00564D20"/>
    <w:rsid w:val="00564D34"/>
    <w:rsid w:val="00564EA8"/>
    <w:rsid w:val="00564F21"/>
    <w:rsid w:val="00565260"/>
    <w:rsid w:val="00565338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D5E"/>
    <w:rsid w:val="0057514B"/>
    <w:rsid w:val="0057520F"/>
    <w:rsid w:val="005752D8"/>
    <w:rsid w:val="0057536D"/>
    <w:rsid w:val="00575949"/>
    <w:rsid w:val="00575972"/>
    <w:rsid w:val="005759D9"/>
    <w:rsid w:val="005761D8"/>
    <w:rsid w:val="00576453"/>
    <w:rsid w:val="00576578"/>
    <w:rsid w:val="005767C8"/>
    <w:rsid w:val="00576FF9"/>
    <w:rsid w:val="005777F5"/>
    <w:rsid w:val="00577866"/>
    <w:rsid w:val="005778C8"/>
    <w:rsid w:val="00577998"/>
    <w:rsid w:val="00577A05"/>
    <w:rsid w:val="00577FCD"/>
    <w:rsid w:val="00580AE7"/>
    <w:rsid w:val="00581042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301D"/>
    <w:rsid w:val="005830D8"/>
    <w:rsid w:val="00583181"/>
    <w:rsid w:val="00583663"/>
    <w:rsid w:val="005836A7"/>
    <w:rsid w:val="005837AF"/>
    <w:rsid w:val="0058382E"/>
    <w:rsid w:val="00583D11"/>
    <w:rsid w:val="00583F19"/>
    <w:rsid w:val="005841B9"/>
    <w:rsid w:val="0058455C"/>
    <w:rsid w:val="00584734"/>
    <w:rsid w:val="00584793"/>
    <w:rsid w:val="00584816"/>
    <w:rsid w:val="00584BBC"/>
    <w:rsid w:val="00584BD1"/>
    <w:rsid w:val="00584D23"/>
    <w:rsid w:val="00584FF8"/>
    <w:rsid w:val="0058518B"/>
    <w:rsid w:val="0058554A"/>
    <w:rsid w:val="005857E0"/>
    <w:rsid w:val="0058580D"/>
    <w:rsid w:val="00585895"/>
    <w:rsid w:val="00585FED"/>
    <w:rsid w:val="005862BD"/>
    <w:rsid w:val="00586417"/>
    <w:rsid w:val="00587177"/>
    <w:rsid w:val="0058753A"/>
    <w:rsid w:val="00587856"/>
    <w:rsid w:val="005903FE"/>
    <w:rsid w:val="0059049C"/>
    <w:rsid w:val="00590A2B"/>
    <w:rsid w:val="00590CA1"/>
    <w:rsid w:val="005912B1"/>
    <w:rsid w:val="005915CB"/>
    <w:rsid w:val="005917B1"/>
    <w:rsid w:val="0059193F"/>
    <w:rsid w:val="0059269B"/>
    <w:rsid w:val="00592932"/>
    <w:rsid w:val="00592E0A"/>
    <w:rsid w:val="00592ED8"/>
    <w:rsid w:val="00592EEB"/>
    <w:rsid w:val="00593A29"/>
    <w:rsid w:val="00593B11"/>
    <w:rsid w:val="00593CCC"/>
    <w:rsid w:val="00593CF2"/>
    <w:rsid w:val="00593DD0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14E"/>
    <w:rsid w:val="00595244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DB5"/>
    <w:rsid w:val="00597FC5"/>
    <w:rsid w:val="005A0ECB"/>
    <w:rsid w:val="005A0EDE"/>
    <w:rsid w:val="005A10D5"/>
    <w:rsid w:val="005A14B0"/>
    <w:rsid w:val="005A1848"/>
    <w:rsid w:val="005A1A87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EDB"/>
    <w:rsid w:val="005A6F16"/>
    <w:rsid w:val="005A702A"/>
    <w:rsid w:val="005A7386"/>
    <w:rsid w:val="005A7593"/>
    <w:rsid w:val="005A7B0F"/>
    <w:rsid w:val="005A7C76"/>
    <w:rsid w:val="005B014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EC8"/>
    <w:rsid w:val="005B6007"/>
    <w:rsid w:val="005B63DC"/>
    <w:rsid w:val="005B6464"/>
    <w:rsid w:val="005B64CD"/>
    <w:rsid w:val="005B6AAB"/>
    <w:rsid w:val="005B6DAF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0D24"/>
    <w:rsid w:val="005C18B3"/>
    <w:rsid w:val="005C1C35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A7A"/>
    <w:rsid w:val="005D0F9A"/>
    <w:rsid w:val="005D1044"/>
    <w:rsid w:val="005D1909"/>
    <w:rsid w:val="005D1AB0"/>
    <w:rsid w:val="005D1C5C"/>
    <w:rsid w:val="005D1EA0"/>
    <w:rsid w:val="005D218D"/>
    <w:rsid w:val="005D2806"/>
    <w:rsid w:val="005D2969"/>
    <w:rsid w:val="005D2C80"/>
    <w:rsid w:val="005D2D75"/>
    <w:rsid w:val="005D2F2A"/>
    <w:rsid w:val="005D31FC"/>
    <w:rsid w:val="005D3B48"/>
    <w:rsid w:val="005D3B9D"/>
    <w:rsid w:val="005D4406"/>
    <w:rsid w:val="005D4661"/>
    <w:rsid w:val="005D5004"/>
    <w:rsid w:val="005D52B7"/>
    <w:rsid w:val="005D5779"/>
    <w:rsid w:val="005D5A05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3B6"/>
    <w:rsid w:val="005E28D8"/>
    <w:rsid w:val="005E2B36"/>
    <w:rsid w:val="005E32F7"/>
    <w:rsid w:val="005E3309"/>
    <w:rsid w:val="005E39B2"/>
    <w:rsid w:val="005E3ECA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79D"/>
    <w:rsid w:val="005F1855"/>
    <w:rsid w:val="005F18A1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BDD"/>
    <w:rsid w:val="005F4D03"/>
    <w:rsid w:val="005F52B8"/>
    <w:rsid w:val="005F5419"/>
    <w:rsid w:val="005F57B1"/>
    <w:rsid w:val="005F58FE"/>
    <w:rsid w:val="005F628D"/>
    <w:rsid w:val="005F642C"/>
    <w:rsid w:val="005F64F6"/>
    <w:rsid w:val="005F6911"/>
    <w:rsid w:val="005F6B47"/>
    <w:rsid w:val="005F6D3D"/>
    <w:rsid w:val="005F6F7E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6F"/>
    <w:rsid w:val="00601E2A"/>
    <w:rsid w:val="00601ED1"/>
    <w:rsid w:val="00602464"/>
    <w:rsid w:val="00602D97"/>
    <w:rsid w:val="00602FC6"/>
    <w:rsid w:val="006032C7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3A6"/>
    <w:rsid w:val="00605594"/>
    <w:rsid w:val="00605BC9"/>
    <w:rsid w:val="00605EF6"/>
    <w:rsid w:val="006060DF"/>
    <w:rsid w:val="00606182"/>
    <w:rsid w:val="0060662F"/>
    <w:rsid w:val="00606852"/>
    <w:rsid w:val="00607107"/>
    <w:rsid w:val="006073F1"/>
    <w:rsid w:val="00607699"/>
    <w:rsid w:val="006076BA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2E2"/>
    <w:rsid w:val="0061231D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48"/>
    <w:rsid w:val="00616303"/>
    <w:rsid w:val="006168C6"/>
    <w:rsid w:val="006179D4"/>
    <w:rsid w:val="00620016"/>
    <w:rsid w:val="00620138"/>
    <w:rsid w:val="00620463"/>
    <w:rsid w:val="00621038"/>
    <w:rsid w:val="00621446"/>
    <w:rsid w:val="00621580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FFA"/>
    <w:rsid w:val="006245CB"/>
    <w:rsid w:val="00624632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C4E"/>
    <w:rsid w:val="00627D64"/>
    <w:rsid w:val="00627D89"/>
    <w:rsid w:val="00627E16"/>
    <w:rsid w:val="00627FF7"/>
    <w:rsid w:val="00630010"/>
    <w:rsid w:val="006301EE"/>
    <w:rsid w:val="006306B4"/>
    <w:rsid w:val="006308A5"/>
    <w:rsid w:val="006308A8"/>
    <w:rsid w:val="00630B33"/>
    <w:rsid w:val="00630DBC"/>
    <w:rsid w:val="00630ECC"/>
    <w:rsid w:val="006312FC"/>
    <w:rsid w:val="00631448"/>
    <w:rsid w:val="0063179A"/>
    <w:rsid w:val="0063179C"/>
    <w:rsid w:val="00631861"/>
    <w:rsid w:val="006320AB"/>
    <w:rsid w:val="0063244F"/>
    <w:rsid w:val="00632645"/>
    <w:rsid w:val="00632818"/>
    <w:rsid w:val="00632D78"/>
    <w:rsid w:val="006332E6"/>
    <w:rsid w:val="0063334F"/>
    <w:rsid w:val="006334E1"/>
    <w:rsid w:val="006334F1"/>
    <w:rsid w:val="00633744"/>
    <w:rsid w:val="00633A5F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511"/>
    <w:rsid w:val="006366BC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7DF"/>
    <w:rsid w:val="00640C2C"/>
    <w:rsid w:val="00640E90"/>
    <w:rsid w:val="00640EBD"/>
    <w:rsid w:val="00641125"/>
    <w:rsid w:val="00641135"/>
    <w:rsid w:val="00641224"/>
    <w:rsid w:val="00641637"/>
    <w:rsid w:val="00641ED2"/>
    <w:rsid w:val="00641F13"/>
    <w:rsid w:val="00642436"/>
    <w:rsid w:val="0064293E"/>
    <w:rsid w:val="006429DC"/>
    <w:rsid w:val="00642AA0"/>
    <w:rsid w:val="00642C49"/>
    <w:rsid w:val="00642D5C"/>
    <w:rsid w:val="006430B4"/>
    <w:rsid w:val="0064328E"/>
    <w:rsid w:val="006433EB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8E7"/>
    <w:rsid w:val="00645AA9"/>
    <w:rsid w:val="00645B28"/>
    <w:rsid w:val="006460AA"/>
    <w:rsid w:val="006464F7"/>
    <w:rsid w:val="00646CD0"/>
    <w:rsid w:val="00646EBA"/>
    <w:rsid w:val="00647172"/>
    <w:rsid w:val="00647ABA"/>
    <w:rsid w:val="00647B83"/>
    <w:rsid w:val="00647BCC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1FBB"/>
    <w:rsid w:val="00652069"/>
    <w:rsid w:val="006524DA"/>
    <w:rsid w:val="006528C9"/>
    <w:rsid w:val="00652A8F"/>
    <w:rsid w:val="00652C4F"/>
    <w:rsid w:val="00652D89"/>
    <w:rsid w:val="00652D9A"/>
    <w:rsid w:val="00652F93"/>
    <w:rsid w:val="0065394C"/>
    <w:rsid w:val="00653F5F"/>
    <w:rsid w:val="006544FD"/>
    <w:rsid w:val="006547F5"/>
    <w:rsid w:val="00654881"/>
    <w:rsid w:val="00655098"/>
    <w:rsid w:val="006552DD"/>
    <w:rsid w:val="00655A48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06A6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839"/>
    <w:rsid w:val="00662C7C"/>
    <w:rsid w:val="006630BA"/>
    <w:rsid w:val="00663D69"/>
    <w:rsid w:val="00663F2C"/>
    <w:rsid w:val="006640F9"/>
    <w:rsid w:val="00664C2D"/>
    <w:rsid w:val="00664DCF"/>
    <w:rsid w:val="00664E8B"/>
    <w:rsid w:val="006652D0"/>
    <w:rsid w:val="006655C0"/>
    <w:rsid w:val="00665817"/>
    <w:rsid w:val="00665E4B"/>
    <w:rsid w:val="006661A5"/>
    <w:rsid w:val="006664C5"/>
    <w:rsid w:val="00666578"/>
    <w:rsid w:val="006667F8"/>
    <w:rsid w:val="006669B4"/>
    <w:rsid w:val="00666A7A"/>
    <w:rsid w:val="00666A8E"/>
    <w:rsid w:val="00666CA7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88F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61F9"/>
    <w:rsid w:val="00676485"/>
    <w:rsid w:val="006769A7"/>
    <w:rsid w:val="00676AED"/>
    <w:rsid w:val="00676BFE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72"/>
    <w:rsid w:val="006834ED"/>
    <w:rsid w:val="00683570"/>
    <w:rsid w:val="00683607"/>
    <w:rsid w:val="0068379D"/>
    <w:rsid w:val="00684A96"/>
    <w:rsid w:val="00684AA5"/>
    <w:rsid w:val="00684D17"/>
    <w:rsid w:val="00684DEA"/>
    <w:rsid w:val="00685156"/>
    <w:rsid w:val="006851F8"/>
    <w:rsid w:val="00685335"/>
    <w:rsid w:val="0068597E"/>
    <w:rsid w:val="00685AF0"/>
    <w:rsid w:val="00685B35"/>
    <w:rsid w:val="00685D23"/>
    <w:rsid w:val="00686145"/>
    <w:rsid w:val="00686162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9DB"/>
    <w:rsid w:val="00691C40"/>
    <w:rsid w:val="00692749"/>
    <w:rsid w:val="006929AA"/>
    <w:rsid w:val="00692A62"/>
    <w:rsid w:val="00692A8C"/>
    <w:rsid w:val="00693775"/>
    <w:rsid w:val="006938CC"/>
    <w:rsid w:val="006939A6"/>
    <w:rsid w:val="00694D40"/>
    <w:rsid w:val="006958DE"/>
    <w:rsid w:val="006960AD"/>
    <w:rsid w:val="0069627A"/>
    <w:rsid w:val="0069629C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CC"/>
    <w:rsid w:val="006A0368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2F15"/>
    <w:rsid w:val="006A30A4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81E"/>
    <w:rsid w:val="006A58D5"/>
    <w:rsid w:val="006A594B"/>
    <w:rsid w:val="006A5BC4"/>
    <w:rsid w:val="006A5D1F"/>
    <w:rsid w:val="006A62CE"/>
    <w:rsid w:val="006A68C5"/>
    <w:rsid w:val="006A6C4D"/>
    <w:rsid w:val="006A6E2B"/>
    <w:rsid w:val="006A78CA"/>
    <w:rsid w:val="006A7B82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2C47"/>
    <w:rsid w:val="006C33A9"/>
    <w:rsid w:val="006C358C"/>
    <w:rsid w:val="006C3859"/>
    <w:rsid w:val="006C3ACD"/>
    <w:rsid w:val="006C43F0"/>
    <w:rsid w:val="006C456A"/>
    <w:rsid w:val="006C4CF0"/>
    <w:rsid w:val="006C4EFB"/>
    <w:rsid w:val="006C4F52"/>
    <w:rsid w:val="006C51DA"/>
    <w:rsid w:val="006C5E7A"/>
    <w:rsid w:val="006C6129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2F95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D96"/>
    <w:rsid w:val="006D4E4F"/>
    <w:rsid w:val="006D520A"/>
    <w:rsid w:val="006D534E"/>
    <w:rsid w:val="006D5623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AA"/>
    <w:rsid w:val="006E0E5E"/>
    <w:rsid w:val="006E0FB9"/>
    <w:rsid w:val="006E1055"/>
    <w:rsid w:val="006E1157"/>
    <w:rsid w:val="006E14E3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899"/>
    <w:rsid w:val="006E3D50"/>
    <w:rsid w:val="006E3F4A"/>
    <w:rsid w:val="006E4067"/>
    <w:rsid w:val="006E466A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0D0"/>
    <w:rsid w:val="006E740C"/>
    <w:rsid w:val="006E773E"/>
    <w:rsid w:val="006E77F6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E4"/>
    <w:rsid w:val="006F376B"/>
    <w:rsid w:val="006F4857"/>
    <w:rsid w:val="006F4885"/>
    <w:rsid w:val="006F4FEE"/>
    <w:rsid w:val="006F5040"/>
    <w:rsid w:val="006F5103"/>
    <w:rsid w:val="006F54D3"/>
    <w:rsid w:val="006F5885"/>
    <w:rsid w:val="006F5A36"/>
    <w:rsid w:val="006F5B4E"/>
    <w:rsid w:val="006F5E4A"/>
    <w:rsid w:val="006F5FB7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314"/>
    <w:rsid w:val="00700699"/>
    <w:rsid w:val="00700994"/>
    <w:rsid w:val="007009F4"/>
    <w:rsid w:val="00700D8C"/>
    <w:rsid w:val="007013BF"/>
    <w:rsid w:val="0070195D"/>
    <w:rsid w:val="00702307"/>
    <w:rsid w:val="00702865"/>
    <w:rsid w:val="00702EE1"/>
    <w:rsid w:val="00702F5E"/>
    <w:rsid w:val="00703342"/>
    <w:rsid w:val="00703644"/>
    <w:rsid w:val="00703998"/>
    <w:rsid w:val="00703CD5"/>
    <w:rsid w:val="007041A9"/>
    <w:rsid w:val="00704211"/>
    <w:rsid w:val="00704840"/>
    <w:rsid w:val="007049DD"/>
    <w:rsid w:val="00704A71"/>
    <w:rsid w:val="00704AD5"/>
    <w:rsid w:val="00704B0D"/>
    <w:rsid w:val="00704D65"/>
    <w:rsid w:val="007051D0"/>
    <w:rsid w:val="00705384"/>
    <w:rsid w:val="00705397"/>
    <w:rsid w:val="007054BD"/>
    <w:rsid w:val="00705652"/>
    <w:rsid w:val="00705CA8"/>
    <w:rsid w:val="00705D33"/>
    <w:rsid w:val="00705FA3"/>
    <w:rsid w:val="00705FC4"/>
    <w:rsid w:val="007060BF"/>
    <w:rsid w:val="00706374"/>
    <w:rsid w:val="00706462"/>
    <w:rsid w:val="007064C9"/>
    <w:rsid w:val="0070668C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D0"/>
    <w:rsid w:val="00710F81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80B"/>
    <w:rsid w:val="00713931"/>
    <w:rsid w:val="00713A96"/>
    <w:rsid w:val="00713BC6"/>
    <w:rsid w:val="00713D48"/>
    <w:rsid w:val="00713F2D"/>
    <w:rsid w:val="00713F67"/>
    <w:rsid w:val="00713FB8"/>
    <w:rsid w:val="00714199"/>
    <w:rsid w:val="00714246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392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7A0"/>
    <w:rsid w:val="00722814"/>
    <w:rsid w:val="00722A60"/>
    <w:rsid w:val="00722A83"/>
    <w:rsid w:val="00722F20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C33"/>
    <w:rsid w:val="00724DC8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3B9"/>
    <w:rsid w:val="00730630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4DE"/>
    <w:rsid w:val="00732506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44B"/>
    <w:rsid w:val="0073482A"/>
    <w:rsid w:val="007348D1"/>
    <w:rsid w:val="00734921"/>
    <w:rsid w:val="00734DA8"/>
    <w:rsid w:val="00734EA9"/>
    <w:rsid w:val="00735007"/>
    <w:rsid w:val="00735083"/>
    <w:rsid w:val="00735EE9"/>
    <w:rsid w:val="00735FAF"/>
    <w:rsid w:val="00736256"/>
    <w:rsid w:val="00736908"/>
    <w:rsid w:val="00736B7A"/>
    <w:rsid w:val="00736EF4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18"/>
    <w:rsid w:val="00740A27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39F0"/>
    <w:rsid w:val="007449C7"/>
    <w:rsid w:val="00744A6C"/>
    <w:rsid w:val="0074543D"/>
    <w:rsid w:val="007456A9"/>
    <w:rsid w:val="007456ED"/>
    <w:rsid w:val="007457CF"/>
    <w:rsid w:val="0074584E"/>
    <w:rsid w:val="007458C7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031"/>
    <w:rsid w:val="00750818"/>
    <w:rsid w:val="00750F2C"/>
    <w:rsid w:val="00751066"/>
    <w:rsid w:val="00751169"/>
    <w:rsid w:val="00751330"/>
    <w:rsid w:val="007513D9"/>
    <w:rsid w:val="007516D9"/>
    <w:rsid w:val="00751C3D"/>
    <w:rsid w:val="00752591"/>
    <w:rsid w:val="0075261E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38A"/>
    <w:rsid w:val="0075484E"/>
    <w:rsid w:val="00754E04"/>
    <w:rsid w:val="00754EBA"/>
    <w:rsid w:val="00755271"/>
    <w:rsid w:val="007552D3"/>
    <w:rsid w:val="0075535C"/>
    <w:rsid w:val="00755577"/>
    <w:rsid w:val="00755742"/>
    <w:rsid w:val="00755E61"/>
    <w:rsid w:val="00756275"/>
    <w:rsid w:val="007562C5"/>
    <w:rsid w:val="00756561"/>
    <w:rsid w:val="0075687F"/>
    <w:rsid w:val="00756A23"/>
    <w:rsid w:val="00756F57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57"/>
    <w:rsid w:val="0076136F"/>
    <w:rsid w:val="00761886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46E"/>
    <w:rsid w:val="00764559"/>
    <w:rsid w:val="007647A9"/>
    <w:rsid w:val="00764A26"/>
    <w:rsid w:val="00764C5E"/>
    <w:rsid w:val="00764D07"/>
    <w:rsid w:val="00764E20"/>
    <w:rsid w:val="007656BC"/>
    <w:rsid w:val="00765E5D"/>
    <w:rsid w:val="00766658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884"/>
    <w:rsid w:val="007729DA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907"/>
    <w:rsid w:val="00774D80"/>
    <w:rsid w:val="00774E07"/>
    <w:rsid w:val="00775066"/>
    <w:rsid w:val="0077560E"/>
    <w:rsid w:val="00775B5E"/>
    <w:rsid w:val="00775DCC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9F6"/>
    <w:rsid w:val="00777B9C"/>
    <w:rsid w:val="00777CE2"/>
    <w:rsid w:val="0078053E"/>
    <w:rsid w:val="00780720"/>
    <w:rsid w:val="00780764"/>
    <w:rsid w:val="00780870"/>
    <w:rsid w:val="00780A7E"/>
    <w:rsid w:val="00780C76"/>
    <w:rsid w:val="007811C0"/>
    <w:rsid w:val="00781A45"/>
    <w:rsid w:val="00781AD1"/>
    <w:rsid w:val="00781DE0"/>
    <w:rsid w:val="00781EE1"/>
    <w:rsid w:val="007820CC"/>
    <w:rsid w:val="007820D4"/>
    <w:rsid w:val="007823DF"/>
    <w:rsid w:val="0078268C"/>
    <w:rsid w:val="007827C1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D8"/>
    <w:rsid w:val="00785CF2"/>
    <w:rsid w:val="00785E81"/>
    <w:rsid w:val="0078626A"/>
    <w:rsid w:val="0078696A"/>
    <w:rsid w:val="00786BFE"/>
    <w:rsid w:val="00786F98"/>
    <w:rsid w:val="00787085"/>
    <w:rsid w:val="00787173"/>
    <w:rsid w:val="0078729F"/>
    <w:rsid w:val="007873D9"/>
    <w:rsid w:val="00787580"/>
    <w:rsid w:val="007875A1"/>
    <w:rsid w:val="007876CC"/>
    <w:rsid w:val="007878BA"/>
    <w:rsid w:val="007878EA"/>
    <w:rsid w:val="0078790A"/>
    <w:rsid w:val="00787F67"/>
    <w:rsid w:val="00790060"/>
    <w:rsid w:val="007905E7"/>
    <w:rsid w:val="00791634"/>
    <w:rsid w:val="007918AA"/>
    <w:rsid w:val="00791B0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04F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537"/>
    <w:rsid w:val="007A46AD"/>
    <w:rsid w:val="007A471D"/>
    <w:rsid w:val="007A497A"/>
    <w:rsid w:val="007A4EFF"/>
    <w:rsid w:val="007A51A7"/>
    <w:rsid w:val="007A541B"/>
    <w:rsid w:val="007A5FAB"/>
    <w:rsid w:val="007A6229"/>
    <w:rsid w:val="007A628C"/>
    <w:rsid w:val="007A687B"/>
    <w:rsid w:val="007A69F8"/>
    <w:rsid w:val="007A771F"/>
    <w:rsid w:val="007A789C"/>
    <w:rsid w:val="007A7955"/>
    <w:rsid w:val="007A7DB2"/>
    <w:rsid w:val="007A7EAC"/>
    <w:rsid w:val="007A7F0E"/>
    <w:rsid w:val="007A7F1E"/>
    <w:rsid w:val="007B0027"/>
    <w:rsid w:val="007B00D1"/>
    <w:rsid w:val="007B0118"/>
    <w:rsid w:val="007B0626"/>
    <w:rsid w:val="007B0870"/>
    <w:rsid w:val="007B08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B6F"/>
    <w:rsid w:val="007B30BA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E5C"/>
    <w:rsid w:val="007B70D5"/>
    <w:rsid w:val="007B7192"/>
    <w:rsid w:val="007B743A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B58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263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56D"/>
    <w:rsid w:val="007D35A6"/>
    <w:rsid w:val="007D35F4"/>
    <w:rsid w:val="007D37DC"/>
    <w:rsid w:val="007D3ADB"/>
    <w:rsid w:val="007D3BA1"/>
    <w:rsid w:val="007D3FED"/>
    <w:rsid w:val="007D4D76"/>
    <w:rsid w:val="007D4E6C"/>
    <w:rsid w:val="007D5165"/>
    <w:rsid w:val="007D51D1"/>
    <w:rsid w:val="007D5DBF"/>
    <w:rsid w:val="007D5F4A"/>
    <w:rsid w:val="007D60F2"/>
    <w:rsid w:val="007D676B"/>
    <w:rsid w:val="007D6C0B"/>
    <w:rsid w:val="007D71F1"/>
    <w:rsid w:val="007D73DC"/>
    <w:rsid w:val="007D77C6"/>
    <w:rsid w:val="007D7D9A"/>
    <w:rsid w:val="007E015B"/>
    <w:rsid w:val="007E06DD"/>
    <w:rsid w:val="007E080D"/>
    <w:rsid w:val="007E0A3E"/>
    <w:rsid w:val="007E0F82"/>
    <w:rsid w:val="007E1660"/>
    <w:rsid w:val="007E1787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7E4"/>
    <w:rsid w:val="007E5A5D"/>
    <w:rsid w:val="007E5C3C"/>
    <w:rsid w:val="007E5D7D"/>
    <w:rsid w:val="007E5EDA"/>
    <w:rsid w:val="007E5F6A"/>
    <w:rsid w:val="007E609A"/>
    <w:rsid w:val="007E6B8B"/>
    <w:rsid w:val="007E6F4E"/>
    <w:rsid w:val="007E7294"/>
    <w:rsid w:val="007E734E"/>
    <w:rsid w:val="007E77C5"/>
    <w:rsid w:val="007E78BF"/>
    <w:rsid w:val="007E7B0B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1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37C2"/>
    <w:rsid w:val="007F3CBB"/>
    <w:rsid w:val="007F3EA0"/>
    <w:rsid w:val="007F4485"/>
    <w:rsid w:val="007F452B"/>
    <w:rsid w:val="007F4611"/>
    <w:rsid w:val="007F46BB"/>
    <w:rsid w:val="007F46FF"/>
    <w:rsid w:val="007F4A65"/>
    <w:rsid w:val="007F4C3A"/>
    <w:rsid w:val="007F4EA8"/>
    <w:rsid w:val="007F5271"/>
    <w:rsid w:val="007F55F0"/>
    <w:rsid w:val="007F5A97"/>
    <w:rsid w:val="007F5D2B"/>
    <w:rsid w:val="007F650D"/>
    <w:rsid w:val="007F7451"/>
    <w:rsid w:val="007F7519"/>
    <w:rsid w:val="007F79EE"/>
    <w:rsid w:val="007F7FDA"/>
    <w:rsid w:val="0080014C"/>
    <w:rsid w:val="00800482"/>
    <w:rsid w:val="00800A7C"/>
    <w:rsid w:val="0080117B"/>
    <w:rsid w:val="0080143C"/>
    <w:rsid w:val="00801808"/>
    <w:rsid w:val="00801C5C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6E7"/>
    <w:rsid w:val="00810B10"/>
    <w:rsid w:val="00810BC5"/>
    <w:rsid w:val="00810C14"/>
    <w:rsid w:val="00810D5B"/>
    <w:rsid w:val="00811802"/>
    <w:rsid w:val="00811E56"/>
    <w:rsid w:val="008120C2"/>
    <w:rsid w:val="00812387"/>
    <w:rsid w:val="008127A3"/>
    <w:rsid w:val="00812A32"/>
    <w:rsid w:val="00812CDE"/>
    <w:rsid w:val="008133AF"/>
    <w:rsid w:val="008133B1"/>
    <w:rsid w:val="008139DF"/>
    <w:rsid w:val="00813CDA"/>
    <w:rsid w:val="00813CF0"/>
    <w:rsid w:val="00813F8B"/>
    <w:rsid w:val="008140A5"/>
    <w:rsid w:val="008141CB"/>
    <w:rsid w:val="00814470"/>
    <w:rsid w:val="00814879"/>
    <w:rsid w:val="00814E3F"/>
    <w:rsid w:val="00814E4A"/>
    <w:rsid w:val="00814EA5"/>
    <w:rsid w:val="00815150"/>
    <w:rsid w:val="00815484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6D56"/>
    <w:rsid w:val="00816DDE"/>
    <w:rsid w:val="0081701D"/>
    <w:rsid w:val="00817045"/>
    <w:rsid w:val="008170E2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64"/>
    <w:rsid w:val="008225BD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20F"/>
    <w:rsid w:val="0082545B"/>
    <w:rsid w:val="0082565C"/>
    <w:rsid w:val="00825A31"/>
    <w:rsid w:val="00825D50"/>
    <w:rsid w:val="00825D63"/>
    <w:rsid w:val="00826038"/>
    <w:rsid w:val="008260E7"/>
    <w:rsid w:val="0082620B"/>
    <w:rsid w:val="0082665E"/>
    <w:rsid w:val="00826A99"/>
    <w:rsid w:val="00826ACB"/>
    <w:rsid w:val="00826BA8"/>
    <w:rsid w:val="00826C1C"/>
    <w:rsid w:val="00827266"/>
    <w:rsid w:val="00827AF1"/>
    <w:rsid w:val="00827B7F"/>
    <w:rsid w:val="00827E1B"/>
    <w:rsid w:val="0083039F"/>
    <w:rsid w:val="00830AD7"/>
    <w:rsid w:val="00830BC6"/>
    <w:rsid w:val="008314ED"/>
    <w:rsid w:val="0083202D"/>
    <w:rsid w:val="0083239F"/>
    <w:rsid w:val="008324B2"/>
    <w:rsid w:val="0083253F"/>
    <w:rsid w:val="008326B7"/>
    <w:rsid w:val="008329D1"/>
    <w:rsid w:val="00832B3E"/>
    <w:rsid w:val="00832C79"/>
    <w:rsid w:val="00832D3D"/>
    <w:rsid w:val="00833132"/>
    <w:rsid w:val="008331BF"/>
    <w:rsid w:val="00833431"/>
    <w:rsid w:val="00833596"/>
    <w:rsid w:val="008338AE"/>
    <w:rsid w:val="00833C2E"/>
    <w:rsid w:val="00833DDA"/>
    <w:rsid w:val="008347D5"/>
    <w:rsid w:val="00834953"/>
    <w:rsid w:val="00834B9E"/>
    <w:rsid w:val="00834D52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DB0"/>
    <w:rsid w:val="00836F3E"/>
    <w:rsid w:val="00837741"/>
    <w:rsid w:val="0083788B"/>
    <w:rsid w:val="00837EA0"/>
    <w:rsid w:val="008402F7"/>
    <w:rsid w:val="008404DE"/>
    <w:rsid w:val="008407C8"/>
    <w:rsid w:val="008409CA"/>
    <w:rsid w:val="00840DBE"/>
    <w:rsid w:val="0084125B"/>
    <w:rsid w:val="00841A23"/>
    <w:rsid w:val="00841B39"/>
    <w:rsid w:val="00841B6E"/>
    <w:rsid w:val="00841BA7"/>
    <w:rsid w:val="00841D5D"/>
    <w:rsid w:val="008420F3"/>
    <w:rsid w:val="008421D1"/>
    <w:rsid w:val="00842DBA"/>
    <w:rsid w:val="00843775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1F6B"/>
    <w:rsid w:val="0085210E"/>
    <w:rsid w:val="0085221C"/>
    <w:rsid w:val="00852393"/>
    <w:rsid w:val="00852415"/>
    <w:rsid w:val="008524E2"/>
    <w:rsid w:val="008527E8"/>
    <w:rsid w:val="008528A6"/>
    <w:rsid w:val="00852A21"/>
    <w:rsid w:val="00852B37"/>
    <w:rsid w:val="00852C05"/>
    <w:rsid w:val="00852C72"/>
    <w:rsid w:val="00852E2A"/>
    <w:rsid w:val="008533C4"/>
    <w:rsid w:val="00853404"/>
    <w:rsid w:val="00853499"/>
    <w:rsid w:val="0085380D"/>
    <w:rsid w:val="00853D24"/>
    <w:rsid w:val="00853E60"/>
    <w:rsid w:val="00853FD9"/>
    <w:rsid w:val="008542F1"/>
    <w:rsid w:val="008543E0"/>
    <w:rsid w:val="00854454"/>
    <w:rsid w:val="008547D2"/>
    <w:rsid w:val="00854895"/>
    <w:rsid w:val="00854AD5"/>
    <w:rsid w:val="00854BD2"/>
    <w:rsid w:val="00855764"/>
    <w:rsid w:val="00855B1C"/>
    <w:rsid w:val="00855B5D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366"/>
    <w:rsid w:val="008605C0"/>
    <w:rsid w:val="00860813"/>
    <w:rsid w:val="00860D51"/>
    <w:rsid w:val="00860E24"/>
    <w:rsid w:val="008610A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BFC"/>
    <w:rsid w:val="00867E1A"/>
    <w:rsid w:val="00867EF6"/>
    <w:rsid w:val="00870130"/>
    <w:rsid w:val="00870192"/>
    <w:rsid w:val="00870605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87"/>
    <w:rsid w:val="00873FFA"/>
    <w:rsid w:val="00874721"/>
    <w:rsid w:val="008747A6"/>
    <w:rsid w:val="00874BA9"/>
    <w:rsid w:val="008753F4"/>
    <w:rsid w:val="0087565E"/>
    <w:rsid w:val="00875959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6F8"/>
    <w:rsid w:val="00877864"/>
    <w:rsid w:val="00877BBA"/>
    <w:rsid w:val="00877C68"/>
    <w:rsid w:val="00877D59"/>
    <w:rsid w:val="00880024"/>
    <w:rsid w:val="0088070B"/>
    <w:rsid w:val="00880ED5"/>
    <w:rsid w:val="0088114B"/>
    <w:rsid w:val="008815F0"/>
    <w:rsid w:val="008817E9"/>
    <w:rsid w:val="00881958"/>
    <w:rsid w:val="00881E2E"/>
    <w:rsid w:val="008821A2"/>
    <w:rsid w:val="008828E4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19F"/>
    <w:rsid w:val="00884601"/>
    <w:rsid w:val="00884763"/>
    <w:rsid w:val="0088482C"/>
    <w:rsid w:val="00884A0C"/>
    <w:rsid w:val="00884D16"/>
    <w:rsid w:val="00885544"/>
    <w:rsid w:val="008855AB"/>
    <w:rsid w:val="00885908"/>
    <w:rsid w:val="00885AF5"/>
    <w:rsid w:val="00885F36"/>
    <w:rsid w:val="00886021"/>
    <w:rsid w:val="0088663C"/>
    <w:rsid w:val="00886CE1"/>
    <w:rsid w:val="00886CFF"/>
    <w:rsid w:val="00886E19"/>
    <w:rsid w:val="00886F35"/>
    <w:rsid w:val="00887661"/>
    <w:rsid w:val="008876EC"/>
    <w:rsid w:val="00887867"/>
    <w:rsid w:val="00887DC6"/>
    <w:rsid w:val="00887DD5"/>
    <w:rsid w:val="0089004B"/>
    <w:rsid w:val="00890200"/>
    <w:rsid w:val="008902C8"/>
    <w:rsid w:val="008905CB"/>
    <w:rsid w:val="00890723"/>
    <w:rsid w:val="008908E2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56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4B4A"/>
    <w:rsid w:val="00895001"/>
    <w:rsid w:val="0089535E"/>
    <w:rsid w:val="008955FC"/>
    <w:rsid w:val="00895D99"/>
    <w:rsid w:val="00895F71"/>
    <w:rsid w:val="00896309"/>
    <w:rsid w:val="00896385"/>
    <w:rsid w:val="00896708"/>
    <w:rsid w:val="0089678A"/>
    <w:rsid w:val="0089681B"/>
    <w:rsid w:val="00897972"/>
    <w:rsid w:val="00897980"/>
    <w:rsid w:val="00897ECF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5F4A"/>
    <w:rsid w:val="008A6264"/>
    <w:rsid w:val="008A652B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7CB"/>
    <w:rsid w:val="008B0C50"/>
    <w:rsid w:val="008B0D5B"/>
    <w:rsid w:val="008B14B5"/>
    <w:rsid w:val="008B1631"/>
    <w:rsid w:val="008B1823"/>
    <w:rsid w:val="008B1E4C"/>
    <w:rsid w:val="008B1ED5"/>
    <w:rsid w:val="008B21CE"/>
    <w:rsid w:val="008B22AB"/>
    <w:rsid w:val="008B2968"/>
    <w:rsid w:val="008B2B66"/>
    <w:rsid w:val="008B2EA3"/>
    <w:rsid w:val="008B31C0"/>
    <w:rsid w:val="008B3470"/>
    <w:rsid w:val="008B352F"/>
    <w:rsid w:val="008B35BC"/>
    <w:rsid w:val="008B371F"/>
    <w:rsid w:val="008B3960"/>
    <w:rsid w:val="008B3B5B"/>
    <w:rsid w:val="008B3F28"/>
    <w:rsid w:val="008B421C"/>
    <w:rsid w:val="008B44E6"/>
    <w:rsid w:val="008B44EE"/>
    <w:rsid w:val="008B458B"/>
    <w:rsid w:val="008B4AB4"/>
    <w:rsid w:val="008B4B6C"/>
    <w:rsid w:val="008B502A"/>
    <w:rsid w:val="008B50A4"/>
    <w:rsid w:val="008B51A5"/>
    <w:rsid w:val="008B51D6"/>
    <w:rsid w:val="008B5429"/>
    <w:rsid w:val="008B563A"/>
    <w:rsid w:val="008B5878"/>
    <w:rsid w:val="008B59A7"/>
    <w:rsid w:val="008B5DE6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2E"/>
    <w:rsid w:val="008B7B85"/>
    <w:rsid w:val="008B7F4B"/>
    <w:rsid w:val="008C0357"/>
    <w:rsid w:val="008C05D7"/>
    <w:rsid w:val="008C0CB9"/>
    <w:rsid w:val="008C0DEF"/>
    <w:rsid w:val="008C1484"/>
    <w:rsid w:val="008C191D"/>
    <w:rsid w:val="008C1E1B"/>
    <w:rsid w:val="008C2454"/>
    <w:rsid w:val="008C2C4E"/>
    <w:rsid w:val="008C30AB"/>
    <w:rsid w:val="008C3257"/>
    <w:rsid w:val="008C3629"/>
    <w:rsid w:val="008C3AC7"/>
    <w:rsid w:val="008C3C1A"/>
    <w:rsid w:val="008C4714"/>
    <w:rsid w:val="008C4B1C"/>
    <w:rsid w:val="008C4B53"/>
    <w:rsid w:val="008C4B5E"/>
    <w:rsid w:val="008C4E8E"/>
    <w:rsid w:val="008C5871"/>
    <w:rsid w:val="008C5A2B"/>
    <w:rsid w:val="008C5A67"/>
    <w:rsid w:val="008C5C45"/>
    <w:rsid w:val="008C5F10"/>
    <w:rsid w:val="008C6104"/>
    <w:rsid w:val="008C6B44"/>
    <w:rsid w:val="008C7022"/>
    <w:rsid w:val="008C7418"/>
    <w:rsid w:val="008C75C4"/>
    <w:rsid w:val="008C7688"/>
    <w:rsid w:val="008C7B09"/>
    <w:rsid w:val="008C7CF1"/>
    <w:rsid w:val="008C7F9A"/>
    <w:rsid w:val="008D05E3"/>
    <w:rsid w:val="008D071D"/>
    <w:rsid w:val="008D0CE3"/>
    <w:rsid w:val="008D0D28"/>
    <w:rsid w:val="008D1001"/>
    <w:rsid w:val="008D10AE"/>
    <w:rsid w:val="008D148B"/>
    <w:rsid w:val="008D1577"/>
    <w:rsid w:val="008D15AB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63"/>
    <w:rsid w:val="008D3561"/>
    <w:rsid w:val="008D393D"/>
    <w:rsid w:val="008D397E"/>
    <w:rsid w:val="008D3CB4"/>
    <w:rsid w:val="008D41BA"/>
    <w:rsid w:val="008D43A7"/>
    <w:rsid w:val="008D4BA1"/>
    <w:rsid w:val="008D503B"/>
    <w:rsid w:val="008D52A3"/>
    <w:rsid w:val="008D532A"/>
    <w:rsid w:val="008D5684"/>
    <w:rsid w:val="008D599C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C5E"/>
    <w:rsid w:val="008E03A4"/>
    <w:rsid w:val="008E0521"/>
    <w:rsid w:val="008E084C"/>
    <w:rsid w:val="008E0963"/>
    <w:rsid w:val="008E0D1D"/>
    <w:rsid w:val="008E0E6F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DD4"/>
    <w:rsid w:val="008E62F9"/>
    <w:rsid w:val="008E64D7"/>
    <w:rsid w:val="008E6A99"/>
    <w:rsid w:val="008E6AAA"/>
    <w:rsid w:val="008E7644"/>
    <w:rsid w:val="008E766D"/>
    <w:rsid w:val="008E7B7E"/>
    <w:rsid w:val="008E7F19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D0"/>
    <w:rsid w:val="008F11AB"/>
    <w:rsid w:val="008F13EE"/>
    <w:rsid w:val="008F1AB0"/>
    <w:rsid w:val="008F1B9F"/>
    <w:rsid w:val="008F1E14"/>
    <w:rsid w:val="008F23C7"/>
    <w:rsid w:val="008F282B"/>
    <w:rsid w:val="008F2AC4"/>
    <w:rsid w:val="008F376B"/>
    <w:rsid w:val="008F3900"/>
    <w:rsid w:val="008F3E6E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64F"/>
    <w:rsid w:val="008F6758"/>
    <w:rsid w:val="008F675D"/>
    <w:rsid w:val="008F6778"/>
    <w:rsid w:val="008F737D"/>
    <w:rsid w:val="008F745C"/>
    <w:rsid w:val="008F7981"/>
    <w:rsid w:val="008F79CE"/>
    <w:rsid w:val="008F7A7A"/>
    <w:rsid w:val="008F7C90"/>
    <w:rsid w:val="008F7EAE"/>
    <w:rsid w:val="008F7FB8"/>
    <w:rsid w:val="00900551"/>
    <w:rsid w:val="00900740"/>
    <w:rsid w:val="00900B49"/>
    <w:rsid w:val="00900D70"/>
    <w:rsid w:val="00900EE2"/>
    <w:rsid w:val="00900F3A"/>
    <w:rsid w:val="00900FF7"/>
    <w:rsid w:val="00901347"/>
    <w:rsid w:val="00901F4C"/>
    <w:rsid w:val="009020B0"/>
    <w:rsid w:val="00902594"/>
    <w:rsid w:val="0090287B"/>
    <w:rsid w:val="009029DC"/>
    <w:rsid w:val="00902A6D"/>
    <w:rsid w:val="00902D9C"/>
    <w:rsid w:val="0090341F"/>
    <w:rsid w:val="0090360E"/>
    <w:rsid w:val="00903883"/>
    <w:rsid w:val="00903A30"/>
    <w:rsid w:val="009042C4"/>
    <w:rsid w:val="00904374"/>
    <w:rsid w:val="0090472E"/>
    <w:rsid w:val="0090490C"/>
    <w:rsid w:val="00904D40"/>
    <w:rsid w:val="00905727"/>
    <w:rsid w:val="0090583E"/>
    <w:rsid w:val="009058EC"/>
    <w:rsid w:val="00905B1E"/>
    <w:rsid w:val="00906242"/>
    <w:rsid w:val="009064BE"/>
    <w:rsid w:val="00906690"/>
    <w:rsid w:val="009066A6"/>
    <w:rsid w:val="00906A03"/>
    <w:rsid w:val="0090712A"/>
    <w:rsid w:val="00907488"/>
    <w:rsid w:val="009074CA"/>
    <w:rsid w:val="009078C1"/>
    <w:rsid w:val="009100E4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0D6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DA1"/>
    <w:rsid w:val="00913DB2"/>
    <w:rsid w:val="009143E4"/>
    <w:rsid w:val="0091448E"/>
    <w:rsid w:val="0091478A"/>
    <w:rsid w:val="00915013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20281"/>
    <w:rsid w:val="00920466"/>
    <w:rsid w:val="009205A0"/>
    <w:rsid w:val="00920624"/>
    <w:rsid w:val="0092086E"/>
    <w:rsid w:val="00920C30"/>
    <w:rsid w:val="00920C72"/>
    <w:rsid w:val="00920C73"/>
    <w:rsid w:val="009210B4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4F0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031"/>
    <w:rsid w:val="00925378"/>
    <w:rsid w:val="0092575F"/>
    <w:rsid w:val="00925807"/>
    <w:rsid w:val="00925EB0"/>
    <w:rsid w:val="00926141"/>
    <w:rsid w:val="00926401"/>
    <w:rsid w:val="00926643"/>
    <w:rsid w:val="0092667A"/>
    <w:rsid w:val="00926ADF"/>
    <w:rsid w:val="00926FD6"/>
    <w:rsid w:val="009278E1"/>
    <w:rsid w:val="00927D01"/>
    <w:rsid w:val="00927F84"/>
    <w:rsid w:val="00927FF1"/>
    <w:rsid w:val="0093094C"/>
    <w:rsid w:val="00930CEB"/>
    <w:rsid w:val="00930E09"/>
    <w:rsid w:val="00930FD4"/>
    <w:rsid w:val="0093113B"/>
    <w:rsid w:val="00931266"/>
    <w:rsid w:val="009317F2"/>
    <w:rsid w:val="009326A2"/>
    <w:rsid w:val="009329DF"/>
    <w:rsid w:val="00932AC4"/>
    <w:rsid w:val="00932D34"/>
    <w:rsid w:val="00933407"/>
    <w:rsid w:val="00933442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F78"/>
    <w:rsid w:val="009355AB"/>
    <w:rsid w:val="0093566A"/>
    <w:rsid w:val="00936053"/>
    <w:rsid w:val="009367D2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E9"/>
    <w:rsid w:val="00937F20"/>
    <w:rsid w:val="009401DB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AF7"/>
    <w:rsid w:val="00941BF6"/>
    <w:rsid w:val="00941E14"/>
    <w:rsid w:val="00941FAE"/>
    <w:rsid w:val="0094220B"/>
    <w:rsid w:val="0094221E"/>
    <w:rsid w:val="00942AF8"/>
    <w:rsid w:val="00942F36"/>
    <w:rsid w:val="00942FF5"/>
    <w:rsid w:val="00943065"/>
    <w:rsid w:val="00943DBE"/>
    <w:rsid w:val="00943FF6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7A0"/>
    <w:rsid w:val="0095196A"/>
    <w:rsid w:val="00951E13"/>
    <w:rsid w:val="009521C1"/>
    <w:rsid w:val="00952292"/>
    <w:rsid w:val="00952674"/>
    <w:rsid w:val="009527E2"/>
    <w:rsid w:val="009527FB"/>
    <w:rsid w:val="00952BF5"/>
    <w:rsid w:val="009531E2"/>
    <w:rsid w:val="009533D5"/>
    <w:rsid w:val="009536CC"/>
    <w:rsid w:val="0095375A"/>
    <w:rsid w:val="00953887"/>
    <w:rsid w:val="00953CC5"/>
    <w:rsid w:val="00953FC5"/>
    <w:rsid w:val="00954789"/>
    <w:rsid w:val="009548B6"/>
    <w:rsid w:val="0095495F"/>
    <w:rsid w:val="009549A5"/>
    <w:rsid w:val="00954E23"/>
    <w:rsid w:val="00954F09"/>
    <w:rsid w:val="00954F91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86F"/>
    <w:rsid w:val="009629BB"/>
    <w:rsid w:val="00963111"/>
    <w:rsid w:val="00963258"/>
    <w:rsid w:val="0096331A"/>
    <w:rsid w:val="009637D6"/>
    <w:rsid w:val="00963975"/>
    <w:rsid w:val="00963C1E"/>
    <w:rsid w:val="00963F31"/>
    <w:rsid w:val="009640D7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8A9"/>
    <w:rsid w:val="009668EE"/>
    <w:rsid w:val="00966E07"/>
    <w:rsid w:val="00966E45"/>
    <w:rsid w:val="00966F5B"/>
    <w:rsid w:val="0096701C"/>
    <w:rsid w:val="009671DA"/>
    <w:rsid w:val="00967547"/>
    <w:rsid w:val="009675C2"/>
    <w:rsid w:val="0096799B"/>
    <w:rsid w:val="00967C1D"/>
    <w:rsid w:val="00967E50"/>
    <w:rsid w:val="009703C7"/>
    <w:rsid w:val="009704C4"/>
    <w:rsid w:val="00970599"/>
    <w:rsid w:val="00970620"/>
    <w:rsid w:val="009706A7"/>
    <w:rsid w:val="009707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CEE"/>
    <w:rsid w:val="009720C1"/>
    <w:rsid w:val="00972135"/>
    <w:rsid w:val="0097221F"/>
    <w:rsid w:val="00972411"/>
    <w:rsid w:val="00972B06"/>
    <w:rsid w:val="00972B44"/>
    <w:rsid w:val="00972DF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BF7"/>
    <w:rsid w:val="00973C25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08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1A"/>
    <w:rsid w:val="00982FF8"/>
    <w:rsid w:val="0098362C"/>
    <w:rsid w:val="00983643"/>
    <w:rsid w:val="0098367F"/>
    <w:rsid w:val="009837B6"/>
    <w:rsid w:val="00983AC0"/>
    <w:rsid w:val="00984025"/>
    <w:rsid w:val="009846F4"/>
    <w:rsid w:val="00984841"/>
    <w:rsid w:val="00984B6E"/>
    <w:rsid w:val="00984E81"/>
    <w:rsid w:val="00985389"/>
    <w:rsid w:val="00985999"/>
    <w:rsid w:val="00985AF3"/>
    <w:rsid w:val="009860FA"/>
    <w:rsid w:val="009865E4"/>
    <w:rsid w:val="009869AA"/>
    <w:rsid w:val="00986CC0"/>
    <w:rsid w:val="00986D83"/>
    <w:rsid w:val="00987002"/>
    <w:rsid w:val="009878C5"/>
    <w:rsid w:val="00990398"/>
    <w:rsid w:val="00990517"/>
    <w:rsid w:val="009909D8"/>
    <w:rsid w:val="00990A58"/>
    <w:rsid w:val="00990FA8"/>
    <w:rsid w:val="0099149F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768"/>
    <w:rsid w:val="00993A39"/>
    <w:rsid w:val="00993CFC"/>
    <w:rsid w:val="00993DD6"/>
    <w:rsid w:val="00994796"/>
    <w:rsid w:val="00994869"/>
    <w:rsid w:val="00994A51"/>
    <w:rsid w:val="00995040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44D"/>
    <w:rsid w:val="00996BE2"/>
    <w:rsid w:val="009970C1"/>
    <w:rsid w:val="009971CB"/>
    <w:rsid w:val="009975A5"/>
    <w:rsid w:val="00997631"/>
    <w:rsid w:val="009979E2"/>
    <w:rsid w:val="00997B2C"/>
    <w:rsid w:val="00997C69"/>
    <w:rsid w:val="00997E15"/>
    <w:rsid w:val="009A0361"/>
    <w:rsid w:val="009A08B9"/>
    <w:rsid w:val="009A0DD8"/>
    <w:rsid w:val="009A0F95"/>
    <w:rsid w:val="009A1293"/>
    <w:rsid w:val="009A12D1"/>
    <w:rsid w:val="009A1490"/>
    <w:rsid w:val="009A1572"/>
    <w:rsid w:val="009A162E"/>
    <w:rsid w:val="009A1DF2"/>
    <w:rsid w:val="009A1E31"/>
    <w:rsid w:val="009A1EC9"/>
    <w:rsid w:val="009A21BE"/>
    <w:rsid w:val="009A21F1"/>
    <w:rsid w:val="009A2247"/>
    <w:rsid w:val="009A2579"/>
    <w:rsid w:val="009A2A81"/>
    <w:rsid w:val="009A2B78"/>
    <w:rsid w:val="009A2C34"/>
    <w:rsid w:val="009A2C76"/>
    <w:rsid w:val="009A2D8F"/>
    <w:rsid w:val="009A350A"/>
    <w:rsid w:val="009A35F3"/>
    <w:rsid w:val="009A3725"/>
    <w:rsid w:val="009A3883"/>
    <w:rsid w:val="009A394C"/>
    <w:rsid w:val="009A3A50"/>
    <w:rsid w:val="009A3E9A"/>
    <w:rsid w:val="009A401C"/>
    <w:rsid w:val="009A426D"/>
    <w:rsid w:val="009A56CB"/>
    <w:rsid w:val="009A5D00"/>
    <w:rsid w:val="009A5F91"/>
    <w:rsid w:val="009A63DA"/>
    <w:rsid w:val="009A68F0"/>
    <w:rsid w:val="009A690A"/>
    <w:rsid w:val="009A6C95"/>
    <w:rsid w:val="009A7107"/>
    <w:rsid w:val="009A7355"/>
    <w:rsid w:val="009A7471"/>
    <w:rsid w:val="009A75F0"/>
    <w:rsid w:val="009A76EC"/>
    <w:rsid w:val="009A7A5A"/>
    <w:rsid w:val="009A7EE9"/>
    <w:rsid w:val="009A7F1A"/>
    <w:rsid w:val="009A7F9F"/>
    <w:rsid w:val="009B0313"/>
    <w:rsid w:val="009B0330"/>
    <w:rsid w:val="009B0540"/>
    <w:rsid w:val="009B0995"/>
    <w:rsid w:val="009B0C75"/>
    <w:rsid w:val="009B111A"/>
    <w:rsid w:val="009B116F"/>
    <w:rsid w:val="009B1491"/>
    <w:rsid w:val="009B15D4"/>
    <w:rsid w:val="009B1899"/>
    <w:rsid w:val="009B1C5B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164"/>
    <w:rsid w:val="009B62AB"/>
    <w:rsid w:val="009B6494"/>
    <w:rsid w:val="009B6676"/>
    <w:rsid w:val="009B6890"/>
    <w:rsid w:val="009B6CE9"/>
    <w:rsid w:val="009B6F36"/>
    <w:rsid w:val="009B71EE"/>
    <w:rsid w:val="009B72DA"/>
    <w:rsid w:val="009B7353"/>
    <w:rsid w:val="009B736C"/>
    <w:rsid w:val="009B7625"/>
    <w:rsid w:val="009B7C10"/>
    <w:rsid w:val="009B7CDA"/>
    <w:rsid w:val="009B7E9C"/>
    <w:rsid w:val="009C038B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21D"/>
    <w:rsid w:val="009C1350"/>
    <w:rsid w:val="009C1862"/>
    <w:rsid w:val="009C1A88"/>
    <w:rsid w:val="009C2249"/>
    <w:rsid w:val="009C237B"/>
    <w:rsid w:val="009C2396"/>
    <w:rsid w:val="009C2524"/>
    <w:rsid w:val="009C2906"/>
    <w:rsid w:val="009C2D37"/>
    <w:rsid w:val="009C2D3D"/>
    <w:rsid w:val="009C2F53"/>
    <w:rsid w:val="009C31EF"/>
    <w:rsid w:val="009C337B"/>
    <w:rsid w:val="009C3592"/>
    <w:rsid w:val="009C39AB"/>
    <w:rsid w:val="009C3B11"/>
    <w:rsid w:val="009C3BE9"/>
    <w:rsid w:val="009C42C0"/>
    <w:rsid w:val="009C43B6"/>
    <w:rsid w:val="009C4435"/>
    <w:rsid w:val="009C4AE8"/>
    <w:rsid w:val="009C4BF9"/>
    <w:rsid w:val="009C4D44"/>
    <w:rsid w:val="009C4E51"/>
    <w:rsid w:val="009C50DE"/>
    <w:rsid w:val="009C5344"/>
    <w:rsid w:val="009C5A96"/>
    <w:rsid w:val="009C5AFF"/>
    <w:rsid w:val="009C62EE"/>
    <w:rsid w:val="009C6539"/>
    <w:rsid w:val="009C671E"/>
    <w:rsid w:val="009C6845"/>
    <w:rsid w:val="009C6A1C"/>
    <w:rsid w:val="009C6CD4"/>
    <w:rsid w:val="009C71E1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692"/>
    <w:rsid w:val="009D08EE"/>
    <w:rsid w:val="009D0BE3"/>
    <w:rsid w:val="009D1048"/>
    <w:rsid w:val="009D12CA"/>
    <w:rsid w:val="009D16C6"/>
    <w:rsid w:val="009D20D7"/>
    <w:rsid w:val="009D2311"/>
    <w:rsid w:val="009D253C"/>
    <w:rsid w:val="009D25DE"/>
    <w:rsid w:val="009D26EF"/>
    <w:rsid w:val="009D290F"/>
    <w:rsid w:val="009D29CA"/>
    <w:rsid w:val="009D2CEF"/>
    <w:rsid w:val="009D2E30"/>
    <w:rsid w:val="009D33A0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8BD"/>
    <w:rsid w:val="009D5AC6"/>
    <w:rsid w:val="009D64A7"/>
    <w:rsid w:val="009D662B"/>
    <w:rsid w:val="009D6810"/>
    <w:rsid w:val="009D6897"/>
    <w:rsid w:val="009D6923"/>
    <w:rsid w:val="009D6CE5"/>
    <w:rsid w:val="009D759E"/>
    <w:rsid w:val="009D7665"/>
    <w:rsid w:val="009D7775"/>
    <w:rsid w:val="009D7889"/>
    <w:rsid w:val="009D7949"/>
    <w:rsid w:val="009D7E4D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9A"/>
    <w:rsid w:val="009E2E2E"/>
    <w:rsid w:val="009E2EFD"/>
    <w:rsid w:val="009E33AF"/>
    <w:rsid w:val="009E381B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AD1"/>
    <w:rsid w:val="009E6B41"/>
    <w:rsid w:val="009E6B61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F00A7"/>
    <w:rsid w:val="009F00FD"/>
    <w:rsid w:val="009F03D8"/>
    <w:rsid w:val="009F0A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5620"/>
    <w:rsid w:val="009F5B7D"/>
    <w:rsid w:val="009F5D7F"/>
    <w:rsid w:val="009F5EEA"/>
    <w:rsid w:val="009F6176"/>
    <w:rsid w:val="009F63F1"/>
    <w:rsid w:val="009F67FC"/>
    <w:rsid w:val="009F6E42"/>
    <w:rsid w:val="009F6F55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3377"/>
    <w:rsid w:val="00A03534"/>
    <w:rsid w:val="00A038AB"/>
    <w:rsid w:val="00A03C53"/>
    <w:rsid w:val="00A03D75"/>
    <w:rsid w:val="00A03EF7"/>
    <w:rsid w:val="00A04213"/>
    <w:rsid w:val="00A049BB"/>
    <w:rsid w:val="00A054AD"/>
    <w:rsid w:val="00A0564C"/>
    <w:rsid w:val="00A05721"/>
    <w:rsid w:val="00A05871"/>
    <w:rsid w:val="00A05A96"/>
    <w:rsid w:val="00A05F45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AEC"/>
    <w:rsid w:val="00A10E7F"/>
    <w:rsid w:val="00A10EEF"/>
    <w:rsid w:val="00A111B0"/>
    <w:rsid w:val="00A112A6"/>
    <w:rsid w:val="00A1167F"/>
    <w:rsid w:val="00A119EB"/>
    <w:rsid w:val="00A11A56"/>
    <w:rsid w:val="00A11C0D"/>
    <w:rsid w:val="00A12374"/>
    <w:rsid w:val="00A12D56"/>
    <w:rsid w:val="00A133E2"/>
    <w:rsid w:val="00A1341E"/>
    <w:rsid w:val="00A1379F"/>
    <w:rsid w:val="00A13990"/>
    <w:rsid w:val="00A13AE5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B50"/>
    <w:rsid w:val="00A16FC5"/>
    <w:rsid w:val="00A17185"/>
    <w:rsid w:val="00A1721B"/>
    <w:rsid w:val="00A1727D"/>
    <w:rsid w:val="00A173C0"/>
    <w:rsid w:val="00A17A1C"/>
    <w:rsid w:val="00A17D24"/>
    <w:rsid w:val="00A20020"/>
    <w:rsid w:val="00A2029D"/>
    <w:rsid w:val="00A20564"/>
    <w:rsid w:val="00A205A6"/>
    <w:rsid w:val="00A207EE"/>
    <w:rsid w:val="00A20A14"/>
    <w:rsid w:val="00A20ACE"/>
    <w:rsid w:val="00A20C34"/>
    <w:rsid w:val="00A20DCC"/>
    <w:rsid w:val="00A21339"/>
    <w:rsid w:val="00A21515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3DFE"/>
    <w:rsid w:val="00A245D7"/>
    <w:rsid w:val="00A25804"/>
    <w:rsid w:val="00A25B8B"/>
    <w:rsid w:val="00A26248"/>
    <w:rsid w:val="00A26E37"/>
    <w:rsid w:val="00A27117"/>
    <w:rsid w:val="00A2719A"/>
    <w:rsid w:val="00A271FD"/>
    <w:rsid w:val="00A27659"/>
    <w:rsid w:val="00A27789"/>
    <w:rsid w:val="00A27ADF"/>
    <w:rsid w:val="00A27B00"/>
    <w:rsid w:val="00A3040C"/>
    <w:rsid w:val="00A30411"/>
    <w:rsid w:val="00A3095D"/>
    <w:rsid w:val="00A30A57"/>
    <w:rsid w:val="00A30A89"/>
    <w:rsid w:val="00A30CE2"/>
    <w:rsid w:val="00A310DF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959"/>
    <w:rsid w:val="00A32F32"/>
    <w:rsid w:val="00A32F4C"/>
    <w:rsid w:val="00A32FF5"/>
    <w:rsid w:val="00A33171"/>
    <w:rsid w:val="00A336DF"/>
    <w:rsid w:val="00A3371B"/>
    <w:rsid w:val="00A338A3"/>
    <w:rsid w:val="00A33A0B"/>
    <w:rsid w:val="00A33B0F"/>
    <w:rsid w:val="00A33E81"/>
    <w:rsid w:val="00A33FEC"/>
    <w:rsid w:val="00A341F3"/>
    <w:rsid w:val="00A3482A"/>
    <w:rsid w:val="00A34864"/>
    <w:rsid w:val="00A34C8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A5C"/>
    <w:rsid w:val="00A37C22"/>
    <w:rsid w:val="00A37D84"/>
    <w:rsid w:val="00A40A11"/>
    <w:rsid w:val="00A40B83"/>
    <w:rsid w:val="00A41115"/>
    <w:rsid w:val="00A4124D"/>
    <w:rsid w:val="00A414FC"/>
    <w:rsid w:val="00A41630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845"/>
    <w:rsid w:val="00A42999"/>
    <w:rsid w:val="00A42B38"/>
    <w:rsid w:val="00A42F68"/>
    <w:rsid w:val="00A42F7F"/>
    <w:rsid w:val="00A430A1"/>
    <w:rsid w:val="00A433C6"/>
    <w:rsid w:val="00A43483"/>
    <w:rsid w:val="00A43B5F"/>
    <w:rsid w:val="00A44062"/>
    <w:rsid w:val="00A44105"/>
    <w:rsid w:val="00A444AD"/>
    <w:rsid w:val="00A446C0"/>
    <w:rsid w:val="00A44A3A"/>
    <w:rsid w:val="00A450DC"/>
    <w:rsid w:val="00A45640"/>
    <w:rsid w:val="00A45AED"/>
    <w:rsid w:val="00A45B27"/>
    <w:rsid w:val="00A45B63"/>
    <w:rsid w:val="00A45DD6"/>
    <w:rsid w:val="00A45ECC"/>
    <w:rsid w:val="00A4610A"/>
    <w:rsid w:val="00A46119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4FB"/>
    <w:rsid w:val="00A528B5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635"/>
    <w:rsid w:val="00A57AF1"/>
    <w:rsid w:val="00A57CF9"/>
    <w:rsid w:val="00A605EE"/>
    <w:rsid w:val="00A608DC"/>
    <w:rsid w:val="00A609B6"/>
    <w:rsid w:val="00A60D62"/>
    <w:rsid w:val="00A60E3E"/>
    <w:rsid w:val="00A60E92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4A7F"/>
    <w:rsid w:val="00A65116"/>
    <w:rsid w:val="00A65167"/>
    <w:rsid w:val="00A651E3"/>
    <w:rsid w:val="00A65381"/>
    <w:rsid w:val="00A653FF"/>
    <w:rsid w:val="00A65502"/>
    <w:rsid w:val="00A6564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401"/>
    <w:rsid w:val="00A666EB"/>
    <w:rsid w:val="00A66797"/>
    <w:rsid w:val="00A66AF9"/>
    <w:rsid w:val="00A66C0A"/>
    <w:rsid w:val="00A6739C"/>
    <w:rsid w:val="00A674AA"/>
    <w:rsid w:val="00A674C3"/>
    <w:rsid w:val="00A674C9"/>
    <w:rsid w:val="00A67547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6D9"/>
    <w:rsid w:val="00A718D5"/>
    <w:rsid w:val="00A71AA8"/>
    <w:rsid w:val="00A71AF4"/>
    <w:rsid w:val="00A71D82"/>
    <w:rsid w:val="00A72719"/>
    <w:rsid w:val="00A72800"/>
    <w:rsid w:val="00A72881"/>
    <w:rsid w:val="00A728E0"/>
    <w:rsid w:val="00A72AF3"/>
    <w:rsid w:val="00A72B10"/>
    <w:rsid w:val="00A73361"/>
    <w:rsid w:val="00A733B7"/>
    <w:rsid w:val="00A7376A"/>
    <w:rsid w:val="00A73BBF"/>
    <w:rsid w:val="00A7417B"/>
    <w:rsid w:val="00A744D4"/>
    <w:rsid w:val="00A74551"/>
    <w:rsid w:val="00A7457C"/>
    <w:rsid w:val="00A7476B"/>
    <w:rsid w:val="00A74A99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56"/>
    <w:rsid w:val="00A764C0"/>
    <w:rsid w:val="00A765FC"/>
    <w:rsid w:val="00A76841"/>
    <w:rsid w:val="00A76CF0"/>
    <w:rsid w:val="00A76D50"/>
    <w:rsid w:val="00A76E0F"/>
    <w:rsid w:val="00A77311"/>
    <w:rsid w:val="00A775B3"/>
    <w:rsid w:val="00A77A28"/>
    <w:rsid w:val="00A77E8A"/>
    <w:rsid w:val="00A77FA3"/>
    <w:rsid w:val="00A807BC"/>
    <w:rsid w:val="00A808EB"/>
    <w:rsid w:val="00A81510"/>
    <w:rsid w:val="00A8164F"/>
    <w:rsid w:val="00A818A4"/>
    <w:rsid w:val="00A8196A"/>
    <w:rsid w:val="00A81CB8"/>
    <w:rsid w:val="00A82122"/>
    <w:rsid w:val="00A82594"/>
    <w:rsid w:val="00A82B93"/>
    <w:rsid w:val="00A82CA7"/>
    <w:rsid w:val="00A82F6D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AE5"/>
    <w:rsid w:val="00A84BB3"/>
    <w:rsid w:val="00A84C20"/>
    <w:rsid w:val="00A853D9"/>
    <w:rsid w:val="00A85DF0"/>
    <w:rsid w:val="00A85E64"/>
    <w:rsid w:val="00A860DD"/>
    <w:rsid w:val="00A861C0"/>
    <w:rsid w:val="00A86221"/>
    <w:rsid w:val="00A8630E"/>
    <w:rsid w:val="00A86338"/>
    <w:rsid w:val="00A8648A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90449"/>
    <w:rsid w:val="00A906EC"/>
    <w:rsid w:val="00A907FE"/>
    <w:rsid w:val="00A90AE7"/>
    <w:rsid w:val="00A90AFC"/>
    <w:rsid w:val="00A90CD8"/>
    <w:rsid w:val="00A90F68"/>
    <w:rsid w:val="00A91794"/>
    <w:rsid w:val="00A91A07"/>
    <w:rsid w:val="00A91CEE"/>
    <w:rsid w:val="00A91F6D"/>
    <w:rsid w:val="00A92436"/>
    <w:rsid w:val="00A92456"/>
    <w:rsid w:val="00A9283C"/>
    <w:rsid w:val="00A92C8F"/>
    <w:rsid w:val="00A92D9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15F"/>
    <w:rsid w:val="00A95283"/>
    <w:rsid w:val="00A956A6"/>
    <w:rsid w:val="00A95992"/>
    <w:rsid w:val="00A95A3D"/>
    <w:rsid w:val="00A95BB1"/>
    <w:rsid w:val="00A95D34"/>
    <w:rsid w:val="00A95E7A"/>
    <w:rsid w:val="00A95FF1"/>
    <w:rsid w:val="00A9670A"/>
    <w:rsid w:val="00A967C0"/>
    <w:rsid w:val="00A96AD1"/>
    <w:rsid w:val="00A96B95"/>
    <w:rsid w:val="00A96C11"/>
    <w:rsid w:val="00A96D8D"/>
    <w:rsid w:val="00A96FE7"/>
    <w:rsid w:val="00A97649"/>
    <w:rsid w:val="00A97682"/>
    <w:rsid w:val="00A97803"/>
    <w:rsid w:val="00A97902"/>
    <w:rsid w:val="00A97B44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C3E"/>
    <w:rsid w:val="00AA3E54"/>
    <w:rsid w:val="00AA4275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8AE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D6"/>
    <w:rsid w:val="00AB159C"/>
    <w:rsid w:val="00AB1813"/>
    <w:rsid w:val="00AB1A71"/>
    <w:rsid w:val="00AB1D3A"/>
    <w:rsid w:val="00AB2D74"/>
    <w:rsid w:val="00AB325F"/>
    <w:rsid w:val="00AB356B"/>
    <w:rsid w:val="00AB358D"/>
    <w:rsid w:val="00AB369D"/>
    <w:rsid w:val="00AB3798"/>
    <w:rsid w:val="00AB3982"/>
    <w:rsid w:val="00AB3ADA"/>
    <w:rsid w:val="00AB4304"/>
    <w:rsid w:val="00AB49A9"/>
    <w:rsid w:val="00AB4A28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D"/>
    <w:rsid w:val="00AC0F54"/>
    <w:rsid w:val="00AC16A8"/>
    <w:rsid w:val="00AC202E"/>
    <w:rsid w:val="00AC215E"/>
    <w:rsid w:val="00AC232D"/>
    <w:rsid w:val="00AC2532"/>
    <w:rsid w:val="00AC26F2"/>
    <w:rsid w:val="00AC2933"/>
    <w:rsid w:val="00AC2CF4"/>
    <w:rsid w:val="00AC2D28"/>
    <w:rsid w:val="00AC2ECB"/>
    <w:rsid w:val="00AC300D"/>
    <w:rsid w:val="00AC31C1"/>
    <w:rsid w:val="00AC3369"/>
    <w:rsid w:val="00AC35F2"/>
    <w:rsid w:val="00AC3616"/>
    <w:rsid w:val="00AC387C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E4A"/>
    <w:rsid w:val="00AC5028"/>
    <w:rsid w:val="00AC54BF"/>
    <w:rsid w:val="00AC561A"/>
    <w:rsid w:val="00AC5639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0A"/>
    <w:rsid w:val="00AD1479"/>
    <w:rsid w:val="00AD1598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59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4EF"/>
    <w:rsid w:val="00AE3709"/>
    <w:rsid w:val="00AE371B"/>
    <w:rsid w:val="00AE3B2F"/>
    <w:rsid w:val="00AE3E57"/>
    <w:rsid w:val="00AE3E6F"/>
    <w:rsid w:val="00AE3EF9"/>
    <w:rsid w:val="00AE40E3"/>
    <w:rsid w:val="00AE4103"/>
    <w:rsid w:val="00AE42DF"/>
    <w:rsid w:val="00AE4559"/>
    <w:rsid w:val="00AE496B"/>
    <w:rsid w:val="00AE4B72"/>
    <w:rsid w:val="00AE4B88"/>
    <w:rsid w:val="00AE4C2D"/>
    <w:rsid w:val="00AE5071"/>
    <w:rsid w:val="00AE59C4"/>
    <w:rsid w:val="00AE5B39"/>
    <w:rsid w:val="00AE5E28"/>
    <w:rsid w:val="00AE5FA4"/>
    <w:rsid w:val="00AE60F4"/>
    <w:rsid w:val="00AE6157"/>
    <w:rsid w:val="00AE615B"/>
    <w:rsid w:val="00AE6537"/>
    <w:rsid w:val="00AE737F"/>
    <w:rsid w:val="00AE781B"/>
    <w:rsid w:val="00AF06B7"/>
    <w:rsid w:val="00AF06EB"/>
    <w:rsid w:val="00AF0C89"/>
    <w:rsid w:val="00AF1073"/>
    <w:rsid w:val="00AF11F7"/>
    <w:rsid w:val="00AF1709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5FF7"/>
    <w:rsid w:val="00AF6463"/>
    <w:rsid w:val="00AF690B"/>
    <w:rsid w:val="00AF6F0E"/>
    <w:rsid w:val="00AF703D"/>
    <w:rsid w:val="00AF7331"/>
    <w:rsid w:val="00AF7455"/>
    <w:rsid w:val="00AF7C55"/>
    <w:rsid w:val="00AF7DB9"/>
    <w:rsid w:val="00AF7ED0"/>
    <w:rsid w:val="00B001A6"/>
    <w:rsid w:val="00B00DBD"/>
    <w:rsid w:val="00B00F22"/>
    <w:rsid w:val="00B0107C"/>
    <w:rsid w:val="00B01191"/>
    <w:rsid w:val="00B01389"/>
    <w:rsid w:val="00B01590"/>
    <w:rsid w:val="00B01620"/>
    <w:rsid w:val="00B01AFC"/>
    <w:rsid w:val="00B0227B"/>
    <w:rsid w:val="00B0233E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368"/>
    <w:rsid w:val="00B11385"/>
    <w:rsid w:val="00B11457"/>
    <w:rsid w:val="00B115F8"/>
    <w:rsid w:val="00B11881"/>
    <w:rsid w:val="00B11E17"/>
    <w:rsid w:val="00B120EB"/>
    <w:rsid w:val="00B121EB"/>
    <w:rsid w:val="00B12278"/>
    <w:rsid w:val="00B124DA"/>
    <w:rsid w:val="00B12511"/>
    <w:rsid w:val="00B125C2"/>
    <w:rsid w:val="00B125FE"/>
    <w:rsid w:val="00B12C6E"/>
    <w:rsid w:val="00B12E56"/>
    <w:rsid w:val="00B12F60"/>
    <w:rsid w:val="00B131C0"/>
    <w:rsid w:val="00B132CC"/>
    <w:rsid w:val="00B133AD"/>
    <w:rsid w:val="00B13C28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6453"/>
    <w:rsid w:val="00B16E51"/>
    <w:rsid w:val="00B16EB0"/>
    <w:rsid w:val="00B16FA7"/>
    <w:rsid w:val="00B170E3"/>
    <w:rsid w:val="00B17463"/>
    <w:rsid w:val="00B17767"/>
    <w:rsid w:val="00B178C9"/>
    <w:rsid w:val="00B17971"/>
    <w:rsid w:val="00B17B07"/>
    <w:rsid w:val="00B17C12"/>
    <w:rsid w:val="00B2010D"/>
    <w:rsid w:val="00B20255"/>
    <w:rsid w:val="00B20514"/>
    <w:rsid w:val="00B20829"/>
    <w:rsid w:val="00B2098B"/>
    <w:rsid w:val="00B2099B"/>
    <w:rsid w:val="00B20D3F"/>
    <w:rsid w:val="00B211D9"/>
    <w:rsid w:val="00B214C2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4BFD"/>
    <w:rsid w:val="00B25342"/>
    <w:rsid w:val="00B2539A"/>
    <w:rsid w:val="00B254CF"/>
    <w:rsid w:val="00B259F4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448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52"/>
    <w:rsid w:val="00B344E4"/>
    <w:rsid w:val="00B3489B"/>
    <w:rsid w:val="00B34EBA"/>
    <w:rsid w:val="00B35557"/>
    <w:rsid w:val="00B35756"/>
    <w:rsid w:val="00B35C09"/>
    <w:rsid w:val="00B35D2A"/>
    <w:rsid w:val="00B35E71"/>
    <w:rsid w:val="00B35F53"/>
    <w:rsid w:val="00B36BC4"/>
    <w:rsid w:val="00B36EF5"/>
    <w:rsid w:val="00B37183"/>
    <w:rsid w:val="00B3719B"/>
    <w:rsid w:val="00B37554"/>
    <w:rsid w:val="00B378C2"/>
    <w:rsid w:val="00B37B7C"/>
    <w:rsid w:val="00B37C2E"/>
    <w:rsid w:val="00B4062D"/>
    <w:rsid w:val="00B406BB"/>
    <w:rsid w:val="00B409D9"/>
    <w:rsid w:val="00B40F2E"/>
    <w:rsid w:val="00B411AC"/>
    <w:rsid w:val="00B41260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9F8"/>
    <w:rsid w:val="00B42A85"/>
    <w:rsid w:val="00B42C74"/>
    <w:rsid w:val="00B42FAC"/>
    <w:rsid w:val="00B430F6"/>
    <w:rsid w:val="00B4354E"/>
    <w:rsid w:val="00B43BFF"/>
    <w:rsid w:val="00B43CB5"/>
    <w:rsid w:val="00B43CDF"/>
    <w:rsid w:val="00B43F27"/>
    <w:rsid w:val="00B441C7"/>
    <w:rsid w:val="00B4421F"/>
    <w:rsid w:val="00B448A4"/>
    <w:rsid w:val="00B44A7E"/>
    <w:rsid w:val="00B44CD2"/>
    <w:rsid w:val="00B44E86"/>
    <w:rsid w:val="00B4537C"/>
    <w:rsid w:val="00B454C6"/>
    <w:rsid w:val="00B454EC"/>
    <w:rsid w:val="00B456C6"/>
    <w:rsid w:val="00B45C8F"/>
    <w:rsid w:val="00B4614B"/>
    <w:rsid w:val="00B463AF"/>
    <w:rsid w:val="00B46494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982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3A6"/>
    <w:rsid w:val="00B53405"/>
    <w:rsid w:val="00B53644"/>
    <w:rsid w:val="00B536B4"/>
    <w:rsid w:val="00B538E5"/>
    <w:rsid w:val="00B53D60"/>
    <w:rsid w:val="00B540ED"/>
    <w:rsid w:val="00B54127"/>
    <w:rsid w:val="00B5422C"/>
    <w:rsid w:val="00B545B0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B76"/>
    <w:rsid w:val="00B55F01"/>
    <w:rsid w:val="00B55F80"/>
    <w:rsid w:val="00B55F82"/>
    <w:rsid w:val="00B561ED"/>
    <w:rsid w:val="00B5664A"/>
    <w:rsid w:val="00B566FC"/>
    <w:rsid w:val="00B56B40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A03"/>
    <w:rsid w:val="00B62B7C"/>
    <w:rsid w:val="00B62DB5"/>
    <w:rsid w:val="00B63094"/>
    <w:rsid w:val="00B63420"/>
    <w:rsid w:val="00B63837"/>
    <w:rsid w:val="00B639F7"/>
    <w:rsid w:val="00B63BC3"/>
    <w:rsid w:val="00B63C5C"/>
    <w:rsid w:val="00B63EA7"/>
    <w:rsid w:val="00B63EC0"/>
    <w:rsid w:val="00B64238"/>
    <w:rsid w:val="00B64769"/>
    <w:rsid w:val="00B647D0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D2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5B"/>
    <w:rsid w:val="00B73D85"/>
    <w:rsid w:val="00B73F30"/>
    <w:rsid w:val="00B73F79"/>
    <w:rsid w:val="00B7409A"/>
    <w:rsid w:val="00B7474C"/>
    <w:rsid w:val="00B74809"/>
    <w:rsid w:val="00B74A3A"/>
    <w:rsid w:val="00B74B21"/>
    <w:rsid w:val="00B74B7A"/>
    <w:rsid w:val="00B7515C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9E5"/>
    <w:rsid w:val="00B809F7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5F1"/>
    <w:rsid w:val="00B916C5"/>
    <w:rsid w:val="00B9171D"/>
    <w:rsid w:val="00B91871"/>
    <w:rsid w:val="00B9196A"/>
    <w:rsid w:val="00B91CA5"/>
    <w:rsid w:val="00B91CAD"/>
    <w:rsid w:val="00B923FA"/>
    <w:rsid w:val="00B9244D"/>
    <w:rsid w:val="00B92625"/>
    <w:rsid w:val="00B927E7"/>
    <w:rsid w:val="00B928CE"/>
    <w:rsid w:val="00B92958"/>
    <w:rsid w:val="00B92A7A"/>
    <w:rsid w:val="00B92CA9"/>
    <w:rsid w:val="00B92D6B"/>
    <w:rsid w:val="00B92EB8"/>
    <w:rsid w:val="00B93200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3CE"/>
    <w:rsid w:val="00B95775"/>
    <w:rsid w:val="00B95912"/>
    <w:rsid w:val="00B9593D"/>
    <w:rsid w:val="00B95AD4"/>
    <w:rsid w:val="00B95E03"/>
    <w:rsid w:val="00B9626B"/>
    <w:rsid w:val="00B9631D"/>
    <w:rsid w:val="00B96B58"/>
    <w:rsid w:val="00B96C03"/>
    <w:rsid w:val="00B96F09"/>
    <w:rsid w:val="00B975F0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22AC"/>
    <w:rsid w:val="00BA281E"/>
    <w:rsid w:val="00BA28F1"/>
    <w:rsid w:val="00BA3304"/>
    <w:rsid w:val="00BA339D"/>
    <w:rsid w:val="00BA37EA"/>
    <w:rsid w:val="00BA4226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604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B04A1"/>
    <w:rsid w:val="00BB053C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240"/>
    <w:rsid w:val="00BB2344"/>
    <w:rsid w:val="00BB2BE6"/>
    <w:rsid w:val="00BB2EA9"/>
    <w:rsid w:val="00BB315C"/>
    <w:rsid w:val="00BB3272"/>
    <w:rsid w:val="00BB3516"/>
    <w:rsid w:val="00BB354D"/>
    <w:rsid w:val="00BB3934"/>
    <w:rsid w:val="00BB3A7F"/>
    <w:rsid w:val="00BB3DB7"/>
    <w:rsid w:val="00BB4080"/>
    <w:rsid w:val="00BB45EF"/>
    <w:rsid w:val="00BB49BF"/>
    <w:rsid w:val="00BB4B07"/>
    <w:rsid w:val="00BB4C94"/>
    <w:rsid w:val="00BB4E06"/>
    <w:rsid w:val="00BB51E1"/>
    <w:rsid w:val="00BB52F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6147"/>
    <w:rsid w:val="00BB6263"/>
    <w:rsid w:val="00BB63AE"/>
    <w:rsid w:val="00BB7210"/>
    <w:rsid w:val="00BB75C8"/>
    <w:rsid w:val="00BB763C"/>
    <w:rsid w:val="00BB79C3"/>
    <w:rsid w:val="00BB7C62"/>
    <w:rsid w:val="00BC00DE"/>
    <w:rsid w:val="00BC0167"/>
    <w:rsid w:val="00BC0596"/>
    <w:rsid w:val="00BC05AE"/>
    <w:rsid w:val="00BC06E7"/>
    <w:rsid w:val="00BC0CD3"/>
    <w:rsid w:val="00BC0D00"/>
    <w:rsid w:val="00BC11F9"/>
    <w:rsid w:val="00BC1623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62D"/>
    <w:rsid w:val="00BC5CA7"/>
    <w:rsid w:val="00BC5DCB"/>
    <w:rsid w:val="00BC5DDB"/>
    <w:rsid w:val="00BC61B7"/>
    <w:rsid w:val="00BC6649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3F"/>
    <w:rsid w:val="00BD072E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68B"/>
    <w:rsid w:val="00BD48A2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6B9"/>
    <w:rsid w:val="00BE07A9"/>
    <w:rsid w:val="00BE08B7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194C"/>
    <w:rsid w:val="00BE1AD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C4"/>
    <w:rsid w:val="00BE5B26"/>
    <w:rsid w:val="00BE5D75"/>
    <w:rsid w:val="00BE60D0"/>
    <w:rsid w:val="00BE6165"/>
    <w:rsid w:val="00BE62F2"/>
    <w:rsid w:val="00BE6579"/>
    <w:rsid w:val="00BE6590"/>
    <w:rsid w:val="00BE65E4"/>
    <w:rsid w:val="00BE66FA"/>
    <w:rsid w:val="00BE6A2B"/>
    <w:rsid w:val="00BE6AB3"/>
    <w:rsid w:val="00BE6DDD"/>
    <w:rsid w:val="00BE7033"/>
    <w:rsid w:val="00BE74B7"/>
    <w:rsid w:val="00BE76B2"/>
    <w:rsid w:val="00BE76D3"/>
    <w:rsid w:val="00BE7767"/>
    <w:rsid w:val="00BE78DB"/>
    <w:rsid w:val="00BE7A27"/>
    <w:rsid w:val="00BE7A42"/>
    <w:rsid w:val="00BE7F78"/>
    <w:rsid w:val="00BF0044"/>
    <w:rsid w:val="00BF057B"/>
    <w:rsid w:val="00BF09C2"/>
    <w:rsid w:val="00BF0ACA"/>
    <w:rsid w:val="00BF0E0F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D1"/>
    <w:rsid w:val="00BF408E"/>
    <w:rsid w:val="00BF41B4"/>
    <w:rsid w:val="00BF429E"/>
    <w:rsid w:val="00BF45D3"/>
    <w:rsid w:val="00BF4C26"/>
    <w:rsid w:val="00BF4E50"/>
    <w:rsid w:val="00BF507D"/>
    <w:rsid w:val="00BF5370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0A2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54A"/>
    <w:rsid w:val="00C017D8"/>
    <w:rsid w:val="00C017EF"/>
    <w:rsid w:val="00C01945"/>
    <w:rsid w:val="00C01B09"/>
    <w:rsid w:val="00C01C9D"/>
    <w:rsid w:val="00C01D7A"/>
    <w:rsid w:val="00C0201D"/>
    <w:rsid w:val="00C020F2"/>
    <w:rsid w:val="00C02136"/>
    <w:rsid w:val="00C02401"/>
    <w:rsid w:val="00C02481"/>
    <w:rsid w:val="00C02DB3"/>
    <w:rsid w:val="00C0302D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AD2"/>
    <w:rsid w:val="00C04BEF"/>
    <w:rsid w:val="00C04C50"/>
    <w:rsid w:val="00C04F22"/>
    <w:rsid w:val="00C04F5D"/>
    <w:rsid w:val="00C0550D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93A"/>
    <w:rsid w:val="00C10C7A"/>
    <w:rsid w:val="00C10DE0"/>
    <w:rsid w:val="00C10E25"/>
    <w:rsid w:val="00C10EE4"/>
    <w:rsid w:val="00C10FB5"/>
    <w:rsid w:val="00C110C3"/>
    <w:rsid w:val="00C112E0"/>
    <w:rsid w:val="00C1173C"/>
    <w:rsid w:val="00C1185F"/>
    <w:rsid w:val="00C11E0B"/>
    <w:rsid w:val="00C11FED"/>
    <w:rsid w:val="00C1208C"/>
    <w:rsid w:val="00C121D7"/>
    <w:rsid w:val="00C12354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C47"/>
    <w:rsid w:val="00C171F7"/>
    <w:rsid w:val="00C17286"/>
    <w:rsid w:val="00C179B9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D69"/>
    <w:rsid w:val="00C22004"/>
    <w:rsid w:val="00C22CC1"/>
    <w:rsid w:val="00C236D7"/>
    <w:rsid w:val="00C239DE"/>
    <w:rsid w:val="00C23DF6"/>
    <w:rsid w:val="00C2470C"/>
    <w:rsid w:val="00C24847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51B"/>
    <w:rsid w:val="00C2660B"/>
    <w:rsid w:val="00C2689D"/>
    <w:rsid w:val="00C26BF6"/>
    <w:rsid w:val="00C26C78"/>
    <w:rsid w:val="00C2730E"/>
    <w:rsid w:val="00C3059D"/>
    <w:rsid w:val="00C3080D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582"/>
    <w:rsid w:val="00C3791C"/>
    <w:rsid w:val="00C37DCA"/>
    <w:rsid w:val="00C37FE6"/>
    <w:rsid w:val="00C40047"/>
    <w:rsid w:val="00C402F3"/>
    <w:rsid w:val="00C40374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3AE"/>
    <w:rsid w:val="00C44692"/>
    <w:rsid w:val="00C4470D"/>
    <w:rsid w:val="00C44753"/>
    <w:rsid w:val="00C44772"/>
    <w:rsid w:val="00C44D37"/>
    <w:rsid w:val="00C4559B"/>
    <w:rsid w:val="00C456B4"/>
    <w:rsid w:val="00C45E45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AEA"/>
    <w:rsid w:val="00C50D25"/>
    <w:rsid w:val="00C51287"/>
    <w:rsid w:val="00C51580"/>
    <w:rsid w:val="00C5175C"/>
    <w:rsid w:val="00C519E7"/>
    <w:rsid w:val="00C51A17"/>
    <w:rsid w:val="00C526BD"/>
    <w:rsid w:val="00C52DD8"/>
    <w:rsid w:val="00C53276"/>
    <w:rsid w:val="00C536DE"/>
    <w:rsid w:val="00C5378A"/>
    <w:rsid w:val="00C537A2"/>
    <w:rsid w:val="00C5450A"/>
    <w:rsid w:val="00C54CCB"/>
    <w:rsid w:val="00C55150"/>
    <w:rsid w:val="00C55233"/>
    <w:rsid w:val="00C5537D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C9B"/>
    <w:rsid w:val="00C60183"/>
    <w:rsid w:val="00C602C3"/>
    <w:rsid w:val="00C6036F"/>
    <w:rsid w:val="00C606A0"/>
    <w:rsid w:val="00C607A3"/>
    <w:rsid w:val="00C60DFC"/>
    <w:rsid w:val="00C60FBF"/>
    <w:rsid w:val="00C613FD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6C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100"/>
    <w:rsid w:val="00C7249F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4D17"/>
    <w:rsid w:val="00C75070"/>
    <w:rsid w:val="00C755CE"/>
    <w:rsid w:val="00C7572F"/>
    <w:rsid w:val="00C75A4D"/>
    <w:rsid w:val="00C75A6B"/>
    <w:rsid w:val="00C75AB8"/>
    <w:rsid w:val="00C761C9"/>
    <w:rsid w:val="00C7638B"/>
    <w:rsid w:val="00C767F3"/>
    <w:rsid w:val="00C7695D"/>
    <w:rsid w:val="00C76FE3"/>
    <w:rsid w:val="00C77072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42A"/>
    <w:rsid w:val="00C829A3"/>
    <w:rsid w:val="00C82B70"/>
    <w:rsid w:val="00C834BD"/>
    <w:rsid w:val="00C835FE"/>
    <w:rsid w:val="00C836D3"/>
    <w:rsid w:val="00C84135"/>
    <w:rsid w:val="00C84150"/>
    <w:rsid w:val="00C84DE0"/>
    <w:rsid w:val="00C850FD"/>
    <w:rsid w:val="00C85260"/>
    <w:rsid w:val="00C86688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6F"/>
    <w:rsid w:val="00C9177D"/>
    <w:rsid w:val="00C91B02"/>
    <w:rsid w:val="00C91CDC"/>
    <w:rsid w:val="00C920E8"/>
    <w:rsid w:val="00C9221E"/>
    <w:rsid w:val="00C92746"/>
    <w:rsid w:val="00C928E6"/>
    <w:rsid w:val="00C929C7"/>
    <w:rsid w:val="00C936EB"/>
    <w:rsid w:val="00C93A18"/>
    <w:rsid w:val="00C93D92"/>
    <w:rsid w:val="00C93F83"/>
    <w:rsid w:val="00C946B3"/>
    <w:rsid w:val="00C94793"/>
    <w:rsid w:val="00C948A2"/>
    <w:rsid w:val="00C94A8A"/>
    <w:rsid w:val="00C94AA8"/>
    <w:rsid w:val="00C94EED"/>
    <w:rsid w:val="00C951BA"/>
    <w:rsid w:val="00C951FB"/>
    <w:rsid w:val="00C953BB"/>
    <w:rsid w:val="00C9575D"/>
    <w:rsid w:val="00C95925"/>
    <w:rsid w:val="00C95B13"/>
    <w:rsid w:val="00C95EF1"/>
    <w:rsid w:val="00C9656B"/>
    <w:rsid w:val="00C96716"/>
    <w:rsid w:val="00C96FCA"/>
    <w:rsid w:val="00C971A5"/>
    <w:rsid w:val="00C9748F"/>
    <w:rsid w:val="00C97494"/>
    <w:rsid w:val="00C9770A"/>
    <w:rsid w:val="00C97754"/>
    <w:rsid w:val="00C97BF8"/>
    <w:rsid w:val="00C97CA8"/>
    <w:rsid w:val="00C97DE0"/>
    <w:rsid w:val="00C97E6E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98"/>
    <w:rsid w:val="00CA42CF"/>
    <w:rsid w:val="00CA4321"/>
    <w:rsid w:val="00CA4853"/>
    <w:rsid w:val="00CA4B12"/>
    <w:rsid w:val="00CA522D"/>
    <w:rsid w:val="00CA55C4"/>
    <w:rsid w:val="00CA5874"/>
    <w:rsid w:val="00CA59F7"/>
    <w:rsid w:val="00CA5F77"/>
    <w:rsid w:val="00CA617B"/>
    <w:rsid w:val="00CA62A1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5BE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794"/>
    <w:rsid w:val="00CC2177"/>
    <w:rsid w:val="00CC2A28"/>
    <w:rsid w:val="00CC2C34"/>
    <w:rsid w:val="00CC2FE1"/>
    <w:rsid w:val="00CC3100"/>
    <w:rsid w:val="00CC326C"/>
    <w:rsid w:val="00CC3389"/>
    <w:rsid w:val="00CC3636"/>
    <w:rsid w:val="00CC37EC"/>
    <w:rsid w:val="00CC3A54"/>
    <w:rsid w:val="00CC4583"/>
    <w:rsid w:val="00CC4770"/>
    <w:rsid w:val="00CC480B"/>
    <w:rsid w:val="00CC501F"/>
    <w:rsid w:val="00CC5040"/>
    <w:rsid w:val="00CC5099"/>
    <w:rsid w:val="00CC5258"/>
    <w:rsid w:val="00CC52F1"/>
    <w:rsid w:val="00CC5587"/>
    <w:rsid w:val="00CC56DD"/>
    <w:rsid w:val="00CC59DE"/>
    <w:rsid w:val="00CC5A9C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E72"/>
    <w:rsid w:val="00CC7636"/>
    <w:rsid w:val="00CC772A"/>
    <w:rsid w:val="00CD003B"/>
    <w:rsid w:val="00CD0228"/>
    <w:rsid w:val="00CD02AA"/>
    <w:rsid w:val="00CD02D7"/>
    <w:rsid w:val="00CD0580"/>
    <w:rsid w:val="00CD0ACD"/>
    <w:rsid w:val="00CD0AD1"/>
    <w:rsid w:val="00CD0BC6"/>
    <w:rsid w:val="00CD0CE9"/>
    <w:rsid w:val="00CD14C1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D1E"/>
    <w:rsid w:val="00CD30FF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586"/>
    <w:rsid w:val="00CD6D3E"/>
    <w:rsid w:val="00CD710A"/>
    <w:rsid w:val="00CD74AA"/>
    <w:rsid w:val="00CD7918"/>
    <w:rsid w:val="00CD7A29"/>
    <w:rsid w:val="00CD7C7A"/>
    <w:rsid w:val="00CE00C0"/>
    <w:rsid w:val="00CE0213"/>
    <w:rsid w:val="00CE0718"/>
    <w:rsid w:val="00CE0842"/>
    <w:rsid w:val="00CE1286"/>
    <w:rsid w:val="00CE16E3"/>
    <w:rsid w:val="00CE183C"/>
    <w:rsid w:val="00CE1BFA"/>
    <w:rsid w:val="00CE211F"/>
    <w:rsid w:val="00CE262A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64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F7D"/>
    <w:rsid w:val="00CE7967"/>
    <w:rsid w:val="00CE7BC6"/>
    <w:rsid w:val="00CE7E01"/>
    <w:rsid w:val="00CF0381"/>
    <w:rsid w:val="00CF08DC"/>
    <w:rsid w:val="00CF0C6E"/>
    <w:rsid w:val="00CF0D69"/>
    <w:rsid w:val="00CF0D6C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8F0"/>
    <w:rsid w:val="00CF3359"/>
    <w:rsid w:val="00CF3377"/>
    <w:rsid w:val="00CF385B"/>
    <w:rsid w:val="00CF3FE8"/>
    <w:rsid w:val="00CF40BE"/>
    <w:rsid w:val="00CF4506"/>
    <w:rsid w:val="00CF4B04"/>
    <w:rsid w:val="00CF4B32"/>
    <w:rsid w:val="00CF4D86"/>
    <w:rsid w:val="00CF4FDC"/>
    <w:rsid w:val="00CF508C"/>
    <w:rsid w:val="00CF5193"/>
    <w:rsid w:val="00CF535B"/>
    <w:rsid w:val="00CF68F6"/>
    <w:rsid w:val="00CF6E44"/>
    <w:rsid w:val="00CF6FD5"/>
    <w:rsid w:val="00CF789A"/>
    <w:rsid w:val="00CF78B3"/>
    <w:rsid w:val="00CF7B87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C4A"/>
    <w:rsid w:val="00D02CAE"/>
    <w:rsid w:val="00D02E15"/>
    <w:rsid w:val="00D02EC1"/>
    <w:rsid w:val="00D02F54"/>
    <w:rsid w:val="00D03044"/>
    <w:rsid w:val="00D03625"/>
    <w:rsid w:val="00D03998"/>
    <w:rsid w:val="00D03A27"/>
    <w:rsid w:val="00D040E1"/>
    <w:rsid w:val="00D0476A"/>
    <w:rsid w:val="00D048EF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43"/>
    <w:rsid w:val="00D07369"/>
    <w:rsid w:val="00D075D3"/>
    <w:rsid w:val="00D07629"/>
    <w:rsid w:val="00D078CC"/>
    <w:rsid w:val="00D07BC2"/>
    <w:rsid w:val="00D07EB0"/>
    <w:rsid w:val="00D102F9"/>
    <w:rsid w:val="00D10316"/>
    <w:rsid w:val="00D10508"/>
    <w:rsid w:val="00D10731"/>
    <w:rsid w:val="00D10927"/>
    <w:rsid w:val="00D10A55"/>
    <w:rsid w:val="00D10B9B"/>
    <w:rsid w:val="00D1110C"/>
    <w:rsid w:val="00D11168"/>
    <w:rsid w:val="00D11266"/>
    <w:rsid w:val="00D11B3F"/>
    <w:rsid w:val="00D12023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6DC"/>
    <w:rsid w:val="00D17BCB"/>
    <w:rsid w:val="00D17C49"/>
    <w:rsid w:val="00D17F45"/>
    <w:rsid w:val="00D20214"/>
    <w:rsid w:val="00D206C6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731"/>
    <w:rsid w:val="00D24810"/>
    <w:rsid w:val="00D24D18"/>
    <w:rsid w:val="00D2500E"/>
    <w:rsid w:val="00D25231"/>
    <w:rsid w:val="00D255C0"/>
    <w:rsid w:val="00D25A51"/>
    <w:rsid w:val="00D25BD0"/>
    <w:rsid w:val="00D26A20"/>
    <w:rsid w:val="00D26AA5"/>
    <w:rsid w:val="00D26D39"/>
    <w:rsid w:val="00D26D7F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90C"/>
    <w:rsid w:val="00D31C75"/>
    <w:rsid w:val="00D31CE2"/>
    <w:rsid w:val="00D31F15"/>
    <w:rsid w:val="00D31F1F"/>
    <w:rsid w:val="00D32DF6"/>
    <w:rsid w:val="00D3353A"/>
    <w:rsid w:val="00D3360C"/>
    <w:rsid w:val="00D3386D"/>
    <w:rsid w:val="00D3396F"/>
    <w:rsid w:val="00D33F94"/>
    <w:rsid w:val="00D344D3"/>
    <w:rsid w:val="00D3491F"/>
    <w:rsid w:val="00D34C22"/>
    <w:rsid w:val="00D34C84"/>
    <w:rsid w:val="00D34ECB"/>
    <w:rsid w:val="00D35021"/>
    <w:rsid w:val="00D35178"/>
    <w:rsid w:val="00D354B8"/>
    <w:rsid w:val="00D358B2"/>
    <w:rsid w:val="00D35AE5"/>
    <w:rsid w:val="00D35D8B"/>
    <w:rsid w:val="00D35DDF"/>
    <w:rsid w:val="00D35F62"/>
    <w:rsid w:val="00D36059"/>
    <w:rsid w:val="00D360A6"/>
    <w:rsid w:val="00D360F3"/>
    <w:rsid w:val="00D3621D"/>
    <w:rsid w:val="00D3632D"/>
    <w:rsid w:val="00D36744"/>
    <w:rsid w:val="00D36CD9"/>
    <w:rsid w:val="00D36E03"/>
    <w:rsid w:val="00D37616"/>
    <w:rsid w:val="00D376DE"/>
    <w:rsid w:val="00D37B78"/>
    <w:rsid w:val="00D37CE3"/>
    <w:rsid w:val="00D4001E"/>
    <w:rsid w:val="00D40539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2DF"/>
    <w:rsid w:val="00D43667"/>
    <w:rsid w:val="00D43986"/>
    <w:rsid w:val="00D43C5A"/>
    <w:rsid w:val="00D43EE8"/>
    <w:rsid w:val="00D43F3D"/>
    <w:rsid w:val="00D44386"/>
    <w:rsid w:val="00D446B7"/>
    <w:rsid w:val="00D44805"/>
    <w:rsid w:val="00D4491B"/>
    <w:rsid w:val="00D44DE0"/>
    <w:rsid w:val="00D45B54"/>
    <w:rsid w:val="00D45D3B"/>
    <w:rsid w:val="00D45D7A"/>
    <w:rsid w:val="00D45FDC"/>
    <w:rsid w:val="00D46057"/>
    <w:rsid w:val="00D4644B"/>
    <w:rsid w:val="00D46709"/>
    <w:rsid w:val="00D4764F"/>
    <w:rsid w:val="00D47AA1"/>
    <w:rsid w:val="00D47DDB"/>
    <w:rsid w:val="00D501A6"/>
    <w:rsid w:val="00D501C0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231"/>
    <w:rsid w:val="00D544B3"/>
    <w:rsid w:val="00D544DD"/>
    <w:rsid w:val="00D54614"/>
    <w:rsid w:val="00D54A03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89C"/>
    <w:rsid w:val="00D568E9"/>
    <w:rsid w:val="00D56938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CD3"/>
    <w:rsid w:val="00D60CDC"/>
    <w:rsid w:val="00D60FAD"/>
    <w:rsid w:val="00D615DD"/>
    <w:rsid w:val="00D61653"/>
    <w:rsid w:val="00D616CC"/>
    <w:rsid w:val="00D61913"/>
    <w:rsid w:val="00D61CB0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84B"/>
    <w:rsid w:val="00D65DBE"/>
    <w:rsid w:val="00D65DE7"/>
    <w:rsid w:val="00D65E22"/>
    <w:rsid w:val="00D662C1"/>
    <w:rsid w:val="00D666AA"/>
    <w:rsid w:val="00D66818"/>
    <w:rsid w:val="00D66C46"/>
    <w:rsid w:val="00D672E4"/>
    <w:rsid w:val="00D67573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5CB"/>
    <w:rsid w:val="00D81136"/>
    <w:rsid w:val="00D81562"/>
    <w:rsid w:val="00D81567"/>
    <w:rsid w:val="00D817D5"/>
    <w:rsid w:val="00D81838"/>
    <w:rsid w:val="00D81959"/>
    <w:rsid w:val="00D81AF9"/>
    <w:rsid w:val="00D81EBA"/>
    <w:rsid w:val="00D81F6B"/>
    <w:rsid w:val="00D82026"/>
    <w:rsid w:val="00D8206E"/>
    <w:rsid w:val="00D823E4"/>
    <w:rsid w:val="00D8247D"/>
    <w:rsid w:val="00D829AE"/>
    <w:rsid w:val="00D82BD0"/>
    <w:rsid w:val="00D82C66"/>
    <w:rsid w:val="00D830D3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692"/>
    <w:rsid w:val="00D8775A"/>
    <w:rsid w:val="00D87DD2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3044"/>
    <w:rsid w:val="00D9317E"/>
    <w:rsid w:val="00D931F2"/>
    <w:rsid w:val="00D937B5"/>
    <w:rsid w:val="00D937C7"/>
    <w:rsid w:val="00D937E0"/>
    <w:rsid w:val="00D93A2B"/>
    <w:rsid w:val="00D93A76"/>
    <w:rsid w:val="00D93CA8"/>
    <w:rsid w:val="00D93D2D"/>
    <w:rsid w:val="00D940C0"/>
    <w:rsid w:val="00D9412B"/>
    <w:rsid w:val="00D944CE"/>
    <w:rsid w:val="00D94569"/>
    <w:rsid w:val="00D94E3C"/>
    <w:rsid w:val="00D95473"/>
    <w:rsid w:val="00D95672"/>
    <w:rsid w:val="00D95A38"/>
    <w:rsid w:val="00D95A6B"/>
    <w:rsid w:val="00D95E2C"/>
    <w:rsid w:val="00D95F00"/>
    <w:rsid w:val="00D95F82"/>
    <w:rsid w:val="00D96709"/>
    <w:rsid w:val="00D967AF"/>
    <w:rsid w:val="00D9689E"/>
    <w:rsid w:val="00D96F0C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642"/>
    <w:rsid w:val="00DA2BC1"/>
    <w:rsid w:val="00DA2CB0"/>
    <w:rsid w:val="00DA2D6C"/>
    <w:rsid w:val="00DA2DC1"/>
    <w:rsid w:val="00DA2F16"/>
    <w:rsid w:val="00DA3086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CB2"/>
    <w:rsid w:val="00DA4D80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C8F"/>
    <w:rsid w:val="00DB0035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3EA"/>
    <w:rsid w:val="00DB450A"/>
    <w:rsid w:val="00DB47AC"/>
    <w:rsid w:val="00DB481D"/>
    <w:rsid w:val="00DB4B23"/>
    <w:rsid w:val="00DB4E25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5FB"/>
    <w:rsid w:val="00DB788F"/>
    <w:rsid w:val="00DC06BF"/>
    <w:rsid w:val="00DC073C"/>
    <w:rsid w:val="00DC0D8C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F7"/>
    <w:rsid w:val="00DC668D"/>
    <w:rsid w:val="00DC6A4E"/>
    <w:rsid w:val="00DC6E86"/>
    <w:rsid w:val="00DC6F5A"/>
    <w:rsid w:val="00DC7E3F"/>
    <w:rsid w:val="00DC7F7D"/>
    <w:rsid w:val="00DD0053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E9E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72BC"/>
    <w:rsid w:val="00DD7509"/>
    <w:rsid w:val="00DD75A1"/>
    <w:rsid w:val="00DD7E3A"/>
    <w:rsid w:val="00DE045D"/>
    <w:rsid w:val="00DE047C"/>
    <w:rsid w:val="00DE099C"/>
    <w:rsid w:val="00DE0D85"/>
    <w:rsid w:val="00DE0E61"/>
    <w:rsid w:val="00DE0F82"/>
    <w:rsid w:val="00DE12AA"/>
    <w:rsid w:val="00DE1449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711"/>
    <w:rsid w:val="00DE49B5"/>
    <w:rsid w:val="00DE4A94"/>
    <w:rsid w:val="00DE534F"/>
    <w:rsid w:val="00DE553D"/>
    <w:rsid w:val="00DE55A4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937"/>
    <w:rsid w:val="00DE7A3A"/>
    <w:rsid w:val="00DE7AD2"/>
    <w:rsid w:val="00DE7D4F"/>
    <w:rsid w:val="00DF030E"/>
    <w:rsid w:val="00DF0635"/>
    <w:rsid w:val="00DF07CF"/>
    <w:rsid w:val="00DF0A93"/>
    <w:rsid w:val="00DF0A97"/>
    <w:rsid w:val="00DF11BC"/>
    <w:rsid w:val="00DF1298"/>
    <w:rsid w:val="00DF1477"/>
    <w:rsid w:val="00DF188F"/>
    <w:rsid w:val="00DF19FE"/>
    <w:rsid w:val="00DF237E"/>
    <w:rsid w:val="00DF24CD"/>
    <w:rsid w:val="00DF24DE"/>
    <w:rsid w:val="00DF29E8"/>
    <w:rsid w:val="00DF2BCA"/>
    <w:rsid w:val="00DF2C0D"/>
    <w:rsid w:val="00DF2CA2"/>
    <w:rsid w:val="00DF2DB1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E4"/>
    <w:rsid w:val="00DF4B08"/>
    <w:rsid w:val="00DF527D"/>
    <w:rsid w:val="00DF59EE"/>
    <w:rsid w:val="00DF5A6D"/>
    <w:rsid w:val="00DF5B6B"/>
    <w:rsid w:val="00DF64A3"/>
    <w:rsid w:val="00DF6F52"/>
    <w:rsid w:val="00DF6FA6"/>
    <w:rsid w:val="00DF7037"/>
    <w:rsid w:val="00DF72C9"/>
    <w:rsid w:val="00DF73C8"/>
    <w:rsid w:val="00DF7456"/>
    <w:rsid w:val="00DF77B0"/>
    <w:rsid w:val="00DF7B34"/>
    <w:rsid w:val="00DF7DF2"/>
    <w:rsid w:val="00DF7F26"/>
    <w:rsid w:val="00E00069"/>
    <w:rsid w:val="00E001C2"/>
    <w:rsid w:val="00E005CC"/>
    <w:rsid w:val="00E00606"/>
    <w:rsid w:val="00E0060E"/>
    <w:rsid w:val="00E008B2"/>
    <w:rsid w:val="00E00B76"/>
    <w:rsid w:val="00E00C9D"/>
    <w:rsid w:val="00E00D72"/>
    <w:rsid w:val="00E00FD3"/>
    <w:rsid w:val="00E01211"/>
    <w:rsid w:val="00E01D73"/>
    <w:rsid w:val="00E01DE9"/>
    <w:rsid w:val="00E020FD"/>
    <w:rsid w:val="00E0213F"/>
    <w:rsid w:val="00E0239E"/>
    <w:rsid w:val="00E02AA4"/>
    <w:rsid w:val="00E02F58"/>
    <w:rsid w:val="00E03147"/>
    <w:rsid w:val="00E031C1"/>
    <w:rsid w:val="00E03A14"/>
    <w:rsid w:val="00E03BF8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7A5"/>
    <w:rsid w:val="00E06F3C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E98"/>
    <w:rsid w:val="00E122AC"/>
    <w:rsid w:val="00E123FF"/>
    <w:rsid w:val="00E124AD"/>
    <w:rsid w:val="00E12572"/>
    <w:rsid w:val="00E12624"/>
    <w:rsid w:val="00E1263B"/>
    <w:rsid w:val="00E12BDD"/>
    <w:rsid w:val="00E12D35"/>
    <w:rsid w:val="00E13051"/>
    <w:rsid w:val="00E133E0"/>
    <w:rsid w:val="00E135EF"/>
    <w:rsid w:val="00E138E5"/>
    <w:rsid w:val="00E13911"/>
    <w:rsid w:val="00E13915"/>
    <w:rsid w:val="00E1406E"/>
    <w:rsid w:val="00E1443A"/>
    <w:rsid w:val="00E1444E"/>
    <w:rsid w:val="00E145B9"/>
    <w:rsid w:val="00E14B4B"/>
    <w:rsid w:val="00E14C3F"/>
    <w:rsid w:val="00E14CB9"/>
    <w:rsid w:val="00E14F6D"/>
    <w:rsid w:val="00E15285"/>
    <w:rsid w:val="00E15588"/>
    <w:rsid w:val="00E15598"/>
    <w:rsid w:val="00E1599A"/>
    <w:rsid w:val="00E159E3"/>
    <w:rsid w:val="00E16143"/>
    <w:rsid w:val="00E16537"/>
    <w:rsid w:val="00E16B61"/>
    <w:rsid w:val="00E16C6A"/>
    <w:rsid w:val="00E16F23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88"/>
    <w:rsid w:val="00E22DD4"/>
    <w:rsid w:val="00E22F89"/>
    <w:rsid w:val="00E22F9D"/>
    <w:rsid w:val="00E22FE1"/>
    <w:rsid w:val="00E23032"/>
    <w:rsid w:val="00E23049"/>
    <w:rsid w:val="00E2386E"/>
    <w:rsid w:val="00E23C1C"/>
    <w:rsid w:val="00E23CE8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955"/>
    <w:rsid w:val="00E26B72"/>
    <w:rsid w:val="00E275B3"/>
    <w:rsid w:val="00E27847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B9E"/>
    <w:rsid w:val="00E32C56"/>
    <w:rsid w:val="00E32CA5"/>
    <w:rsid w:val="00E32FC8"/>
    <w:rsid w:val="00E32FDB"/>
    <w:rsid w:val="00E33147"/>
    <w:rsid w:val="00E33151"/>
    <w:rsid w:val="00E336C6"/>
    <w:rsid w:val="00E337A5"/>
    <w:rsid w:val="00E33C87"/>
    <w:rsid w:val="00E34240"/>
    <w:rsid w:val="00E34901"/>
    <w:rsid w:val="00E349D5"/>
    <w:rsid w:val="00E35005"/>
    <w:rsid w:val="00E3597A"/>
    <w:rsid w:val="00E35990"/>
    <w:rsid w:val="00E35B45"/>
    <w:rsid w:val="00E364F3"/>
    <w:rsid w:val="00E3681B"/>
    <w:rsid w:val="00E36FEC"/>
    <w:rsid w:val="00E37708"/>
    <w:rsid w:val="00E377B3"/>
    <w:rsid w:val="00E37820"/>
    <w:rsid w:val="00E37A2A"/>
    <w:rsid w:val="00E37B43"/>
    <w:rsid w:val="00E37D4B"/>
    <w:rsid w:val="00E37ECE"/>
    <w:rsid w:val="00E37FAA"/>
    <w:rsid w:val="00E40293"/>
    <w:rsid w:val="00E403F9"/>
    <w:rsid w:val="00E4076B"/>
    <w:rsid w:val="00E408FC"/>
    <w:rsid w:val="00E409CA"/>
    <w:rsid w:val="00E40A49"/>
    <w:rsid w:val="00E40D3B"/>
    <w:rsid w:val="00E4123F"/>
    <w:rsid w:val="00E41251"/>
    <w:rsid w:val="00E41875"/>
    <w:rsid w:val="00E418FA"/>
    <w:rsid w:val="00E41C38"/>
    <w:rsid w:val="00E41E77"/>
    <w:rsid w:val="00E41E7B"/>
    <w:rsid w:val="00E42972"/>
    <w:rsid w:val="00E42AE8"/>
    <w:rsid w:val="00E42EC3"/>
    <w:rsid w:val="00E43006"/>
    <w:rsid w:val="00E43136"/>
    <w:rsid w:val="00E43150"/>
    <w:rsid w:val="00E43332"/>
    <w:rsid w:val="00E4357D"/>
    <w:rsid w:val="00E438AB"/>
    <w:rsid w:val="00E43D98"/>
    <w:rsid w:val="00E43ED6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257"/>
    <w:rsid w:val="00E506C5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4AFE"/>
    <w:rsid w:val="00E54F6D"/>
    <w:rsid w:val="00E5503D"/>
    <w:rsid w:val="00E55097"/>
    <w:rsid w:val="00E5523F"/>
    <w:rsid w:val="00E55596"/>
    <w:rsid w:val="00E5594F"/>
    <w:rsid w:val="00E55B8E"/>
    <w:rsid w:val="00E56635"/>
    <w:rsid w:val="00E56C1D"/>
    <w:rsid w:val="00E56D62"/>
    <w:rsid w:val="00E56E02"/>
    <w:rsid w:val="00E57531"/>
    <w:rsid w:val="00E57E77"/>
    <w:rsid w:val="00E60389"/>
    <w:rsid w:val="00E6076A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40BC"/>
    <w:rsid w:val="00E642D5"/>
    <w:rsid w:val="00E6431C"/>
    <w:rsid w:val="00E64408"/>
    <w:rsid w:val="00E644FD"/>
    <w:rsid w:val="00E64618"/>
    <w:rsid w:val="00E647F0"/>
    <w:rsid w:val="00E6535A"/>
    <w:rsid w:val="00E65D6D"/>
    <w:rsid w:val="00E66330"/>
    <w:rsid w:val="00E66778"/>
    <w:rsid w:val="00E66A86"/>
    <w:rsid w:val="00E66BFD"/>
    <w:rsid w:val="00E66EC4"/>
    <w:rsid w:val="00E66F92"/>
    <w:rsid w:val="00E67136"/>
    <w:rsid w:val="00E673AE"/>
    <w:rsid w:val="00E6757D"/>
    <w:rsid w:val="00E67710"/>
    <w:rsid w:val="00E679FE"/>
    <w:rsid w:val="00E67A51"/>
    <w:rsid w:val="00E67D50"/>
    <w:rsid w:val="00E67EBB"/>
    <w:rsid w:val="00E7024D"/>
    <w:rsid w:val="00E70667"/>
    <w:rsid w:val="00E70776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8F3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7E7"/>
    <w:rsid w:val="00E75A0F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407E"/>
    <w:rsid w:val="00E84226"/>
    <w:rsid w:val="00E84C2A"/>
    <w:rsid w:val="00E84C86"/>
    <w:rsid w:val="00E84E1E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6BC4"/>
    <w:rsid w:val="00E8707E"/>
    <w:rsid w:val="00E877E0"/>
    <w:rsid w:val="00E87AE9"/>
    <w:rsid w:val="00E87F94"/>
    <w:rsid w:val="00E900E4"/>
    <w:rsid w:val="00E90998"/>
    <w:rsid w:val="00E90A02"/>
    <w:rsid w:val="00E9115A"/>
    <w:rsid w:val="00E9173A"/>
    <w:rsid w:val="00E91C5F"/>
    <w:rsid w:val="00E91D94"/>
    <w:rsid w:val="00E92536"/>
    <w:rsid w:val="00E92A5B"/>
    <w:rsid w:val="00E92A98"/>
    <w:rsid w:val="00E92ADB"/>
    <w:rsid w:val="00E9309B"/>
    <w:rsid w:val="00E932DA"/>
    <w:rsid w:val="00E93AB9"/>
    <w:rsid w:val="00E93B8D"/>
    <w:rsid w:val="00E9441F"/>
    <w:rsid w:val="00E9466B"/>
    <w:rsid w:val="00E947B4"/>
    <w:rsid w:val="00E947E3"/>
    <w:rsid w:val="00E94AEB"/>
    <w:rsid w:val="00E95053"/>
    <w:rsid w:val="00E95161"/>
    <w:rsid w:val="00E953E6"/>
    <w:rsid w:val="00E9557F"/>
    <w:rsid w:val="00E95648"/>
    <w:rsid w:val="00E95928"/>
    <w:rsid w:val="00E9594E"/>
    <w:rsid w:val="00E9598E"/>
    <w:rsid w:val="00E95C45"/>
    <w:rsid w:val="00E967C4"/>
    <w:rsid w:val="00E96A0E"/>
    <w:rsid w:val="00E96A3F"/>
    <w:rsid w:val="00E96AEB"/>
    <w:rsid w:val="00E97362"/>
    <w:rsid w:val="00E97AC6"/>
    <w:rsid w:val="00E97C1E"/>
    <w:rsid w:val="00E97C87"/>
    <w:rsid w:val="00EA01A4"/>
    <w:rsid w:val="00EA05E6"/>
    <w:rsid w:val="00EA05ED"/>
    <w:rsid w:val="00EA087B"/>
    <w:rsid w:val="00EA0A78"/>
    <w:rsid w:val="00EA0C5E"/>
    <w:rsid w:val="00EA0CC2"/>
    <w:rsid w:val="00EA0E8F"/>
    <w:rsid w:val="00EA0F7B"/>
    <w:rsid w:val="00EA13EF"/>
    <w:rsid w:val="00EA1507"/>
    <w:rsid w:val="00EA2541"/>
    <w:rsid w:val="00EA2574"/>
    <w:rsid w:val="00EA2A8A"/>
    <w:rsid w:val="00EA2DD7"/>
    <w:rsid w:val="00EA2E61"/>
    <w:rsid w:val="00EA3272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4D2B"/>
    <w:rsid w:val="00EA5032"/>
    <w:rsid w:val="00EA5141"/>
    <w:rsid w:val="00EA5352"/>
    <w:rsid w:val="00EA53AE"/>
    <w:rsid w:val="00EA54B6"/>
    <w:rsid w:val="00EA56D3"/>
    <w:rsid w:val="00EA5954"/>
    <w:rsid w:val="00EA5AF0"/>
    <w:rsid w:val="00EA5BC8"/>
    <w:rsid w:val="00EA5E83"/>
    <w:rsid w:val="00EA6304"/>
    <w:rsid w:val="00EA6540"/>
    <w:rsid w:val="00EA6B7C"/>
    <w:rsid w:val="00EA6C88"/>
    <w:rsid w:val="00EA7022"/>
    <w:rsid w:val="00EA7102"/>
    <w:rsid w:val="00EA72C5"/>
    <w:rsid w:val="00EA782B"/>
    <w:rsid w:val="00EA7900"/>
    <w:rsid w:val="00EA7A35"/>
    <w:rsid w:val="00EA7B8D"/>
    <w:rsid w:val="00EA7BBA"/>
    <w:rsid w:val="00EA7C84"/>
    <w:rsid w:val="00EB0416"/>
    <w:rsid w:val="00EB0496"/>
    <w:rsid w:val="00EB0F97"/>
    <w:rsid w:val="00EB14E7"/>
    <w:rsid w:val="00EB1AED"/>
    <w:rsid w:val="00EB1D23"/>
    <w:rsid w:val="00EB1EE2"/>
    <w:rsid w:val="00EB1F50"/>
    <w:rsid w:val="00EB1F80"/>
    <w:rsid w:val="00EB21CD"/>
    <w:rsid w:val="00EB241A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8F0"/>
    <w:rsid w:val="00EB59F7"/>
    <w:rsid w:val="00EB5C9B"/>
    <w:rsid w:val="00EB637B"/>
    <w:rsid w:val="00EB65C2"/>
    <w:rsid w:val="00EB6825"/>
    <w:rsid w:val="00EB689E"/>
    <w:rsid w:val="00EB697A"/>
    <w:rsid w:val="00EB6F3B"/>
    <w:rsid w:val="00EB6FF2"/>
    <w:rsid w:val="00EB704D"/>
    <w:rsid w:val="00EB7675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8C"/>
    <w:rsid w:val="00EC32BC"/>
    <w:rsid w:val="00EC334F"/>
    <w:rsid w:val="00EC396F"/>
    <w:rsid w:val="00EC3991"/>
    <w:rsid w:val="00EC40CF"/>
    <w:rsid w:val="00EC445F"/>
    <w:rsid w:val="00EC4511"/>
    <w:rsid w:val="00EC466D"/>
    <w:rsid w:val="00EC48DC"/>
    <w:rsid w:val="00EC48E3"/>
    <w:rsid w:val="00EC4CF4"/>
    <w:rsid w:val="00EC4E23"/>
    <w:rsid w:val="00EC4F93"/>
    <w:rsid w:val="00EC548E"/>
    <w:rsid w:val="00EC561C"/>
    <w:rsid w:val="00EC5970"/>
    <w:rsid w:val="00EC59DB"/>
    <w:rsid w:val="00EC5CFF"/>
    <w:rsid w:val="00EC5E80"/>
    <w:rsid w:val="00EC6761"/>
    <w:rsid w:val="00EC685B"/>
    <w:rsid w:val="00EC7217"/>
    <w:rsid w:val="00EC7611"/>
    <w:rsid w:val="00EC7752"/>
    <w:rsid w:val="00EC7CCE"/>
    <w:rsid w:val="00EC7FB1"/>
    <w:rsid w:val="00ED010C"/>
    <w:rsid w:val="00ED03B7"/>
    <w:rsid w:val="00ED0C07"/>
    <w:rsid w:val="00ED0E7F"/>
    <w:rsid w:val="00ED1112"/>
    <w:rsid w:val="00ED18BF"/>
    <w:rsid w:val="00ED1BAA"/>
    <w:rsid w:val="00ED249F"/>
    <w:rsid w:val="00ED2BB7"/>
    <w:rsid w:val="00ED2DA7"/>
    <w:rsid w:val="00ED3117"/>
    <w:rsid w:val="00ED32E3"/>
    <w:rsid w:val="00ED3427"/>
    <w:rsid w:val="00ED383A"/>
    <w:rsid w:val="00ED3888"/>
    <w:rsid w:val="00ED3B42"/>
    <w:rsid w:val="00ED4146"/>
    <w:rsid w:val="00ED4325"/>
    <w:rsid w:val="00ED47D0"/>
    <w:rsid w:val="00ED48FE"/>
    <w:rsid w:val="00ED4BD5"/>
    <w:rsid w:val="00ED4C9A"/>
    <w:rsid w:val="00ED4DE9"/>
    <w:rsid w:val="00ED562C"/>
    <w:rsid w:val="00ED56B2"/>
    <w:rsid w:val="00ED56CA"/>
    <w:rsid w:val="00ED592C"/>
    <w:rsid w:val="00ED5D29"/>
    <w:rsid w:val="00ED5F6E"/>
    <w:rsid w:val="00ED6557"/>
    <w:rsid w:val="00ED6FA6"/>
    <w:rsid w:val="00ED7667"/>
    <w:rsid w:val="00ED781C"/>
    <w:rsid w:val="00EE0078"/>
    <w:rsid w:val="00EE044E"/>
    <w:rsid w:val="00EE04F0"/>
    <w:rsid w:val="00EE0A56"/>
    <w:rsid w:val="00EE0A98"/>
    <w:rsid w:val="00EE0AE4"/>
    <w:rsid w:val="00EE0B84"/>
    <w:rsid w:val="00EE10DF"/>
    <w:rsid w:val="00EE12A3"/>
    <w:rsid w:val="00EE1555"/>
    <w:rsid w:val="00EE15B2"/>
    <w:rsid w:val="00EE170D"/>
    <w:rsid w:val="00EE1837"/>
    <w:rsid w:val="00EE19B0"/>
    <w:rsid w:val="00EE1E45"/>
    <w:rsid w:val="00EE1E48"/>
    <w:rsid w:val="00EE1FAF"/>
    <w:rsid w:val="00EE20B9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3D46"/>
    <w:rsid w:val="00EE4069"/>
    <w:rsid w:val="00EE4AA2"/>
    <w:rsid w:val="00EE4BCE"/>
    <w:rsid w:val="00EE4ED7"/>
    <w:rsid w:val="00EE51A8"/>
    <w:rsid w:val="00EE544D"/>
    <w:rsid w:val="00EE57C6"/>
    <w:rsid w:val="00EE5939"/>
    <w:rsid w:val="00EE5A97"/>
    <w:rsid w:val="00EE5CD5"/>
    <w:rsid w:val="00EE5EF8"/>
    <w:rsid w:val="00EE60A8"/>
    <w:rsid w:val="00EE621B"/>
    <w:rsid w:val="00EE65C0"/>
    <w:rsid w:val="00EE68A0"/>
    <w:rsid w:val="00EE68AA"/>
    <w:rsid w:val="00EE734C"/>
    <w:rsid w:val="00EE73F9"/>
    <w:rsid w:val="00EE7C38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234F"/>
    <w:rsid w:val="00EF270D"/>
    <w:rsid w:val="00EF2A2F"/>
    <w:rsid w:val="00EF2AA0"/>
    <w:rsid w:val="00EF2ADA"/>
    <w:rsid w:val="00EF2B43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533A"/>
    <w:rsid w:val="00EF56FC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4FF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C7"/>
    <w:rsid w:val="00F045B8"/>
    <w:rsid w:val="00F04B58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7FA"/>
    <w:rsid w:val="00F06BB4"/>
    <w:rsid w:val="00F06E52"/>
    <w:rsid w:val="00F07086"/>
    <w:rsid w:val="00F07574"/>
    <w:rsid w:val="00F07782"/>
    <w:rsid w:val="00F07A98"/>
    <w:rsid w:val="00F07CD7"/>
    <w:rsid w:val="00F07E99"/>
    <w:rsid w:val="00F105A0"/>
    <w:rsid w:val="00F10CD1"/>
    <w:rsid w:val="00F10EC9"/>
    <w:rsid w:val="00F1122B"/>
    <w:rsid w:val="00F11532"/>
    <w:rsid w:val="00F119F2"/>
    <w:rsid w:val="00F12273"/>
    <w:rsid w:val="00F124E4"/>
    <w:rsid w:val="00F125E9"/>
    <w:rsid w:val="00F127BC"/>
    <w:rsid w:val="00F12DA0"/>
    <w:rsid w:val="00F1303A"/>
    <w:rsid w:val="00F13068"/>
    <w:rsid w:val="00F1355B"/>
    <w:rsid w:val="00F1359E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98D"/>
    <w:rsid w:val="00F15AB5"/>
    <w:rsid w:val="00F15DAD"/>
    <w:rsid w:val="00F15E87"/>
    <w:rsid w:val="00F1641D"/>
    <w:rsid w:val="00F168A7"/>
    <w:rsid w:val="00F16DAC"/>
    <w:rsid w:val="00F16ECC"/>
    <w:rsid w:val="00F1702B"/>
    <w:rsid w:val="00F1721F"/>
    <w:rsid w:val="00F174BD"/>
    <w:rsid w:val="00F175E6"/>
    <w:rsid w:val="00F17FF5"/>
    <w:rsid w:val="00F2011A"/>
    <w:rsid w:val="00F201F0"/>
    <w:rsid w:val="00F205D3"/>
    <w:rsid w:val="00F20C95"/>
    <w:rsid w:val="00F20E43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4B1"/>
    <w:rsid w:val="00F23606"/>
    <w:rsid w:val="00F2366D"/>
    <w:rsid w:val="00F236A4"/>
    <w:rsid w:val="00F2372D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27CD5"/>
    <w:rsid w:val="00F305D1"/>
    <w:rsid w:val="00F30962"/>
    <w:rsid w:val="00F30D31"/>
    <w:rsid w:val="00F31428"/>
    <w:rsid w:val="00F3198E"/>
    <w:rsid w:val="00F31D82"/>
    <w:rsid w:val="00F31EE4"/>
    <w:rsid w:val="00F32195"/>
    <w:rsid w:val="00F324B7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26"/>
    <w:rsid w:val="00F36755"/>
    <w:rsid w:val="00F36882"/>
    <w:rsid w:val="00F36B16"/>
    <w:rsid w:val="00F36B56"/>
    <w:rsid w:val="00F3730E"/>
    <w:rsid w:val="00F3794F"/>
    <w:rsid w:val="00F37BE2"/>
    <w:rsid w:val="00F402B6"/>
    <w:rsid w:val="00F40B51"/>
    <w:rsid w:val="00F40D4F"/>
    <w:rsid w:val="00F40DA0"/>
    <w:rsid w:val="00F40EF4"/>
    <w:rsid w:val="00F41128"/>
    <w:rsid w:val="00F41317"/>
    <w:rsid w:val="00F41401"/>
    <w:rsid w:val="00F41532"/>
    <w:rsid w:val="00F415E4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DDD"/>
    <w:rsid w:val="00F43F7A"/>
    <w:rsid w:val="00F44062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19D"/>
    <w:rsid w:val="00F45570"/>
    <w:rsid w:val="00F458AF"/>
    <w:rsid w:val="00F458F5"/>
    <w:rsid w:val="00F46058"/>
    <w:rsid w:val="00F46709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5A"/>
    <w:rsid w:val="00F5178A"/>
    <w:rsid w:val="00F51842"/>
    <w:rsid w:val="00F51CFE"/>
    <w:rsid w:val="00F520A0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642"/>
    <w:rsid w:val="00F558C4"/>
    <w:rsid w:val="00F55B3A"/>
    <w:rsid w:val="00F55B4A"/>
    <w:rsid w:val="00F55C74"/>
    <w:rsid w:val="00F5602E"/>
    <w:rsid w:val="00F56078"/>
    <w:rsid w:val="00F5623A"/>
    <w:rsid w:val="00F56436"/>
    <w:rsid w:val="00F566FB"/>
    <w:rsid w:val="00F56959"/>
    <w:rsid w:val="00F56C78"/>
    <w:rsid w:val="00F56FC6"/>
    <w:rsid w:val="00F57BAC"/>
    <w:rsid w:val="00F603D2"/>
    <w:rsid w:val="00F6058D"/>
    <w:rsid w:val="00F607AF"/>
    <w:rsid w:val="00F60977"/>
    <w:rsid w:val="00F6108B"/>
    <w:rsid w:val="00F6136A"/>
    <w:rsid w:val="00F6155A"/>
    <w:rsid w:val="00F618AD"/>
    <w:rsid w:val="00F61A28"/>
    <w:rsid w:val="00F61ABF"/>
    <w:rsid w:val="00F61B39"/>
    <w:rsid w:val="00F61BDB"/>
    <w:rsid w:val="00F61F2A"/>
    <w:rsid w:val="00F6209B"/>
    <w:rsid w:val="00F6230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EFE"/>
    <w:rsid w:val="00F65040"/>
    <w:rsid w:val="00F650BF"/>
    <w:rsid w:val="00F6588B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B3"/>
    <w:rsid w:val="00F70D00"/>
    <w:rsid w:val="00F716AE"/>
    <w:rsid w:val="00F71A67"/>
    <w:rsid w:val="00F71FF7"/>
    <w:rsid w:val="00F720D9"/>
    <w:rsid w:val="00F7214D"/>
    <w:rsid w:val="00F723C6"/>
    <w:rsid w:val="00F72665"/>
    <w:rsid w:val="00F7269C"/>
    <w:rsid w:val="00F72FA0"/>
    <w:rsid w:val="00F73220"/>
    <w:rsid w:val="00F734DF"/>
    <w:rsid w:val="00F73515"/>
    <w:rsid w:val="00F73988"/>
    <w:rsid w:val="00F739E8"/>
    <w:rsid w:val="00F73F2D"/>
    <w:rsid w:val="00F74356"/>
    <w:rsid w:val="00F74477"/>
    <w:rsid w:val="00F744FD"/>
    <w:rsid w:val="00F74FDB"/>
    <w:rsid w:val="00F753B9"/>
    <w:rsid w:val="00F75A7A"/>
    <w:rsid w:val="00F75D7A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D8E"/>
    <w:rsid w:val="00F77D96"/>
    <w:rsid w:val="00F77EE3"/>
    <w:rsid w:val="00F80043"/>
    <w:rsid w:val="00F8009B"/>
    <w:rsid w:val="00F80357"/>
    <w:rsid w:val="00F803F1"/>
    <w:rsid w:val="00F80428"/>
    <w:rsid w:val="00F80462"/>
    <w:rsid w:val="00F807D6"/>
    <w:rsid w:val="00F80817"/>
    <w:rsid w:val="00F80C12"/>
    <w:rsid w:val="00F80F23"/>
    <w:rsid w:val="00F80F2E"/>
    <w:rsid w:val="00F80F50"/>
    <w:rsid w:val="00F8100E"/>
    <w:rsid w:val="00F81141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075"/>
    <w:rsid w:val="00F83137"/>
    <w:rsid w:val="00F832C4"/>
    <w:rsid w:val="00F832EF"/>
    <w:rsid w:val="00F836B2"/>
    <w:rsid w:val="00F837C9"/>
    <w:rsid w:val="00F83B03"/>
    <w:rsid w:val="00F83C6D"/>
    <w:rsid w:val="00F841F3"/>
    <w:rsid w:val="00F84CCE"/>
    <w:rsid w:val="00F8505B"/>
    <w:rsid w:val="00F850DE"/>
    <w:rsid w:val="00F85225"/>
    <w:rsid w:val="00F85458"/>
    <w:rsid w:val="00F85475"/>
    <w:rsid w:val="00F8561F"/>
    <w:rsid w:val="00F85787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3FC"/>
    <w:rsid w:val="00F8760D"/>
    <w:rsid w:val="00F8762F"/>
    <w:rsid w:val="00F87D03"/>
    <w:rsid w:val="00F87F38"/>
    <w:rsid w:val="00F87FEE"/>
    <w:rsid w:val="00F90692"/>
    <w:rsid w:val="00F909C2"/>
    <w:rsid w:val="00F9108D"/>
    <w:rsid w:val="00F915EA"/>
    <w:rsid w:val="00F91BC2"/>
    <w:rsid w:val="00F91BE8"/>
    <w:rsid w:val="00F92099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084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E57"/>
    <w:rsid w:val="00FA0033"/>
    <w:rsid w:val="00FA0132"/>
    <w:rsid w:val="00FA026C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0A"/>
    <w:rsid w:val="00FA28DD"/>
    <w:rsid w:val="00FA2939"/>
    <w:rsid w:val="00FA2ABA"/>
    <w:rsid w:val="00FA2E01"/>
    <w:rsid w:val="00FA2EE7"/>
    <w:rsid w:val="00FA3077"/>
    <w:rsid w:val="00FA32A1"/>
    <w:rsid w:val="00FA32EC"/>
    <w:rsid w:val="00FA392A"/>
    <w:rsid w:val="00FA3A52"/>
    <w:rsid w:val="00FA3CF4"/>
    <w:rsid w:val="00FA3E32"/>
    <w:rsid w:val="00FA4300"/>
    <w:rsid w:val="00FA4452"/>
    <w:rsid w:val="00FA465A"/>
    <w:rsid w:val="00FA4B52"/>
    <w:rsid w:val="00FA4C5F"/>
    <w:rsid w:val="00FA4C6A"/>
    <w:rsid w:val="00FA502B"/>
    <w:rsid w:val="00FA532E"/>
    <w:rsid w:val="00FA5335"/>
    <w:rsid w:val="00FA558B"/>
    <w:rsid w:val="00FA59E7"/>
    <w:rsid w:val="00FA5DF4"/>
    <w:rsid w:val="00FA6058"/>
    <w:rsid w:val="00FA65F3"/>
    <w:rsid w:val="00FA68DC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0D9B"/>
    <w:rsid w:val="00FB10F3"/>
    <w:rsid w:val="00FB123A"/>
    <w:rsid w:val="00FB12AE"/>
    <w:rsid w:val="00FB162F"/>
    <w:rsid w:val="00FB1A2D"/>
    <w:rsid w:val="00FB1AA3"/>
    <w:rsid w:val="00FB1E62"/>
    <w:rsid w:val="00FB2055"/>
    <w:rsid w:val="00FB2060"/>
    <w:rsid w:val="00FB21C1"/>
    <w:rsid w:val="00FB232E"/>
    <w:rsid w:val="00FB284E"/>
    <w:rsid w:val="00FB2B5E"/>
    <w:rsid w:val="00FB2C49"/>
    <w:rsid w:val="00FB2D75"/>
    <w:rsid w:val="00FB3420"/>
    <w:rsid w:val="00FB3575"/>
    <w:rsid w:val="00FB398F"/>
    <w:rsid w:val="00FB3BE8"/>
    <w:rsid w:val="00FB3C27"/>
    <w:rsid w:val="00FB3F2F"/>
    <w:rsid w:val="00FB4546"/>
    <w:rsid w:val="00FB46BF"/>
    <w:rsid w:val="00FB4723"/>
    <w:rsid w:val="00FB4940"/>
    <w:rsid w:val="00FB49B1"/>
    <w:rsid w:val="00FB4A35"/>
    <w:rsid w:val="00FB4CA9"/>
    <w:rsid w:val="00FB4FB8"/>
    <w:rsid w:val="00FB5002"/>
    <w:rsid w:val="00FB50B3"/>
    <w:rsid w:val="00FB5C53"/>
    <w:rsid w:val="00FB5C74"/>
    <w:rsid w:val="00FB5DF7"/>
    <w:rsid w:val="00FB5F2F"/>
    <w:rsid w:val="00FB6BFC"/>
    <w:rsid w:val="00FB6FB9"/>
    <w:rsid w:val="00FB704A"/>
    <w:rsid w:val="00FB7329"/>
    <w:rsid w:val="00FB7537"/>
    <w:rsid w:val="00FB78FF"/>
    <w:rsid w:val="00FB7964"/>
    <w:rsid w:val="00FB7F32"/>
    <w:rsid w:val="00FB7F63"/>
    <w:rsid w:val="00FC0199"/>
    <w:rsid w:val="00FC04E1"/>
    <w:rsid w:val="00FC058F"/>
    <w:rsid w:val="00FC078D"/>
    <w:rsid w:val="00FC0A07"/>
    <w:rsid w:val="00FC0A46"/>
    <w:rsid w:val="00FC0C5B"/>
    <w:rsid w:val="00FC0C87"/>
    <w:rsid w:val="00FC113F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88F"/>
    <w:rsid w:val="00FC3AA6"/>
    <w:rsid w:val="00FC3ADC"/>
    <w:rsid w:val="00FC40C3"/>
    <w:rsid w:val="00FC4874"/>
    <w:rsid w:val="00FC504E"/>
    <w:rsid w:val="00FC50B8"/>
    <w:rsid w:val="00FC5EF5"/>
    <w:rsid w:val="00FC5FB2"/>
    <w:rsid w:val="00FC60DF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C33"/>
    <w:rsid w:val="00FD127B"/>
    <w:rsid w:val="00FD1A53"/>
    <w:rsid w:val="00FD1BAF"/>
    <w:rsid w:val="00FD1BD7"/>
    <w:rsid w:val="00FD1BF5"/>
    <w:rsid w:val="00FD1C72"/>
    <w:rsid w:val="00FD1FB2"/>
    <w:rsid w:val="00FD2181"/>
    <w:rsid w:val="00FD2245"/>
    <w:rsid w:val="00FD24C2"/>
    <w:rsid w:val="00FD27DD"/>
    <w:rsid w:val="00FD2854"/>
    <w:rsid w:val="00FD2B5B"/>
    <w:rsid w:val="00FD36C7"/>
    <w:rsid w:val="00FD3AC1"/>
    <w:rsid w:val="00FD404A"/>
    <w:rsid w:val="00FD4130"/>
    <w:rsid w:val="00FD4145"/>
    <w:rsid w:val="00FD45B4"/>
    <w:rsid w:val="00FD4F29"/>
    <w:rsid w:val="00FD5099"/>
    <w:rsid w:val="00FD5414"/>
    <w:rsid w:val="00FD54C8"/>
    <w:rsid w:val="00FD559E"/>
    <w:rsid w:val="00FD5787"/>
    <w:rsid w:val="00FD5999"/>
    <w:rsid w:val="00FD5B95"/>
    <w:rsid w:val="00FD5CA2"/>
    <w:rsid w:val="00FD5E06"/>
    <w:rsid w:val="00FD638E"/>
    <w:rsid w:val="00FD6617"/>
    <w:rsid w:val="00FD6896"/>
    <w:rsid w:val="00FD6A71"/>
    <w:rsid w:val="00FD6C8F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0A4"/>
    <w:rsid w:val="00FE1154"/>
    <w:rsid w:val="00FE13AB"/>
    <w:rsid w:val="00FE13E6"/>
    <w:rsid w:val="00FE176E"/>
    <w:rsid w:val="00FE1B8F"/>
    <w:rsid w:val="00FE1B9E"/>
    <w:rsid w:val="00FE1EC4"/>
    <w:rsid w:val="00FE24E6"/>
    <w:rsid w:val="00FE2A07"/>
    <w:rsid w:val="00FE2BA7"/>
    <w:rsid w:val="00FE2FB2"/>
    <w:rsid w:val="00FE33E6"/>
    <w:rsid w:val="00FE34FB"/>
    <w:rsid w:val="00FE35BE"/>
    <w:rsid w:val="00FE3768"/>
    <w:rsid w:val="00FE3D6C"/>
    <w:rsid w:val="00FE3DD4"/>
    <w:rsid w:val="00FE43B8"/>
    <w:rsid w:val="00FE44C0"/>
    <w:rsid w:val="00FE4906"/>
    <w:rsid w:val="00FE4991"/>
    <w:rsid w:val="00FE4CC8"/>
    <w:rsid w:val="00FE50F9"/>
    <w:rsid w:val="00FE57C3"/>
    <w:rsid w:val="00FE5F2B"/>
    <w:rsid w:val="00FE6345"/>
    <w:rsid w:val="00FE6D5C"/>
    <w:rsid w:val="00FE6F49"/>
    <w:rsid w:val="00FE70B8"/>
    <w:rsid w:val="00FE70F5"/>
    <w:rsid w:val="00FE7503"/>
    <w:rsid w:val="00FE760E"/>
    <w:rsid w:val="00FE767F"/>
    <w:rsid w:val="00FE7777"/>
    <w:rsid w:val="00FE79AC"/>
    <w:rsid w:val="00FE7B7D"/>
    <w:rsid w:val="00FE7EFB"/>
    <w:rsid w:val="00FF044D"/>
    <w:rsid w:val="00FF074A"/>
    <w:rsid w:val="00FF07BA"/>
    <w:rsid w:val="00FF0FE2"/>
    <w:rsid w:val="00FF13CE"/>
    <w:rsid w:val="00FF163B"/>
    <w:rsid w:val="00FF1828"/>
    <w:rsid w:val="00FF1956"/>
    <w:rsid w:val="00FF1980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A54"/>
    <w:rsid w:val="00FF2E1F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07"/>
    <w:rsid w:val="00FF5C87"/>
    <w:rsid w:val="00FF5D50"/>
    <w:rsid w:val="00FF5E85"/>
    <w:rsid w:val="00FF5F05"/>
    <w:rsid w:val="00FF5FAE"/>
    <w:rsid w:val="00FF6868"/>
    <w:rsid w:val="00FF69F9"/>
    <w:rsid w:val="00FF6D42"/>
    <w:rsid w:val="00FF7159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5A75D70"/>
  <w15:chartTrackingRefBased/>
  <w15:docId w15:val="{5D8A559E-73B2-4C25-8190-9C48B096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4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633FE-9059-4A39-8575-5E5334CA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33</Pages>
  <Words>5592</Words>
  <Characters>31878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37396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Kamonwan, Yusuwan</cp:lastModifiedBy>
  <cp:revision>2</cp:revision>
  <cp:lastPrinted>2019-11-08T07:49:00Z</cp:lastPrinted>
  <dcterms:created xsi:type="dcterms:W3CDTF">2019-11-08T08:30:00Z</dcterms:created>
  <dcterms:modified xsi:type="dcterms:W3CDTF">2019-11-08T08:30:00Z</dcterms:modified>
</cp:coreProperties>
</file>