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56A39576" w:rsidR="00634D49" w:rsidRPr="007E5F16" w:rsidRDefault="00634D49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ไมด้า ลิสซิ่ง จำกัด 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(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)</w:t>
      </w:r>
    </w:p>
    <w:p w14:paraId="580879B3" w14:textId="696992D9" w:rsidR="00AD3B26" w:rsidRPr="007E5F16" w:rsidRDefault="00AD3B26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0159D7" w14:textId="5BCABB08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0574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 ไมด้า</w:t>
      </w:r>
      <w:r w:rsidRPr="00305744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 ลิสซิ่ง จำกัด (มหาชน) </w:t>
      </w:r>
      <w:r w:rsidRPr="0030574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วันที่ 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305744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30574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AD0D6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</w:t>
      </w:r>
      <w:r w:rsidR="0030574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ยน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</w:t>
      </w:r>
      <w:r w:rsidR="00305744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AD0D64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30574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305744" w:rsidRPr="007E5F16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305744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30574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AD0D6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</w:t>
      </w:r>
      <w:r w:rsidR="0030574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ยน</w:t>
      </w:r>
      <w:r w:rsidR="00305744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05744"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งบแสดงการเปลี่ยนแปลง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</w:t>
      </w:r>
      <w:r w:rsidR="00AD0D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เดือนสิ้นสุดวันเดียวกัน</w:t>
      </w:r>
      <w:r w:rsidR="0030574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        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Pr="007E5F1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7E5F16" w:rsidRDefault="00CD4D4E" w:rsidP="005F09C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8BC6FA1" w14:textId="77777777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       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7E5F1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315967DA" w14:textId="1ACCFAC0" w:rsidR="00CD4D4E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4BC5138" w14:textId="0784B766" w:rsidR="00305744" w:rsidRDefault="00305744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97C86AB" w14:textId="40A5CD47" w:rsidR="00305744" w:rsidRDefault="00305744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3C0E10E" w14:textId="09869BC6" w:rsidR="00550593" w:rsidRDefault="00550593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C12AB90" w14:textId="434C625E" w:rsidR="00550593" w:rsidRDefault="00550593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4668CAF" w14:textId="77777777" w:rsidR="00550593" w:rsidRDefault="00550593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6D55C93" w14:textId="424D1A37" w:rsidR="00305744" w:rsidRDefault="00305744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2F38D45" w14:textId="77777777" w:rsidR="00305744" w:rsidRPr="007E5F16" w:rsidRDefault="00305744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DF1DF40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47EB42E" w14:textId="77777777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48413E4B" w14:textId="4B67CDA2" w:rsidR="00884701" w:rsidRPr="007E5F16" w:rsidRDefault="00884701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2E6F35E" w14:textId="77777777" w:rsidR="00487E84" w:rsidRPr="007E5F16" w:rsidRDefault="00487E84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D19A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31132528" w14:textId="2CBD7E89" w:rsidR="00487E84" w:rsidRPr="007E5F16" w:rsidRDefault="00487E84" w:rsidP="002C303B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1BDEB732" w14:textId="10E1419D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งบแสดงฐานะการเงินรวมและเฉพาะของบริษัท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ลิสซิ่ง จำกัด (มหาชน)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และบริษัทย่อย </w:t>
      </w: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="005F09C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            </w:t>
      </w:r>
      <w:r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31 </w:t>
      </w: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2561 </w:t>
      </w: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ตรวจสอบโดยผู้สอบบัญชีอื่นที่อยู่ในสำนักงานเดียวกับข้าพเจ้าซึ่งแสดงความเห็นอย่าง</w:t>
      </w:r>
      <w:r w:rsidR="005F09C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         </w:t>
      </w: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ไม่มีเงื่อนไข ตามรายงานลงวันที่ </w:t>
      </w:r>
      <w:r w:rsidR="00AC11C7" w:rsidRPr="008D7E6D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Pr="008D7E6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กุมภาพันธ์ </w:t>
      </w:r>
      <w:r w:rsidRPr="008D7E6D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</w:p>
    <w:p w14:paraId="4A26BA04" w14:textId="77777777" w:rsidR="007E5F16" w:rsidRPr="007E5F16" w:rsidRDefault="007E5F16" w:rsidP="007E5F16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4ABAFA2A" w14:textId="6E41B6DE" w:rsidR="007E5F16" w:rsidRPr="007E5F16" w:rsidRDefault="00305744" w:rsidP="007E5F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AD0D64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val="en-US" w:bidi="th-TH"/>
        </w:rPr>
        <w:t>0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AD0D6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ยน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งบแสดงการเปลี่ยนแปลง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     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งบกระแสเงินสดรวม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</w:t>
      </w:r>
      <w:r w:rsidR="006F68C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เดือนสิ้นสุดวันเดียวกัน</w:t>
      </w:r>
      <w:r w:rsidR="007E5F16"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สอบทานโดยผู้สอบบัญชีดังกล่าวข้างต้น ซึ่งให้ข้อสรุปอย่างไม่มีเงื่อนไข ตามรายงานลง</w:t>
      </w:r>
      <w:r w:rsidR="007E5F16" w:rsidRPr="008D19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วันที่ </w:t>
      </w:r>
      <w:r w:rsidR="008D19A9" w:rsidRPr="008D19A9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4 </w:t>
      </w:r>
      <w:r w:rsidR="00AD0D6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7E5F16" w:rsidRPr="008D19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E5F16" w:rsidRPr="008D19A9">
        <w:rPr>
          <w:rFonts w:ascii="Browallia New" w:hAnsi="Browallia New" w:cs="Browallia New" w:hint="cs"/>
          <w:sz w:val="28"/>
          <w:szCs w:val="28"/>
          <w:lang w:val="en-US" w:bidi="th-TH"/>
        </w:rPr>
        <w:t>2561</w:t>
      </w:r>
    </w:p>
    <w:p w14:paraId="7CAC1ED7" w14:textId="72280C79" w:rsidR="007E5F16" w:rsidRPr="007E5F16" w:rsidRDefault="007E5F16" w:rsidP="002C303B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  <w:lang w:val="en-US"/>
        </w:rPr>
      </w:pPr>
    </w:p>
    <w:p w14:paraId="28A5DD40" w14:textId="2C347DFC" w:rsidR="00C502C2" w:rsidRPr="00AD0D64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C7BA4B6" w14:textId="32088A27" w:rsidR="005B48CB" w:rsidRDefault="005B48CB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 จูระมงคล</w:t>
      </w:r>
    </w:p>
    <w:p w14:paraId="0E0FD2DC" w14:textId="4AEACB07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770E910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5B48CB">
        <w:rPr>
          <w:rFonts w:ascii="Browallia New" w:hAnsi="Browallia New" w:cs="Browallia New"/>
          <w:sz w:val="28"/>
          <w:szCs w:val="28"/>
          <w:lang w:val="en-US" w:bidi="th-TH"/>
        </w:rPr>
        <w:t>8593</w:t>
      </w:r>
    </w:p>
    <w:p w14:paraId="28B639CA" w14:textId="77777777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6527AC2A" w:rsidR="00CD4D4E" w:rsidRPr="007E5F16" w:rsidRDefault="00F13DCA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8835F6" w:rsidRPr="00F13D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835F6" w:rsidRPr="00F13DCA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EE321E" w:rsidRPr="00F13DCA">
        <w:rPr>
          <w:rFonts w:ascii="Browallia New" w:hAnsi="Browallia New" w:cs="Browallia New" w:hint="cs"/>
          <w:sz w:val="28"/>
          <w:szCs w:val="28"/>
          <w:lang w:val="en-US" w:bidi="th-TH"/>
        </w:rPr>
        <w:t>2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79BF8" w14:textId="77777777" w:rsidR="00F3033F" w:rsidRDefault="00F3033F">
      <w:r>
        <w:separator/>
      </w:r>
    </w:p>
  </w:endnote>
  <w:endnote w:type="continuationSeparator" w:id="0">
    <w:p w14:paraId="0234DF91" w14:textId="77777777" w:rsidR="00F3033F" w:rsidRDefault="00F3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787A8" w14:textId="77777777" w:rsidR="00F3033F" w:rsidRDefault="00F3033F">
      <w:bookmarkStart w:id="0" w:name="_Hlk482348182"/>
      <w:bookmarkEnd w:id="0"/>
      <w:r>
        <w:separator/>
      </w:r>
    </w:p>
  </w:footnote>
  <w:footnote w:type="continuationSeparator" w:id="0">
    <w:p w14:paraId="11229DA9" w14:textId="77777777" w:rsidR="00F3033F" w:rsidRDefault="00F30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09C52040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6E16B00" w:rsidR="00AD0D64" w:rsidRPr="006932D7" w:rsidRDefault="00AD0D64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4BA72213" w:rsidR="00AD0D64" w:rsidRDefault="00AD0D64" w:rsidP="00D15EA5">
    <w:pPr>
      <w:pStyle w:val="Header"/>
    </w:pPr>
    <w:bookmarkStart w:id="2" w:name="Footer3_tbl"/>
    <w:bookmarkEnd w:id="2"/>
  </w:p>
  <w:p w14:paraId="4E76693D" w14:textId="6442A2D0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63F41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076E"/>
    <w:rsid w:val="001613E2"/>
    <w:rsid w:val="0016459D"/>
    <w:rsid w:val="001662BF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D7BB5"/>
    <w:rsid w:val="001E12A6"/>
    <w:rsid w:val="001E498F"/>
    <w:rsid w:val="00214B4B"/>
    <w:rsid w:val="0022518C"/>
    <w:rsid w:val="00237A7E"/>
    <w:rsid w:val="00241F16"/>
    <w:rsid w:val="00247969"/>
    <w:rsid w:val="0026182A"/>
    <w:rsid w:val="0026566B"/>
    <w:rsid w:val="00277EBE"/>
    <w:rsid w:val="002838FB"/>
    <w:rsid w:val="00285249"/>
    <w:rsid w:val="002A252E"/>
    <w:rsid w:val="002B0BF8"/>
    <w:rsid w:val="002B5A4A"/>
    <w:rsid w:val="002C303B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C6044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50593"/>
    <w:rsid w:val="00551365"/>
    <w:rsid w:val="005627FF"/>
    <w:rsid w:val="00577D61"/>
    <w:rsid w:val="005822AC"/>
    <w:rsid w:val="00591F0D"/>
    <w:rsid w:val="005A29D0"/>
    <w:rsid w:val="005B405A"/>
    <w:rsid w:val="005B48CB"/>
    <w:rsid w:val="005C2CCB"/>
    <w:rsid w:val="005C6479"/>
    <w:rsid w:val="005C69FD"/>
    <w:rsid w:val="005D7025"/>
    <w:rsid w:val="005E2D67"/>
    <w:rsid w:val="005E5578"/>
    <w:rsid w:val="005F09CE"/>
    <w:rsid w:val="005F4D62"/>
    <w:rsid w:val="00610ED7"/>
    <w:rsid w:val="00620CE3"/>
    <w:rsid w:val="00621086"/>
    <w:rsid w:val="0062208C"/>
    <w:rsid w:val="00634D49"/>
    <w:rsid w:val="006365A1"/>
    <w:rsid w:val="00636AA2"/>
    <w:rsid w:val="00653B85"/>
    <w:rsid w:val="00666764"/>
    <w:rsid w:val="0066694B"/>
    <w:rsid w:val="00667DB6"/>
    <w:rsid w:val="00674F54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6F68CE"/>
    <w:rsid w:val="0070147C"/>
    <w:rsid w:val="007064E7"/>
    <w:rsid w:val="00714FD6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E5F16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719C2"/>
    <w:rsid w:val="008835F6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7FD4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069D"/>
    <w:rsid w:val="009A1787"/>
    <w:rsid w:val="009A4F5A"/>
    <w:rsid w:val="009A73BE"/>
    <w:rsid w:val="009B1F44"/>
    <w:rsid w:val="009B3183"/>
    <w:rsid w:val="009B4573"/>
    <w:rsid w:val="009C002A"/>
    <w:rsid w:val="009C7D2A"/>
    <w:rsid w:val="009E278C"/>
    <w:rsid w:val="009F6EDC"/>
    <w:rsid w:val="00A0102D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C11C7"/>
    <w:rsid w:val="00AC31D4"/>
    <w:rsid w:val="00AC6098"/>
    <w:rsid w:val="00AD0D64"/>
    <w:rsid w:val="00AD3B26"/>
    <w:rsid w:val="00AD4D71"/>
    <w:rsid w:val="00AE2BF6"/>
    <w:rsid w:val="00AE3370"/>
    <w:rsid w:val="00AE64CA"/>
    <w:rsid w:val="00AF6036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70285"/>
    <w:rsid w:val="00B82A97"/>
    <w:rsid w:val="00B83039"/>
    <w:rsid w:val="00B84D6A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35B1A"/>
    <w:rsid w:val="00C41C7D"/>
    <w:rsid w:val="00C502C2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11E"/>
    <w:rsid w:val="00EA2B6F"/>
    <w:rsid w:val="00EB3478"/>
    <w:rsid w:val="00EB4B39"/>
    <w:rsid w:val="00EB6FE3"/>
    <w:rsid w:val="00EE0F65"/>
    <w:rsid w:val="00EE321E"/>
    <w:rsid w:val="00EE44DA"/>
    <w:rsid w:val="00EE59BD"/>
    <w:rsid w:val="00EF190C"/>
    <w:rsid w:val="00F01358"/>
    <w:rsid w:val="00F13DCA"/>
    <w:rsid w:val="00F14ED4"/>
    <w:rsid w:val="00F246A1"/>
    <w:rsid w:val="00F3033F"/>
    <w:rsid w:val="00F37917"/>
    <w:rsid w:val="00F51F01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4" ma:contentTypeDescription="Create a new document." ma:contentTypeScope="" ma:versionID="abb2755ffc666bf078479f50cfec6060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0e360735c9ce762c26ed7a114b2eb8f7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D6DE51-7EE1-4A72-8DE5-968705F25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CB9E6D-4436-42E0-A254-CE48327AC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account3_11 อรอุษา สุนทรวินิต (อร)</cp:lastModifiedBy>
  <cp:revision>2</cp:revision>
  <cp:lastPrinted>2019-05-01T12:20:00Z</cp:lastPrinted>
  <dcterms:created xsi:type="dcterms:W3CDTF">2019-11-14T09:09:00Z</dcterms:created>
  <dcterms:modified xsi:type="dcterms:W3CDTF">2019-11-14T09:09:00Z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</Properties>
</file>