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C9FA5" w14:textId="77777777" w:rsidR="00DB308D" w:rsidRPr="00AC3652" w:rsidRDefault="00DB308D" w:rsidP="00F623CA">
      <w:pPr>
        <w:pStyle w:val="Reference"/>
        <w:tabs>
          <w:tab w:val="clear" w:pos="8562"/>
          <w:tab w:val="right" w:pos="8329"/>
        </w:tabs>
        <w:rPr>
          <w:rFonts w:cstheme="minorBidi"/>
          <w:cs/>
          <w:lang w:bidi="th-TH"/>
        </w:rPr>
      </w:pPr>
      <w:bookmarkStart w:id="1" w:name="_GoBack"/>
      <w:bookmarkEnd w:id="1"/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711BC23F" w:rsidR="00734D83" w:rsidRDefault="00734D83" w:rsidP="00883BD8">
      <w:pPr>
        <w:pStyle w:val="BodyText"/>
        <w:rPr>
          <w:rFonts w:cstheme="minorBidi"/>
          <w:lang w:bidi="th-TH"/>
        </w:rPr>
      </w:pPr>
    </w:p>
    <w:p w14:paraId="50F7E94A" w14:textId="77777777" w:rsidR="00D371E9" w:rsidRDefault="00D371E9" w:rsidP="00883BD8">
      <w:pPr>
        <w:pStyle w:val="BodyText"/>
        <w:rPr>
          <w:rFonts w:cstheme="minorBidi"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7EB08D12" w14:textId="65EC02B6" w:rsidR="005A47A9" w:rsidRPr="007C2D33" w:rsidRDefault="005A47A9" w:rsidP="005A47A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5A47A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เอ็น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รับเบอร์</w:t>
      </w:r>
      <w:r w:rsidRPr="005A47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79035E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7903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55CC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7903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035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555CCD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79035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79035E">
        <w:rPr>
          <w:rFonts w:ascii="Browallia New" w:hAnsi="Browallia New" w:cs="Browallia New"/>
          <w:sz w:val="28"/>
          <w:szCs w:val="28"/>
          <w:lang w:bidi="th-TH"/>
        </w:rPr>
        <w:t>3</w:t>
      </w:r>
      <w:r w:rsidR="0079035E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7903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55CCD" w:rsidRPr="00555CC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79035E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035E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7903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0149F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B34CF0C" w14:textId="77777777" w:rsidR="00CD4D4E" w:rsidRPr="006D2172" w:rsidRDefault="00CD4D4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F7A893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669581E" w14:textId="77777777" w:rsidR="005A47A9" w:rsidRPr="00F01358" w:rsidRDefault="005A47A9" w:rsidP="005A47A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2E27DB" w14:textId="67FF9C0E" w:rsidR="00CD4D4E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12C297" w14:textId="732E52FF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3304BC" w14:textId="67498320" w:rsidR="00AC3652" w:rsidRDefault="00AC3652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3852DF" w14:textId="2DCFEC3C" w:rsidR="00AC3652" w:rsidRDefault="00AC3652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A68E9E" w14:textId="3CBA0E8D" w:rsidR="00AC3652" w:rsidRDefault="00AC3652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CD182E" w14:textId="77777777" w:rsidR="00AC3652" w:rsidRDefault="00AC3652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8831E9" w14:textId="41EF9ED2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6489FB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C7B71D" w14:textId="77777777" w:rsidR="005A47A9" w:rsidRPr="00487E39" w:rsidRDefault="005A47A9" w:rsidP="005A47A9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B36E763" w14:textId="1457A0CD" w:rsidR="00CB533E" w:rsidRDefault="00CB533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4A8FA0D" w14:textId="0A8EBC54" w:rsidR="00CB533E" w:rsidRPr="005C773B" w:rsidRDefault="00123ED7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C773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20DBA7FA" w14:textId="25C7E3E9" w:rsidR="00123ED7" w:rsidRPr="005C773B" w:rsidRDefault="00123ED7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7F1D11" w14:textId="7B9436DB" w:rsidR="00123ED7" w:rsidRPr="005C773B" w:rsidRDefault="00123ED7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C773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 ข้อ </w:t>
      </w:r>
      <w:r w:rsidRPr="005C773B">
        <w:rPr>
          <w:rFonts w:ascii="Browallia New" w:hAnsi="Browallia New" w:cs="Browallia New"/>
          <w:sz w:val="28"/>
          <w:szCs w:val="28"/>
          <w:lang w:val="en-US" w:bidi="th-TH"/>
        </w:rPr>
        <w:t xml:space="preserve">5 </w:t>
      </w:r>
      <w:r w:rsidRP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ว่าบริษัทได้ปรับมูลค่ายุติธรรมใหม่ สำหรับสินทรัพย์ที่ระบุได้ที่ได้มา และหนี้สินที่รับมา ณ วันซื้อธุรกิจของบริษัทย่อย ดังนั้น</w:t>
      </w:r>
      <w:r w:rsidR="00A61ED0" w:rsidRPr="005C773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งบการเงินรวมสำหรับงวดสามเดือน</w:t>
      </w:r>
      <w:r w:rsid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984A4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</w:t>
      </w:r>
      <w:r w:rsidRP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สิ้นสุดวันที่ </w:t>
      </w:r>
      <w:r w:rsidRPr="005C773B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5C773B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84A4C" w:rsidRPr="00984A4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C773B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5C7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ที่แสดงเป็นข้อมูลเปรียบเทียบได้มีการปรับปรุงใหม่เรียบร้อยแล้ว ทั้งนี้ข้าพเจ้ามิได้ให้ข้อสรุปอย่างมีเงื่อนไขในเรื่องนี้</w:t>
      </w:r>
    </w:p>
    <w:p w14:paraId="7D1A1BA8" w14:textId="6DA3EEE5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510B290" w14:textId="2C9F2364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1D8E70" w14:textId="38EE5A18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9C49C2" w14:textId="77777777" w:rsidR="00AE0190" w:rsidRPr="006D2172" w:rsidRDefault="00AE0190" w:rsidP="00393CA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D21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จูระมงคล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D2172">
        <w:rPr>
          <w:rFonts w:ascii="Browallia New" w:hAnsi="Browallia New" w:cs="Browallia New"/>
          <w:sz w:val="28"/>
          <w:szCs w:val="28"/>
        </w:rPr>
        <w:t>8593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7AC76EA" w14:textId="40D8F5C1" w:rsidR="00F3252B" w:rsidRPr="004A30DE" w:rsidRDefault="00BB765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224BC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A30DE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6158A9" w:rsidRPr="004A30DE">
        <w:rPr>
          <w:rFonts w:ascii="Browallia New" w:hAnsi="Browallia New" w:cs="Browallia New"/>
          <w:sz w:val="28"/>
          <w:szCs w:val="28"/>
          <w:lang w:val="en-US" w:bidi="th-TH"/>
        </w:rPr>
        <w:t>562</w:t>
      </w:r>
    </w:p>
    <w:p w14:paraId="1E5AB0DF" w14:textId="77777777" w:rsidR="006932D7" w:rsidRPr="00B43C45" w:rsidRDefault="006932D7" w:rsidP="00AE0190">
      <w:pPr>
        <w:spacing w:after="0" w:line="240" w:lineRule="auto"/>
        <w:jc w:val="thaiDistribute"/>
        <w:rPr>
          <w:rFonts w:ascii="Arial" w:hAnsi="Arial"/>
          <w:sz w:val="19"/>
          <w:szCs w:val="19"/>
        </w:rPr>
      </w:pPr>
    </w:p>
    <w:p w14:paraId="184027E4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47173D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2536EF3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5D460C9" w14:textId="77777777" w:rsidR="00D15EA5" w:rsidRDefault="00D15EA5" w:rsidP="00D15EA5">
      <w:pPr>
        <w:pStyle w:val="BodyText"/>
      </w:pPr>
    </w:p>
    <w:p w14:paraId="3F919FEA" w14:textId="77777777" w:rsidR="00D15EA5" w:rsidRDefault="00D15EA5" w:rsidP="00D15EA5">
      <w:pPr>
        <w:pStyle w:val="BodyText"/>
      </w:pPr>
    </w:p>
    <w:p w14:paraId="50B0A3E1" w14:textId="77777777" w:rsidR="00D15EA5" w:rsidRDefault="00D15EA5" w:rsidP="00D15EA5">
      <w:pPr>
        <w:pStyle w:val="BodyText"/>
      </w:pPr>
    </w:p>
    <w:p w14:paraId="238BE0B5" w14:textId="77777777" w:rsidR="00D15EA5" w:rsidRDefault="00D15EA5" w:rsidP="00D15EA5">
      <w:pPr>
        <w:pStyle w:val="BodyText"/>
      </w:pPr>
    </w:p>
    <w:p w14:paraId="48383DCB" w14:textId="77777777" w:rsidR="00D15EA5" w:rsidRDefault="00D15EA5" w:rsidP="00D15EA5">
      <w:pPr>
        <w:pStyle w:val="BodyText"/>
      </w:pPr>
    </w:p>
    <w:p w14:paraId="30A77DDF" w14:textId="77777777" w:rsidR="00D15EA5" w:rsidRDefault="00D15EA5" w:rsidP="00D15EA5">
      <w:pPr>
        <w:pStyle w:val="BodyText"/>
      </w:pPr>
    </w:p>
    <w:p w14:paraId="627A8728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F3FB8" w14:textId="77777777" w:rsidR="00BA63DD" w:rsidRDefault="00BA63DD">
      <w:r>
        <w:separator/>
      </w:r>
    </w:p>
  </w:endnote>
  <w:endnote w:type="continuationSeparator" w:id="0">
    <w:p w14:paraId="4D713557" w14:textId="77777777" w:rsidR="00BA63DD" w:rsidRDefault="00BA6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FA73D" w14:textId="77777777" w:rsidR="00BA63DD" w:rsidRDefault="00BA63DD">
      <w:bookmarkStart w:id="0" w:name="_Hlk482348182"/>
      <w:bookmarkEnd w:id="0"/>
      <w:r>
        <w:separator/>
      </w:r>
    </w:p>
  </w:footnote>
  <w:footnote w:type="continuationSeparator" w:id="0">
    <w:p w14:paraId="480AE7EE" w14:textId="77777777" w:rsidR="00BA63DD" w:rsidRDefault="00BA6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80FC7" w14:textId="4F5BCE76" w:rsidR="0079035E" w:rsidRDefault="0079035E" w:rsidP="00D96128">
    <w:pPr>
      <w:pStyle w:val="Header"/>
      <w:jc w:val="right"/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448A5" w14:textId="77777777" w:rsidR="0079035E" w:rsidRDefault="0079035E" w:rsidP="00D15EA5">
    <w:pPr>
      <w:pStyle w:val="Header"/>
      <w:tabs>
        <w:tab w:val="clear" w:pos="8562"/>
        <w:tab w:val="left" w:pos="5328"/>
      </w:tabs>
      <w:spacing w:after="1418"/>
    </w:pPr>
  </w:p>
  <w:p w14:paraId="39E3B004" w14:textId="331E49BC" w:rsidR="0079035E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ข้อมูลทางการเงินระหว่างกาลของ</w:t>
    </w:r>
  </w:p>
  <w:p w14:paraId="6EE46DA1" w14:textId="39132FDD" w:rsidR="0079035E" w:rsidRPr="006932D7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C4EB412" w14:textId="5D91B3D4" w:rsidR="0079035E" w:rsidRDefault="0079035E" w:rsidP="00D15EA5">
    <w:pPr>
      <w:pStyle w:val="Header"/>
    </w:pPr>
    <w:bookmarkStart w:id="2" w:name="Footer3_tbl"/>
    <w:bookmarkEnd w:id="2"/>
  </w:p>
  <w:p w14:paraId="025EF6AD" w14:textId="21DAC5AB" w:rsidR="0079035E" w:rsidRDefault="0079035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49F1"/>
    <w:rsid w:val="000162B0"/>
    <w:rsid w:val="0003023B"/>
    <w:rsid w:val="00031D17"/>
    <w:rsid w:val="00044ACE"/>
    <w:rsid w:val="0004550E"/>
    <w:rsid w:val="00052614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5BAB"/>
    <w:rsid w:val="000B65E3"/>
    <w:rsid w:val="000B7058"/>
    <w:rsid w:val="000B7090"/>
    <w:rsid w:val="000C6440"/>
    <w:rsid w:val="000E52CE"/>
    <w:rsid w:val="000F3AAB"/>
    <w:rsid w:val="000F6E25"/>
    <w:rsid w:val="001011DF"/>
    <w:rsid w:val="00112B69"/>
    <w:rsid w:val="001218E7"/>
    <w:rsid w:val="00123ED7"/>
    <w:rsid w:val="001316D3"/>
    <w:rsid w:val="001554CD"/>
    <w:rsid w:val="00155A91"/>
    <w:rsid w:val="001613E2"/>
    <w:rsid w:val="0016459D"/>
    <w:rsid w:val="00167017"/>
    <w:rsid w:val="0019210D"/>
    <w:rsid w:val="001A3BFB"/>
    <w:rsid w:val="001A3C20"/>
    <w:rsid w:val="001B198C"/>
    <w:rsid w:val="001B3A7E"/>
    <w:rsid w:val="001B7388"/>
    <w:rsid w:val="001D202B"/>
    <w:rsid w:val="001D2302"/>
    <w:rsid w:val="001D7BB3"/>
    <w:rsid w:val="001E12A6"/>
    <w:rsid w:val="001E498F"/>
    <w:rsid w:val="00214C9B"/>
    <w:rsid w:val="00224BC1"/>
    <w:rsid w:val="0022518C"/>
    <w:rsid w:val="00237A7E"/>
    <w:rsid w:val="00241F16"/>
    <w:rsid w:val="0024316F"/>
    <w:rsid w:val="00247969"/>
    <w:rsid w:val="0026182A"/>
    <w:rsid w:val="00263C03"/>
    <w:rsid w:val="00277EBE"/>
    <w:rsid w:val="002838FB"/>
    <w:rsid w:val="00285249"/>
    <w:rsid w:val="002A252E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84904"/>
    <w:rsid w:val="00387A6A"/>
    <w:rsid w:val="00393CAB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70FA"/>
    <w:rsid w:val="0052186A"/>
    <w:rsid w:val="005321DA"/>
    <w:rsid w:val="005456E5"/>
    <w:rsid w:val="00547541"/>
    <w:rsid w:val="00551365"/>
    <w:rsid w:val="00555CCD"/>
    <w:rsid w:val="005627FF"/>
    <w:rsid w:val="00566B57"/>
    <w:rsid w:val="00577D61"/>
    <w:rsid w:val="005822AC"/>
    <w:rsid w:val="005A47A9"/>
    <w:rsid w:val="005B405A"/>
    <w:rsid w:val="005C2CCB"/>
    <w:rsid w:val="005C6479"/>
    <w:rsid w:val="005C69FD"/>
    <w:rsid w:val="005C773B"/>
    <w:rsid w:val="005D7025"/>
    <w:rsid w:val="005E2D67"/>
    <w:rsid w:val="005E5578"/>
    <w:rsid w:val="005F4D62"/>
    <w:rsid w:val="00610ED7"/>
    <w:rsid w:val="006158A9"/>
    <w:rsid w:val="00620CE3"/>
    <w:rsid w:val="00621086"/>
    <w:rsid w:val="006365A1"/>
    <w:rsid w:val="00636AA2"/>
    <w:rsid w:val="0065051C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B06A2"/>
    <w:rsid w:val="006C3D37"/>
    <w:rsid w:val="006C6376"/>
    <w:rsid w:val="006D2172"/>
    <w:rsid w:val="006D6FF5"/>
    <w:rsid w:val="006F1B19"/>
    <w:rsid w:val="006F29ED"/>
    <w:rsid w:val="006F4F77"/>
    <w:rsid w:val="0070147C"/>
    <w:rsid w:val="00714FD6"/>
    <w:rsid w:val="00716F1F"/>
    <w:rsid w:val="00717608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4F9"/>
    <w:rsid w:val="007D41A1"/>
    <w:rsid w:val="007E156E"/>
    <w:rsid w:val="008033D0"/>
    <w:rsid w:val="00803FB6"/>
    <w:rsid w:val="008059EF"/>
    <w:rsid w:val="008128F7"/>
    <w:rsid w:val="00812938"/>
    <w:rsid w:val="008273CA"/>
    <w:rsid w:val="00827B71"/>
    <w:rsid w:val="00830DAC"/>
    <w:rsid w:val="0083134C"/>
    <w:rsid w:val="00832F51"/>
    <w:rsid w:val="00843100"/>
    <w:rsid w:val="00847054"/>
    <w:rsid w:val="00850F25"/>
    <w:rsid w:val="008534AA"/>
    <w:rsid w:val="0087166E"/>
    <w:rsid w:val="008719C2"/>
    <w:rsid w:val="00883BD8"/>
    <w:rsid w:val="00884FF7"/>
    <w:rsid w:val="00894ACE"/>
    <w:rsid w:val="00897E5A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1ED0"/>
    <w:rsid w:val="00A6337E"/>
    <w:rsid w:val="00A66F91"/>
    <w:rsid w:val="00A66FB8"/>
    <w:rsid w:val="00A70229"/>
    <w:rsid w:val="00A73750"/>
    <w:rsid w:val="00A86026"/>
    <w:rsid w:val="00A918D1"/>
    <w:rsid w:val="00A93A9A"/>
    <w:rsid w:val="00A97597"/>
    <w:rsid w:val="00AA5C16"/>
    <w:rsid w:val="00AC31D4"/>
    <w:rsid w:val="00AC3652"/>
    <w:rsid w:val="00AC6098"/>
    <w:rsid w:val="00AC6545"/>
    <w:rsid w:val="00AC7FE4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952"/>
    <w:rsid w:val="00B40D67"/>
    <w:rsid w:val="00B43C45"/>
    <w:rsid w:val="00B55EE8"/>
    <w:rsid w:val="00B56E6C"/>
    <w:rsid w:val="00B63D0E"/>
    <w:rsid w:val="00B83039"/>
    <w:rsid w:val="00B85FE0"/>
    <w:rsid w:val="00BA050D"/>
    <w:rsid w:val="00BA5B00"/>
    <w:rsid w:val="00BA63DD"/>
    <w:rsid w:val="00BB09AD"/>
    <w:rsid w:val="00BB1A07"/>
    <w:rsid w:val="00BB6DAD"/>
    <w:rsid w:val="00BB7346"/>
    <w:rsid w:val="00BB7659"/>
    <w:rsid w:val="00BC1555"/>
    <w:rsid w:val="00BC60A9"/>
    <w:rsid w:val="00BE0C8A"/>
    <w:rsid w:val="00BE334D"/>
    <w:rsid w:val="00BE4988"/>
    <w:rsid w:val="00BF1C24"/>
    <w:rsid w:val="00BF4ED5"/>
    <w:rsid w:val="00BF5E73"/>
    <w:rsid w:val="00C01D7B"/>
    <w:rsid w:val="00C06939"/>
    <w:rsid w:val="00C21E3B"/>
    <w:rsid w:val="00C322FD"/>
    <w:rsid w:val="00C35B1A"/>
    <w:rsid w:val="00C41C7D"/>
    <w:rsid w:val="00C63023"/>
    <w:rsid w:val="00C63743"/>
    <w:rsid w:val="00C7450C"/>
    <w:rsid w:val="00C76C6C"/>
    <w:rsid w:val="00C76E31"/>
    <w:rsid w:val="00C80EC5"/>
    <w:rsid w:val="00C86BB9"/>
    <w:rsid w:val="00C8772C"/>
    <w:rsid w:val="00CA43FD"/>
    <w:rsid w:val="00CB18EB"/>
    <w:rsid w:val="00CB441E"/>
    <w:rsid w:val="00CB533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371E9"/>
    <w:rsid w:val="00D430AD"/>
    <w:rsid w:val="00D460E7"/>
    <w:rsid w:val="00D63ABC"/>
    <w:rsid w:val="00D675F1"/>
    <w:rsid w:val="00D73B96"/>
    <w:rsid w:val="00D80807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460F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57FB7"/>
    <w:rsid w:val="00E62754"/>
    <w:rsid w:val="00E64D2D"/>
    <w:rsid w:val="00E726FD"/>
    <w:rsid w:val="00E86B53"/>
    <w:rsid w:val="00E9110B"/>
    <w:rsid w:val="00EA2B6F"/>
    <w:rsid w:val="00EB3478"/>
    <w:rsid w:val="00EB4B39"/>
    <w:rsid w:val="00EB6FE3"/>
    <w:rsid w:val="00EE0F65"/>
    <w:rsid w:val="00F246A1"/>
    <w:rsid w:val="00F3171B"/>
    <w:rsid w:val="00F3252B"/>
    <w:rsid w:val="00F37917"/>
    <w:rsid w:val="00F5513E"/>
    <w:rsid w:val="00F623CA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4397"/>
    <w:rsid w:val="00FD05AD"/>
    <w:rsid w:val="00FD0666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4" ma:contentTypeDescription="Create a new document." ma:contentTypeScope="" ma:versionID="75d6ec5805f6751afa7577569f1b002a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ceb91aec074440f9c46ac2b5d14fa56b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E7EF74-A6AC-4357-AB6E-72B096C45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978385-78E2-4BDB-9D54-DE2C0AD15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accfin Wassana</cp:lastModifiedBy>
  <cp:revision>2</cp:revision>
  <cp:lastPrinted>2019-11-13T10:04:00Z</cp:lastPrinted>
  <dcterms:created xsi:type="dcterms:W3CDTF">2019-11-14T10:49:00Z</dcterms:created>
  <dcterms:modified xsi:type="dcterms:W3CDTF">2019-11-14T10:49:00Z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