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B0DB843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77777777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3634CEE5" w14:textId="0C31844C" w:rsidR="00B33ACB" w:rsidRDefault="00B33ACB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ที่แสดงเงินลงทุนตามวิธีส่วนได้เสีย</w:t>
      </w:r>
    </w:p>
    <w:p w14:paraId="40F89C29" w14:textId="3058F92D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Pr="008F777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E7C81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E7C8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1C8B960E" w14:textId="51A143E1"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2B5E2CF" w14:textId="4B43F457" w:rsidR="000E7C81" w:rsidRDefault="000E7C81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งบการเงินเฉพาะกิจการ</w:t>
      </w:r>
    </w:p>
    <w:p w14:paraId="49DEFB02" w14:textId="1BC3F3AA" w:rsidR="000E7C81" w:rsidRDefault="00FD2D0F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สำหรับรอบรอบระยะเวลา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ตั้งแต่วันที่ </w:t>
      </w:r>
      <w:r w:rsidR="000E7C81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กรกฎาคม </w:t>
      </w:r>
      <w:r w:rsidR="000E7C81">
        <w:rPr>
          <w:rFonts w:ascii="Angsana New" w:hAnsi="Angsana New" w:cs="Angsana New"/>
          <w:b w:val="0"/>
          <w:bCs w:val="0"/>
          <w:sz w:val="32"/>
          <w:szCs w:val="32"/>
        </w:rPr>
        <w:t>2562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E7C81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วันควบบริษัท</w:t>
      </w:r>
      <w:r w:rsidR="000E7C81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p w14:paraId="47679068" w14:textId="6B1BC2D7" w:rsidR="00FD2D0F" w:rsidRDefault="00FD2D0F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ถึงวันที่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25CEACC0" w14:textId="29B1625D" w:rsidR="000E7C81" w:rsidRPr="008F7775" w:rsidRDefault="000E7C81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591427DA" w14:textId="72BF4F43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  <w:bookmarkStart w:id="3" w:name="_GoBack"/>
      <w:bookmarkEnd w:id="3"/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59130A24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A1ECE64" w14:textId="77777777"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4C7954A4" w14:textId="58166E5B" w:rsidR="00161472" w:rsidRPr="00522609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22609">
        <w:rPr>
          <w:rFonts w:ascii="Angsana New" w:hAnsi="Angsana New"/>
          <w:sz w:val="30"/>
          <w:szCs w:val="30"/>
          <w:cs/>
          <w:lang w:val="th-TH"/>
        </w:rPr>
        <w:t>ข้าพเจ้าได้สอบทานงบแสดงฐานะการเงินที่แสดงเงินลงทุนตามวิธีส่วนได้เสีย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522609">
        <w:rPr>
          <w:rFonts w:ascii="Angsana New" w:hAnsi="Angsana New"/>
          <w:sz w:val="30"/>
          <w:szCs w:val="30"/>
          <w:cs/>
          <w:lang w:val="th-TH"/>
        </w:rPr>
        <w:t>งบแสดงฐานะการเงิน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522609">
        <w:rPr>
          <w:rFonts w:ascii="Angsana New" w:hAnsi="Angsana New"/>
          <w:sz w:val="30"/>
          <w:szCs w:val="30"/>
          <w:lang w:val="th-TH"/>
        </w:rPr>
        <w:t>30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กันยายน </w:t>
      </w:r>
      <w:r w:rsidRPr="00522609">
        <w:rPr>
          <w:rFonts w:ascii="Angsana New" w:hAnsi="Angsana New"/>
          <w:sz w:val="30"/>
          <w:szCs w:val="30"/>
          <w:lang w:val="th-TH"/>
        </w:rPr>
        <w:t>2562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งบกำไรขาดทุนที่แสดงเงินลงทุนตามวิธีส่วนได้เสีย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สำหรับงวดสามเดือนและหกเดือนสิ้นสุดวันที่ </w:t>
      </w:r>
      <w:r w:rsidRPr="00522609">
        <w:rPr>
          <w:rFonts w:ascii="Angsana New" w:hAnsi="Angsana New"/>
          <w:sz w:val="30"/>
          <w:szCs w:val="30"/>
          <w:lang w:val="th-TH"/>
        </w:rPr>
        <w:t xml:space="preserve">30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Pr="00522609">
        <w:rPr>
          <w:rFonts w:ascii="Angsana New" w:hAnsi="Angsana New"/>
          <w:sz w:val="30"/>
          <w:szCs w:val="30"/>
          <w:lang w:val="th-TH"/>
        </w:rPr>
        <w:t xml:space="preserve">2562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และงบกำไรขาดทุนเฉพาะกิจการ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สำหรับรอบระยะเวลาตั้งแต่วันที่ 1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กรกฎาคม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25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(วันควบบริษัท) ถึงวันที่ 30 กันยายน 256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 xml:space="preserve">2 </w:t>
      </w:r>
      <w:r w:rsidRPr="00522609">
        <w:rPr>
          <w:rFonts w:ascii="Angsana New" w:hAnsi="Angsana New"/>
          <w:sz w:val="30"/>
          <w:szCs w:val="30"/>
          <w:cs/>
          <w:lang w:val="th-TH"/>
        </w:rPr>
        <w:t>งบกำไรขาดทุนเบ็ดเสร็จที่แสดงเงินลงทุนตามวิธีส่วนได้เสียสำหรับงวดสามเดือน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Pr="00522609">
        <w:rPr>
          <w:rFonts w:ascii="Angsana New" w:hAnsi="Angsana New"/>
          <w:sz w:val="30"/>
          <w:szCs w:val="30"/>
          <w:lang w:val="th-TH"/>
        </w:rPr>
        <w:t xml:space="preserve">30 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กันยายน </w:t>
      </w:r>
      <w:r w:rsidRPr="00522609">
        <w:rPr>
          <w:rFonts w:ascii="Angsana New" w:hAnsi="Angsana New"/>
          <w:sz w:val="30"/>
          <w:szCs w:val="30"/>
          <w:lang w:val="th-TH"/>
        </w:rPr>
        <w:t>25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522609">
        <w:rPr>
          <w:rFonts w:ascii="Angsana New" w:hAnsi="Angsana New"/>
          <w:sz w:val="30"/>
          <w:szCs w:val="30"/>
          <w:lang w:val="th-TH"/>
        </w:rPr>
        <w:t xml:space="preserve">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และงบกำไรขาดทุนเบ็ดเสร็จเฉพาะกิจการ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สำหรับรอบระยะเวลาตั้งแต่วันที่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1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กรกฎาคม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25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(วันควบบริษัท) ถึงวันที่ 30 กันยายน 256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2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งบแสดงการเปลี่ยนแปลงส่วนของผู้ถือหุ้นที่แสดงเงินลงทุนตามวิธีส่วนได้เสีย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 xml:space="preserve"> และงบกระแสเงินสด</w:t>
      </w:r>
      <w:r w:rsidRPr="00522609">
        <w:rPr>
          <w:rFonts w:ascii="Angsana New" w:hAnsi="Angsana New"/>
          <w:sz w:val="30"/>
          <w:szCs w:val="30"/>
          <w:cs/>
          <w:lang w:val="th-TH"/>
        </w:rPr>
        <w:t>ที่แสดงเงินลงทุนตามวิธีส่วนได้เสียสำหรับงวด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522609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 30 กันยายน 25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522609">
        <w:rPr>
          <w:rFonts w:ascii="Angsana New" w:hAnsi="Angsana New"/>
          <w:sz w:val="30"/>
          <w:szCs w:val="30"/>
          <w:lang w:val="th-TH"/>
        </w:rPr>
        <w:t xml:space="preserve">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522609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งบแสดงการเปลี่ยนแปลงส่วนของผู้ถือหุ้น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Pr="00522609">
        <w:rPr>
          <w:rFonts w:ascii="Angsana New" w:hAnsi="Angsana New"/>
          <w:sz w:val="30"/>
          <w:szCs w:val="30"/>
          <w:lang w:val="th-TH"/>
        </w:rPr>
        <w:t xml:space="preserve">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และงบกระแสเงินสดเฉพาะกิจการ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สำหรับรอบระยะเวลาตั้งแต่วันที่ 1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กรกฎาคม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25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(วันควบบริษัท) ถึงวันที่ 30 กันยายน 256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2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และหมายเหตุประกอบงบการเงิน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>แบบย่อ (“ข้อมูลทางการเงินระหว่างกาล”)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22609">
        <w:rPr>
          <w:rFonts w:ascii="Angsana New" w:hAnsi="Angsana New"/>
          <w:sz w:val="30"/>
          <w:szCs w:val="30"/>
          <w:cs/>
          <w:lang w:val="th-TH"/>
        </w:rPr>
        <w:t>ของบริษัท โทเร เท็กซ์ไทล์ (ประเทศไทย) จำกัด (มหาชน)</w:t>
      </w:r>
      <w:r w:rsidRPr="00522609">
        <w:rPr>
          <w:rFonts w:ascii="Angsana New" w:hAnsi="Angsana New"/>
          <w:sz w:val="30"/>
          <w:szCs w:val="30"/>
          <w:lang w:val="th-TH"/>
        </w:rPr>
        <w:t xml:space="preserve"> 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34 เรื่อง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 w:rsidRPr="00522609">
        <w:rPr>
          <w:rFonts w:ascii="Angsana New" w:hAnsi="Angsana New"/>
          <w:sz w:val="30"/>
          <w:szCs w:val="30"/>
          <w:cs/>
          <w:lang w:val="th-TH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>ระหว่างกาลดังกล่าวจากผลการสอบทานของข้าพเจ้า</w:t>
      </w:r>
      <w:r w:rsidRPr="00522609">
        <w:rPr>
          <w:rFonts w:ascii="Angsana New" w:hAnsi="Angsana New"/>
          <w:sz w:val="30"/>
          <w:szCs w:val="30"/>
          <w:lang w:val="th-TH"/>
        </w:rPr>
        <w:t xml:space="preserve"> </w:t>
      </w:r>
    </w:p>
    <w:p w14:paraId="080BAD99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lang w:val="en-US"/>
        </w:rPr>
      </w:pPr>
    </w:p>
    <w:p w14:paraId="430F8E97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301CE6F5" w14:textId="7143368E" w:rsidR="00161472" w:rsidRPr="00522609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327D84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 w:cs="Angsana New" w:hint="cs"/>
          <w:spacing w:val="-4"/>
          <w:cs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2A5940">
        <w:rPr>
          <w:rFonts w:ascii="Angsana New" w:hAnsi="Angsana New" w:cs="Angsana New" w:hint="cs"/>
          <w:spacing w:val="-4"/>
          <w:cs/>
        </w:rPr>
        <w:t xml:space="preserve"> </w:t>
      </w:r>
      <w:r w:rsidRPr="00327D84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3E9A01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400C2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57D006EF" w14:textId="77777777" w:rsidR="009B4267" w:rsidRPr="0064172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4BB94E3C" w14:textId="128133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01A00E5D" w14:textId="77777777"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1106E1D3" w14:textId="77777777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>ฐานการบัญชีฉบับที่ 34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AB3C922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14:paraId="3FEF685C" w14:textId="77777777" w:rsidR="00161472" w:rsidRPr="00926FDA" w:rsidRDefault="00161472" w:rsidP="00161472">
      <w:pPr>
        <w:rPr>
          <w:rFonts w:ascii="Angsana New" w:hAnsi="Angsana New"/>
          <w:i/>
          <w:iCs/>
          <w:sz w:val="30"/>
          <w:szCs w:val="30"/>
          <w:cs/>
        </w:rPr>
      </w:pPr>
      <w:r w:rsidRPr="00926FDA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E836424" w14:textId="77777777" w:rsidR="00161472" w:rsidRDefault="00161472" w:rsidP="00161472">
      <w:pPr>
        <w:rPr>
          <w:rFonts w:ascii="Angsana New" w:hAnsi="Angsana New"/>
          <w:sz w:val="30"/>
          <w:szCs w:val="30"/>
        </w:rPr>
      </w:pPr>
    </w:p>
    <w:p w14:paraId="71A5A74C" w14:textId="3A90D8D4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AE155F">
        <w:rPr>
          <w:rFonts w:ascii="Angsana New" w:hAnsi="Angsana New" w:cs="Angsana New"/>
          <w:spacing w:val="-4"/>
          <w:cs/>
        </w:rPr>
        <w:t>ข้าพเจ้าขอให้สังเกตหมายเหตุประกอบงบการเงินระหว่างกาลข้อ</w:t>
      </w:r>
      <w:r w:rsidRPr="00AE155F">
        <w:rPr>
          <w:rFonts w:ascii="Angsana New" w:hAnsi="Angsana New" w:cs="Angsana New"/>
          <w:spacing w:val="-4"/>
        </w:rPr>
        <w:t> </w:t>
      </w:r>
      <w:r w:rsidRPr="00AE155F">
        <w:rPr>
          <w:rFonts w:ascii="Angsana New" w:hAnsi="Angsana New" w:cs="Angsana New"/>
          <w:spacing w:val="-4"/>
          <w:cs/>
        </w:rPr>
        <w:t>1</w:t>
      </w:r>
      <w:r w:rsidRPr="00AE155F">
        <w:rPr>
          <w:rFonts w:ascii="Angsana New" w:hAnsi="Angsana New" w:cs="Angsana New"/>
          <w:spacing w:val="-4"/>
        </w:rPr>
        <w:t> </w:t>
      </w:r>
      <w:r w:rsidRPr="00AE155F">
        <w:rPr>
          <w:rFonts w:ascii="Angsana New" w:hAnsi="Angsana New" w:cs="Angsana New"/>
          <w:spacing w:val="-4"/>
          <w:cs/>
        </w:rPr>
        <w:t xml:space="preserve">บริษัทได้จัดตั้งขึ้นตามมติการควบบริษัทระหว่างบริษัท </w:t>
      </w:r>
      <w:r w:rsidR="00AE155F">
        <w:rPr>
          <w:rFonts w:ascii="Angsana New" w:hAnsi="Angsana New" w:cs="Angsana New"/>
          <w:spacing w:val="-4"/>
          <w:cs/>
        </w:rPr>
        <w:br/>
      </w:r>
      <w:r w:rsidRPr="00AE155F">
        <w:rPr>
          <w:rFonts w:ascii="Angsana New" w:hAnsi="Angsana New" w:cs="Angsana New"/>
          <w:spacing w:val="-4"/>
          <w:cs/>
        </w:rPr>
        <w:t>ลัคกี้เท็คซ์ (ไทย) จำกัด (มหาชน)</w:t>
      </w:r>
      <w:r w:rsidRPr="00AE155F">
        <w:rPr>
          <w:rFonts w:ascii="Angsana New" w:hAnsi="Angsana New" w:cs="Angsana New" w:hint="cs"/>
          <w:spacing w:val="-4"/>
          <w:cs/>
        </w:rPr>
        <w:t xml:space="preserve"> </w:t>
      </w:r>
      <w:r w:rsidRPr="00AE155F">
        <w:rPr>
          <w:rFonts w:ascii="Angsana New" w:hAnsi="Angsana New" w:cs="Angsana New"/>
          <w:spacing w:val="-4"/>
          <w:cs/>
        </w:rPr>
        <w:t>กับบริษัท ไทยโทเรเท็กซ์ไทล์มิลลส์ จำกัด (มหาชน) การควบบริษัทดังกล่าวเป็นการ</w:t>
      </w:r>
      <w:r w:rsidR="00C40684" w:rsidRPr="00AE155F">
        <w:rPr>
          <w:rFonts w:ascii="Angsana New" w:hAnsi="Angsana New" w:cs="Angsana New" w:hint="cs"/>
          <w:spacing w:val="-4"/>
          <w:cs/>
        </w:rPr>
        <w:t>รวม</w:t>
      </w:r>
      <w:r w:rsidRPr="00AE155F">
        <w:rPr>
          <w:rFonts w:ascii="Angsana New" w:hAnsi="Angsana New" w:cs="Angsana New"/>
          <w:spacing w:val="-4"/>
          <w:cs/>
        </w:rPr>
        <w:t>บริษัทภายใต้การควบคุมเดียวกัน ดังนั้น</w:t>
      </w:r>
      <w:r w:rsidR="002A5940">
        <w:rPr>
          <w:rFonts w:ascii="Angsana New" w:hAnsi="Angsana New" w:cs="Angsana New" w:hint="cs"/>
          <w:spacing w:val="-4"/>
          <w:cs/>
        </w:rPr>
        <w:t xml:space="preserve"> </w:t>
      </w:r>
      <w:r w:rsidRPr="00AE155F">
        <w:rPr>
          <w:rFonts w:ascii="Angsana New" w:hAnsi="Angsana New" w:cs="Angsana New"/>
          <w:spacing w:val="-4"/>
          <w:cs/>
        </w:rPr>
        <w:t>บริษัทได้จัดทำงบการเงิน</w:t>
      </w:r>
      <w:r w:rsidRPr="00AE155F">
        <w:rPr>
          <w:rFonts w:ascii="Angsana New" w:hAnsi="Angsana New" w:cs="Angsana New" w:hint="cs"/>
          <w:spacing w:val="-4"/>
          <w:cs/>
        </w:rPr>
        <w:t>ที่แสดงเงินลงทุนตามวิธีส่วนได้เสีย</w:t>
      </w:r>
      <w:r w:rsidRPr="00AE155F">
        <w:rPr>
          <w:rFonts w:ascii="Angsana New" w:hAnsi="Angsana New" w:cs="Angsana New"/>
          <w:spacing w:val="-4"/>
          <w:cs/>
        </w:rPr>
        <w:t>โดยเสมือนว่า</w:t>
      </w:r>
      <w:r w:rsidR="00AA3ECD">
        <w:rPr>
          <w:rFonts w:ascii="Angsana New" w:hAnsi="Angsana New" w:cs="Angsana New"/>
          <w:spacing w:val="-4"/>
          <w:cs/>
        </w:rPr>
        <w:br/>
      </w:r>
      <w:r w:rsidRPr="00AE155F">
        <w:rPr>
          <w:rFonts w:ascii="Angsana New" w:hAnsi="Angsana New" w:cs="Angsana New"/>
          <w:spacing w:val="-4"/>
          <w:cs/>
        </w:rPr>
        <w:t>ได้มีการรวมกิจการตั้งแต่วันที่</w:t>
      </w:r>
      <w:r w:rsidRPr="00AE155F">
        <w:rPr>
          <w:rFonts w:ascii="Angsana New" w:hAnsi="Angsana New" w:cs="Angsana New"/>
          <w:spacing w:val="-4"/>
        </w:rPr>
        <w:t> </w:t>
      </w:r>
      <w:r w:rsidRPr="00AE155F">
        <w:rPr>
          <w:rFonts w:ascii="Angsana New" w:hAnsi="Angsana New" w:cs="Angsana New"/>
          <w:spacing w:val="-4"/>
          <w:cs/>
        </w:rPr>
        <w:t>1</w:t>
      </w:r>
      <w:r w:rsidRPr="00AE155F">
        <w:rPr>
          <w:rFonts w:ascii="Angsana New" w:hAnsi="Angsana New" w:cs="Angsana New"/>
          <w:spacing w:val="-4"/>
        </w:rPr>
        <w:t> </w:t>
      </w:r>
      <w:r w:rsidRPr="00AE155F">
        <w:rPr>
          <w:rFonts w:ascii="Angsana New" w:hAnsi="Angsana New" w:cs="Angsana New" w:hint="cs"/>
          <w:spacing w:val="-4"/>
          <w:cs/>
        </w:rPr>
        <w:t>เมษายน</w:t>
      </w:r>
      <w:r w:rsidRPr="00AE155F">
        <w:rPr>
          <w:rFonts w:ascii="Angsana New" w:hAnsi="Angsana New" w:cs="Angsana New"/>
          <w:spacing w:val="-4"/>
        </w:rPr>
        <w:t> </w:t>
      </w:r>
      <w:r w:rsidRPr="00AE155F">
        <w:rPr>
          <w:rFonts w:ascii="Angsana New" w:hAnsi="Angsana New" w:cs="Angsana New"/>
          <w:spacing w:val="-4"/>
          <w:cs/>
        </w:rPr>
        <w:t>2560</w:t>
      </w:r>
      <w:r w:rsidRPr="00AE155F">
        <w:rPr>
          <w:rFonts w:ascii="Angsana New" w:hAnsi="Angsana New" w:cs="Angsana New"/>
          <w:spacing w:val="-4"/>
        </w:rPr>
        <w:t> </w:t>
      </w:r>
      <w:r w:rsidRPr="00AE155F">
        <w:rPr>
          <w:rFonts w:ascii="Angsana New" w:hAnsi="Angsana New" w:cs="Angsana New"/>
          <w:spacing w:val="-4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300B635B" w14:textId="77777777" w:rsidR="00161472" w:rsidRDefault="00161472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59A80D44" w14:textId="77777777" w:rsidR="00685E11" w:rsidRDefault="00685E11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CD8B79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67B0F025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48F25592" w14:textId="77777777" w:rsidR="00161472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>พฤศจิกายน 256</w:t>
      </w:r>
      <w:r>
        <w:rPr>
          <w:rFonts w:ascii="Angsana New" w:hAnsi="Angsana New"/>
          <w:sz w:val="30"/>
          <w:szCs w:val="30"/>
        </w:rPr>
        <w:t>2</w:t>
      </w:r>
    </w:p>
    <w:p w14:paraId="6BF75241" w14:textId="77777777" w:rsidR="007F0237" w:rsidRPr="00C52C41" w:rsidRDefault="007F0237" w:rsidP="001E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7F0237" w:rsidRPr="00C52C41" w:rsidSect="008563FA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F222F" w14:textId="77777777" w:rsidR="0071273C" w:rsidRDefault="0071273C">
      <w:r>
        <w:separator/>
      </w:r>
    </w:p>
  </w:endnote>
  <w:endnote w:type="continuationSeparator" w:id="0">
    <w:p w14:paraId="2420DBA3" w14:textId="77777777" w:rsidR="0071273C" w:rsidRDefault="0071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D6917" w14:textId="77777777" w:rsidR="00276B18" w:rsidRDefault="00276B18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35957385" w14:textId="77777777" w:rsidR="00276B18" w:rsidRDefault="00276B18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129BF" w14:textId="77777777" w:rsidR="00276B18" w:rsidRPr="00804CAF" w:rsidRDefault="00276B18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276B18" w:rsidRPr="001B16E3" w:rsidRDefault="00276B18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8ED67" w14:textId="40FDE64E" w:rsidR="00276B18" w:rsidRPr="00F25036" w:rsidRDefault="00276B1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832159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31FE7E7" w14:textId="00A10A0D" w:rsidR="00276B18" w:rsidRPr="008563FA" w:rsidRDefault="00276B18">
        <w:pPr>
          <w:pStyle w:val="Footer"/>
          <w:jc w:val="center"/>
          <w:rPr>
            <w:sz w:val="30"/>
            <w:szCs w:val="30"/>
          </w:rPr>
        </w:pPr>
        <w:r w:rsidRPr="008563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563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563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563FA"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Pr="008563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6DC17" w14:textId="77777777" w:rsidR="0071273C" w:rsidRDefault="0071273C">
      <w:r>
        <w:separator/>
      </w:r>
    </w:p>
  </w:footnote>
  <w:footnote w:type="continuationSeparator" w:id="0">
    <w:p w14:paraId="41BA54F4" w14:textId="77777777" w:rsidR="0071273C" w:rsidRDefault="0071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B008" w14:textId="77777777" w:rsidR="00276B18" w:rsidRPr="001B16E3" w:rsidRDefault="00276B18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A62E" w14:textId="67507791" w:rsidR="00276B18" w:rsidRDefault="00276B18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507E639" w14:textId="77777777" w:rsidR="008563FA" w:rsidRPr="00985A84" w:rsidRDefault="008563FA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9"/>
  </w:num>
  <w:num w:numId="14">
    <w:abstractNumId w:val="18"/>
  </w:num>
  <w:num w:numId="15">
    <w:abstractNumId w:val="20"/>
  </w:num>
  <w:num w:numId="16">
    <w:abstractNumId w:val="24"/>
  </w:num>
  <w:num w:numId="17">
    <w:abstractNumId w:val="10"/>
  </w:num>
  <w:num w:numId="18">
    <w:abstractNumId w:val="26"/>
  </w:num>
  <w:num w:numId="19">
    <w:abstractNumId w:val="22"/>
  </w:num>
  <w:num w:numId="20">
    <w:abstractNumId w:val="30"/>
  </w:num>
  <w:num w:numId="21">
    <w:abstractNumId w:val="35"/>
  </w:num>
  <w:num w:numId="22">
    <w:abstractNumId w:val="11"/>
  </w:num>
  <w:num w:numId="23">
    <w:abstractNumId w:val="27"/>
  </w:num>
  <w:num w:numId="24">
    <w:abstractNumId w:val="31"/>
  </w:num>
  <w:num w:numId="25">
    <w:abstractNumId w:val="34"/>
  </w:num>
  <w:num w:numId="26">
    <w:abstractNumId w:val="13"/>
  </w:num>
  <w:num w:numId="27">
    <w:abstractNumId w:val="21"/>
  </w:num>
  <w:num w:numId="28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7"/>
  </w:num>
  <w:num w:numId="31">
    <w:abstractNumId w:val="23"/>
  </w:num>
  <w:num w:numId="32">
    <w:abstractNumId w:val="12"/>
  </w:num>
  <w:num w:numId="33">
    <w:abstractNumId w:val="28"/>
  </w:num>
  <w:num w:numId="34">
    <w:abstractNumId w:val="32"/>
  </w:num>
  <w:num w:numId="35">
    <w:abstractNumId w:val="33"/>
  </w:num>
  <w:num w:numId="36">
    <w:abstractNumId w:val="14"/>
  </w:num>
  <w:num w:numId="3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72D0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7605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0991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08E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6708"/>
    <w:rsid w:val="000A6E77"/>
    <w:rsid w:val="000A7692"/>
    <w:rsid w:val="000A7BC0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1568"/>
    <w:rsid w:val="000C15E7"/>
    <w:rsid w:val="000C1606"/>
    <w:rsid w:val="000C1F08"/>
    <w:rsid w:val="000C2248"/>
    <w:rsid w:val="000C2B6C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6AC"/>
    <w:rsid w:val="000D0781"/>
    <w:rsid w:val="000D0E0C"/>
    <w:rsid w:val="000D15D5"/>
    <w:rsid w:val="000D2670"/>
    <w:rsid w:val="000D63B7"/>
    <w:rsid w:val="000D67DF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29CC"/>
    <w:rsid w:val="000F3DD5"/>
    <w:rsid w:val="000F3EB2"/>
    <w:rsid w:val="000F3F31"/>
    <w:rsid w:val="000F422A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5926"/>
    <w:rsid w:val="00106125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C48"/>
    <w:rsid w:val="00111DEC"/>
    <w:rsid w:val="00112022"/>
    <w:rsid w:val="00112148"/>
    <w:rsid w:val="00112C8F"/>
    <w:rsid w:val="00113244"/>
    <w:rsid w:val="00113DA2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7F1"/>
    <w:rsid w:val="00122FDB"/>
    <w:rsid w:val="00123130"/>
    <w:rsid w:val="0012397C"/>
    <w:rsid w:val="0012455A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2A7E"/>
    <w:rsid w:val="00133AB4"/>
    <w:rsid w:val="00133D01"/>
    <w:rsid w:val="00135375"/>
    <w:rsid w:val="001361DD"/>
    <w:rsid w:val="00136566"/>
    <w:rsid w:val="001373ED"/>
    <w:rsid w:val="001403E4"/>
    <w:rsid w:val="0014066D"/>
    <w:rsid w:val="00140A18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37B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8BB"/>
    <w:rsid w:val="00155C6C"/>
    <w:rsid w:val="00156AFD"/>
    <w:rsid w:val="001570C8"/>
    <w:rsid w:val="00157508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4174"/>
    <w:rsid w:val="001641DC"/>
    <w:rsid w:val="00164690"/>
    <w:rsid w:val="001658BF"/>
    <w:rsid w:val="00165A74"/>
    <w:rsid w:val="00165D13"/>
    <w:rsid w:val="00167A46"/>
    <w:rsid w:val="001706B5"/>
    <w:rsid w:val="0017114F"/>
    <w:rsid w:val="00172569"/>
    <w:rsid w:val="00172795"/>
    <w:rsid w:val="00172ECE"/>
    <w:rsid w:val="00173D76"/>
    <w:rsid w:val="001740D8"/>
    <w:rsid w:val="00174DFA"/>
    <w:rsid w:val="00174EB6"/>
    <w:rsid w:val="00175773"/>
    <w:rsid w:val="001757EC"/>
    <w:rsid w:val="00176571"/>
    <w:rsid w:val="00177847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5DB9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2DE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68F"/>
    <w:rsid w:val="001F374C"/>
    <w:rsid w:val="001F4BD0"/>
    <w:rsid w:val="001F6BE7"/>
    <w:rsid w:val="001F726B"/>
    <w:rsid w:val="00200533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9E1"/>
    <w:rsid w:val="00252C71"/>
    <w:rsid w:val="0025327D"/>
    <w:rsid w:val="0025332D"/>
    <w:rsid w:val="002535F9"/>
    <w:rsid w:val="00253E2C"/>
    <w:rsid w:val="00253E77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5940"/>
    <w:rsid w:val="002A6A9C"/>
    <w:rsid w:val="002A71AE"/>
    <w:rsid w:val="002A7BE1"/>
    <w:rsid w:val="002B03FD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7DCF"/>
    <w:rsid w:val="002C05A0"/>
    <w:rsid w:val="002C0785"/>
    <w:rsid w:val="002C0913"/>
    <w:rsid w:val="002C09A2"/>
    <w:rsid w:val="002C1849"/>
    <w:rsid w:val="002C23A4"/>
    <w:rsid w:val="002C2C16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95A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3002FE"/>
    <w:rsid w:val="0030063F"/>
    <w:rsid w:val="00300C57"/>
    <w:rsid w:val="0030182A"/>
    <w:rsid w:val="00302990"/>
    <w:rsid w:val="00302FB6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1AE5"/>
    <w:rsid w:val="00311B19"/>
    <w:rsid w:val="003129C5"/>
    <w:rsid w:val="00312BDC"/>
    <w:rsid w:val="00312D2C"/>
    <w:rsid w:val="003136C4"/>
    <w:rsid w:val="00313E43"/>
    <w:rsid w:val="00314392"/>
    <w:rsid w:val="003149A0"/>
    <w:rsid w:val="0031586E"/>
    <w:rsid w:val="00315CA5"/>
    <w:rsid w:val="003160FB"/>
    <w:rsid w:val="00316264"/>
    <w:rsid w:val="00316337"/>
    <w:rsid w:val="003173E5"/>
    <w:rsid w:val="003175AC"/>
    <w:rsid w:val="0031785B"/>
    <w:rsid w:val="00317C9F"/>
    <w:rsid w:val="003200CA"/>
    <w:rsid w:val="003201A2"/>
    <w:rsid w:val="003214AB"/>
    <w:rsid w:val="003214CA"/>
    <w:rsid w:val="0032179C"/>
    <w:rsid w:val="00322ECE"/>
    <w:rsid w:val="00324D23"/>
    <w:rsid w:val="0032648B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D25"/>
    <w:rsid w:val="00340053"/>
    <w:rsid w:val="00340444"/>
    <w:rsid w:val="00340587"/>
    <w:rsid w:val="0034127D"/>
    <w:rsid w:val="0034232D"/>
    <w:rsid w:val="00343A8D"/>
    <w:rsid w:val="00343FE6"/>
    <w:rsid w:val="003446E1"/>
    <w:rsid w:val="00344AC0"/>
    <w:rsid w:val="00345137"/>
    <w:rsid w:val="003454C3"/>
    <w:rsid w:val="003454FC"/>
    <w:rsid w:val="00345822"/>
    <w:rsid w:val="003462BF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5C16"/>
    <w:rsid w:val="00375D1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47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1A39"/>
    <w:rsid w:val="003B1A8C"/>
    <w:rsid w:val="003B1C71"/>
    <w:rsid w:val="003B2045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417E"/>
    <w:rsid w:val="003C4853"/>
    <w:rsid w:val="003C4E5B"/>
    <w:rsid w:val="003C541C"/>
    <w:rsid w:val="003C5880"/>
    <w:rsid w:val="003C5EB9"/>
    <w:rsid w:val="003C62B8"/>
    <w:rsid w:val="003C7537"/>
    <w:rsid w:val="003C7B1B"/>
    <w:rsid w:val="003D1071"/>
    <w:rsid w:val="003D160D"/>
    <w:rsid w:val="003D236A"/>
    <w:rsid w:val="003D379E"/>
    <w:rsid w:val="003D386A"/>
    <w:rsid w:val="003D3CB3"/>
    <w:rsid w:val="003D40F3"/>
    <w:rsid w:val="003D4112"/>
    <w:rsid w:val="003D44F0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46F4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776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44B7"/>
    <w:rsid w:val="00445AC6"/>
    <w:rsid w:val="00445B5E"/>
    <w:rsid w:val="00445D4E"/>
    <w:rsid w:val="00445F09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41FF"/>
    <w:rsid w:val="00454EC9"/>
    <w:rsid w:val="00454F08"/>
    <w:rsid w:val="00455556"/>
    <w:rsid w:val="00455A83"/>
    <w:rsid w:val="0045660F"/>
    <w:rsid w:val="004576BB"/>
    <w:rsid w:val="00460944"/>
    <w:rsid w:val="00461024"/>
    <w:rsid w:val="00461BF1"/>
    <w:rsid w:val="00461EC6"/>
    <w:rsid w:val="0046206D"/>
    <w:rsid w:val="00462891"/>
    <w:rsid w:val="00463AFF"/>
    <w:rsid w:val="00464552"/>
    <w:rsid w:val="0046460F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F81"/>
    <w:rsid w:val="004706DB"/>
    <w:rsid w:val="00470F98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685"/>
    <w:rsid w:val="004A0C6D"/>
    <w:rsid w:val="004A176B"/>
    <w:rsid w:val="004A2B4C"/>
    <w:rsid w:val="004A380F"/>
    <w:rsid w:val="004A395B"/>
    <w:rsid w:val="004A3C1B"/>
    <w:rsid w:val="004A3D71"/>
    <w:rsid w:val="004A465A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25A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576B"/>
    <w:rsid w:val="004E6E63"/>
    <w:rsid w:val="004E6E64"/>
    <w:rsid w:val="004E6F70"/>
    <w:rsid w:val="004E7807"/>
    <w:rsid w:val="004F110C"/>
    <w:rsid w:val="004F1F61"/>
    <w:rsid w:val="004F237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505"/>
    <w:rsid w:val="00554769"/>
    <w:rsid w:val="005552B1"/>
    <w:rsid w:val="00555E8B"/>
    <w:rsid w:val="00555F97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1E"/>
    <w:rsid w:val="005A28E1"/>
    <w:rsid w:val="005A2D6A"/>
    <w:rsid w:val="005A31B9"/>
    <w:rsid w:val="005A329E"/>
    <w:rsid w:val="005A35E1"/>
    <w:rsid w:val="005A3B09"/>
    <w:rsid w:val="005A3BB3"/>
    <w:rsid w:val="005A482E"/>
    <w:rsid w:val="005A4926"/>
    <w:rsid w:val="005A495B"/>
    <w:rsid w:val="005A4F70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22B2"/>
    <w:rsid w:val="005D24A7"/>
    <w:rsid w:val="005D2F10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D22"/>
    <w:rsid w:val="005E129C"/>
    <w:rsid w:val="005E2138"/>
    <w:rsid w:val="005E252C"/>
    <w:rsid w:val="005E2563"/>
    <w:rsid w:val="005E2C43"/>
    <w:rsid w:val="005E2EF1"/>
    <w:rsid w:val="005E2F90"/>
    <w:rsid w:val="005E3D31"/>
    <w:rsid w:val="005E4F88"/>
    <w:rsid w:val="005E5492"/>
    <w:rsid w:val="005E5E2E"/>
    <w:rsid w:val="005E68EA"/>
    <w:rsid w:val="005E6E14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2B5"/>
    <w:rsid w:val="00605A6F"/>
    <w:rsid w:val="00605ACF"/>
    <w:rsid w:val="00605B85"/>
    <w:rsid w:val="00605D13"/>
    <w:rsid w:val="00607A98"/>
    <w:rsid w:val="00607A9E"/>
    <w:rsid w:val="006103AE"/>
    <w:rsid w:val="00610545"/>
    <w:rsid w:val="00610D6B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6F5"/>
    <w:rsid w:val="00621142"/>
    <w:rsid w:val="0062149D"/>
    <w:rsid w:val="006215EB"/>
    <w:rsid w:val="006225E2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467"/>
    <w:rsid w:val="00647358"/>
    <w:rsid w:val="00647DF1"/>
    <w:rsid w:val="0065032A"/>
    <w:rsid w:val="006503FC"/>
    <w:rsid w:val="00650A98"/>
    <w:rsid w:val="00650E1F"/>
    <w:rsid w:val="006510CD"/>
    <w:rsid w:val="00651D19"/>
    <w:rsid w:val="00651DB2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674E"/>
    <w:rsid w:val="006A74DC"/>
    <w:rsid w:val="006A77B4"/>
    <w:rsid w:val="006A79A3"/>
    <w:rsid w:val="006B1016"/>
    <w:rsid w:val="006B212B"/>
    <w:rsid w:val="006B2166"/>
    <w:rsid w:val="006B2327"/>
    <w:rsid w:val="006B2840"/>
    <w:rsid w:val="006B3C4A"/>
    <w:rsid w:val="006B43E9"/>
    <w:rsid w:val="006B468B"/>
    <w:rsid w:val="006B4DD5"/>
    <w:rsid w:val="006B53F7"/>
    <w:rsid w:val="006B5F22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287"/>
    <w:rsid w:val="006D755C"/>
    <w:rsid w:val="006D75D0"/>
    <w:rsid w:val="006D7AAE"/>
    <w:rsid w:val="006E01F0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74A"/>
    <w:rsid w:val="006F7C13"/>
    <w:rsid w:val="007003BF"/>
    <w:rsid w:val="0070058E"/>
    <w:rsid w:val="007009A9"/>
    <w:rsid w:val="0070147D"/>
    <w:rsid w:val="00701F7B"/>
    <w:rsid w:val="0070202E"/>
    <w:rsid w:val="007044D3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2F52"/>
    <w:rsid w:val="007232F9"/>
    <w:rsid w:val="007238F2"/>
    <w:rsid w:val="00725499"/>
    <w:rsid w:val="00725D2F"/>
    <w:rsid w:val="00725FEB"/>
    <w:rsid w:val="00726062"/>
    <w:rsid w:val="00726570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52"/>
    <w:rsid w:val="00752DAA"/>
    <w:rsid w:val="00752E86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4C3C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780"/>
    <w:rsid w:val="00794D7C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28AE"/>
    <w:rsid w:val="007B314A"/>
    <w:rsid w:val="007B32AC"/>
    <w:rsid w:val="007B3E36"/>
    <w:rsid w:val="007B403F"/>
    <w:rsid w:val="007B4E90"/>
    <w:rsid w:val="007B552D"/>
    <w:rsid w:val="007B5786"/>
    <w:rsid w:val="007B5D8F"/>
    <w:rsid w:val="007B6EC6"/>
    <w:rsid w:val="007B782E"/>
    <w:rsid w:val="007B7C2B"/>
    <w:rsid w:val="007C03D8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5635"/>
    <w:rsid w:val="007D613C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4C89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18FD"/>
    <w:rsid w:val="00802C5C"/>
    <w:rsid w:val="00803422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70D5"/>
    <w:rsid w:val="00810DF8"/>
    <w:rsid w:val="008110A1"/>
    <w:rsid w:val="00811555"/>
    <w:rsid w:val="0081158D"/>
    <w:rsid w:val="00812011"/>
    <w:rsid w:val="008122B7"/>
    <w:rsid w:val="008122D0"/>
    <w:rsid w:val="00813AF1"/>
    <w:rsid w:val="00814713"/>
    <w:rsid w:val="00814AB7"/>
    <w:rsid w:val="00814D3A"/>
    <w:rsid w:val="008152F3"/>
    <w:rsid w:val="008154FB"/>
    <w:rsid w:val="00815EEF"/>
    <w:rsid w:val="00816741"/>
    <w:rsid w:val="008167CA"/>
    <w:rsid w:val="00816FF5"/>
    <w:rsid w:val="008172AC"/>
    <w:rsid w:val="00817521"/>
    <w:rsid w:val="0082063D"/>
    <w:rsid w:val="00820677"/>
    <w:rsid w:val="008206AB"/>
    <w:rsid w:val="00820D4C"/>
    <w:rsid w:val="00820D83"/>
    <w:rsid w:val="00820EF8"/>
    <w:rsid w:val="008212D5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7FB"/>
    <w:rsid w:val="00837466"/>
    <w:rsid w:val="008374FD"/>
    <w:rsid w:val="00837925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173"/>
    <w:rsid w:val="00855279"/>
    <w:rsid w:val="00855400"/>
    <w:rsid w:val="008563FA"/>
    <w:rsid w:val="00857391"/>
    <w:rsid w:val="00857AF2"/>
    <w:rsid w:val="00860A56"/>
    <w:rsid w:val="008615D2"/>
    <w:rsid w:val="00861711"/>
    <w:rsid w:val="00861EBC"/>
    <w:rsid w:val="00861FC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926"/>
    <w:rsid w:val="00867B22"/>
    <w:rsid w:val="008704E4"/>
    <w:rsid w:val="00870985"/>
    <w:rsid w:val="0087123B"/>
    <w:rsid w:val="00871DE8"/>
    <w:rsid w:val="0087212C"/>
    <w:rsid w:val="008725A8"/>
    <w:rsid w:val="00873201"/>
    <w:rsid w:val="00873D54"/>
    <w:rsid w:val="008741B6"/>
    <w:rsid w:val="008742A8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F26"/>
    <w:rsid w:val="0088140D"/>
    <w:rsid w:val="0088174A"/>
    <w:rsid w:val="008819AE"/>
    <w:rsid w:val="00881DC4"/>
    <w:rsid w:val="00882685"/>
    <w:rsid w:val="008826D7"/>
    <w:rsid w:val="00882D87"/>
    <w:rsid w:val="00882FEC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11"/>
    <w:rsid w:val="008B0272"/>
    <w:rsid w:val="008B0365"/>
    <w:rsid w:val="008B0897"/>
    <w:rsid w:val="008B09F8"/>
    <w:rsid w:val="008B0E8F"/>
    <w:rsid w:val="008B176F"/>
    <w:rsid w:val="008B1825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AFC"/>
    <w:rsid w:val="008D4C94"/>
    <w:rsid w:val="008D4F16"/>
    <w:rsid w:val="008D50C2"/>
    <w:rsid w:val="008D5562"/>
    <w:rsid w:val="008D5F00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989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806"/>
    <w:rsid w:val="00905992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4EAF"/>
    <w:rsid w:val="0095591D"/>
    <w:rsid w:val="009564F9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89B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105C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E17"/>
    <w:rsid w:val="009B4FCC"/>
    <w:rsid w:val="009B5696"/>
    <w:rsid w:val="009B5AC0"/>
    <w:rsid w:val="009B5B04"/>
    <w:rsid w:val="009B71A3"/>
    <w:rsid w:val="009B7B4A"/>
    <w:rsid w:val="009B7D95"/>
    <w:rsid w:val="009C08DC"/>
    <w:rsid w:val="009C0C35"/>
    <w:rsid w:val="009C0F09"/>
    <w:rsid w:val="009C18A3"/>
    <w:rsid w:val="009C18F2"/>
    <w:rsid w:val="009C2DE8"/>
    <w:rsid w:val="009C3802"/>
    <w:rsid w:val="009C39A7"/>
    <w:rsid w:val="009C40DA"/>
    <w:rsid w:val="009C4E0A"/>
    <w:rsid w:val="009C61A9"/>
    <w:rsid w:val="009C6C2E"/>
    <w:rsid w:val="009C7000"/>
    <w:rsid w:val="009C79A7"/>
    <w:rsid w:val="009D057E"/>
    <w:rsid w:val="009D120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5C8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12B0"/>
    <w:rsid w:val="009E1F1A"/>
    <w:rsid w:val="009E21E6"/>
    <w:rsid w:val="009E3391"/>
    <w:rsid w:val="009E418F"/>
    <w:rsid w:val="009E4281"/>
    <w:rsid w:val="009E47C4"/>
    <w:rsid w:val="009E4D07"/>
    <w:rsid w:val="009E502E"/>
    <w:rsid w:val="009E5E2A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2E4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D01"/>
    <w:rsid w:val="00A4217E"/>
    <w:rsid w:val="00A42637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47E5F"/>
    <w:rsid w:val="00A508EE"/>
    <w:rsid w:val="00A5189E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FDC"/>
    <w:rsid w:val="00A70793"/>
    <w:rsid w:val="00A709E3"/>
    <w:rsid w:val="00A70F94"/>
    <w:rsid w:val="00A71087"/>
    <w:rsid w:val="00A72747"/>
    <w:rsid w:val="00A73E5C"/>
    <w:rsid w:val="00A75194"/>
    <w:rsid w:val="00A75BB6"/>
    <w:rsid w:val="00A762D5"/>
    <w:rsid w:val="00A7646E"/>
    <w:rsid w:val="00A7679F"/>
    <w:rsid w:val="00A769D7"/>
    <w:rsid w:val="00A7749F"/>
    <w:rsid w:val="00A806B8"/>
    <w:rsid w:val="00A81815"/>
    <w:rsid w:val="00A83C59"/>
    <w:rsid w:val="00A84BFC"/>
    <w:rsid w:val="00A868F6"/>
    <w:rsid w:val="00A86A98"/>
    <w:rsid w:val="00A8732D"/>
    <w:rsid w:val="00A8744C"/>
    <w:rsid w:val="00A875BB"/>
    <w:rsid w:val="00A87B17"/>
    <w:rsid w:val="00A9061E"/>
    <w:rsid w:val="00A90D3A"/>
    <w:rsid w:val="00A91650"/>
    <w:rsid w:val="00A92121"/>
    <w:rsid w:val="00A92275"/>
    <w:rsid w:val="00A9389E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5880"/>
    <w:rsid w:val="00AC6E16"/>
    <w:rsid w:val="00AC7126"/>
    <w:rsid w:val="00AC714C"/>
    <w:rsid w:val="00AC71BC"/>
    <w:rsid w:val="00AC762A"/>
    <w:rsid w:val="00AD04D6"/>
    <w:rsid w:val="00AD0804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D7D1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AF6B41"/>
    <w:rsid w:val="00B00A45"/>
    <w:rsid w:val="00B014AE"/>
    <w:rsid w:val="00B0181B"/>
    <w:rsid w:val="00B01F68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069B"/>
    <w:rsid w:val="00B3119F"/>
    <w:rsid w:val="00B31568"/>
    <w:rsid w:val="00B32035"/>
    <w:rsid w:val="00B330B5"/>
    <w:rsid w:val="00B33ACB"/>
    <w:rsid w:val="00B3486F"/>
    <w:rsid w:val="00B34A5D"/>
    <w:rsid w:val="00B34E83"/>
    <w:rsid w:val="00B35C65"/>
    <w:rsid w:val="00B35CD7"/>
    <w:rsid w:val="00B36210"/>
    <w:rsid w:val="00B36558"/>
    <w:rsid w:val="00B36A8C"/>
    <w:rsid w:val="00B36B8D"/>
    <w:rsid w:val="00B37433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B99"/>
    <w:rsid w:val="00B5195B"/>
    <w:rsid w:val="00B526A2"/>
    <w:rsid w:val="00B52828"/>
    <w:rsid w:val="00B528AC"/>
    <w:rsid w:val="00B52ED1"/>
    <w:rsid w:val="00B54A72"/>
    <w:rsid w:val="00B56295"/>
    <w:rsid w:val="00B60ADB"/>
    <w:rsid w:val="00B60B2F"/>
    <w:rsid w:val="00B619CD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CD3"/>
    <w:rsid w:val="00B7404F"/>
    <w:rsid w:val="00B74860"/>
    <w:rsid w:val="00B75817"/>
    <w:rsid w:val="00B75B99"/>
    <w:rsid w:val="00B75DBB"/>
    <w:rsid w:val="00B75EF8"/>
    <w:rsid w:val="00B76462"/>
    <w:rsid w:val="00B7732D"/>
    <w:rsid w:val="00B8016E"/>
    <w:rsid w:val="00B8033F"/>
    <w:rsid w:val="00B80F69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903"/>
    <w:rsid w:val="00BB09A9"/>
    <w:rsid w:val="00BB0F3C"/>
    <w:rsid w:val="00BB1365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4353"/>
    <w:rsid w:val="00BC5219"/>
    <w:rsid w:val="00BC54E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28E7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762"/>
    <w:rsid w:val="00C36E28"/>
    <w:rsid w:val="00C37EF4"/>
    <w:rsid w:val="00C40274"/>
    <w:rsid w:val="00C40684"/>
    <w:rsid w:val="00C40E7D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3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734C"/>
    <w:rsid w:val="00C77540"/>
    <w:rsid w:val="00C7761D"/>
    <w:rsid w:val="00C77E1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6BA9"/>
    <w:rsid w:val="00C87E31"/>
    <w:rsid w:val="00C90D96"/>
    <w:rsid w:val="00C91475"/>
    <w:rsid w:val="00C92279"/>
    <w:rsid w:val="00C922EE"/>
    <w:rsid w:val="00C93BBF"/>
    <w:rsid w:val="00C93BDB"/>
    <w:rsid w:val="00C93DC0"/>
    <w:rsid w:val="00C93EC5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105"/>
    <w:rsid w:val="00CC48BA"/>
    <w:rsid w:val="00CC4EE0"/>
    <w:rsid w:val="00CC4F60"/>
    <w:rsid w:val="00CC5215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B4E"/>
    <w:rsid w:val="00CD2D90"/>
    <w:rsid w:val="00CD301E"/>
    <w:rsid w:val="00CD30D6"/>
    <w:rsid w:val="00CD34F2"/>
    <w:rsid w:val="00CD3767"/>
    <w:rsid w:val="00CD3E15"/>
    <w:rsid w:val="00CD43A8"/>
    <w:rsid w:val="00CD4C18"/>
    <w:rsid w:val="00CD4D91"/>
    <w:rsid w:val="00CD58BC"/>
    <w:rsid w:val="00CD5F2A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724B"/>
    <w:rsid w:val="00D077C7"/>
    <w:rsid w:val="00D077C9"/>
    <w:rsid w:val="00D0788C"/>
    <w:rsid w:val="00D112F9"/>
    <w:rsid w:val="00D11C42"/>
    <w:rsid w:val="00D11F46"/>
    <w:rsid w:val="00D127E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5AF"/>
    <w:rsid w:val="00D32791"/>
    <w:rsid w:val="00D329D8"/>
    <w:rsid w:val="00D333C8"/>
    <w:rsid w:val="00D336DA"/>
    <w:rsid w:val="00D343C8"/>
    <w:rsid w:val="00D34D09"/>
    <w:rsid w:val="00D35043"/>
    <w:rsid w:val="00D353C8"/>
    <w:rsid w:val="00D356B3"/>
    <w:rsid w:val="00D35F7D"/>
    <w:rsid w:val="00D3601A"/>
    <w:rsid w:val="00D361B7"/>
    <w:rsid w:val="00D36529"/>
    <w:rsid w:val="00D36973"/>
    <w:rsid w:val="00D36A63"/>
    <w:rsid w:val="00D36B66"/>
    <w:rsid w:val="00D36BB6"/>
    <w:rsid w:val="00D36D1E"/>
    <w:rsid w:val="00D37571"/>
    <w:rsid w:val="00D402FD"/>
    <w:rsid w:val="00D4047A"/>
    <w:rsid w:val="00D404F0"/>
    <w:rsid w:val="00D4084E"/>
    <w:rsid w:val="00D40D9D"/>
    <w:rsid w:val="00D41FC2"/>
    <w:rsid w:val="00D4233D"/>
    <w:rsid w:val="00D4392C"/>
    <w:rsid w:val="00D43AD5"/>
    <w:rsid w:val="00D43B79"/>
    <w:rsid w:val="00D43BD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806"/>
    <w:rsid w:val="00D70BA6"/>
    <w:rsid w:val="00D70DFE"/>
    <w:rsid w:val="00D70EA4"/>
    <w:rsid w:val="00D7120A"/>
    <w:rsid w:val="00D7127C"/>
    <w:rsid w:val="00D71535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90375"/>
    <w:rsid w:val="00D90475"/>
    <w:rsid w:val="00D9254A"/>
    <w:rsid w:val="00D9264E"/>
    <w:rsid w:val="00D92AB3"/>
    <w:rsid w:val="00D94178"/>
    <w:rsid w:val="00D949C5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97C45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097"/>
    <w:rsid w:val="00DB5941"/>
    <w:rsid w:val="00DB61AA"/>
    <w:rsid w:val="00DB749D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C74B5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356A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6DB4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98D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679"/>
    <w:rsid w:val="00E06ADC"/>
    <w:rsid w:val="00E0720B"/>
    <w:rsid w:val="00E10D1D"/>
    <w:rsid w:val="00E10D2D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2977"/>
    <w:rsid w:val="00E72FFF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79"/>
    <w:rsid w:val="00EA38CE"/>
    <w:rsid w:val="00EA420D"/>
    <w:rsid w:val="00EA4252"/>
    <w:rsid w:val="00EA4481"/>
    <w:rsid w:val="00EA46D7"/>
    <w:rsid w:val="00EA4BC0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C741A"/>
    <w:rsid w:val="00ED047A"/>
    <w:rsid w:val="00ED121A"/>
    <w:rsid w:val="00ED18B7"/>
    <w:rsid w:val="00ED258A"/>
    <w:rsid w:val="00ED28D5"/>
    <w:rsid w:val="00ED2BBF"/>
    <w:rsid w:val="00ED32F1"/>
    <w:rsid w:val="00ED4CA5"/>
    <w:rsid w:val="00ED5B95"/>
    <w:rsid w:val="00ED631F"/>
    <w:rsid w:val="00ED78F9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5594"/>
    <w:rsid w:val="00F05D92"/>
    <w:rsid w:val="00F06341"/>
    <w:rsid w:val="00F068F1"/>
    <w:rsid w:val="00F06935"/>
    <w:rsid w:val="00F07737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6B84"/>
    <w:rsid w:val="00F277DF"/>
    <w:rsid w:val="00F308A5"/>
    <w:rsid w:val="00F3121D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4E34"/>
    <w:rsid w:val="00F6606F"/>
    <w:rsid w:val="00F661B0"/>
    <w:rsid w:val="00F665CC"/>
    <w:rsid w:val="00F66EAE"/>
    <w:rsid w:val="00F6705F"/>
    <w:rsid w:val="00F67212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02C"/>
    <w:rsid w:val="00F83105"/>
    <w:rsid w:val="00F83645"/>
    <w:rsid w:val="00F84488"/>
    <w:rsid w:val="00F84505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FBF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51"/>
    <w:rsid w:val="00F9787A"/>
    <w:rsid w:val="00F97F30"/>
    <w:rsid w:val="00FA03EB"/>
    <w:rsid w:val="00FA0970"/>
    <w:rsid w:val="00FA09EB"/>
    <w:rsid w:val="00FA0C44"/>
    <w:rsid w:val="00FA14F1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95E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4DC2"/>
    <w:rsid w:val="00FB7A29"/>
    <w:rsid w:val="00FC0068"/>
    <w:rsid w:val="00FC1C69"/>
    <w:rsid w:val="00FC1F10"/>
    <w:rsid w:val="00FC1FFD"/>
    <w:rsid w:val="00FC2DC7"/>
    <w:rsid w:val="00FC31E4"/>
    <w:rsid w:val="00FC3D41"/>
    <w:rsid w:val="00FC4588"/>
    <w:rsid w:val="00FC584D"/>
    <w:rsid w:val="00FC6CE3"/>
    <w:rsid w:val="00FC790E"/>
    <w:rsid w:val="00FC7CF7"/>
    <w:rsid w:val="00FD0590"/>
    <w:rsid w:val="00FD05B9"/>
    <w:rsid w:val="00FD0827"/>
    <w:rsid w:val="00FD0977"/>
    <w:rsid w:val="00FD1963"/>
    <w:rsid w:val="00FD1D6A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F0BF1-ACE2-4B0B-ABFE-0188A231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637</Words>
  <Characters>2488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3119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2019-11-07T15:51:00Z</cp:lastPrinted>
  <dcterms:created xsi:type="dcterms:W3CDTF">2019-11-12T14:31:00Z</dcterms:created>
  <dcterms:modified xsi:type="dcterms:W3CDTF">2019-11-12T14:35:00Z</dcterms:modified>
</cp:coreProperties>
</file>