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14F5EFF1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เซ็ท</w:t>
      </w:r>
      <w:proofErr w:type="spellEnd"/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และบริษัทย่อย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65C33" w:rsidRPr="00B038ED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C319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C319F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B65C33" w:rsidRPr="00B038E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65C33" w:rsidRPr="00B038ED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C319FA" w:rsidRPr="00C319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65C33"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B65C33" w:rsidRPr="00B038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6B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3C06D5" w:rsidRPr="00B038E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3C06D5" w:rsidRPr="00B038E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38ED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F7FFAD7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 ซึ่งอาจจะพบได้จากการ</w:t>
      </w:r>
      <w:r w:rsidRPr="009E5BD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A58BD4C" w14:textId="17DDE140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7E95A51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53483470" w14:textId="38EEF277" w:rsidR="009D697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77777777" w:rsidR="00BC2C1E" w:rsidRPr="009E5BD5" w:rsidRDefault="00BC2C1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5143B83A" w:rsidR="009D6979" w:rsidRPr="009E5BD5" w:rsidRDefault="00E520F7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520F7">
        <w:rPr>
          <w:rFonts w:ascii="Browallia New" w:hAnsi="Browallia New" w:cs="Browallia New"/>
          <w:sz w:val="28"/>
          <w:szCs w:val="28"/>
          <w:lang w:val="en-US"/>
        </w:rPr>
        <w:t xml:space="preserve">14 </w:t>
      </w:r>
      <w:r w:rsidRPr="00E520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0A3CA8" w:rsidRPr="00E520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66E77" w:rsidRPr="00E520F7">
        <w:rPr>
          <w:rFonts w:ascii="Browallia New" w:hAnsi="Browallia New" w:cs="Browallia New" w:hint="cs"/>
          <w:sz w:val="28"/>
          <w:szCs w:val="28"/>
        </w:rPr>
        <w:t>2562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  <w:bookmarkStart w:id="1" w:name="_GoBack"/>
      <w:bookmarkEnd w:id="1"/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C3AF7" w14:textId="77777777" w:rsidR="005372F5" w:rsidRDefault="005372F5">
      <w:r>
        <w:separator/>
      </w:r>
    </w:p>
  </w:endnote>
  <w:endnote w:type="continuationSeparator" w:id="0">
    <w:p w14:paraId="3C639EB6" w14:textId="77777777" w:rsidR="005372F5" w:rsidRDefault="005372F5">
      <w:r>
        <w:continuationSeparator/>
      </w:r>
    </w:p>
  </w:endnote>
  <w:endnote w:type="continuationNotice" w:id="1">
    <w:p w14:paraId="36A9458A" w14:textId="77777777" w:rsidR="00376BCA" w:rsidRDefault="00376B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B8D79" w14:textId="77777777" w:rsidR="005372F5" w:rsidRDefault="005372F5">
      <w:bookmarkStart w:id="0" w:name="_Hlk482348182"/>
      <w:bookmarkEnd w:id="0"/>
      <w:r>
        <w:separator/>
      </w:r>
    </w:p>
  </w:footnote>
  <w:footnote w:type="continuationSeparator" w:id="0">
    <w:p w14:paraId="0AA98206" w14:textId="77777777" w:rsidR="005372F5" w:rsidRDefault="005372F5">
      <w:r>
        <w:continuationSeparator/>
      </w:r>
    </w:p>
  </w:footnote>
  <w:footnote w:type="continuationNotice" w:id="1">
    <w:p w14:paraId="0A7D41A4" w14:textId="77777777" w:rsidR="00376BCA" w:rsidRDefault="00376B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3172B" w14:textId="1682D4D9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2A4A2F0E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65C3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2" w:name="Footer3_tbl"/>
    <w:bookmarkEnd w:id="2"/>
  </w:p>
  <w:p w14:paraId="2582DABD" w14:textId="1120A082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76BCA"/>
    <w:rsid w:val="00384904"/>
    <w:rsid w:val="003A556D"/>
    <w:rsid w:val="003B4CCD"/>
    <w:rsid w:val="003B4DED"/>
    <w:rsid w:val="003C06D5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1B7B"/>
    <w:rsid w:val="005070FA"/>
    <w:rsid w:val="005107D5"/>
    <w:rsid w:val="0052186A"/>
    <w:rsid w:val="005321DA"/>
    <w:rsid w:val="005372F5"/>
    <w:rsid w:val="00547541"/>
    <w:rsid w:val="00550BB1"/>
    <w:rsid w:val="00551365"/>
    <w:rsid w:val="005627FF"/>
    <w:rsid w:val="00577D61"/>
    <w:rsid w:val="005822AC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0E61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3D37"/>
    <w:rsid w:val="006C6376"/>
    <w:rsid w:val="006D6FF5"/>
    <w:rsid w:val="006F1B19"/>
    <w:rsid w:val="006F29ED"/>
    <w:rsid w:val="006F4F77"/>
    <w:rsid w:val="0070147C"/>
    <w:rsid w:val="00704DB6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D71"/>
    <w:rsid w:val="007D41A1"/>
    <w:rsid w:val="007D5FBA"/>
    <w:rsid w:val="007F4D09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24B7E"/>
    <w:rsid w:val="009301EE"/>
    <w:rsid w:val="00931D7A"/>
    <w:rsid w:val="00935D8D"/>
    <w:rsid w:val="00942FE8"/>
    <w:rsid w:val="00957E70"/>
    <w:rsid w:val="00965CE3"/>
    <w:rsid w:val="00970DAB"/>
    <w:rsid w:val="0097321D"/>
    <w:rsid w:val="009741CA"/>
    <w:rsid w:val="00992531"/>
    <w:rsid w:val="00995CD5"/>
    <w:rsid w:val="009A1787"/>
    <w:rsid w:val="009A4F5A"/>
    <w:rsid w:val="009B1F44"/>
    <w:rsid w:val="009B4573"/>
    <w:rsid w:val="009C002A"/>
    <w:rsid w:val="009D6979"/>
    <w:rsid w:val="009E278C"/>
    <w:rsid w:val="009E5BD5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575C0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B038ED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C33"/>
    <w:rsid w:val="00B83039"/>
    <w:rsid w:val="00B94B7E"/>
    <w:rsid w:val="00BA5B00"/>
    <w:rsid w:val="00BB1A07"/>
    <w:rsid w:val="00BB6DAD"/>
    <w:rsid w:val="00BB7346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19FA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520F7"/>
    <w:rsid w:val="00E56701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58742B4"/>
  <w15:docId w15:val="{395EF5AE-C174-4EE6-AB43-572F02AF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75e78d47f6e5c05b97b793a7e753640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79ce7e17fae5a52b8b7d84022d79428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metadata/properties"/>
    <ds:schemaRef ds:uri="0153bd8d-61e3-4d9a-b03f-287c4fda417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685628e-7c0a-498b-8a01-f41cb0ae94a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F2F016C-5700-44F0-B302-7E66D0B82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E3155-E208-4DAD-B2CC-27D94D45E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46</TotalTime>
  <Pages>2</Pages>
  <Words>330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22</cp:revision>
  <cp:lastPrinted>2018-05-14T16:15:00Z</cp:lastPrinted>
  <dcterms:created xsi:type="dcterms:W3CDTF">2019-03-06T22:51:00Z</dcterms:created>
  <dcterms:modified xsi:type="dcterms:W3CDTF">2019-11-14T10:13:00Z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